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1222624B" w:rsidR="00460343" w:rsidRPr="00F346C0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F346C0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F346C0">
        <w:rPr>
          <w:rFonts w:ascii="Angsana New" w:hAnsi="Angsana New" w:hint="cs"/>
          <w:b w:val="0"/>
          <w:bCs/>
          <w:sz w:val="30"/>
          <w:szCs w:val="30"/>
        </w:rPr>
        <w:tab/>
      </w:r>
      <w:r w:rsidRPr="00F346C0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F346C0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5B623575" w14:textId="47CC840E" w:rsidR="00CD728B" w:rsidRPr="00F346C0" w:rsidRDefault="00CD728B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4B1B50F" w14:textId="277CFB04" w:rsidR="00CD728B" w:rsidRPr="00F346C0" w:rsidRDefault="00CD728B" w:rsidP="0075630B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27286026" w14:textId="77777777" w:rsidR="007C30F1" w:rsidRPr="00F346C0" w:rsidRDefault="007C30F1" w:rsidP="0019379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นโยบายการบัญชีที่สำคัญ</w:t>
      </w:r>
    </w:p>
    <w:p w14:paraId="7E6FAC4E" w14:textId="7D535FD9" w:rsidR="000E5537" w:rsidRPr="00F346C0" w:rsidRDefault="000E5537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การรับโอนกิจการ</w:t>
      </w:r>
    </w:p>
    <w:p w14:paraId="4345C940" w14:textId="78409747" w:rsidR="00460343" w:rsidRPr="00F346C0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F8746E" w14:textId="6D47A637" w:rsidR="00644100" w:rsidRPr="00F346C0" w:rsidRDefault="00644100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49CCD4" w14:textId="70C08FA0" w:rsidR="00743E9F" w:rsidRPr="00F346C0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D6F224D" w14:textId="471C5064" w:rsidR="00644100" w:rsidRPr="00F346C0" w:rsidRDefault="00644100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สินค้าคงเหลือ</w:t>
      </w:r>
    </w:p>
    <w:p w14:paraId="6022C7A1" w14:textId="568DC804" w:rsidR="00F35659" w:rsidRPr="00F346C0" w:rsidRDefault="00F35659" w:rsidP="00F3565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ลงทุนในบริษัทย่อย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3D6FA535" w14:textId="051547E3" w:rsidR="00207C50" w:rsidRPr="00F346C0" w:rsidRDefault="00207C50" w:rsidP="00207C5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เงินลงทุนในการร่วมค้า</w:t>
      </w:r>
      <w:r w:rsidR="00C66659" w:rsidRPr="00F346C0">
        <w:rPr>
          <w:rFonts w:asciiTheme="majorBidi" w:hAnsiTheme="majorBidi" w:hint="cs"/>
          <w:sz w:val="30"/>
          <w:szCs w:val="30"/>
          <w:cs/>
          <w:lang w:bidi="th-TH"/>
        </w:rPr>
        <w:t>และบริษัทร่วม</w:t>
      </w:r>
    </w:p>
    <w:p w14:paraId="500EF8EF" w14:textId="6A4833BA" w:rsidR="00644100" w:rsidRPr="00F346C0" w:rsidRDefault="00644100" w:rsidP="0064410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/>
          <w:sz w:val="30"/>
          <w:szCs w:val="30"/>
          <w:cs/>
          <w:lang w:bidi="th-TH"/>
        </w:rPr>
        <w:t>สินทรัพย์ทางการเงิน</w:t>
      </w:r>
      <w:r w:rsidR="00F35659" w:rsidRPr="00F346C0">
        <w:rPr>
          <w:rFonts w:asciiTheme="majorBidi" w:hAnsiTheme="majorBidi" w:hint="cs"/>
          <w:sz w:val="30"/>
          <w:szCs w:val="30"/>
          <w:cs/>
          <w:lang w:bidi="th-TH"/>
        </w:rPr>
        <w:t>ที่อยู่ในความต้องการของตลาด</w:t>
      </w:r>
    </w:p>
    <w:p w14:paraId="2730B967" w14:textId="0AB138DE" w:rsidR="00644100" w:rsidRPr="00F346C0" w:rsidRDefault="00644100" w:rsidP="0019379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E517D92" w14:textId="511649D3" w:rsidR="008E5969" w:rsidRPr="00F346C0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F1B0F06" w14:textId="775E361F" w:rsidR="00644100" w:rsidRPr="00F346C0" w:rsidRDefault="00E80391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0C08BC70" w14:textId="25216473" w:rsidR="00644100" w:rsidRPr="00F346C0" w:rsidRDefault="00644100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0D175AC9" w14:textId="1B02F468" w:rsidR="00644100" w:rsidRPr="00F346C0" w:rsidRDefault="00644100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752AF34F" w14:textId="4FD04391" w:rsidR="00284B26" w:rsidRPr="00F346C0" w:rsidRDefault="00013787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935694A" w14:textId="0E9E6F1C" w:rsidR="00E176C0" w:rsidRPr="00F346C0" w:rsidRDefault="00E176C0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2E0789C" w14:textId="489366E9" w:rsidR="00E176C0" w:rsidRPr="00F346C0" w:rsidRDefault="00E176C0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สำรองตามกฎหมาย</w:t>
      </w:r>
    </w:p>
    <w:p w14:paraId="67188548" w14:textId="12822884" w:rsidR="00B6432D" w:rsidRPr="00F346C0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D2AA7" w:rsidRPr="00F346C0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87000AE" w14:textId="7B98A20F" w:rsidR="00E176C0" w:rsidRPr="00F346C0" w:rsidRDefault="00E176C0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ค่าใช้จ่ายตามลักษณะ</w:t>
      </w:r>
    </w:p>
    <w:p w14:paraId="65DFAD68" w14:textId="799D7CA2" w:rsidR="00E176C0" w:rsidRPr="00F346C0" w:rsidRDefault="00E176C0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9C3566D" w14:textId="5D4E7846" w:rsidR="00BA279F" w:rsidRPr="00F346C0" w:rsidRDefault="00BA279F" w:rsidP="00BA27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6A522B3" w14:textId="3C1B6A63" w:rsidR="00C0601F" w:rsidRPr="00F346C0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523BC5"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23BC5" w:rsidRPr="00F346C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523BC5" w:rsidRPr="00F34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ขาดทุน)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5B6BC10E" w14:textId="473A794F" w:rsidR="0079326C" w:rsidRPr="00F346C0" w:rsidRDefault="00E4008D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2B74D03D" w14:textId="39B37151" w:rsidR="00E176C0" w:rsidRPr="00F346C0" w:rsidRDefault="00FD0C49" w:rsidP="0019379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F346C0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F346C0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คดีฟ้องร้อง</w:t>
      </w:r>
    </w:p>
    <w:p w14:paraId="2BB0E482" w14:textId="6EF54B59" w:rsidR="009F7298" w:rsidRPr="00F346C0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7444A" w14:textId="7D5DCA43" w:rsidR="007D101A" w:rsidRPr="00F346C0" w:rsidRDefault="007D101A" w:rsidP="00DE02B5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sectPr w:rsidR="007D101A" w:rsidRPr="00F346C0" w:rsidSect="006959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orient="landscape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125A83D" w14:textId="5A6E28E9" w:rsidR="0045053B" w:rsidRPr="00F346C0" w:rsidRDefault="0045053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C73C95" w14:textId="77777777" w:rsidR="008F334E" w:rsidRPr="00F346C0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520E056B" w:rsidR="008F334E" w:rsidRPr="00F346C0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4008D"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43D5" w:rsidRPr="00F346C0">
        <w:rPr>
          <w:rFonts w:asciiTheme="majorBidi" w:hAnsiTheme="majorBidi" w:cstheme="majorBidi"/>
          <w:sz w:val="30"/>
          <w:szCs w:val="30"/>
        </w:rPr>
        <w:t>12</w:t>
      </w:r>
      <w:r w:rsidR="0045053B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2D6D3F" w:rsidRPr="00F346C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43C0D" w:rsidRPr="00F346C0">
        <w:rPr>
          <w:rFonts w:asciiTheme="majorBidi" w:hAnsiTheme="majorBidi" w:cstheme="majorBidi"/>
          <w:sz w:val="30"/>
          <w:szCs w:val="30"/>
        </w:rPr>
        <w:t>256</w:t>
      </w:r>
      <w:r w:rsidR="0092644B" w:rsidRPr="00F346C0">
        <w:rPr>
          <w:rFonts w:asciiTheme="majorBidi" w:hAnsiTheme="majorBidi" w:cstheme="majorBidi"/>
          <w:sz w:val="30"/>
          <w:szCs w:val="30"/>
        </w:rPr>
        <w:t>7</w:t>
      </w:r>
    </w:p>
    <w:p w14:paraId="4D5BF2AF" w14:textId="77777777" w:rsidR="002D6D3F" w:rsidRPr="00F346C0" w:rsidRDefault="002D6D3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C8561" w14:textId="2BAE27C7" w:rsidR="002D6D3F" w:rsidRPr="00F346C0" w:rsidRDefault="002D6D3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t>ข้อมูลทั่วไป</w:t>
      </w:r>
    </w:p>
    <w:p w14:paraId="79A95583" w14:textId="1D33222A" w:rsidR="002D6D3F" w:rsidRPr="00F346C0" w:rsidRDefault="002D6D3F" w:rsidP="002D6D3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FE98CA" w14:textId="3FE7362F" w:rsidR="002D6D3F" w:rsidRPr="00F346C0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พีทีที โกลบอล เคมิคอล จำกัด (มหาชน) 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="00F35659" w:rsidRPr="00F346C0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</w:t>
      </w:r>
      <w:r w:rsidR="00193790" w:rsidRPr="00F346C0">
        <w:rPr>
          <w:rFonts w:asciiTheme="majorBidi" w:hAnsiTheme="majorBidi" w:cstheme="majorBidi" w:hint="cs"/>
          <w:spacing w:val="-4"/>
          <w:sz w:val="30"/>
          <w:szCs w:val="30"/>
          <w:cs/>
        </w:rPr>
        <w:t>ศ</w:t>
      </w:r>
      <w:r w:rsidR="00F35659" w:rsidRPr="00F346C0">
        <w:rPr>
          <w:rFonts w:asciiTheme="majorBidi" w:hAnsiTheme="majorBidi" w:cstheme="majorBidi" w:hint="cs"/>
          <w:spacing w:val="-4"/>
          <w:sz w:val="30"/>
          <w:szCs w:val="30"/>
          <w:cs/>
        </w:rPr>
        <w:t>ไทย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346C0">
        <w:rPr>
          <w:rFonts w:asciiTheme="majorBidi" w:hAnsiTheme="majorBidi" w:cstheme="majorBidi"/>
          <w:sz w:val="30"/>
          <w:szCs w:val="30"/>
        </w:rPr>
        <w:t>19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346C0">
        <w:rPr>
          <w:rFonts w:asciiTheme="majorBidi" w:hAnsiTheme="majorBidi" w:cstheme="majorBidi"/>
          <w:sz w:val="30"/>
          <w:szCs w:val="30"/>
        </w:rPr>
        <w:t>2554</w:t>
      </w:r>
      <w:r w:rsidR="00193790"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5659" w:rsidRPr="00F346C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346C0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F35659" w:rsidRPr="00F346C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F346C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385952" w14:textId="77777777" w:rsidR="002D6D3F" w:rsidRPr="00F346C0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2D6D3F" w:rsidRPr="00F346C0" w14:paraId="0ABF3D65" w14:textId="77777777" w:rsidTr="006D5CBB">
        <w:trPr>
          <w:trHeight w:val="20"/>
        </w:trPr>
        <w:tc>
          <w:tcPr>
            <w:tcW w:w="2610" w:type="dxa"/>
          </w:tcPr>
          <w:p w14:paraId="37C773C2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570" w:type="dxa"/>
          </w:tcPr>
          <w:p w14:paraId="79B0B290" w14:textId="16656F55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555/1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ถนนวิภาวดีรังสิต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แขวงจตุจักร เขตจตุจักร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กรุงเทพมหานคร ประเทศไทย</w:t>
            </w:r>
          </w:p>
        </w:tc>
      </w:tr>
      <w:tr w:rsidR="002D6D3F" w:rsidRPr="00F346C0" w14:paraId="67B0D5ED" w14:textId="77777777" w:rsidTr="006D5CBB">
        <w:trPr>
          <w:trHeight w:val="20"/>
        </w:trPr>
        <w:tc>
          <w:tcPr>
            <w:tcW w:w="2610" w:type="dxa"/>
          </w:tcPr>
          <w:p w14:paraId="65A30190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97FE228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(สาขาสำนักงานระยอง)</w:t>
            </w:r>
          </w:p>
        </w:tc>
        <w:tc>
          <w:tcPr>
            <w:tcW w:w="6570" w:type="dxa"/>
          </w:tcPr>
          <w:p w14:paraId="066C18A2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59</w:t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ถนนราษฎ์นิยม ตำบลเนินพระ อำเภอเมืองระยอง จังหวัดระยอง </w:t>
            </w:r>
          </w:p>
          <w:p w14:paraId="7A13E122" w14:textId="06132EC4" w:rsidR="002D6D3F" w:rsidRPr="00F346C0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5782FE79" w14:textId="77777777" w:rsidTr="006D5CBB">
        <w:trPr>
          <w:trHeight w:val="20"/>
        </w:trPr>
        <w:tc>
          <w:tcPr>
            <w:tcW w:w="2610" w:type="dxa"/>
          </w:tcPr>
          <w:p w14:paraId="060BD99D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14:paraId="0FA820D3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744FCE58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</w:t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ถนนไอ-หนึ่ง ตำบลมาบตาพุด อำเภอเมืองระยอง จังหวัดระยอง </w:t>
            </w:r>
          </w:p>
          <w:p w14:paraId="3FFFE863" w14:textId="77B351CB" w:rsidR="002D6D3F" w:rsidRPr="00F346C0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429F5FCB" w14:textId="77777777" w:rsidTr="006D5CBB">
        <w:trPr>
          <w:trHeight w:val="20"/>
        </w:trPr>
        <w:tc>
          <w:tcPr>
            <w:tcW w:w="2610" w:type="dxa"/>
          </w:tcPr>
          <w:p w14:paraId="57693FFF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7BC903E2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33863E40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 </w:t>
            </w:r>
          </w:p>
          <w:p w14:paraId="69A6E4AB" w14:textId="15587B0C" w:rsidR="002D6D3F" w:rsidRPr="00F346C0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100C083B" w14:textId="77777777" w:rsidTr="006D5CBB">
        <w:trPr>
          <w:trHeight w:val="20"/>
        </w:trPr>
        <w:tc>
          <w:tcPr>
            <w:tcW w:w="2610" w:type="dxa"/>
          </w:tcPr>
          <w:p w14:paraId="772AC942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3F77D300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5EE996B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ถนนไอ-สอง ตำบลมาบตาพุด อำเภอเมืองระยอง จังหวัดระยอง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72E681BC" w14:textId="39D82F5E" w:rsidR="002D6D3F" w:rsidRPr="00F346C0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17E4E355" w14:textId="77777777" w:rsidTr="006D5CBB">
        <w:trPr>
          <w:trHeight w:val="20"/>
        </w:trPr>
        <w:tc>
          <w:tcPr>
            <w:tcW w:w="2610" w:type="dxa"/>
          </w:tcPr>
          <w:p w14:paraId="38A46785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162439FA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06D0EB70" w14:textId="77777777" w:rsidR="002D6D3F" w:rsidRPr="00F346C0" w:rsidRDefault="002D6D3F" w:rsidP="00255CB4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98/9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ถนนทางหลวงระยอง-สาย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3191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ตำบลมาบตาพุด อำเภอเมืองระยอง จังหวัดระยอง ประเทศไทย</w:t>
            </w:r>
          </w:p>
        </w:tc>
      </w:tr>
      <w:tr w:rsidR="002D6D3F" w:rsidRPr="00F346C0" w14:paraId="7314D534" w14:textId="77777777" w:rsidTr="006D5CBB">
        <w:trPr>
          <w:trHeight w:val="20"/>
        </w:trPr>
        <w:tc>
          <w:tcPr>
            <w:tcW w:w="2610" w:type="dxa"/>
          </w:tcPr>
          <w:p w14:paraId="42F1FDD5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58A3B8EE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(สาขาโรงกลั่นน้ำมัน)</w:t>
            </w:r>
          </w:p>
        </w:tc>
        <w:tc>
          <w:tcPr>
            <w:tcW w:w="6570" w:type="dxa"/>
          </w:tcPr>
          <w:p w14:paraId="534CA07F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ถนนไอ-แปด ตำบลมาบตาพุด อำเภอเมืองระยอง จังหวัดระยอง </w:t>
            </w:r>
          </w:p>
          <w:p w14:paraId="1BFA7986" w14:textId="0BA3018A" w:rsidR="002D6D3F" w:rsidRPr="00F346C0" w:rsidRDefault="00490D0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23525732" w14:textId="77777777" w:rsidTr="006D5CBB">
        <w:trPr>
          <w:trHeight w:val="20"/>
        </w:trPr>
        <w:tc>
          <w:tcPr>
            <w:tcW w:w="2610" w:type="dxa"/>
          </w:tcPr>
          <w:p w14:paraId="01442FB2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2FE66042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56" w:right="-194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(สาขาท่าเทียบเรือและ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คลังผลิตภัณฑ์)</w:t>
            </w:r>
          </w:p>
        </w:tc>
        <w:tc>
          <w:tcPr>
            <w:tcW w:w="6570" w:type="dxa"/>
          </w:tcPr>
          <w:p w14:paraId="22A67751" w14:textId="77777777" w:rsidR="006D5CBB" w:rsidRPr="00F346C0" w:rsidRDefault="002D6D3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ถนนโรงปุ๋ย ตำบลมาบตาพุด อำเภอเมืองระยอง จังหวัดระยอง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4079E58" w14:textId="265481F9" w:rsidR="002D6D3F" w:rsidRPr="00F346C0" w:rsidRDefault="00490D0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6B70AD0B" w14:textId="77777777" w:rsidTr="006D5CBB">
        <w:trPr>
          <w:trHeight w:val="20"/>
        </w:trPr>
        <w:tc>
          <w:tcPr>
            <w:tcW w:w="2610" w:type="dxa"/>
          </w:tcPr>
          <w:p w14:paraId="699982F0" w14:textId="77777777" w:rsidR="002D6D3F" w:rsidRPr="00F346C0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  <w:p w14:paraId="414130F1" w14:textId="77777777" w:rsidR="002D6D3F" w:rsidRPr="00F346C0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(สาขาคลังสำรองอะโรเมติกส์)</w:t>
            </w:r>
          </w:p>
        </w:tc>
        <w:tc>
          <w:tcPr>
            <w:tcW w:w="6570" w:type="dxa"/>
          </w:tcPr>
          <w:p w14:paraId="0D5C3426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</w:t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</w:t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14:paraId="7CFF5BC6" w14:textId="25B707BA" w:rsidR="002D6D3F" w:rsidRPr="00F346C0" w:rsidRDefault="00AD1A2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6B5C542D" w14:textId="77777777" w:rsidTr="006D5CBB">
        <w:trPr>
          <w:trHeight w:val="20"/>
        </w:trPr>
        <w:tc>
          <w:tcPr>
            <w:tcW w:w="2610" w:type="dxa"/>
          </w:tcPr>
          <w:p w14:paraId="5CAB7169" w14:textId="77777777" w:rsidR="002D6D3F" w:rsidRPr="00F346C0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382AB112" w14:textId="77777777" w:rsidR="002D6D3F" w:rsidRPr="00F346C0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(สาขาแล็บเซอร์วิสเซ็นเตอร์)</w:t>
            </w:r>
          </w:p>
        </w:tc>
        <w:tc>
          <w:tcPr>
            <w:tcW w:w="6570" w:type="dxa"/>
          </w:tcPr>
          <w:p w14:paraId="58D7D6E7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24/9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2D6D3F" w:rsidRPr="00F346C0" w14:paraId="2C92D00B" w14:textId="77777777" w:rsidTr="006D5CBB">
        <w:trPr>
          <w:trHeight w:val="20"/>
        </w:trPr>
        <w:tc>
          <w:tcPr>
            <w:tcW w:w="2610" w:type="dxa"/>
          </w:tcPr>
          <w:p w14:paraId="501630A4" w14:textId="77777777" w:rsidR="002D6D3F" w:rsidRPr="00F346C0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  <w:p w14:paraId="7E54EBCD" w14:textId="024AB02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(สาขาจีซี </w:t>
            </w:r>
            <w:r w:rsidR="00BE16F2" w:rsidRPr="00F346C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1AE70AB7" w14:textId="549C76EC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555/1 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ศูนย์เอนเนอร์ยี่คอมเพล็กซ์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อาคารเอ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ชั้น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1</w:t>
            </w:r>
            <w:r w:rsidR="0066366D"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>,</w:t>
            </w:r>
            <w:r w:rsidR="00011194"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66366D"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>9</w:t>
            </w:r>
            <w:r w:rsidR="00444970"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>, 14, 16-17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ถนนวิภาวดีรังสิต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แขวงจตุจักร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เขตจตุจักร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กรุงเทพมหานคร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1F6C6417" w14:textId="77777777" w:rsidTr="006D5CBB">
        <w:trPr>
          <w:trHeight w:val="20"/>
        </w:trPr>
        <w:tc>
          <w:tcPr>
            <w:tcW w:w="2610" w:type="dxa"/>
          </w:tcPr>
          <w:p w14:paraId="17440D5E" w14:textId="2416750E" w:rsidR="002D6D3F" w:rsidRPr="00F346C0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  <w:p w14:paraId="28C17AAF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B9F1BF7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ถนนผาแดง ตำบลมาบตาพุด อำเภอเมืองระยอง จังหวัดระยอง </w:t>
            </w:r>
          </w:p>
          <w:p w14:paraId="218C5382" w14:textId="78D0323D" w:rsidR="002D6D3F" w:rsidRPr="00F346C0" w:rsidRDefault="00C401A8" w:rsidP="00AA0F54">
            <w:pPr>
              <w:tabs>
                <w:tab w:val="clear" w:pos="227"/>
                <w:tab w:val="left" w:pos="160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4763397F" w14:textId="77777777" w:rsidTr="006D5CBB">
        <w:trPr>
          <w:trHeight w:val="20"/>
        </w:trPr>
        <w:tc>
          <w:tcPr>
            <w:tcW w:w="2610" w:type="dxa"/>
          </w:tcPr>
          <w:p w14:paraId="1C48933C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  <w:p w14:paraId="27452636" w14:textId="77777777" w:rsidR="002D6D3F" w:rsidRPr="00F346C0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สาขาโรงโพลีเอททิลีน)</w:t>
            </w:r>
          </w:p>
        </w:tc>
        <w:tc>
          <w:tcPr>
            <w:tcW w:w="6570" w:type="dxa"/>
          </w:tcPr>
          <w:p w14:paraId="22D7AF0D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นิคมอุตสาหกรรมมาบตาพุด ถนนไอ-สิบ ตำบลมาบตาพุด </w:t>
            </w:r>
            <w:r w:rsidRPr="00F346C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อำเภอเมืองระยอง จังหวัดระยอง ประเทศไทย</w:t>
            </w:r>
          </w:p>
        </w:tc>
      </w:tr>
      <w:tr w:rsidR="002D6D3F" w:rsidRPr="00F346C0" w14:paraId="477C68D8" w14:textId="77777777" w:rsidTr="006D5CBB">
        <w:trPr>
          <w:trHeight w:val="20"/>
        </w:trPr>
        <w:tc>
          <w:tcPr>
            <w:tcW w:w="2610" w:type="dxa"/>
          </w:tcPr>
          <w:p w14:paraId="44A1AAAF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091DC47C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(สาขาอินโนพลัส </w:t>
            </w:r>
          </w:p>
          <w:p w14:paraId="56077268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56" w:right="-45"/>
              <w:jc w:val="thaiDistribute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โซลูชั่นเซ็นเตอร์)</w:t>
            </w:r>
          </w:p>
        </w:tc>
        <w:tc>
          <w:tcPr>
            <w:tcW w:w="6570" w:type="dxa"/>
          </w:tcPr>
          <w:p w14:paraId="13B0B9BE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83/9-10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ตำบลทับมา อำเภอเมืองระยอง จังหวัดระยอง </w:t>
            </w:r>
          </w:p>
          <w:p w14:paraId="76BCE3CF" w14:textId="2EB6D37E" w:rsidR="002D6D3F" w:rsidRPr="00F346C0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40005CE3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ACF0EFF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  <w:p w14:paraId="447F0F06" w14:textId="4C00CD39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สาขา</w:t>
            </w:r>
            <w:r w:rsidR="00BE16F2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จีซี </w:t>
            </w:r>
            <w:r w:rsidR="00BE16F2" w:rsidRPr="00F346C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  <w:shd w:val="clear" w:color="auto" w:fill="auto"/>
          </w:tcPr>
          <w:p w14:paraId="3F21D9D2" w14:textId="77777777" w:rsidR="006D5CBB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32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ถนนโรงปุ๋ย ตำบลมาบตาพุด อำเภอเมืองระยอง จังหวัดระยอง </w:t>
            </w:r>
          </w:p>
          <w:p w14:paraId="59703078" w14:textId="037FB695" w:rsidR="002D6D3F" w:rsidRPr="00F346C0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2D6D3F"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F346C0" w14:paraId="36138E7C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68F83C84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  <w:p w14:paraId="16367BCE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(สาขาจีซี ศูนย์การเรียนรู้</w:t>
            </w:r>
          </w:p>
          <w:p w14:paraId="43385E3C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ปิโตรเคมีไทย)</w:t>
            </w:r>
          </w:p>
        </w:tc>
        <w:tc>
          <w:tcPr>
            <w:tcW w:w="6570" w:type="dxa"/>
            <w:shd w:val="clear" w:color="auto" w:fill="auto"/>
          </w:tcPr>
          <w:p w14:paraId="6483F9D0" w14:textId="77777777" w:rsidR="002D6D3F" w:rsidRPr="00F346C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66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ถนนทางหลวงสายแผ่นดิน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363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ตำบลเนินพระ อำเภอเมืองระยอง จังหวัดระยอง ประเทศไทย</w:t>
            </w:r>
          </w:p>
        </w:tc>
      </w:tr>
      <w:tr w:rsidR="0084477A" w:rsidRPr="00F346C0" w14:paraId="194ED998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2168A348" w14:textId="77777777" w:rsidR="0084477A" w:rsidRPr="00F346C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  <w:p w14:paraId="5CD4B54F" w14:textId="486DCBB4" w:rsidR="0084477A" w:rsidRPr="00F346C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โรงไกลคอล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6570" w:type="dxa"/>
            <w:shd w:val="clear" w:color="auto" w:fill="auto"/>
          </w:tcPr>
          <w:p w14:paraId="673C8F35" w14:textId="528F2A43" w:rsidR="0084477A" w:rsidRPr="00F346C0" w:rsidRDefault="0084477A" w:rsidP="0084477A">
            <w:pPr>
              <w:tabs>
                <w:tab w:val="clear" w:pos="227"/>
                <w:tab w:val="left" w:pos="131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9-9/1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 มาบตาพุด อำเภอเมืองระยอง จังหวัดระยอง ประเทศไทย</w:t>
            </w:r>
          </w:p>
        </w:tc>
      </w:tr>
      <w:tr w:rsidR="0084477A" w:rsidRPr="00F346C0" w14:paraId="377D481A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42CF357" w14:textId="77777777" w:rsidR="0084477A" w:rsidRPr="00F346C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  <w:p w14:paraId="6168AC7C" w14:textId="73FAD469" w:rsidR="0084477A" w:rsidRPr="00F346C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โรงโพล</w:t>
            </w:r>
            <w:r w:rsidR="00C40744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9C0C3A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สไตรีน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570" w:type="dxa"/>
            <w:shd w:val="clear" w:color="auto" w:fill="auto"/>
          </w:tcPr>
          <w:p w14:paraId="07ADF42E" w14:textId="55F7E902" w:rsidR="0084477A" w:rsidRPr="00F346C0" w:rsidRDefault="0084477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45460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ถนนไอ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 ตำบลมาบตาพุด อำเภอเมือง จังหวัดระยอง ประเทศไทย</w:t>
            </w:r>
          </w:p>
        </w:tc>
      </w:tr>
      <w:tr w:rsidR="009C0C3A" w:rsidRPr="00F346C0" w14:paraId="22EBC31A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3BA87583" w14:textId="77777777" w:rsidR="009C0C3A" w:rsidRPr="00F346C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  <w:p w14:paraId="554BF140" w14:textId="1D4E9A01" w:rsidR="009C0C3A" w:rsidRPr="00F346C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โรงฟีนอล)</w:t>
            </w:r>
          </w:p>
        </w:tc>
        <w:tc>
          <w:tcPr>
            <w:tcW w:w="6570" w:type="dxa"/>
            <w:shd w:val="clear" w:color="auto" w:fill="auto"/>
          </w:tcPr>
          <w:p w14:paraId="5D7314A4" w14:textId="545B3964" w:rsidR="009C0C3A" w:rsidRPr="00F346C0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 มาบตาพุด อำเภอเมืองระยอง จังหวัดระยอง ประเทศไทย</w:t>
            </w:r>
          </w:p>
        </w:tc>
      </w:tr>
      <w:tr w:rsidR="009C0C3A" w:rsidRPr="00F346C0" w14:paraId="47D9770F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C3C7F01" w14:textId="77777777" w:rsidR="009C0C3A" w:rsidRPr="00F346C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  <w:p w14:paraId="70EE3A8A" w14:textId="6720B36D" w:rsidR="009C0C3A" w:rsidRPr="00F346C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โรงออกซ</w:t>
            </w:r>
            <w:r w:rsidR="00E33F74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เรน)</w:t>
            </w:r>
          </w:p>
        </w:tc>
        <w:tc>
          <w:tcPr>
            <w:tcW w:w="6570" w:type="dxa"/>
            <w:shd w:val="clear" w:color="auto" w:fill="auto"/>
          </w:tcPr>
          <w:p w14:paraId="7E48BF22" w14:textId="4AB58F4A" w:rsidR="009C0C3A" w:rsidRPr="00F346C0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 มาบตาพุด อำเภอเมืองระยอง จังหวัดระยอง ประเทศไทย</w:t>
            </w:r>
          </w:p>
        </w:tc>
      </w:tr>
    </w:tbl>
    <w:p w14:paraId="740D8D71" w14:textId="77777777" w:rsidR="002D6D3F" w:rsidRPr="00F346C0" w:rsidRDefault="002D6D3F" w:rsidP="00193790">
      <w:pPr>
        <w:tabs>
          <w:tab w:val="clear" w:pos="3742"/>
          <w:tab w:val="left" w:pos="3735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C3754" w14:textId="2B71B6F6" w:rsidR="00F35659" w:rsidRPr="00F346C0" w:rsidRDefault="00F35659" w:rsidP="00F35659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บริษัทเป็นบริษัทในกลุ่มของบริษัท ปตท. จำกัด (มหาชน) ซึ่งเป็นนิติบุคคลที่จัดตั้งขึ้นในประเทศไทยและเป็นผู้ถือหุ้นรายใหญ่ของบริษัทซึ่งถือหุ้นร้อยละ </w:t>
      </w:r>
      <w:r w:rsidRPr="00F346C0">
        <w:rPr>
          <w:rFonts w:asciiTheme="majorBidi" w:hAnsiTheme="majorBidi" w:cstheme="majorBidi"/>
          <w:sz w:val="30"/>
          <w:szCs w:val="30"/>
        </w:rPr>
        <w:t>45.18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</w:t>
      </w:r>
    </w:p>
    <w:p w14:paraId="6565BDB8" w14:textId="77777777" w:rsidR="00F35659" w:rsidRPr="00F346C0" w:rsidRDefault="00F35659" w:rsidP="002D6D3F">
      <w:pPr>
        <w:tabs>
          <w:tab w:val="clear" w:pos="3742"/>
          <w:tab w:val="left" w:pos="3735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4CA57" w14:textId="090C6177" w:rsidR="006D5CBB" w:rsidRPr="00F346C0" w:rsidRDefault="002D6D3F" w:rsidP="00B359FF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บริษัทดำเนินธุรกิจหลักเกี่ยวกับการกลั่นน้ำมันและจัดหาผลิตภัณฑ์ปิโตรเลียมสำเร็จรูป การผลิตและ</w:t>
      </w:r>
      <w:r w:rsidRPr="00F346C0">
        <w:rPr>
          <w:rFonts w:asciiTheme="majorBidi" w:hAnsiTheme="majorBidi" w:cstheme="majorBidi"/>
          <w:sz w:val="30"/>
          <w:szCs w:val="30"/>
        </w:rPr>
        <w:br/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จำหน่ายผลิตภัณฑ์อะโรเมติกส์ รวมถึงผลิตภัณฑ์ต่อเนื่องจากสารอะโรเมติกส์</w:t>
      </w:r>
      <w:r w:rsidRPr="00F346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การผลิตและจำหน่ายผลิตภัณฑ์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เอทิลีน โพรพิลีน เม็ดพลาสติกโพลิเอทิลีนและเคมีภัณฑ์ชีวภาพ ผลิตภัณฑ์พลอยได้ ได้แก่ มิกซ์ซีโฟร์ </w:t>
      </w:r>
      <w:r w:rsidRPr="00F346C0">
        <w:rPr>
          <w:rFonts w:asciiTheme="majorBidi" w:hAnsiTheme="majorBidi" w:cstheme="majorBidi"/>
          <w:sz w:val="30"/>
          <w:szCs w:val="30"/>
        </w:rPr>
        <w:br/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แครกเกอร์บอททอม และเทลก๊าซ และมีธุรกิจรอง คือ การผลิตและจำหน่ายไฟฟ้า น้ำ ไอน้ำ และสาธารณูปการอื่น ๆ</w:t>
      </w:r>
      <w:r w:rsidRPr="00F346C0">
        <w:rPr>
          <w:rFonts w:asciiTheme="majorBidi" w:hAnsiTheme="majorBidi" w:cstheme="majorBidi"/>
          <w:sz w:val="30"/>
          <w:szCs w:val="30"/>
          <w:cs/>
        </w:rPr>
        <w:t>ตลอดจนให้บริการต่อเนื่อง ได้แก่ การให้บริการท่าเทียบเรือ และคลังเก็บเคมีภัณฑ์เหลว น้ำมัน และก๊าซ เป็นต้น</w:t>
      </w:r>
      <w:r w:rsidR="00F35659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F35659" w:rsidRPr="00F346C0">
        <w:rPr>
          <w:rFonts w:asciiTheme="majorBidi" w:hAnsiTheme="majorBidi" w:cstheme="majorBidi" w:hint="cs"/>
          <w:sz w:val="30"/>
          <w:szCs w:val="30"/>
          <w:cs/>
        </w:rPr>
        <w:t>โดยรายละเอียดของบริษัท</w:t>
      </w:r>
      <w:r w:rsidR="0044429D" w:rsidRPr="00F346C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F35659" w:rsidRPr="00F346C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F35659" w:rsidRPr="00F346C0">
        <w:rPr>
          <w:rFonts w:asciiTheme="majorBidi" w:hAnsiTheme="majorBidi" w:cstheme="majorBidi"/>
          <w:sz w:val="30"/>
          <w:szCs w:val="30"/>
        </w:rPr>
        <w:t xml:space="preserve">31 </w:t>
      </w:r>
      <w:r w:rsidR="00F35659" w:rsidRPr="00F346C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25EA4" w:rsidRPr="00F346C0">
        <w:rPr>
          <w:rFonts w:asciiTheme="majorBidi" w:hAnsiTheme="majorBidi" w:cstheme="majorBidi"/>
          <w:sz w:val="30"/>
          <w:szCs w:val="30"/>
        </w:rPr>
        <w:t xml:space="preserve">2566 </w:t>
      </w:r>
      <w:r w:rsidR="00825EA4" w:rsidRPr="00F346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5EA4" w:rsidRPr="00F346C0">
        <w:rPr>
          <w:rFonts w:asciiTheme="majorBidi" w:hAnsiTheme="majorBidi" w:cstheme="majorBidi"/>
          <w:sz w:val="30"/>
          <w:szCs w:val="30"/>
        </w:rPr>
        <w:t>2565</w:t>
      </w:r>
      <w:r w:rsidR="0044429D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44429D" w:rsidRPr="00F346C0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3970BE" w:rsidRPr="00F346C0">
        <w:rPr>
          <w:rFonts w:asciiTheme="majorBidi" w:hAnsiTheme="majorBidi" w:cstheme="majorBidi"/>
          <w:sz w:val="30"/>
          <w:szCs w:val="30"/>
        </w:rPr>
        <w:t>9</w:t>
      </w:r>
    </w:p>
    <w:p w14:paraId="7178E25B" w14:textId="77777777" w:rsidR="006D5CBB" w:rsidRPr="00F346C0" w:rsidRDefault="006D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br w:type="page"/>
      </w:r>
    </w:p>
    <w:p w14:paraId="6B3EEC18" w14:textId="4FA9F538" w:rsidR="007A3952" w:rsidRPr="00F346C0" w:rsidRDefault="007A3952" w:rsidP="0019379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3A549C68" w14:textId="422C8CBB" w:rsidR="00936747" w:rsidRPr="00F346C0" w:rsidRDefault="00936747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6ED032" w14:textId="7EA50308" w:rsidR="007A3952" w:rsidRPr="00F346C0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346C0">
        <w:rPr>
          <w:rFonts w:asciiTheme="majorBidi" w:hAnsiTheme="majorBidi" w:cstheme="majorBidi"/>
          <w:sz w:val="30"/>
          <w:szCs w:val="30"/>
        </w:rPr>
        <w:t xml:space="preserve">       </w:t>
      </w:r>
      <w:r w:rsidRPr="00F346C0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Pr="00F346C0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325952" w:rsidRPr="00F346C0">
        <w:rPr>
          <w:rFonts w:asciiTheme="majorBidi" w:hAnsiTheme="majorBidi" w:cstheme="majorBidi"/>
          <w:sz w:val="30"/>
          <w:szCs w:val="30"/>
        </w:rPr>
        <w:t>3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187F42" w:rsidRPr="00F346C0">
        <w:rPr>
          <w:rFonts w:asciiTheme="majorBidi" w:hAnsi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635FB0A" w14:textId="05F71487" w:rsidR="007A3952" w:rsidRPr="00F346C0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D6DE4DF" w14:textId="7E0182F9" w:rsidR="007A3952" w:rsidRPr="00F346C0" w:rsidRDefault="00AB115A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</w:t>
      </w:r>
      <w:r w:rsidRPr="00F346C0">
        <w:rPr>
          <w:rFonts w:asciiTheme="majorBidi" w:hAnsiTheme="majorBidi" w:cstheme="majorBidi"/>
          <w:sz w:val="30"/>
          <w:szCs w:val="30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75630B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44429D"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5617B" w:rsidRPr="00F346C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4429D"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85313E" w14:textId="23BEEE25" w:rsidR="00140126" w:rsidRPr="00F346C0" w:rsidRDefault="00140126" w:rsidP="003D0155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2C6BBF" w14:textId="282DB669" w:rsidR="0044429D" w:rsidRPr="00F346C0" w:rsidRDefault="00140126" w:rsidP="00BE16F2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F346C0">
        <w:rPr>
          <w:rFonts w:asciiTheme="majorBidi" w:hAnsiTheme="majorBidi" w:cstheme="majorBidi"/>
          <w:sz w:val="30"/>
          <w:szCs w:val="30"/>
        </w:rPr>
        <w:t xml:space="preserve">1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346C0">
        <w:rPr>
          <w:rFonts w:asciiTheme="majorBidi" w:hAnsiTheme="majorBidi" w:cstheme="majorBidi"/>
          <w:sz w:val="30"/>
          <w:szCs w:val="30"/>
        </w:rPr>
        <w:t>256</w:t>
      </w:r>
      <w:r w:rsidR="004E780A" w:rsidRPr="00F346C0">
        <w:rPr>
          <w:rFonts w:asciiTheme="majorBidi" w:hAnsiTheme="majorBidi" w:cstheme="majorBidi"/>
          <w:sz w:val="30"/>
          <w:szCs w:val="30"/>
        </w:rPr>
        <w:t>7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มาถือปฏิบัติในการจัดทำงบการเงินนี้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BE16F2" w:rsidRPr="00F346C0">
        <w:rPr>
          <w:rFonts w:asciiTheme="majorBidi" w:hAnsiTheme="majorBidi" w:hint="cs"/>
          <w:sz w:val="30"/>
          <w:szCs w:val="30"/>
          <w:cs/>
        </w:rPr>
        <w:t>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0926D7" w:rsidRPr="00F346C0">
        <w:rPr>
          <w:rFonts w:asciiTheme="majorBidi" w:hAnsiTheme="majorBidi"/>
          <w:sz w:val="30"/>
          <w:szCs w:val="30"/>
        </w:rPr>
        <w:t xml:space="preserve"> </w:t>
      </w:r>
      <w:r w:rsidR="000926D7" w:rsidRPr="00F346C0">
        <w:rPr>
          <w:rFonts w:asciiTheme="majorBidi" w:hAnsiTheme="majorBidi" w:hint="cs"/>
          <w:sz w:val="30"/>
          <w:szCs w:val="30"/>
          <w:cs/>
        </w:rPr>
        <w:t>รวมถึงกฎหมายการจัดเก็บภาษีเงินได้ขั้นต่ำส่วนเพิ่ม</w:t>
      </w:r>
    </w:p>
    <w:p w14:paraId="1A458218" w14:textId="77777777" w:rsidR="00BE16F2" w:rsidRPr="00F346C0" w:rsidRDefault="00BE16F2" w:rsidP="00BE16F2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38E74" w14:textId="2459F697" w:rsidR="00521D8D" w:rsidRPr="00F346C0" w:rsidRDefault="00521D8D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t>นโยบายการบัญชีที่สำคัญ</w:t>
      </w:r>
    </w:p>
    <w:p w14:paraId="4D01B85E" w14:textId="4E1B2C8A" w:rsidR="00521D8D" w:rsidRPr="00F346C0" w:rsidRDefault="00521D8D" w:rsidP="00521D8D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C679E0" w14:textId="78462E7A" w:rsidR="00521D8D" w:rsidRPr="00F346C0" w:rsidRDefault="00521D8D" w:rsidP="00521D8D">
      <w:pPr>
        <w:pStyle w:val="ListParagraph"/>
        <w:numPr>
          <w:ilvl w:val="1"/>
          <w:numId w:val="38"/>
        </w:numPr>
        <w:rPr>
          <w:rFonts w:ascii="Angsana New" w:eastAsia="MS Mincho" w:hAnsi="Angsana New"/>
          <w:b/>
          <w:bCs/>
          <w:sz w:val="30"/>
          <w:szCs w:val="30"/>
          <w:lang w:val="x-none" w:eastAsia="x-none"/>
        </w:rPr>
      </w:pPr>
      <w:r w:rsidRPr="00F346C0">
        <w:rPr>
          <w:rFonts w:ascii="Angsana New" w:eastAsia="MS Mincho" w:hAnsi="Angsana New" w:hint="cs"/>
          <w:b/>
          <w:bCs/>
          <w:sz w:val="30"/>
          <w:szCs w:val="30"/>
          <w:cs/>
          <w:lang w:val="x-none" w:eastAsia="x-none"/>
        </w:rPr>
        <w:t>เกณฑ์ในการจัดทำงบการเงินรวม</w:t>
      </w:r>
    </w:p>
    <w:p w14:paraId="3771F229" w14:textId="2963E1D8" w:rsidR="00521D8D" w:rsidRPr="00F346C0" w:rsidRDefault="00521D8D" w:rsidP="00521D8D">
      <w:pPr>
        <w:pStyle w:val="ListParagraph"/>
        <w:ind w:left="518"/>
        <w:rPr>
          <w:rFonts w:asciiTheme="majorBidi" w:eastAsia="MS Mincho" w:hAnsiTheme="majorBidi" w:cstheme="majorBidi"/>
          <w:b/>
          <w:bCs/>
          <w:sz w:val="28"/>
          <w:szCs w:val="28"/>
          <w:lang w:val="x-none" w:eastAsia="x-none"/>
        </w:rPr>
      </w:pPr>
    </w:p>
    <w:p w14:paraId="26BFD205" w14:textId="368958BA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และส่วนได้เสียของกลุ่มบริษัทในบริษัทร่วมและการร่วมค้า</w:t>
      </w:r>
    </w:p>
    <w:p w14:paraId="27E8E1A3" w14:textId="2A68F5CC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AA6529" w14:textId="6A98B1E9" w:rsidR="00A329DB" w:rsidRPr="00F346C0" w:rsidRDefault="00A329DB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2C24E795" w14:textId="04B7E505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10C3976" w14:textId="1D051972" w:rsidR="006C1220" w:rsidRPr="00F346C0" w:rsidRDefault="006C1220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67D9E" w14:textId="77777777" w:rsidR="00A329DB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</w:p>
    <w:p w14:paraId="6ECFE369" w14:textId="283DE048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F346C0">
        <w:rPr>
          <w:rFonts w:asciiTheme="majorBidi" w:hAnsiTheme="majorBidi" w:cstheme="majorBidi"/>
          <w:sz w:val="30"/>
          <w:szCs w:val="30"/>
        </w:rPr>
        <w:t>/</w:t>
      </w:r>
      <w:r w:rsidRPr="00F346C0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385432D3" w14:textId="77777777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E8FEA" w14:textId="1BB022A3" w:rsidR="00521D8D" w:rsidRPr="00F346C0" w:rsidRDefault="00521D8D" w:rsidP="0019379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253AD85" w14:textId="56C01B0E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AD99B" w14:textId="7AEE446B" w:rsidR="00A329DB" w:rsidRPr="00F346C0" w:rsidRDefault="00A329DB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1F3492EC" w14:textId="29F41953" w:rsidR="00521D8D" w:rsidRPr="00F346C0" w:rsidRDefault="00521D8D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</w:t>
      </w:r>
    </w:p>
    <w:p w14:paraId="765E1DC2" w14:textId="77777777" w:rsidR="00695933" w:rsidRPr="00F346C0" w:rsidRDefault="00695933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01ADB" w14:textId="7EA03468" w:rsidR="00521D8D" w:rsidRPr="00F346C0" w:rsidRDefault="00521D8D" w:rsidP="00193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F346C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8B32A8" w14:textId="77777777" w:rsidR="003D5A78" w:rsidRPr="00F346C0" w:rsidRDefault="003D5A78" w:rsidP="00193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3203E" w14:textId="66E042F1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</w:t>
      </w:r>
      <w:r w:rsidRPr="00F346C0">
        <w:rPr>
          <w:rFonts w:asciiTheme="majorBidi" w:hAnsiTheme="majorBidi" w:cstheme="majorBidi"/>
          <w:spacing w:val="8"/>
          <w:sz w:val="30"/>
          <w:szCs w:val="30"/>
          <w:cs/>
        </w:rPr>
        <w:t>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</w:t>
      </w:r>
      <w:r w:rsidRPr="00F346C0">
        <w:rPr>
          <w:rFonts w:asciiTheme="majorBidi" w:hAnsiTheme="majorBidi" w:cstheme="majorBidi"/>
          <w:sz w:val="30"/>
          <w:szCs w:val="30"/>
          <w:cs/>
        </w:rPr>
        <w:t>ถือเป็นมูลค่ายุติธรรมที่รับรู้เมื่อเริ่มแรกของสินทรัพย์ทางการเงิน</w:t>
      </w:r>
    </w:p>
    <w:p w14:paraId="5CB8DED0" w14:textId="77777777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8A7CE" w14:textId="26FDEF30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F346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หรือค่าใช้จ่ายซึ่งเป็นผลมาจากรายการระหว่างกิจการในกลุ่ม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</w:t>
      </w:r>
      <w:r w:rsidR="000F78A6" w:rsidRPr="00F346C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หรือ</w:t>
      </w:r>
      <w:r w:rsidR="00A329DB" w:rsidRPr="00F346C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ขาดทุน</w:t>
      </w:r>
      <w:r w:rsidRPr="00F346C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</w:p>
    <w:p w14:paraId="401350FE" w14:textId="37542A08" w:rsidR="00521D8D" w:rsidRPr="00F346C0" w:rsidRDefault="00521D8D" w:rsidP="00521D8D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F346C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lastRenderedPageBreak/>
        <w:t>การรวมธุรกิจ</w:t>
      </w:r>
    </w:p>
    <w:p w14:paraId="401702F4" w14:textId="0B6FE3D3" w:rsidR="00521D8D" w:rsidRPr="00F346C0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11ABE19" w14:textId="77777777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9FB70EA" w14:textId="5C5E5FEB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F346C0">
        <w:rPr>
          <w:rFonts w:asciiTheme="majorBidi" w:hAnsiTheme="majorBidi" w:cstheme="majorBidi"/>
          <w:sz w:val="30"/>
          <w:szCs w:val="30"/>
        </w:rPr>
        <w:t xml:space="preserve">        </w:t>
      </w:r>
      <w:r w:rsidRPr="00F346C0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5F4C375" w14:textId="77777777" w:rsidR="00B70C47" w:rsidRPr="00F346C0" w:rsidRDefault="00B70C47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1CD6E" w14:textId="5A5BC424" w:rsidR="000E6CE2" w:rsidRPr="00F346C0" w:rsidRDefault="000E6CE2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สิ่งตอบแทนที่โอนให้หรือคาดว่าจะต้องจ่ายวัดมูลค่าด้วยมูลค่ายุติธรรม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ณ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วันซื้อธุรกิจและวัดมูลค่าภายหลังด้วยมูลค่ายุติธรรม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ณ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A4CB5DF" w14:textId="77777777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BE9FF2F" w14:textId="2E1CD22E" w:rsidR="00521D8D" w:rsidRPr="00F346C0" w:rsidRDefault="0022017F" w:rsidP="00521D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หนี้สินที่อาจเกิดขึ้นของบริษัทที่ถูกซื้อที่รับมาจากการรวมธุรกิจ 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AEF7960" w14:textId="77777777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01046C4" w14:textId="2393AB1C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</w:t>
      </w:r>
      <w:r w:rsidRPr="00F346C0">
        <w:rPr>
          <w:rFonts w:asciiTheme="majorBidi" w:hAnsiTheme="majorBidi" w:cstheme="majorBidi"/>
          <w:spacing w:val="8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31827DC" w14:textId="00BE2933" w:rsidR="0022017F" w:rsidRPr="00F346C0" w:rsidRDefault="0022017F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F29D3" w14:textId="468073EB" w:rsidR="0022017F" w:rsidRPr="00F346C0" w:rsidRDefault="0022017F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ณ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9EE354E" w14:textId="1B643600" w:rsidR="00521D8D" w:rsidRPr="00F346C0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DBD1DD" w14:textId="2923D1BB" w:rsidR="00521D8D" w:rsidRPr="00F346C0" w:rsidRDefault="00521D8D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="00721729" w:rsidRPr="00F346C0">
        <w:rPr>
          <w:rFonts w:asciiTheme="majorBidi" w:hAnsiTheme="majorBidi" w:cstheme="majorBidi" w:hint="cs"/>
          <w:sz w:val="30"/>
          <w:szCs w:val="30"/>
          <w:cs/>
        </w:rPr>
        <w:t>โอนไปยังกำไรสะสม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เมื่อมีการขายเงินลงทุนในธุรกิจที่ซื้อดังกล่าวไป </w:t>
      </w:r>
      <w:r w:rsidR="005C30B0" w:rsidRPr="00F346C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</w:t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346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จนถึงวันที่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5E31B458" w14:textId="77777777" w:rsidR="005C30B0" w:rsidRPr="00F346C0" w:rsidRDefault="005C30B0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5B766" w14:textId="141D6C68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="Angsana New" w:hAnsi="Angsana New"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</w:t>
      </w:r>
      <w:r w:rsidR="00227B9F" w:rsidRPr="00F346C0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ลงทุนในบริษัทย่อย</w:t>
      </w:r>
      <w:r w:rsidR="00227B9F" w:rsidRPr="00F346C0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</w:t>
      </w:r>
      <w:r w:rsidR="00227B9F" w:rsidRPr="00F346C0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บริษัทร่วมและการร่วมค้า</w:t>
      </w:r>
    </w:p>
    <w:p w14:paraId="1A79980D" w14:textId="77777777" w:rsidR="00521D8D" w:rsidRPr="00F346C0" w:rsidRDefault="00521D8D" w:rsidP="00521D8D">
      <w:pPr>
        <w:pStyle w:val="Heading8"/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  <w:t xml:space="preserve"> </w:t>
      </w:r>
    </w:p>
    <w:p w14:paraId="45CAF5F3" w14:textId="4D66B6A6" w:rsidR="00521D8D" w:rsidRPr="00F346C0" w:rsidRDefault="008768AE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F346C0">
        <w:rPr>
          <w:rFonts w:asciiTheme="majorBidi" w:hAnsiTheme="majorBidi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</w:t>
      </w:r>
      <w:r w:rsidR="00521D8D" w:rsidRPr="00F346C0">
        <w:rPr>
          <w:rFonts w:asciiTheme="majorBidi" w:hAnsiTheme="majorBidi"/>
          <w:spacing w:val="-4"/>
          <w:sz w:val="30"/>
          <w:szCs w:val="30"/>
          <w:cs/>
        </w:rPr>
        <w:t>วัดมูลค่าด้วยราคาทุนหักค่าเผื่อการด้อยค่า</w:t>
      </w:r>
      <w:r w:rsidR="00521D8D" w:rsidRPr="00F346C0">
        <w:rPr>
          <w:rFonts w:asciiTheme="majorBidi" w:hAnsiTheme="majorBidi"/>
          <w:sz w:val="30"/>
          <w:szCs w:val="30"/>
          <w:cs/>
        </w:rPr>
        <w:t xml:space="preserve"> เงินปันผลรับบันทึกในกำไรหรือขาดทุนในวันที่</w:t>
      </w:r>
      <w:r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/>
          <w:sz w:val="30"/>
          <w:szCs w:val="30"/>
          <w:cs/>
        </w:rPr>
        <w:t>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164A5335" w14:textId="77777777" w:rsidR="00521D8D" w:rsidRPr="00F346C0" w:rsidRDefault="00521D8D" w:rsidP="00521D8D">
      <w:pPr>
        <w:rPr>
          <w:rFonts w:asciiTheme="majorBidi" w:hAnsiTheme="majorBidi"/>
          <w:color w:val="FF0000"/>
          <w:sz w:val="28"/>
          <w:szCs w:val="28"/>
        </w:rPr>
      </w:pPr>
    </w:p>
    <w:p w14:paraId="3C66C942" w14:textId="56818AA4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เงินตราต่างประเทศ</w:t>
      </w:r>
    </w:p>
    <w:p w14:paraId="4E43BADF" w14:textId="77777777" w:rsidR="00521D8D" w:rsidRPr="00F346C0" w:rsidRDefault="00521D8D" w:rsidP="00521D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64EB4F" w14:textId="4D19597E" w:rsidR="00521D8D" w:rsidRPr="00F346C0" w:rsidRDefault="00521D8D" w:rsidP="00521D8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="00A00612"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ของแต่ละบริษัทในกลุ่มบริษัท</w:t>
      </w:r>
      <w:r w:rsidRPr="00F346C0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A00612"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A00612"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A00612"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แปลงค่าโดยใช้อัตราแลกเปลี่ยน</w:t>
      </w:r>
      <w:r w:rsidR="00A00612"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A00612"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ณ</w:t>
      </w:r>
      <w:r w:rsidR="00A00612"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A00612"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วันที่มีการวัดมูลค่ายุติธรรม</w:t>
      </w:r>
    </w:p>
    <w:p w14:paraId="15A3F790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/>
          <w:sz w:val="28"/>
          <w:szCs w:val="28"/>
        </w:rPr>
      </w:pPr>
    </w:p>
    <w:p w14:paraId="73896759" w14:textId="77777777" w:rsidR="00A00612" w:rsidRPr="00F346C0" w:rsidRDefault="00521D8D" w:rsidP="00A0061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A00612"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="00A00612"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</w:p>
    <w:p w14:paraId="4E5D1C30" w14:textId="5E0D0D05" w:rsidR="00521D8D" w:rsidRPr="00F346C0" w:rsidRDefault="00A00612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346C0">
        <w:rPr>
          <w:rFonts w:asciiTheme="majorBidi" w:hAnsiTheme="majorBidi"/>
          <w:sz w:val="30"/>
          <w:szCs w:val="30"/>
          <w:lang w:val="en-US" w:eastAsia="en-US"/>
        </w:rPr>
        <w:t>-</w:t>
      </w:r>
      <w:r w:rsidRPr="00F346C0">
        <w:rPr>
          <w:rFonts w:asciiTheme="majorBidi" w:hAnsiTheme="majorBidi"/>
          <w:sz w:val="30"/>
          <w:szCs w:val="30"/>
          <w:lang w:val="en-US" w:eastAsia="en-US"/>
        </w:rPr>
        <w:tab/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 (</w:t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เว้นแต่การด้อยค่า</w:t>
      </w: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>)</w:t>
      </w:r>
    </w:p>
    <w:p w14:paraId="35B96098" w14:textId="3D545E74" w:rsidR="00A00612" w:rsidRPr="00F346C0" w:rsidRDefault="00A00612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346C0">
        <w:rPr>
          <w:rFonts w:asciiTheme="majorBidi" w:hAnsiTheme="majorBidi"/>
          <w:sz w:val="30"/>
          <w:szCs w:val="30"/>
          <w:lang w:val="en-US" w:eastAsia="en-US"/>
        </w:rPr>
        <w:t>-</w:t>
      </w:r>
      <w:r w:rsidRPr="00F346C0">
        <w:rPr>
          <w:rFonts w:asciiTheme="majorBidi" w:hAnsiTheme="majorBidi"/>
          <w:sz w:val="30"/>
          <w:szCs w:val="30"/>
          <w:lang w:val="en-US" w:eastAsia="en-US"/>
        </w:rPr>
        <w:tab/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หนี้สินทางการเงินที่ใช้ป้องกันความเสี่ยงของเงินลงทุนสุทธิในหน่วยงานในต่างประเทศ</w:t>
      </w: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และ</w:t>
      </w:r>
    </w:p>
    <w:p w14:paraId="68B867AC" w14:textId="7325A239" w:rsidR="00A00612" w:rsidRPr="00F346C0" w:rsidRDefault="00A00612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346C0">
        <w:rPr>
          <w:rFonts w:asciiTheme="majorBidi" w:hAnsiTheme="majorBidi"/>
          <w:sz w:val="30"/>
          <w:szCs w:val="30"/>
          <w:lang w:val="en-US" w:eastAsia="en-US"/>
        </w:rPr>
        <w:t>-</w:t>
      </w:r>
      <w:r w:rsidRPr="00F346C0">
        <w:rPr>
          <w:rFonts w:asciiTheme="majorBidi" w:hAnsiTheme="majorBidi"/>
          <w:sz w:val="30"/>
          <w:szCs w:val="30"/>
          <w:lang w:val="en-US" w:eastAsia="en-US"/>
        </w:rPr>
        <w:tab/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การป้องกันความเสี่ยงในกระแสเงินสด</w:t>
      </w:r>
      <w:r w:rsidRPr="00F346C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</w:p>
    <w:p w14:paraId="1234BFE0" w14:textId="77777777" w:rsidR="006C1220" w:rsidRPr="00F346C0" w:rsidRDefault="006C1220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28"/>
          <w:szCs w:val="28"/>
          <w:lang w:val="en-US" w:eastAsia="en-US"/>
        </w:rPr>
      </w:pPr>
    </w:p>
    <w:p w14:paraId="07A2498C" w14:textId="06582CE8" w:rsidR="00A00612" w:rsidRPr="00F346C0" w:rsidRDefault="00A00612" w:rsidP="0096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77EC35E1" w14:textId="4E96C94A" w:rsidR="00A00612" w:rsidRPr="00F346C0" w:rsidRDefault="00A00612" w:rsidP="0020080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แปลงค่าเป็นเงินบาทโดยใช้อัตราแลกเปลี่ยนที่ใกล้เคียงกับอัตราแลกเปลี่ยน </w:t>
      </w:r>
      <w:r w:rsidR="00721729" w:rsidRPr="00F346C0">
        <w:rPr>
          <w:rFonts w:asciiTheme="majorBidi" w:hAnsiTheme="majorBidi" w:cstheme="majorBidi" w:hint="cs"/>
          <w:sz w:val="30"/>
          <w:szCs w:val="30"/>
          <w:cs/>
        </w:rPr>
        <w:t>ถัวเฉลี่ยระหว่างปี</w:t>
      </w:r>
      <w:r w:rsidRPr="00F346C0">
        <w:rPr>
          <w:rFonts w:asciiTheme="majorBidi" w:hAnsiTheme="majorBidi" w:cstheme="majorBidi"/>
          <w:sz w:val="30"/>
          <w:szCs w:val="30"/>
        </w:rPr>
        <w:t xml:space="preserve">  </w:t>
      </w:r>
    </w:p>
    <w:p w14:paraId="17EE6C75" w14:textId="33E083C3" w:rsidR="00A00612" w:rsidRPr="00F346C0" w:rsidRDefault="00A00612" w:rsidP="00193790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ผลต่างจากอัตราแลกเปลี่ยนที่เกิดจากการแปลงค่าแสดงเป็นสำรองการแปลงค่างบการเงินในส่วนของผู้ถือหุ้น</w:t>
      </w:r>
      <w:r w:rsidR="00966B45"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72BA9FA" w14:textId="77777777" w:rsidR="005C30B0" w:rsidRPr="00F346C0" w:rsidRDefault="005C30B0" w:rsidP="00193790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C6FCD9" w14:textId="0C722434" w:rsidR="00A00612" w:rsidRPr="00F346C0" w:rsidRDefault="00A00612" w:rsidP="00A006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107207"/>
      <w:r w:rsidRPr="00F346C0">
        <w:rPr>
          <w:rFonts w:asciiTheme="majorBidi" w:hAnsiTheme="majorBidi" w:cstheme="majorBidi"/>
          <w:sz w:val="30"/>
          <w:szCs w:val="30"/>
          <w:cs/>
        </w:rPr>
        <w:t>เมื่อหน่วยงาน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ต่างประเทศถูกจำหน่ายส่วนได้เสียทั้งหมดหรือเพียงบางส่วนที่ทำให้สูญเสียการควบคุม</w:t>
      </w:r>
      <w:r w:rsidR="006851BF" w:rsidRPr="00F346C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ความมีอิทธิพลอย่างมีสาระสำคัญ</w:t>
      </w:r>
      <w:r w:rsidRPr="00F346C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หรือการควบคุมร่วมกัน ผลสะสมของผลต่างจากอัตราแลกเปลี่ยนที่เกี่ยวข้องกับ</w:t>
      </w:r>
      <w:r w:rsidRPr="00F346C0">
        <w:rPr>
          <w:rFonts w:asciiTheme="majorBidi" w:hAnsiTheme="majorBidi" w:cstheme="majorBidi"/>
          <w:spacing w:val="8"/>
          <w:sz w:val="30"/>
          <w:szCs w:val="30"/>
          <w:cs/>
          <w:lang w:val="x-none" w:eastAsia="x-none"/>
        </w:rPr>
        <w:t>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การจ</w:t>
      </w:r>
      <w:r w:rsidR="00593268" w:rsidRPr="00F346C0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ำ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หน่าย </w:t>
      </w:r>
    </w:p>
    <w:bookmarkEnd w:id="0"/>
    <w:p w14:paraId="41DF01E6" w14:textId="77777777" w:rsidR="00A00612" w:rsidRPr="00F346C0" w:rsidRDefault="00A00612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sz w:val="30"/>
          <w:szCs w:val="30"/>
        </w:rPr>
      </w:pPr>
    </w:p>
    <w:p w14:paraId="2358B211" w14:textId="5D39B375" w:rsidR="00A00612" w:rsidRPr="00F346C0" w:rsidRDefault="00A00612" w:rsidP="0019379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E8CF116" w14:textId="77777777" w:rsidR="00A00612" w:rsidRPr="00F346C0" w:rsidRDefault="00A00612" w:rsidP="00521D8D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15DF186A" w14:textId="58271FB7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เครื่องมือทางการเงิน</w:t>
      </w:r>
    </w:p>
    <w:p w14:paraId="2AB84E49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BA00DB3" w14:textId="5A277466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71E50"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C98E268" w14:textId="27170C31" w:rsidR="00521D8D" w:rsidRPr="00F346C0" w:rsidRDefault="00521D8D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067BB" w:rsidRPr="00F346C0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362A17" w:rsidRPr="00F346C0">
        <w:rPr>
          <w:rFonts w:asciiTheme="majorBidi" w:hAnsiTheme="majorBidi" w:cstheme="majorBidi"/>
          <w:sz w:val="30"/>
          <w:szCs w:val="30"/>
        </w:rPr>
        <w:t>3</w:t>
      </w:r>
      <w:r w:rsidRPr="00F346C0">
        <w:rPr>
          <w:rFonts w:asciiTheme="majorBidi" w:hAnsiTheme="majorBidi" w:cstheme="majorBidi"/>
          <w:sz w:val="30"/>
          <w:szCs w:val="30"/>
          <w:cs/>
        </w:rPr>
        <w:t>(</w:t>
      </w:r>
      <w:r w:rsidR="00C90585" w:rsidRPr="00F346C0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F346C0">
        <w:rPr>
          <w:rFonts w:asciiTheme="majorBidi" w:hAnsiTheme="majorBidi" w:cstheme="majorBidi"/>
          <w:sz w:val="30"/>
          <w:szCs w:val="30"/>
          <w:cs/>
        </w:rPr>
        <w:t>)) รับรู้รายการเมื่อเริ่มแรกเมื่อ</w:t>
      </w:r>
      <w:r w:rsidR="00F067BB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="00F067BB" w:rsidRPr="00F346C0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F346C0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F067BB" w:rsidRPr="00F346C0">
        <w:rPr>
          <w:rFonts w:asciiTheme="majorBidi" w:hAnsiTheme="majorBidi" w:hint="cs"/>
          <w:sz w:val="30"/>
          <w:szCs w:val="30"/>
          <w:cs/>
        </w:rPr>
        <w:t>หรือการ</w:t>
      </w:r>
      <w:r w:rsidR="006851BF" w:rsidRPr="00F346C0">
        <w:rPr>
          <w:rFonts w:asciiTheme="majorBidi" w:hAnsiTheme="majorBidi" w:hint="cs"/>
          <w:sz w:val="30"/>
          <w:szCs w:val="30"/>
          <w:cs/>
        </w:rPr>
        <w:t>อ</w:t>
      </w:r>
      <w:r w:rsidR="00F067BB" w:rsidRPr="00F346C0">
        <w:rPr>
          <w:rFonts w:asciiTheme="majorBidi" w:hAnsiTheme="majorBidi" w:hint="cs"/>
          <w:sz w:val="30"/>
          <w:szCs w:val="30"/>
          <w:cs/>
        </w:rPr>
        <w:t>อกตราสาร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ด้วย </w:t>
      </w:r>
    </w:p>
    <w:p w14:paraId="66ED0576" w14:textId="77777777" w:rsidR="00E354C2" w:rsidRPr="00F346C0" w:rsidRDefault="00E354C2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068ACD1" w14:textId="72B28236" w:rsidR="00521D8D" w:rsidRPr="00F346C0" w:rsidRDefault="00AB4576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</w:t>
      </w:r>
      <w:r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/>
          <w:sz w:val="30"/>
          <w:szCs w:val="30"/>
          <w:cs/>
        </w:rPr>
        <w:t>บริษัท</w:t>
      </w:r>
      <w:r w:rsidR="006851BF" w:rsidRPr="00F346C0">
        <w:rPr>
          <w:rFonts w:asciiTheme="majorBidi" w:hAnsiTheme="majorBidi" w:hint="cs"/>
          <w:sz w:val="30"/>
          <w:szCs w:val="30"/>
          <w:cs/>
        </w:rPr>
        <w:t xml:space="preserve">       </w:t>
      </w:r>
      <w:r w:rsidR="00521D8D" w:rsidRPr="00F346C0">
        <w:rPr>
          <w:rFonts w:asciiTheme="majorBidi" w:hAnsiTheme="majorBidi"/>
          <w:sz w:val="30"/>
          <w:szCs w:val="30"/>
          <w:cs/>
        </w:rPr>
        <w:t>ตกลงที่จะซื้อหรือขายสินทรัพย์</w:t>
      </w:r>
    </w:p>
    <w:p w14:paraId="2B4DE40E" w14:textId="2DEAA683" w:rsidR="00865348" w:rsidRPr="00F346C0" w:rsidRDefault="0086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br w:type="page"/>
      </w:r>
    </w:p>
    <w:p w14:paraId="41E5A6A7" w14:textId="12132BE6" w:rsidR="00362A17" w:rsidRPr="00F346C0" w:rsidRDefault="00362A17" w:rsidP="00362A1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การรับรู้รายการเมื่อเริ่มแรก</w:t>
      </w:r>
    </w:p>
    <w:p w14:paraId="75C1FAC7" w14:textId="11155C38" w:rsidR="00521D8D" w:rsidRPr="00F346C0" w:rsidRDefault="00521D8D" w:rsidP="00521D8D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F71E50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BE8C25" w14:textId="77777777" w:rsidR="00521D8D" w:rsidRPr="00F346C0" w:rsidRDefault="00521D8D" w:rsidP="00521D8D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1337FE" w14:textId="64F316E8" w:rsidR="00521D8D" w:rsidRPr="00F346C0" w:rsidRDefault="00521D8D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966B45" w:rsidRPr="00F346C0">
        <w:rPr>
          <w:rFonts w:asciiTheme="majorBidi" w:hAnsi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กำไรและขาดทุนจากอัตราแลกเปลี่ยนรับรู้ในกำไรหรือขาดทุน </w:t>
      </w:r>
    </w:p>
    <w:p w14:paraId="3657C8DE" w14:textId="5CC29E71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31453EED" w14:textId="0F992136" w:rsidR="00362A17" w:rsidRPr="00F346C0" w:rsidRDefault="00362A17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การวัดมูลค่าในภายหลัง</w:t>
      </w:r>
    </w:p>
    <w:p w14:paraId="60C1ABF7" w14:textId="1B4807B4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5BF948C" w14:textId="793A75A5" w:rsidR="00695933" w:rsidRPr="00F346C0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A389E3E" w14:textId="272BCB18" w:rsidR="00F71E50" w:rsidRPr="00F346C0" w:rsidRDefault="00F71E50" w:rsidP="00F71E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91B93BB" w14:textId="77777777" w:rsidR="00F71E50" w:rsidRPr="00F346C0" w:rsidRDefault="00F71E50" w:rsidP="00F7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0EEFFDF" w14:textId="0458A3EA" w:rsidR="00521D8D" w:rsidRPr="00F346C0" w:rsidRDefault="00F71E50" w:rsidP="0017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F346C0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3FF4443" w14:textId="1ED3B541" w:rsidR="000F78A6" w:rsidRPr="00F346C0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346C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DAB905" w14:textId="1B757E4D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F71E50"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59E0EFD" w14:textId="4169B480" w:rsidR="00521D8D" w:rsidRPr="00F346C0" w:rsidRDefault="00F71E50" w:rsidP="00521D8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8163CF6" w14:textId="77777777" w:rsidR="005C30B0" w:rsidRPr="00F346C0" w:rsidRDefault="005C30B0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F889D1B" w14:textId="71B27C73" w:rsidR="00521D8D" w:rsidRPr="00F346C0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="00521D8D"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หมดอายุ </w:t>
      </w:r>
      <w:r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pacing w:val="4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462CE76" w14:textId="77777777" w:rsidR="003A5E87" w:rsidRPr="00F346C0" w:rsidRDefault="003A5E87" w:rsidP="00521D8D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01232" w14:textId="42CED8E0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C16CDD9" w14:textId="06D73243" w:rsidR="00521D8D" w:rsidRPr="00F346C0" w:rsidRDefault="00521D8D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80BBC" w14:textId="77777777" w:rsidR="00362A17" w:rsidRPr="00F346C0" w:rsidRDefault="00362A17" w:rsidP="00362A1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14C904B" w14:textId="23B37C04" w:rsidR="00362A17" w:rsidRPr="00F346C0" w:rsidRDefault="0036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8AFE6EC" w14:textId="3427AE0A" w:rsidR="005C3A2C" w:rsidRPr="00F346C0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การปฏิรูปอัตราดอกเบี้ยอ้างอิง</w:t>
      </w:r>
    </w:p>
    <w:p w14:paraId="35BF9032" w14:textId="023E7034" w:rsidR="005C3A2C" w:rsidRPr="00F346C0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</w:t>
      </w:r>
      <w:r w:rsidRPr="00F346C0">
        <w:rPr>
          <w:rFonts w:asciiTheme="majorBidi" w:hAnsiTheme="majorBidi" w:cstheme="majorBidi"/>
          <w:spacing w:val="8"/>
          <w:sz w:val="30"/>
          <w:szCs w:val="30"/>
          <w:cs/>
        </w:rPr>
        <w:t>การเปลี่ยนแปลงตามข้อกำหนดของการปฏิรูปอัตราดอกเบี้ยอ้างอิง หากมีการเปลี่ยนแปลงอื่นเพิ่มเติม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041FA3BC" w14:textId="77777777" w:rsidR="005C3A2C" w:rsidRPr="00F346C0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D32713" w14:textId="07CCE488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A301678" w14:textId="762B14BF" w:rsidR="00521D8D" w:rsidRPr="00F346C0" w:rsidRDefault="00521D8D" w:rsidP="00521D8D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9E3D9D" w:rsidRPr="00F346C0">
        <w:rPr>
          <w:rFonts w:asciiTheme="majorBidi" w:hAnsiTheme="majorBidi" w:hint="cs"/>
          <w:sz w:val="30"/>
          <w:szCs w:val="30"/>
          <w:cs/>
        </w:rPr>
        <w:t>เว้นแต่อนุพันธ์นั้นมีไว้เพื่อป้องกันความเสี่ยง</w:t>
      </w:r>
      <w:r w:rsidR="009E3D9D" w:rsidRPr="00F346C0">
        <w:rPr>
          <w:rFonts w:asciiTheme="majorBidi" w:hAnsiTheme="majorBidi" w:hint="cs"/>
          <w:spacing w:val="2"/>
          <w:sz w:val="30"/>
          <w:szCs w:val="30"/>
          <w:cs/>
        </w:rPr>
        <w:t>ในกระแสเงินสดหรือป้องกันความเสี่ยงของเงินลงทุนสุทธิในหน่วยงานต่างประเทศ</w:t>
      </w:r>
      <w:r w:rsidR="009E3D9D"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9E3D9D" w:rsidRPr="00F346C0">
        <w:rPr>
          <w:rFonts w:asciiTheme="majorBidi" w:hAnsiTheme="majorBidi" w:hint="cs"/>
          <w:spacing w:val="2"/>
          <w:sz w:val="30"/>
          <w:szCs w:val="30"/>
          <w:cs/>
        </w:rPr>
        <w:t>กรณีดังกล่าวการรับรู้</w:t>
      </w:r>
      <w:r w:rsidR="009E3D9D" w:rsidRPr="00F346C0">
        <w:rPr>
          <w:rFonts w:asciiTheme="majorBidi" w:hAnsiTheme="majorBidi" w:hint="cs"/>
          <w:sz w:val="30"/>
          <w:szCs w:val="30"/>
          <w:cs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69348F44" w14:textId="53A94496" w:rsidR="000F78A6" w:rsidRPr="00F346C0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552F3D" w14:textId="15B10D31" w:rsidR="0094484E" w:rsidRPr="00F346C0" w:rsidRDefault="0094484E" w:rsidP="0094484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F346C0"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7BCCF5E0" w14:textId="0AC3B9BE" w:rsidR="00695933" w:rsidRPr="00F346C0" w:rsidRDefault="0094484E" w:rsidP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F346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</w:t>
      </w: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F346C0" w:rsidDel="0079697A">
        <w:rPr>
          <w:rFonts w:asciiTheme="majorBidi" w:hAnsiTheme="majorBidi" w:cstheme="majorBidi"/>
          <w:sz w:val="30"/>
          <w:szCs w:val="30"/>
          <w:shd w:val="clear" w:color="auto" w:fill="E0E0E0"/>
        </w:rPr>
        <w:t xml:space="preserve"> </w:t>
      </w:r>
    </w:p>
    <w:p w14:paraId="785AC1E5" w14:textId="19590CDB" w:rsidR="00C06FEB" w:rsidRPr="00F346C0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3EE2940D" w14:textId="37A9637F" w:rsidR="0094484E" w:rsidRPr="00F346C0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F346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55697D5" w14:textId="2956067B" w:rsidR="0094484E" w:rsidRPr="00F346C0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360B8971" w14:textId="77777777" w:rsidR="0094484E" w:rsidRPr="00F346C0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D1BDF21" w14:textId="77777777" w:rsidR="0094484E" w:rsidRPr="00F346C0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14BC41C" w14:textId="77777777" w:rsidR="0094484E" w:rsidRPr="00F346C0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2AF5F2F" w14:textId="05975CC6" w:rsidR="0094484E" w:rsidRPr="00F346C0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CE34F0A" w14:textId="77777777" w:rsidR="0094484E" w:rsidRPr="00F346C0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75BF89E" w14:textId="3154E216" w:rsidR="0094484E" w:rsidRPr="00F346C0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F346C0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7E5DA8E6" w14:textId="77777777" w:rsidR="0094484E" w:rsidRPr="00F346C0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A258826" w14:textId="243379B7" w:rsidR="0094484E" w:rsidRPr="00F346C0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346C0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F2814FC" w14:textId="07659D45" w:rsidR="00C06FEB" w:rsidRPr="00F346C0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460EA50" w14:textId="4CCD6853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4484E"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009FA3D" w14:textId="78F76BD1" w:rsidR="00362A17" w:rsidRPr="00F346C0" w:rsidRDefault="00362A17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hint="cs"/>
          <w:sz w:val="30"/>
          <w:szCs w:val="30"/>
          <w:cs/>
        </w:rPr>
        <w:t>กลุ่มบริษัทได้ประเมินผลขาดทุนด้านเครดิตที่คาดว่าจะเกิดขึ้นโดยการทบทวนอันดับความน่าเชื่อถือของ</w:t>
      </w:r>
      <w:r w:rsidRPr="00F346C0">
        <w:rPr>
          <w:rFonts w:asciiTheme="majorBidi" w:hAnsiTheme="majorBidi" w:hint="cs"/>
          <w:spacing w:val="4"/>
          <w:sz w:val="30"/>
          <w:szCs w:val="30"/>
          <w:cs/>
        </w:rPr>
        <w:t>สินทรัพย์ทางการเงิน</w:t>
      </w:r>
      <w:r w:rsidRPr="00F346C0">
        <w:rPr>
          <w:rFonts w:asciiTheme="majorBidi" w:hAnsiTheme="majorBidi"/>
          <w:spacing w:val="4"/>
          <w:sz w:val="30"/>
          <w:szCs w:val="30"/>
          <w:cs/>
        </w:rPr>
        <w:t xml:space="preserve">  </w:t>
      </w:r>
      <w:r w:rsidRPr="00F346C0">
        <w:rPr>
          <w:rFonts w:asciiTheme="majorBidi" w:hAnsiTheme="majorBidi" w:hint="cs"/>
          <w:spacing w:val="4"/>
          <w:sz w:val="30"/>
          <w:szCs w:val="30"/>
          <w:cs/>
        </w:rPr>
        <w:t>หากสินทรัพย์ทางการเงินมีความเสี่ยงด้านเครดิตที่เพิ่มขึ้นอย่างมีนัยสำคัญนับแต่</w:t>
      </w:r>
      <w:r w:rsidRPr="00F346C0">
        <w:rPr>
          <w:rFonts w:asciiTheme="majorBidi" w:hAnsiTheme="majorBidi" w:hint="cs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9A7B5C4" w14:textId="77777777" w:rsidR="000B72E3" w:rsidRPr="00F346C0" w:rsidRDefault="000B72E3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8E997" w14:textId="570799E4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Pr="00F346C0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346C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</w:t>
      </w:r>
      <w:r w:rsidRPr="00F346C0">
        <w:rPr>
          <w:rFonts w:asciiTheme="majorBidi" w:hAnsiTheme="majorBidi" w:cstheme="majorBidi"/>
          <w:sz w:val="30"/>
          <w:szCs w:val="30"/>
        </w:rPr>
        <w:t xml:space="preserve">   </w:t>
      </w:r>
      <w:r w:rsidRPr="00F346C0">
        <w:rPr>
          <w:rFonts w:asciiTheme="majorBidi" w:hAnsiTheme="majorBidi" w:cstheme="majorBidi"/>
          <w:sz w:val="30"/>
          <w:szCs w:val="30"/>
          <w:cs/>
        </w:rPr>
        <w:t>ไม่มีการรับรู้ค่าเผื่อผลขาดทุนด้านเครดิตที่คาดว่าจะเกิดขึ้น</w:t>
      </w:r>
    </w:p>
    <w:p w14:paraId="2B1CCE4E" w14:textId="0B234DF9" w:rsidR="00B4306B" w:rsidRPr="00F346C0" w:rsidRDefault="00B4306B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88333" w14:textId="25582BE2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45143"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4D69E952" w14:textId="5D744BA7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45143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45E6FB" w14:textId="77777777" w:rsidR="006C1220" w:rsidRPr="00F346C0" w:rsidRDefault="006C1220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FF7F6" w14:textId="77AA5B0F" w:rsidR="00521D8D" w:rsidRPr="00F346C0" w:rsidRDefault="00521D8D" w:rsidP="00882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F346C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45143"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  <w:r w:rsidRPr="00F346C0">
        <w:rPr>
          <w:rFonts w:asciiTheme="majorBidi" w:eastAsia="EucrosiaUPCBold" w:hAnsiTheme="majorBidi" w:cstheme="majorBidi"/>
          <w:i/>
          <w:iCs/>
          <w:sz w:val="30"/>
          <w:szCs w:val="30"/>
        </w:rPr>
        <w:t>  </w:t>
      </w:r>
    </w:p>
    <w:p w14:paraId="0B28CA21" w14:textId="4AD2ED3D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F346C0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F346C0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02785F7C" w14:textId="0BE72AE1" w:rsidR="00B845BA" w:rsidRPr="00F346C0" w:rsidRDefault="00B8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4CF562C" w14:textId="18E41EA5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เงินสดและรายการเทียบเท่าเงินสด</w:t>
      </w:r>
    </w:p>
    <w:p w14:paraId="41299DEA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</w:rPr>
        <w:t xml:space="preserve">  </w:t>
      </w:r>
    </w:p>
    <w:p w14:paraId="749C023B" w14:textId="49B7FA9E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/>
          <w:sz w:val="30"/>
          <w:szCs w:val="30"/>
          <w:lang w:eastAsia="en-GB"/>
        </w:rPr>
      </w:pPr>
      <w:r w:rsidRPr="00F346C0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เงินสดและรายการเทียบเท่าเงินสด หมายถึง เงินสดในมือ เงินฝากธนาคารและสถาบันการเงินทุกประเภทที่มีระยะเวลาครบกำหนด </w:t>
      </w:r>
      <w:r w:rsidRPr="00F346C0">
        <w:rPr>
          <w:rFonts w:asciiTheme="majorBidi" w:eastAsia="Calibri" w:hAnsiTheme="majorBidi"/>
          <w:sz w:val="30"/>
          <w:szCs w:val="30"/>
          <w:lang w:eastAsia="en-GB"/>
        </w:rPr>
        <w:t>3</w:t>
      </w:r>
      <w:r w:rsidRPr="00F346C0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เดือนหรือน้อยกว่านับแต่วันที่ได้มา </w:t>
      </w:r>
      <w:r w:rsidR="00281458" w:rsidRPr="00F346C0">
        <w:rPr>
          <w:rFonts w:asciiTheme="majorBidi" w:eastAsia="Calibri" w:hAnsiTheme="majorBidi" w:hint="cs"/>
          <w:sz w:val="30"/>
          <w:szCs w:val="30"/>
          <w:cs/>
          <w:lang w:eastAsia="en-GB"/>
        </w:rPr>
        <w:t>ทั้งนี้ไม่รวมเงินฝากธนาคารที่มีภาระผูกพัน</w:t>
      </w:r>
      <w:r w:rsidR="00281458" w:rsidRPr="00F346C0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(</w:t>
      </w:r>
      <w:r w:rsidR="00281458" w:rsidRPr="00F346C0">
        <w:rPr>
          <w:rFonts w:asciiTheme="majorBidi" w:eastAsia="Calibri" w:hAnsiTheme="majorBidi" w:hint="cs"/>
          <w:sz w:val="30"/>
          <w:szCs w:val="30"/>
          <w:cs/>
          <w:lang w:eastAsia="en-GB"/>
        </w:rPr>
        <w:t>ถ้ามี</w:t>
      </w:r>
      <w:r w:rsidR="00281458" w:rsidRPr="00F346C0">
        <w:rPr>
          <w:rFonts w:asciiTheme="majorBidi" w:eastAsia="Calibri" w:hAnsiTheme="majorBidi"/>
          <w:sz w:val="30"/>
          <w:szCs w:val="30"/>
          <w:cs/>
          <w:lang w:eastAsia="en-GB"/>
        </w:rPr>
        <w:t>)</w:t>
      </w:r>
      <w:r w:rsidR="00B845BA" w:rsidRPr="00F346C0">
        <w:rPr>
          <w:rFonts w:asciiTheme="majorBidi" w:eastAsia="Calibri" w:hAnsiTheme="majorBidi" w:hint="cs"/>
          <w:sz w:val="30"/>
          <w:szCs w:val="30"/>
          <w:cs/>
          <w:lang w:eastAsia="en-GB"/>
        </w:rPr>
        <w:t xml:space="preserve"> </w:t>
      </w:r>
    </w:p>
    <w:p w14:paraId="5F15BF14" w14:textId="11F4F64D" w:rsidR="000B72E3" w:rsidRPr="00F346C0" w:rsidRDefault="000B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804A268" w14:textId="3FBA09C6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ลูกหนี้การค้า</w:t>
      </w:r>
    </w:p>
    <w:p w14:paraId="14D76D84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4BA28E" w14:textId="77777777" w:rsidR="006851BF" w:rsidRPr="00F346C0" w:rsidRDefault="00521D8D" w:rsidP="00B40C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="00E57518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AF71992" w14:textId="77777777" w:rsidR="006851BF" w:rsidRPr="00F346C0" w:rsidRDefault="006851BF" w:rsidP="00B40C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CF4D5" w14:textId="2466E8A0" w:rsidR="00521D8D" w:rsidRPr="00F346C0" w:rsidRDefault="00E57518" w:rsidP="00B40C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D03369" w:rsidRPr="00F346C0">
        <w:rPr>
          <w:rFonts w:asciiTheme="majorBidi" w:hAnsiTheme="majorBidi" w:cstheme="majorBidi"/>
          <w:sz w:val="30"/>
          <w:szCs w:val="30"/>
        </w:rPr>
        <w:t xml:space="preserve">    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21D8D" w:rsidRPr="00F346C0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B458E46" w14:textId="084EDE6A" w:rsidR="00AB122F" w:rsidRPr="00F346C0" w:rsidRDefault="00AB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3252865" w14:textId="548AC8C8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สินค้าคงเหลือ</w:t>
      </w:r>
    </w:p>
    <w:p w14:paraId="638B6B0E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696D30C" w14:textId="32164C0D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bookmarkStart w:id="1" w:name="_Hlk87562734"/>
      <w:r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F346C0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F346C0">
        <w:rPr>
          <w:rFonts w:asciiTheme="majorBidi" w:hAnsiTheme="majorBidi"/>
          <w:sz w:val="30"/>
          <w:szCs w:val="30"/>
          <w:cs/>
        </w:rPr>
        <w:t>โดยคำนึงถึงระดับกำลังการผลิตตามปกติ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Pr="00F346C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1C706199" w14:textId="77777777" w:rsidR="00B845BA" w:rsidRPr="00F346C0" w:rsidRDefault="00B845BA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132B60D5" w14:textId="66E9E386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F346C0">
        <w:rPr>
          <w:rFonts w:asciiTheme="majorBidi" w:hAnsiTheme="majorBidi"/>
          <w:sz w:val="30"/>
          <w:szCs w:val="30"/>
          <w:cs/>
          <w:lang w:val="th-TH"/>
        </w:rPr>
        <w:t>ค่าเผื่อสินค้าเสื่อมสภาพ</w:t>
      </w:r>
      <w:r w:rsidRPr="00F346C0">
        <w:rPr>
          <w:rFonts w:asciiTheme="majorBidi" w:hAnsiTheme="majorBidi" w:hint="cs"/>
          <w:sz w:val="30"/>
          <w:szCs w:val="30"/>
          <w:cs/>
          <w:lang w:val="th-TH"/>
        </w:rPr>
        <w:t xml:space="preserve"> หมดอายุ เสียหาย</w:t>
      </w:r>
      <w:r w:rsidRPr="00F346C0">
        <w:rPr>
          <w:rFonts w:asciiTheme="majorBidi" w:hAnsiTheme="majorBidi"/>
          <w:sz w:val="30"/>
          <w:szCs w:val="30"/>
          <w:cs/>
          <w:lang w:val="th-TH"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35CA8178" w14:textId="77777777" w:rsidR="002C66C3" w:rsidRPr="00F346C0" w:rsidRDefault="002C66C3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8C2F286" w14:textId="77777777" w:rsidR="00173717" w:rsidRPr="00F346C0" w:rsidRDefault="00173717" w:rsidP="00173717">
      <w:pPr>
        <w:pStyle w:val="ListParagraph"/>
        <w:numPr>
          <w:ilvl w:val="1"/>
          <w:numId w:val="38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F346C0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3B6005F" w14:textId="1834BCF0" w:rsidR="00173717" w:rsidRPr="00F346C0" w:rsidRDefault="00173717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1692D5EC" w14:textId="7AEE4621" w:rsidR="00173717" w:rsidRPr="00F346C0" w:rsidRDefault="00173717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732E1B" w:rsidRPr="00F346C0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F346C0">
        <w:rPr>
          <w:rFonts w:asciiTheme="majorBidi" w:hAnsiTheme="majorBidi" w:cstheme="majorBidi"/>
          <w:sz w:val="30"/>
          <w:szCs w:val="30"/>
          <w:cs/>
        </w:rPr>
        <w:t>ที่กิจการก่อสร้างเองรวมถึงต้นทุนการกู้ยืม</w:t>
      </w:r>
    </w:p>
    <w:p w14:paraId="60DB4B65" w14:textId="77777777" w:rsidR="006C1220" w:rsidRPr="00F346C0" w:rsidRDefault="006C1220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4A532" w14:textId="1B171A09" w:rsidR="00173717" w:rsidRPr="00F346C0" w:rsidRDefault="00173717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</w:t>
      </w:r>
      <w:r w:rsidR="00AB4576" w:rsidRPr="00F346C0">
        <w:rPr>
          <w:rFonts w:asciiTheme="majorBidi" w:hAnsiTheme="majorBidi" w:cstheme="majorBidi" w:hint="cs"/>
          <w:spacing w:val="2"/>
          <w:sz w:val="30"/>
          <w:szCs w:val="30"/>
          <w:cs/>
        </w:rPr>
        <w:t>อาคาร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706BC8" w:rsidRPr="00F346C0">
        <w:rPr>
          <w:rFonts w:asciiTheme="majorBidi" w:hAnsiTheme="majorBidi" w:cstheme="majorBidi"/>
          <w:spacing w:val="2"/>
          <w:sz w:val="30"/>
          <w:szCs w:val="30"/>
        </w:rPr>
        <w:t>10 - 30</w:t>
      </w:r>
      <w:r w:rsidRPr="00F346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1B12C46F" w14:textId="77777777" w:rsidR="00DD1243" w:rsidRPr="00F346C0" w:rsidRDefault="00DD1243" w:rsidP="00A0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0DEF8" w14:textId="38A1B98A" w:rsidR="000F78A6" w:rsidRPr="00F346C0" w:rsidRDefault="00173717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57C2D1" w14:textId="77777777" w:rsidR="00DD1243" w:rsidRPr="00F346C0" w:rsidRDefault="00DD1243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4EF31024" w14:textId="11E239D2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ที่ดิน อาคารและอุปกรณ์ </w:t>
      </w:r>
    </w:p>
    <w:p w14:paraId="5DBF149D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86AC39" w14:textId="77777777" w:rsidR="00521D8D" w:rsidRPr="00F346C0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Pr="00F346C0">
        <w:rPr>
          <w:rFonts w:asciiTheme="majorBidi" w:hAnsiTheme="majorBidi"/>
          <w:sz w:val="30"/>
          <w:szCs w:val="30"/>
          <w:cs/>
        </w:rPr>
        <w:t>ผลขาดทุนจากการด้อยค่าสะสม</w:t>
      </w:r>
    </w:p>
    <w:p w14:paraId="7789AA5F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59EA08" w14:textId="446F9C76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F346C0">
        <w:rPr>
          <w:rFonts w:asciiTheme="majorBidi" w:hAnsiTheme="majorBidi" w:cstheme="majorBidi"/>
          <w:sz w:val="30"/>
          <w:szCs w:val="30"/>
        </w:rPr>
        <w:t xml:space="preserve">  </w:t>
      </w:r>
      <w:r w:rsidR="00B845BA" w:rsidRPr="00F346C0">
        <w:rPr>
          <w:rFonts w:asciiTheme="majorBidi" w:hAnsiTheme="majorBidi" w:hint="cs"/>
          <w:sz w:val="30"/>
          <w:szCs w:val="30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="00B845BA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B845BA" w:rsidRPr="00F346C0">
        <w:rPr>
          <w:rFonts w:asciiTheme="majorBidi" w:hAnsiTheme="majorBidi" w:hint="cs"/>
          <w:sz w:val="30"/>
          <w:szCs w:val="30"/>
          <w:cs/>
        </w:rPr>
        <w:t xml:space="preserve">อาคารและอุปกรณ์ที่เป็นเงินตราต่างประเทศซึ่งถูกโอนจากกำไรขาดทุนเบ็ดเสร็จอื่น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AE73422" w14:textId="77777777" w:rsidR="000F78A6" w:rsidRPr="00F346C0" w:rsidRDefault="000F78A6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C5BAE" w14:textId="1282B1AF" w:rsidR="00521D8D" w:rsidRPr="00F346C0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่วนประกอบของ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EC5FEF8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D36B59" w14:textId="3F441A34" w:rsidR="00521D8D" w:rsidRPr="00F346C0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AE03EC" w14:textId="77777777" w:rsidR="00B845BA" w:rsidRPr="00F346C0" w:rsidRDefault="00B845BA" w:rsidP="00521D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4C87C3" w14:textId="24C7A225" w:rsidR="00521D8D" w:rsidRPr="00F346C0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367BB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0EE9124" w14:textId="735F5C5E" w:rsidR="00695933" w:rsidRPr="00F346C0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52A0A65" w14:textId="01017B94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3DC1558" w14:textId="313F5642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F346C0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F346C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 w:rsidR="006367BB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1438E40" w14:textId="54D9A40A" w:rsidR="00DD1243" w:rsidRPr="00F346C0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346C0">
        <w:rPr>
          <w:rFonts w:asciiTheme="majorBidi" w:hAnsiTheme="majorBidi" w:cstheme="majorBidi"/>
          <w:sz w:val="28"/>
          <w:szCs w:val="28"/>
        </w:rPr>
        <w:br w:type="page"/>
      </w:r>
    </w:p>
    <w:p w14:paraId="77B50F54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781A00CC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521D8D" w:rsidRPr="00F346C0" w14:paraId="5401930C" w14:textId="77777777" w:rsidTr="00C278B6">
        <w:tc>
          <w:tcPr>
            <w:tcW w:w="5390" w:type="dxa"/>
            <w:hideMark/>
          </w:tcPr>
          <w:p w14:paraId="189D98E8" w14:textId="77777777" w:rsidR="00521D8D" w:rsidRPr="00F346C0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0FFCD6D" w14:textId="210757B7" w:rsidR="00521D8D" w:rsidRPr="00F346C0" w:rsidRDefault="00261642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5 - 3</w:t>
            </w:r>
            <w:r w:rsidR="00490051"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hideMark/>
          </w:tcPr>
          <w:p w14:paraId="2078C3F0" w14:textId="77777777" w:rsidR="00521D8D" w:rsidRPr="00F346C0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21D8D" w:rsidRPr="00F346C0" w14:paraId="4CBDBE18" w14:textId="77777777" w:rsidTr="00C278B6">
        <w:tc>
          <w:tcPr>
            <w:tcW w:w="5390" w:type="dxa"/>
            <w:hideMark/>
          </w:tcPr>
          <w:p w14:paraId="5B730A6D" w14:textId="77777777" w:rsidR="00521D8D" w:rsidRPr="00F346C0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6763D3FB" w14:textId="6D8DB47F" w:rsidR="00521D8D" w:rsidRPr="00F346C0" w:rsidRDefault="00261642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D73E41" w:rsidRPr="00F346C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675" w:type="dxa"/>
            <w:hideMark/>
          </w:tcPr>
          <w:p w14:paraId="7BC842F5" w14:textId="77777777" w:rsidR="00521D8D" w:rsidRPr="00F346C0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21D8D" w:rsidRPr="00F346C0" w14:paraId="49FB51B6" w14:textId="77777777" w:rsidTr="00C278B6">
        <w:tc>
          <w:tcPr>
            <w:tcW w:w="5390" w:type="dxa"/>
            <w:hideMark/>
          </w:tcPr>
          <w:p w14:paraId="263279C2" w14:textId="77777777" w:rsidR="00521D8D" w:rsidRPr="00F346C0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 เครื่องจักร อุปกรณ์ และเครื่องมือเครื่องใช้โรงงาน</w:t>
            </w:r>
          </w:p>
        </w:tc>
        <w:tc>
          <w:tcPr>
            <w:tcW w:w="1195" w:type="dxa"/>
          </w:tcPr>
          <w:p w14:paraId="7975D58C" w14:textId="5E2DF084" w:rsidR="00521D8D" w:rsidRPr="00F346C0" w:rsidRDefault="00C553C5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1642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1642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261642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0051"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851BF" w:rsidRPr="00F346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  <w:hideMark/>
          </w:tcPr>
          <w:p w14:paraId="388E6667" w14:textId="77777777" w:rsidR="00521D8D" w:rsidRPr="00F346C0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1642" w:rsidRPr="00F346C0" w14:paraId="7563D86C" w14:textId="77777777" w:rsidTr="00C278B6">
        <w:tc>
          <w:tcPr>
            <w:tcW w:w="5390" w:type="dxa"/>
          </w:tcPr>
          <w:p w14:paraId="497A9A38" w14:textId="77777777" w:rsidR="00261642" w:rsidRPr="00F346C0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7F7B2DC8" w14:textId="2C1B187E" w:rsidR="00261642" w:rsidRPr="00F346C0" w:rsidRDefault="00261642" w:rsidP="002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490051"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339850E3" w14:textId="77777777" w:rsidR="00261642" w:rsidRPr="00F346C0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1642" w:rsidRPr="00F346C0" w14:paraId="39A26A6A" w14:textId="77777777" w:rsidTr="00C278B6">
        <w:tc>
          <w:tcPr>
            <w:tcW w:w="5390" w:type="dxa"/>
            <w:hideMark/>
          </w:tcPr>
          <w:p w14:paraId="12729DC6" w14:textId="77777777" w:rsidR="00261642" w:rsidRPr="00F346C0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21B7631" w14:textId="03808AC6" w:rsidR="00261642" w:rsidRPr="00F346C0" w:rsidRDefault="00261642" w:rsidP="002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5" w:type="dxa"/>
            <w:hideMark/>
          </w:tcPr>
          <w:p w14:paraId="029217A9" w14:textId="77777777" w:rsidR="00261642" w:rsidRPr="00F346C0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C9F63C5" w14:textId="77777777" w:rsidR="00DD1243" w:rsidRPr="00F346C0" w:rsidRDefault="00DD1243" w:rsidP="00DD1243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</w:p>
    <w:p w14:paraId="2A39FC04" w14:textId="3D01E448" w:rsidR="00410D1D" w:rsidRPr="00F346C0" w:rsidRDefault="00410D1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ค่าความนิยม</w:t>
      </w:r>
    </w:p>
    <w:p w14:paraId="44012C99" w14:textId="7C18B34F" w:rsidR="00410D1D" w:rsidRPr="00F346C0" w:rsidRDefault="00410D1D" w:rsidP="00410D1D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AA3D3B6" w14:textId="24D72BC1" w:rsidR="00410D1D" w:rsidRPr="00F346C0" w:rsidRDefault="00410D1D" w:rsidP="00410D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2B68598F" w14:textId="52C7C09C" w:rsidR="00A441F0" w:rsidRPr="00F346C0" w:rsidRDefault="00A44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4514680" w14:textId="213FE607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สินทรัพย์ไม่มีตัวตน</w:t>
      </w:r>
    </w:p>
    <w:p w14:paraId="6D0A8C5E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F332DFB" w14:textId="35DD5998" w:rsidR="00521D8D" w:rsidRPr="00F346C0" w:rsidRDefault="00521D8D" w:rsidP="006959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F346C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 ค่าใช้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F346C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 w:rsidRPr="00F346C0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346C0">
        <w:rPr>
          <w:rFonts w:asciiTheme="majorBidi" w:hAnsiTheme="majorBidi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3EB25597" w14:textId="77777777" w:rsidR="00176BAA" w:rsidRPr="00F346C0" w:rsidRDefault="00176BAA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977E8AC" w14:textId="5F92733B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CC7F838" w14:textId="77777777" w:rsidR="00E45A73" w:rsidRPr="00F346C0" w:rsidRDefault="00E45A73" w:rsidP="00521D8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7200" w:type="dxa"/>
        <w:tblInd w:w="450" w:type="dxa"/>
        <w:tblLook w:val="01E0" w:firstRow="1" w:lastRow="1" w:firstColumn="1" w:lastColumn="1" w:noHBand="0" w:noVBand="0"/>
      </w:tblPr>
      <w:tblGrid>
        <w:gridCol w:w="5310"/>
        <w:gridCol w:w="1260"/>
        <w:gridCol w:w="630"/>
      </w:tblGrid>
      <w:tr w:rsidR="00E45A73" w:rsidRPr="00F346C0" w14:paraId="0AA8BA9A" w14:textId="77777777" w:rsidTr="00E45A73">
        <w:tc>
          <w:tcPr>
            <w:tcW w:w="5310" w:type="dxa"/>
            <w:hideMark/>
          </w:tcPr>
          <w:p w14:paraId="732EC145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ค่าลิขสิทธิ์สำหรับกระบวนการผลิต</w:t>
            </w:r>
          </w:p>
        </w:tc>
        <w:tc>
          <w:tcPr>
            <w:tcW w:w="1260" w:type="dxa"/>
            <w:shd w:val="clear" w:color="auto" w:fill="auto"/>
          </w:tcPr>
          <w:p w14:paraId="63B961FC" w14:textId="316BCDC0" w:rsidR="00E45A73" w:rsidRPr="00F346C0" w:rsidRDefault="00E45A73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10 - 3</w:t>
            </w:r>
            <w:r w:rsidR="00490051"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  <w:hideMark/>
          </w:tcPr>
          <w:p w14:paraId="59F0EC5E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5A73" w:rsidRPr="00F346C0" w14:paraId="73DF9046" w14:textId="77777777" w:rsidTr="00E45A73">
        <w:tc>
          <w:tcPr>
            <w:tcW w:w="5310" w:type="dxa"/>
            <w:hideMark/>
          </w:tcPr>
          <w:p w14:paraId="060B615E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shd w:val="clear" w:color="auto" w:fill="auto"/>
          </w:tcPr>
          <w:p w14:paraId="7DA30832" w14:textId="63DE062A" w:rsidR="00E45A73" w:rsidRPr="00F346C0" w:rsidRDefault="00E45A73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490051"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30" w:type="dxa"/>
            <w:shd w:val="clear" w:color="auto" w:fill="auto"/>
            <w:hideMark/>
          </w:tcPr>
          <w:p w14:paraId="727E5714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5A73" w:rsidRPr="00F346C0" w14:paraId="68280293" w14:textId="77777777" w:rsidTr="00E45A73">
        <w:tc>
          <w:tcPr>
            <w:tcW w:w="5310" w:type="dxa"/>
            <w:hideMark/>
          </w:tcPr>
          <w:p w14:paraId="62AED0ED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สัญญาที่ทำกับลูกค้าและความสัมพันธ์กับลูกค้าที่เกี่ยวข้อง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67920BE8" w14:textId="09663133" w:rsidR="00E45A73" w:rsidRPr="00F346C0" w:rsidRDefault="00490051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5A73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- 2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  <w:hideMark/>
          </w:tcPr>
          <w:p w14:paraId="68DFAE20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5A73" w:rsidRPr="00F346C0" w14:paraId="0882829F" w14:textId="77777777" w:rsidTr="00E45A73">
        <w:tc>
          <w:tcPr>
            <w:tcW w:w="5310" w:type="dxa"/>
            <w:hideMark/>
          </w:tcPr>
          <w:p w14:paraId="61F7B264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1260" w:type="dxa"/>
            <w:shd w:val="clear" w:color="auto" w:fill="auto"/>
          </w:tcPr>
          <w:p w14:paraId="7683A33B" w14:textId="1A584701" w:rsidR="00E45A73" w:rsidRPr="00F346C0" w:rsidRDefault="00C553C5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45A73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90051"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  <w:shd w:val="clear" w:color="auto" w:fill="auto"/>
            <w:hideMark/>
          </w:tcPr>
          <w:p w14:paraId="331A06C5" w14:textId="77777777" w:rsidR="00E45A73" w:rsidRPr="00F346C0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F05620B" w14:textId="77777777" w:rsidR="0043145A" w:rsidRPr="00F346C0" w:rsidRDefault="0043145A" w:rsidP="0043145A">
      <w:pPr>
        <w:rPr>
          <w:sz w:val="24"/>
          <w:szCs w:val="24"/>
          <w:lang w:eastAsia="x-none"/>
        </w:rPr>
      </w:pPr>
    </w:p>
    <w:p w14:paraId="040E9CC8" w14:textId="77777777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สัญญาเช่า</w:t>
      </w:r>
    </w:p>
    <w:p w14:paraId="3FA1555C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2B5486CF" w14:textId="1C2179E2" w:rsidR="00521D8D" w:rsidRPr="00F346C0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404A32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4C48B9D" w14:textId="59C3263A" w:rsidR="00DD1243" w:rsidRPr="00F346C0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F346C0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3B53381" w14:textId="0049F704" w:rsidR="00F00491" w:rsidRPr="00F346C0" w:rsidRDefault="00732E1B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F346C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กลุ่มบริษัทที่เป็นผู้เช่า</w:t>
      </w:r>
    </w:p>
    <w:p w14:paraId="632CECC3" w14:textId="23E4F133" w:rsidR="00521D8D" w:rsidRPr="00F346C0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4D83CFCD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54C7D8F1" w14:textId="37EA27A0" w:rsidR="00521D8D" w:rsidRPr="00F346C0" w:rsidRDefault="00CE5554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DA7DDB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61AE80B" w14:textId="7DF95296" w:rsidR="00521D8D" w:rsidRPr="00F346C0" w:rsidRDefault="00521D8D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F346C0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732E1B"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2E1B" w:rsidRPr="00F346C0">
        <w:rPr>
          <w:rFonts w:asciiTheme="majorBidi" w:hAnsi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732E1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5C5D7" w14:textId="77777777" w:rsidR="000F78A6" w:rsidRPr="00F346C0" w:rsidRDefault="000F78A6" w:rsidP="00521D8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26BFFB0" w14:textId="54350CB8" w:rsidR="00521D8D" w:rsidRPr="00F346C0" w:rsidRDefault="00521D8D" w:rsidP="00521D8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CE5554" w:rsidRPr="00F346C0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/>
          <w:sz w:val="30"/>
          <w:szCs w:val="30"/>
          <w:cs/>
          <w:lang w:val="x-none" w:eastAsia="x-none"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="00CE5554" w:rsidRPr="00F346C0">
        <w:rPr>
          <w:rFonts w:asciiTheme="majorBidi" w:hAnsiTheme="majorBidi" w:hint="cs"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74A509E4" w14:textId="71CD5DB7" w:rsidR="00695933" w:rsidRPr="00F346C0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7D72F586" w14:textId="1FED7B6F" w:rsidR="00521D8D" w:rsidRPr="00F346C0" w:rsidRDefault="00521D8D" w:rsidP="00695933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</w:t>
      </w:r>
      <w:r w:rsidR="00CE5554"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="00CE5554"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บริษัทจะวัดมูลค่า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07AF6EAC" w14:textId="7035605F" w:rsidR="001F35EA" w:rsidRPr="00F346C0" w:rsidRDefault="001F35EA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41D33B" w14:textId="66C0414A" w:rsidR="001F35EA" w:rsidRPr="00F346C0" w:rsidRDefault="001C4E15" w:rsidP="001C4E1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b/>
          <w:i/>
          <w:iCs/>
          <w:sz w:val="30"/>
          <w:szCs w:val="30"/>
        </w:rPr>
      </w:pPr>
      <w:r w:rsidRPr="00F346C0">
        <w:rPr>
          <w:rFonts w:asciiTheme="majorBidi" w:hAnsiTheme="majorBidi" w:hint="cs"/>
          <w:b/>
          <w:i/>
          <w:iCs/>
          <w:sz w:val="30"/>
          <w:szCs w:val="30"/>
          <w:cs/>
        </w:rPr>
        <w:t>กลุ่มบริษัทที่เป็นผู้ให้เช่า</w:t>
      </w:r>
    </w:p>
    <w:p w14:paraId="4CF99B04" w14:textId="6B3BBC47" w:rsidR="001F35EA" w:rsidRPr="00F346C0" w:rsidRDefault="001F35EA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46C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DB2E9A0" w14:textId="03B98675" w:rsidR="001F35EA" w:rsidRPr="00F346C0" w:rsidRDefault="001F35EA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DEEA27" w14:textId="7EC23D53" w:rsidR="00C06FEB" w:rsidRPr="00F346C0" w:rsidRDefault="00AB122F" w:rsidP="00AB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F346C0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F346C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th-TH"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  <w:r w:rsidRPr="00F346C0">
        <w:rPr>
          <w:rFonts w:asciiTheme="majorBidi" w:hAnsiTheme="majorBidi"/>
          <w:sz w:val="30"/>
          <w:szCs w:val="30"/>
          <w:cs/>
          <w:lang w:val="th-TH"/>
        </w:rPr>
        <w:t xml:space="preserve">  </w:t>
      </w:r>
    </w:p>
    <w:p w14:paraId="7CB784F9" w14:textId="0BBA34D6" w:rsidR="000F78A6" w:rsidRPr="00F346C0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60C8AEC" w14:textId="04D0C9EB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การด้อยค่าสินทรัพย์ที่ไม่ใช่สินทรัพย์ทางการเงิน</w:t>
      </w:r>
    </w:p>
    <w:p w14:paraId="2A3A310A" w14:textId="77777777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78140B" w14:textId="0253551D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ยอดสินทรัพย์ตามบัญชีของ</w:t>
      </w:r>
      <w:r w:rsidR="003E60B6"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ในกรณีที่มีข้อบ่งชี้จะทำการประมาณมูลค่าสินทรัพย์ที่คาดว่าจะได้รับคืน </w:t>
      </w:r>
      <w:r w:rsidR="003E60B6" w:rsidRPr="00F346C0">
        <w:rPr>
          <w:rFonts w:asciiTheme="majorBidi" w:hAnsiTheme="majorBidi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="003E60B6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3E60B6" w:rsidRPr="00F346C0">
        <w:rPr>
          <w:rFonts w:asciiTheme="majorBidi" w:hAnsiTheme="majorBidi" w:hint="cs"/>
          <w:sz w:val="30"/>
          <w:szCs w:val="30"/>
          <w:cs/>
        </w:rPr>
        <w:t>หรือยังไม่พร้อมใช้งาน</w:t>
      </w:r>
      <w:r w:rsidR="003E60B6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3E60B6" w:rsidRPr="00F346C0">
        <w:rPr>
          <w:rFonts w:asciiTheme="majorBidi" w:hAnsiTheme="majorBidi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3AA5A172" w14:textId="77777777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2F55C5" w14:textId="77777777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55FA7215" w14:textId="54EBF750" w:rsidR="003A5E87" w:rsidRPr="00F346C0" w:rsidRDefault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x-none" w:eastAsia="x-none"/>
        </w:rPr>
      </w:pPr>
    </w:p>
    <w:p w14:paraId="03F771DD" w14:textId="78B0F63E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Pr="00F346C0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9DD2194" w14:textId="77777777" w:rsidR="003A5E87" w:rsidRPr="00F346C0" w:rsidRDefault="003A5E87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4A47D8" w14:textId="274A837A" w:rsidR="00521D8D" w:rsidRPr="00F346C0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3E60B6" w:rsidRPr="00F346C0">
        <w:rPr>
          <w:rFonts w:asciiTheme="majorBidi" w:hAnsiTheme="majorBidi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F346C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</w:p>
    <w:p w14:paraId="70A2B9D5" w14:textId="77777777" w:rsidR="00176BAA" w:rsidRPr="00F346C0" w:rsidRDefault="00176BAA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EEAFE" w14:textId="77777777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ผลประโยชน์ของพนักงาน </w:t>
      </w:r>
    </w:p>
    <w:p w14:paraId="0F29FEA0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919E66A" w14:textId="77777777" w:rsidR="00521D8D" w:rsidRPr="00F346C0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346C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58AB607" w14:textId="7AC1CF3C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46C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3E60B6" w:rsidRPr="00F346C0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F346C0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157629ED" w14:textId="0189B942" w:rsidR="00DD1243" w:rsidRPr="00F346C0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346C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133147A" w14:textId="77777777" w:rsidR="00521D8D" w:rsidRPr="00F346C0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346C0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E06D741" w14:textId="3FA84957" w:rsidR="00521D8D" w:rsidRPr="00F346C0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3E60B6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32E1B"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2E1B" w:rsidRPr="00F346C0">
        <w:rPr>
          <w:rFonts w:asciiTheme="majorBidi" w:hAnsiTheme="majorBidi" w:hint="cs"/>
          <w:sz w:val="30"/>
          <w:szCs w:val="30"/>
          <w:cs/>
        </w:rPr>
        <w:t>โดยสุทธิจากมูลค่ายุติธรรมของสินทรัพย์โครงการ</w:t>
      </w:r>
      <w:r w:rsidR="00732E1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732E1B" w:rsidRPr="00F346C0">
        <w:rPr>
          <w:rFonts w:asciiTheme="majorBidi" w:hAnsiTheme="majorBidi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Pr="00F346C0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</w:t>
      </w:r>
      <w:r w:rsidR="00B41A59"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1A59" w:rsidRPr="00F346C0">
        <w:rPr>
          <w:rFonts w:asciiTheme="majorBidi" w:hAnsiTheme="majorBidi" w:cstheme="majorBidi"/>
          <w:sz w:val="30"/>
          <w:szCs w:val="30"/>
        </w:rPr>
        <w:t xml:space="preserve">3 </w:t>
      </w:r>
      <w:r w:rsidRPr="00F346C0">
        <w:rPr>
          <w:rFonts w:asciiTheme="majorBidi" w:hAnsiTheme="majorBidi" w:cstheme="majorBidi"/>
          <w:sz w:val="30"/>
          <w:szCs w:val="30"/>
          <w:cs/>
        </w:rPr>
        <w:t>ปี โดยวิธีคิดลดแต่ละหน่วยที่ประมาณการไว้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45046096" w14:textId="77777777" w:rsidR="00DD1243" w:rsidRPr="00F346C0" w:rsidRDefault="00DD1243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01FBFA4" w14:textId="347D4672" w:rsidR="00521D8D" w:rsidRPr="00F346C0" w:rsidRDefault="00521D8D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46C0">
        <w:rPr>
          <w:rFonts w:asciiTheme="majorBidi" w:hAnsiTheme="majorBidi" w:cstheme="majorBidi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3E60B6" w:rsidRPr="00F346C0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F346C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F346C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D07C39A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5DE7E0A8" w14:textId="53FA4287" w:rsidR="00521D8D" w:rsidRPr="00F346C0" w:rsidRDefault="00521D8D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346C0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3E60B6" w:rsidRPr="00F346C0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2D72A15" w14:textId="77777777" w:rsidR="00DD1243" w:rsidRPr="00F346C0" w:rsidRDefault="00DD1243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A6232E4" w14:textId="66F85540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ภาระผูกพันสุทธิของ</w:t>
      </w:r>
      <w:r w:rsidR="003E60B6" w:rsidRPr="00F346C0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บริษัทที่เป็นผลประโยชน์ระยะยาวของพนักงานเป็นผลประโยชน์ในอนาคตที่เกิดจาก</w:t>
      </w:r>
      <w:r w:rsidRPr="00F346C0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                  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การทำงานของพนักงานในงวดปัจจุบันและงวดก่อน</w:t>
      </w:r>
      <w:r w:rsidRPr="00F346C0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FEB6B90" w14:textId="77777777" w:rsidR="00B3164C" w:rsidRPr="00F346C0" w:rsidRDefault="00B3164C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055E1B45" w14:textId="2B34467B" w:rsidR="00521D8D" w:rsidRPr="00F346C0" w:rsidRDefault="00521D8D" w:rsidP="00521D8D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3E60B6" w:rsidRPr="00F346C0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บริษัทไม่สามารถยกเลิก</w:t>
      </w:r>
      <w:r w:rsidRPr="00F346C0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ข้อเสนอการให้ผลประโยชน์ดังกล่าวได้อีกต่อไป หรือเมื่อ</w:t>
      </w:r>
      <w:r w:rsidR="003E60B6" w:rsidRPr="00F346C0">
        <w:rPr>
          <w:rFonts w:asciiTheme="majorBidi" w:hAnsiTheme="majorBidi" w:cstheme="majorBidi" w:hint="cs"/>
          <w:i/>
          <w:spacing w:val="4"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บริษัทรับรู้ต้นทุนสำหรับการปรับโครงสร้าง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 xml:space="preserve"> หากระยะเวลาการจ่ายผลประโยชน์เกินกว่า </w:t>
      </w:r>
      <w:r w:rsidRPr="00F346C0">
        <w:rPr>
          <w:rFonts w:asciiTheme="majorBidi" w:hAnsiTheme="majorBidi" w:cstheme="majorBidi"/>
          <w:iCs/>
          <w:sz w:val="30"/>
          <w:szCs w:val="30"/>
          <w:lang w:val="x-none" w:eastAsia="x-none"/>
        </w:rPr>
        <w:t>12</w:t>
      </w:r>
      <w:r w:rsidRPr="00F346C0">
        <w:rPr>
          <w:rFonts w:asciiTheme="majorBidi" w:hAnsiTheme="majorBidi" w:cstheme="majorBidi"/>
          <w:i/>
          <w:sz w:val="30"/>
          <w:szCs w:val="30"/>
          <w:lang w:val="x-none" w:eastAsia="x-none"/>
        </w:rPr>
        <w:t xml:space="preserve"> 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648CFA8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32530C3D" w14:textId="070F637F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3E60B6" w:rsidRPr="00F346C0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F346C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096072" w14:textId="77777777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47C4BE72" w14:textId="7840921A" w:rsidR="00E00ABD" w:rsidRPr="00F346C0" w:rsidRDefault="00E00AB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lastRenderedPageBreak/>
        <w:t>ประมาณการหนี้สิน</w:t>
      </w:r>
    </w:p>
    <w:p w14:paraId="4308968F" w14:textId="30D5F09B" w:rsidR="00E00ABD" w:rsidRPr="00F346C0" w:rsidRDefault="00E00ABD" w:rsidP="00E00ABD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</w:pPr>
    </w:p>
    <w:p w14:paraId="285B6500" w14:textId="2370D9BD" w:rsidR="00E00ABD" w:rsidRPr="00F346C0" w:rsidRDefault="00E00ABD" w:rsidP="00E00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FE6FC4B" w14:textId="537636D4" w:rsidR="000F78A6" w:rsidRPr="00F346C0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C1F32C0" w14:textId="2F933947" w:rsidR="001C4E15" w:rsidRPr="00F346C0" w:rsidRDefault="00D73DC6" w:rsidP="001C4E15">
      <w:pPr>
        <w:pStyle w:val="ListParagraph"/>
        <w:numPr>
          <w:ilvl w:val="1"/>
          <w:numId w:val="38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F346C0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ส่วนงานดำเนินงาน</w:t>
      </w:r>
      <w:r w:rsidR="001C4E15" w:rsidRPr="00F346C0"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07B4168" w14:textId="3AD250AB" w:rsidR="001C4E15" w:rsidRPr="00F346C0" w:rsidRDefault="001C4E15" w:rsidP="001C4E15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</w:p>
    <w:p w14:paraId="316D719C" w14:textId="416B7E79" w:rsidR="001C4E15" w:rsidRPr="00F346C0" w:rsidRDefault="001C4E15" w:rsidP="001C4E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ผลการดำเนินงานของส่วนงานที่รายงานต่อคณะกรรมการผู้บริหารของกลุ่มบริษัท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0D344975" w14:textId="17F84B78" w:rsidR="003A5E87" w:rsidRPr="00F346C0" w:rsidRDefault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7DC5B88C" w14:textId="5A6BB13C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การวัดมูลค่ายุติธรรม</w:t>
      </w:r>
    </w:p>
    <w:p w14:paraId="2545C979" w14:textId="77777777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4EEF1E" w14:textId="2A9D1929" w:rsidR="00521D8D" w:rsidRPr="00F346C0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25D89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DB0618" w14:textId="77777777" w:rsidR="008E10C2" w:rsidRPr="00F346C0" w:rsidRDefault="008E10C2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090634" w14:textId="47329D32" w:rsidR="00B41A59" w:rsidRPr="00F346C0" w:rsidRDefault="00521D8D" w:rsidP="00C525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E25D89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F346C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0174A61" w14:textId="77777777" w:rsidR="00521D8D" w:rsidRPr="00F346C0" w:rsidRDefault="00521D8D" w:rsidP="00521D8D">
      <w:pPr>
        <w:pStyle w:val="block"/>
        <w:numPr>
          <w:ilvl w:val="0"/>
          <w:numId w:val="3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346C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88D1D38" w14:textId="77777777" w:rsidR="00521D8D" w:rsidRPr="00F346C0" w:rsidRDefault="00521D8D" w:rsidP="00521D8D">
      <w:pPr>
        <w:pStyle w:val="block"/>
        <w:numPr>
          <w:ilvl w:val="0"/>
          <w:numId w:val="3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C578D67" w14:textId="44F2B47D" w:rsidR="00521D8D" w:rsidRPr="00F346C0" w:rsidRDefault="00521D8D" w:rsidP="00C5258A">
      <w:pPr>
        <w:pStyle w:val="block"/>
        <w:numPr>
          <w:ilvl w:val="0"/>
          <w:numId w:val="3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E02F102" w14:textId="77777777" w:rsidR="00366176" w:rsidRPr="00F346C0" w:rsidRDefault="00366176" w:rsidP="00C06FEB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D869AE" w14:textId="493AF462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F346C0">
        <w:rPr>
          <w:rFonts w:asciiTheme="majorBidi" w:hAnsiTheme="majorBidi" w:hint="cs"/>
          <w:sz w:val="30"/>
          <w:szCs w:val="30"/>
          <w:cs/>
        </w:rPr>
        <w:t xml:space="preserve"> </w:t>
      </w:r>
      <w:r w:rsidRPr="00F346C0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EA88C07" w14:textId="68CD6212" w:rsidR="00C06FEB" w:rsidRPr="00F346C0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468E038F" w14:textId="4E5B4666" w:rsidR="00732E1B" w:rsidRPr="00F346C0" w:rsidRDefault="00732E1B" w:rsidP="00732E1B">
      <w:pPr>
        <w:pStyle w:val="ListParagraph"/>
        <w:numPr>
          <w:ilvl w:val="1"/>
          <w:numId w:val="38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F346C0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  <w:r w:rsidRPr="00F346C0"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  <w:t xml:space="preserve">   </w:t>
      </w:r>
    </w:p>
    <w:p w14:paraId="79E5D521" w14:textId="77777777" w:rsidR="00732E1B" w:rsidRPr="00F346C0" w:rsidRDefault="00732E1B" w:rsidP="00732E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7DACC29" w14:textId="3C328A06" w:rsidR="00732E1B" w:rsidRPr="00F346C0" w:rsidRDefault="00732E1B" w:rsidP="00732E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เมื่อมีการซื้อคืนหุ้นทุน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และแสดงเป็นรายการหักในส่วนของผู้ถือหุ้น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และจัดสรรจำนวนเดียวกันนี้จากกำไรสะสมไปเป็นสำรองหุ้นทุนซื้อคืน</w:t>
      </w:r>
      <w:r w:rsidRPr="00F346C0">
        <w:rPr>
          <w:rFonts w:asciiTheme="majorBidi" w:hAnsiTheme="majorBidi" w:hint="cs"/>
          <w:sz w:val="30"/>
          <w:szCs w:val="30"/>
          <w:cs/>
        </w:rPr>
        <w:t>ภายใต้ส่วนของผู้ถือหุ้น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เมื่อมีการจำหน่ายหุ้นทุนซื้อคืน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จำนวนเงินที่ได้รับรู้เป็นรายการเพิ่มขึ้นในส่วนของผู้ถือหุ้น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และโอนจำนวนเดียวกันนี้จากบัญชีสำรองหุ้นทุนซื้อคืนไปกำไรสะสม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ส่วนเกินทุนจากการจำหน่ายหุ้นทุนซื้อคืน</w:t>
      </w:r>
      <w:r w:rsidRPr="00F346C0">
        <w:rPr>
          <w:rFonts w:asciiTheme="majorBidi" w:hAnsiTheme="majorBidi"/>
          <w:sz w:val="30"/>
          <w:szCs w:val="30"/>
          <w:cs/>
        </w:rPr>
        <w:t xml:space="preserve"> (“</w:t>
      </w:r>
      <w:r w:rsidRPr="00F346C0">
        <w:rPr>
          <w:rFonts w:asciiTheme="majorBidi" w:hAnsiTheme="majorBidi" w:hint="cs"/>
          <w:sz w:val="30"/>
          <w:szCs w:val="30"/>
          <w:cs/>
        </w:rPr>
        <w:t>ส่วนเกินทุนหุ้นทุนซื้อคืน</w:t>
      </w:r>
      <w:r w:rsidRPr="00F346C0">
        <w:rPr>
          <w:rFonts w:asciiTheme="majorBidi" w:hAnsiTheme="majorBidi" w:hint="eastAsia"/>
          <w:sz w:val="30"/>
          <w:szCs w:val="30"/>
          <w:cs/>
        </w:rPr>
        <w:t>”</w:t>
      </w:r>
      <w:r w:rsidRPr="00F346C0">
        <w:rPr>
          <w:rFonts w:asciiTheme="majorBidi" w:hAnsiTheme="majorBidi"/>
          <w:sz w:val="30"/>
          <w:szCs w:val="30"/>
          <w:cs/>
        </w:rPr>
        <w:t xml:space="preserve">) </w:t>
      </w:r>
      <w:r w:rsidRPr="00F346C0">
        <w:rPr>
          <w:rFonts w:asciiTheme="majorBidi" w:hAnsiTheme="majorBidi" w:hint="cs"/>
          <w:sz w:val="30"/>
          <w:szCs w:val="30"/>
          <w:cs/>
        </w:rPr>
        <w:t>แสดงเป็นรายการแยกต่างหากในส่วนของผู้ถือหุ้น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7EDE7D20" w14:textId="2B73F9AF" w:rsidR="003A5E87" w:rsidRPr="00F346C0" w:rsidRDefault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A5B1A11" w14:textId="4443FA19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รายได้จากสัญญาที่ทำกับลูกค้า</w:t>
      </w:r>
    </w:p>
    <w:p w14:paraId="2403E08F" w14:textId="77777777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CA9462" w14:textId="314CB0DF" w:rsidR="00521D8D" w:rsidRPr="00F346C0" w:rsidRDefault="00521D8D" w:rsidP="00CA5A7F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E4B4ACB" w14:textId="0FB4EFAE" w:rsidR="00521D8D" w:rsidRPr="00F346C0" w:rsidRDefault="00CA5A7F" w:rsidP="00CA5A7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</w:rPr>
        <w:tab/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CB214B" w:rsidRPr="00F346C0">
        <w:rPr>
          <w:rFonts w:asciiTheme="majorBidi" w:hAnsiTheme="majorBidi" w:cstheme="majorBidi"/>
          <w:sz w:val="30"/>
          <w:szCs w:val="30"/>
          <w:cs/>
        </w:rPr>
        <w:t>หรือบริการ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</w:t>
      </w:r>
      <w:r w:rsidR="00CB214B" w:rsidRPr="00F346C0">
        <w:rPr>
          <w:rFonts w:asciiTheme="majorBidi" w:hAnsiTheme="majorBidi" w:cstheme="majorBidi"/>
          <w:sz w:val="30"/>
          <w:szCs w:val="30"/>
          <w:cs/>
        </w:rPr>
        <w:t>กลุ่ม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21D8D" w:rsidRPr="00F346C0">
        <w:rPr>
          <w:rFonts w:asciiTheme="majorBidi" w:hAnsiTheme="majorBidi" w:cstheme="majorBidi"/>
          <w:spacing w:val="4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ภาษีขายอื่น</w:t>
      </w:r>
      <w:r w:rsidR="00521D8D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69812E07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BCFAC0B" w14:textId="1A8F41D8" w:rsidR="00521D8D" w:rsidRPr="00F346C0" w:rsidRDefault="00CA5A7F" w:rsidP="00CA5A7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ab/>
      </w:r>
      <w:r w:rsidR="00521D8D" w:rsidRPr="00F346C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495CC4C" w14:textId="374C5F35" w:rsidR="00CA5A7F" w:rsidRPr="00F346C0" w:rsidRDefault="00CA5A7F" w:rsidP="00521D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B2782" w14:textId="387331FB" w:rsidR="008D399C" w:rsidRPr="00F346C0" w:rsidRDefault="008D399C" w:rsidP="009F7A2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ab/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รายได้จากการให้บริการรับรู้ตามภาระที่ต้องปฎิบัติโดยรับรู้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เวลาใดเวลาหนึ่งเมื่อได้ให้บริการลูกค้าเสร็จสิ้นแล้วหรือรับรู้ตลอดช่วงเวลาที่ให้บริการตามขั้นความสำเร็จของสัญญา</w:t>
      </w:r>
    </w:p>
    <w:p w14:paraId="36513FAD" w14:textId="77777777" w:rsidR="001C4E15" w:rsidRPr="00F346C0" w:rsidRDefault="001C4E15" w:rsidP="009F7A2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3B038A" w14:textId="7C8E9D68" w:rsidR="00CA5A7F" w:rsidRPr="00F346C0" w:rsidRDefault="00CA5A7F" w:rsidP="00CA5A7F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0F03AD70" w14:textId="2ABE0C44" w:rsidR="00CA5A7F" w:rsidRPr="00F346C0" w:rsidRDefault="00CA5A7F" w:rsidP="00882792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551744E" w14:textId="6037A286" w:rsidR="00C06FEB" w:rsidRPr="00F346C0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3E99D78" w14:textId="104435D4" w:rsidR="00882792" w:rsidRPr="00F346C0" w:rsidRDefault="00CA5A7F" w:rsidP="00C5258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                </w:t>
      </w:r>
    </w:p>
    <w:p w14:paraId="5D6165ED" w14:textId="493B72BE" w:rsidR="001C4E15" w:rsidRPr="00F346C0" w:rsidRDefault="001C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0E522F9" w14:textId="6604B35A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ภาษีเงินได้</w:t>
      </w:r>
    </w:p>
    <w:p w14:paraId="417B53E5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4E3CD4" w14:textId="186CE746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DF6A32" w:rsidRPr="00F346C0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="00DF6A32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DF6A32" w:rsidRPr="00F346C0">
        <w:rPr>
          <w:rFonts w:asciiTheme="majorBidi" w:hAnsiTheme="majorBidi" w:hint="cs"/>
          <w:sz w:val="30"/>
          <w:szCs w:val="30"/>
          <w:cs/>
        </w:rPr>
        <w:t>หรือ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24F11E01" w14:textId="77777777" w:rsidR="003A5E87" w:rsidRPr="00F346C0" w:rsidRDefault="003A5E87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3CE18" w14:textId="77777777" w:rsidR="00521D8D" w:rsidRPr="00F346C0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ๆ</w:t>
      </w: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E066C5F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FF0000"/>
          <w:sz w:val="30"/>
          <w:szCs w:val="30"/>
        </w:rPr>
      </w:pPr>
    </w:p>
    <w:p w14:paraId="377869CE" w14:textId="02171CDB" w:rsidR="00521D8D" w:rsidRPr="00F346C0" w:rsidRDefault="00521D8D" w:rsidP="00521D8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F346C0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F346C0">
        <w:rPr>
          <w:rFonts w:asciiTheme="majorBidi" w:hAnsiTheme="majorBidi" w:cstheme="majorBidi"/>
          <w:sz w:val="30"/>
          <w:szCs w:val="30"/>
          <w:cs/>
        </w:rPr>
        <w:t>ผลแตกต่างชั่วคราวสำหรับ</w:t>
      </w:r>
      <w:r w:rsidR="00DF6A32" w:rsidRPr="00F346C0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="00DF6A32" w:rsidRPr="00F346C0">
        <w:rPr>
          <w:rFonts w:asciiTheme="majorBidi" w:hAnsi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DF6A32" w:rsidRPr="00F346C0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17FCFE4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571F51" w14:textId="711FBCF1" w:rsidR="00521D8D" w:rsidRPr="00F346C0" w:rsidRDefault="00521D8D" w:rsidP="00521D8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F6A32" w:rsidRPr="00F346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DF6A32" w:rsidRPr="00F346C0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559912AB" w14:textId="77777777" w:rsidR="00521D8D" w:rsidRPr="00F346C0" w:rsidRDefault="00521D8D" w:rsidP="00DF6A32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6C6E180A" w14:textId="4092795E" w:rsidR="00521D8D" w:rsidRPr="00F346C0" w:rsidRDefault="00521D8D" w:rsidP="00521D8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สิ้นรอบระยะเวลารายงานและ</w:t>
      </w:r>
      <w:r w:rsidRPr="00F346C0">
        <w:rPr>
          <w:rFonts w:asciiTheme="majorBidi" w:hAnsiTheme="majorBidi" w:cs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4E46F206" w14:textId="1269507E" w:rsidR="00DD1243" w:rsidRPr="00F346C0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br w:type="page"/>
      </w:r>
    </w:p>
    <w:p w14:paraId="656321DE" w14:textId="77777777" w:rsidR="00521D8D" w:rsidRPr="00F346C0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กำไร</w:t>
      </w:r>
      <w:r w:rsidRPr="00F346C0"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  <w:t xml:space="preserve"> (</w:t>
      </w: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/>
        </w:rPr>
        <w:t>ขาดทุน</w:t>
      </w:r>
      <w:r w:rsidRPr="00F346C0"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  <w:t>)</w:t>
      </w: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ต่อหุ้น</w:t>
      </w:r>
    </w:p>
    <w:p w14:paraId="2717357D" w14:textId="77777777" w:rsidR="00521D8D" w:rsidRPr="00F346C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color w:val="FF0000"/>
          <w:sz w:val="30"/>
          <w:szCs w:val="30"/>
        </w:rPr>
      </w:pPr>
    </w:p>
    <w:p w14:paraId="2B98C72D" w14:textId="44F58C4A" w:rsidR="00751F41" w:rsidRPr="00F346C0" w:rsidRDefault="00521D8D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F346C0">
        <w:rPr>
          <w:rFonts w:asciiTheme="majorBidi" w:hAnsiTheme="majorBidi"/>
          <w:b/>
          <w:sz w:val="30"/>
          <w:szCs w:val="30"/>
          <w:cs/>
        </w:rPr>
        <w:t>กำไร (ขาดทุน) ต่อหุ้น</w:t>
      </w:r>
      <w:r w:rsidR="00BD432C" w:rsidRPr="00F346C0">
        <w:rPr>
          <w:rFonts w:asciiTheme="majorBidi" w:hAnsiTheme="majorBidi" w:hint="cs"/>
          <w:b/>
          <w:sz w:val="30"/>
          <w:szCs w:val="30"/>
          <w:cs/>
        </w:rPr>
        <w:t>ขั้นพื้นฐาน</w:t>
      </w:r>
      <w:r w:rsidRPr="00F346C0">
        <w:rPr>
          <w:rFonts w:asciiTheme="majorBidi" w:hAnsi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ด้วยจำนวนหุ้นสามัญถัวเฉลี่ยถ่วงน้ำหนักที่มีอยู่ระหว่างปี</w:t>
      </w:r>
      <w:r w:rsidR="00DF6A32" w:rsidRPr="00F346C0">
        <w:rPr>
          <w:rFonts w:asciiTheme="majorBidi" w:hAnsiTheme="majorBidi" w:hint="cs"/>
          <w:b/>
          <w:sz w:val="30"/>
          <w:szCs w:val="30"/>
          <w:cs/>
        </w:rPr>
        <w:t>ปรับปรุงด้วยจำนวนหุ้นสามัญที่ซื้อคืน</w:t>
      </w:r>
    </w:p>
    <w:p w14:paraId="282C4C19" w14:textId="77777777" w:rsidR="00BD432C" w:rsidRPr="00F346C0" w:rsidRDefault="00BD432C" w:rsidP="00F4298A">
      <w:pPr>
        <w:ind w:left="518"/>
        <w:rPr>
          <w:rFonts w:asciiTheme="majorBidi" w:hAnsiTheme="majorBidi" w:cstheme="majorBidi"/>
          <w:sz w:val="30"/>
          <w:szCs w:val="30"/>
          <w:cs/>
        </w:rPr>
      </w:pPr>
    </w:p>
    <w:p w14:paraId="789D708D" w14:textId="046AA375" w:rsidR="000E5537" w:rsidRPr="00F346C0" w:rsidRDefault="000E5537" w:rsidP="000E5537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การรับโอนกิจการ</w:t>
      </w:r>
    </w:p>
    <w:p w14:paraId="0A0D663F" w14:textId="57F70CC8" w:rsidR="000E5537" w:rsidRPr="00F346C0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</w:rPr>
      </w:pPr>
    </w:p>
    <w:p w14:paraId="3FBEEC0E" w14:textId="5E468C99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bidi="th-TH"/>
        </w:rPr>
        <w:t>13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ธันวาคม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bidi="th-TH"/>
        </w:rPr>
        <w:t>2564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คณะกรรมการได้มีมติอนุมัติการรับโอนกิจการทั้งหมดหรือบางส่วน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bidi="th-TH"/>
        </w:rPr>
        <w:t>100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ทั้งทางตรงและทางอ้อม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ได้แก่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การขยายธุรกิจไปต่างประเทศ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(</w:t>
      </w:r>
      <w:r w:rsidRPr="00F346C0">
        <w:rPr>
          <w:rFonts w:ascii="Angsana New" w:hAnsi="Angsana New"/>
          <w:spacing w:val="-4"/>
          <w:sz w:val="30"/>
          <w:szCs w:val="30"/>
          <w:lang w:bidi="th-TH"/>
        </w:rPr>
        <w:t xml:space="preserve">High Value Products)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(</w:t>
      </w:r>
      <w:r w:rsidRPr="00F346C0">
        <w:rPr>
          <w:rFonts w:ascii="Angsana New" w:hAnsi="Angsana New"/>
          <w:spacing w:val="-4"/>
          <w:sz w:val="30"/>
          <w:szCs w:val="30"/>
          <w:lang w:bidi="th-TH"/>
        </w:rPr>
        <w:t>Sustainability)</w:t>
      </w:r>
    </w:p>
    <w:p w14:paraId="538CB9C0" w14:textId="0FDD6DA8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3A91B619" w14:textId="77777777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  <w:lang w:bidi="th-TH"/>
        </w:rPr>
      </w:pPr>
      <w:r w:rsidRPr="00F346C0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การรับโอนกิจการทั้งหมดของบริษัท </w:t>
      </w:r>
      <w:r w:rsidRPr="00F346C0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พีทีที ฟีนอล</w:t>
      </w:r>
      <w:r w:rsidRPr="00F346C0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 จำกัด และบริษัท จีซี </w:t>
      </w:r>
      <w:r w:rsidRPr="00F346C0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ออกซิเรน</w:t>
      </w:r>
      <w:r w:rsidRPr="00F346C0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 จำกัด</w:t>
      </w:r>
    </w:p>
    <w:p w14:paraId="0303A4A5" w14:textId="77777777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Cs w:val="22"/>
          <w:lang w:bidi="th-TH"/>
        </w:rPr>
      </w:pPr>
    </w:p>
    <w:p w14:paraId="3DCFECF6" w14:textId="33F5C462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การรับโอนกิจการทั้งหมดของบริษัท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พีทีที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ฟีนอล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และบริษัท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bookmarkStart w:id="2" w:name="_Hlk130672689"/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จีซี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ออกซิเรน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bookmarkEnd w:id="2"/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มาที่บริษัท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โดยมีผลสมบูรณ์ตามกฎหมายเมื่อวันที่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2566</w:t>
      </w:r>
    </w:p>
    <w:p w14:paraId="767BC18F" w14:textId="77777777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6CC27AD9" w14:textId="77777777" w:rsidR="007E777B" w:rsidRPr="00F346C0" w:rsidRDefault="007E777B" w:rsidP="007E777B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</w:t>
      </w:r>
      <w:r w:rsidRPr="00F346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ณ</w:t>
      </w:r>
      <w:r w:rsidRPr="00F346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วันที่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</w:rPr>
        <w:br/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2566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7BEFD3BC" w14:textId="77777777" w:rsidR="007E777B" w:rsidRPr="00F346C0" w:rsidRDefault="007E777B" w:rsidP="007E77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148" w:type="dxa"/>
        <w:tblInd w:w="450" w:type="dxa"/>
        <w:tblLook w:val="01E0" w:firstRow="1" w:lastRow="1" w:firstColumn="1" w:lastColumn="1" w:noHBand="0" w:noVBand="0"/>
      </w:tblPr>
      <w:tblGrid>
        <w:gridCol w:w="3654"/>
        <w:gridCol w:w="252"/>
        <w:gridCol w:w="1530"/>
        <w:gridCol w:w="234"/>
        <w:gridCol w:w="1693"/>
        <w:gridCol w:w="251"/>
        <w:gridCol w:w="1534"/>
      </w:tblGrid>
      <w:tr w:rsidR="007E777B" w:rsidRPr="00F346C0" w14:paraId="76DD6E87" w14:textId="77777777" w:rsidTr="006B25FA">
        <w:trPr>
          <w:tblHeader/>
        </w:trPr>
        <w:tc>
          <w:tcPr>
            <w:tcW w:w="3662" w:type="dxa"/>
          </w:tcPr>
          <w:p w14:paraId="3A9ACBB5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F85B4B2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2771F79E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F346C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5A3531E7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พีทีที</w:t>
            </w:r>
            <w:r w:rsidRPr="00F346C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ฟีนอล</w:t>
            </w:r>
            <w:r w:rsidRPr="00F346C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34" w:type="dxa"/>
            <w:vAlign w:val="bottom"/>
          </w:tcPr>
          <w:p w14:paraId="45C84C06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5" w:type="dxa"/>
            <w:vAlign w:val="bottom"/>
            <w:hideMark/>
          </w:tcPr>
          <w:p w14:paraId="30196B9B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F346C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5A41E296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จีซี</w:t>
            </w:r>
            <w:r w:rsidRPr="00F346C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ออกซิเรน</w:t>
            </w:r>
            <w:r w:rsidRPr="00F346C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51" w:type="dxa"/>
            <w:vAlign w:val="bottom"/>
          </w:tcPr>
          <w:p w14:paraId="2C9E870F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4" w:type="dxa"/>
            <w:vAlign w:val="bottom"/>
            <w:hideMark/>
          </w:tcPr>
          <w:p w14:paraId="58B019DF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777B" w:rsidRPr="00F346C0" w14:paraId="5466654C" w14:textId="77777777" w:rsidTr="006B25FA">
        <w:trPr>
          <w:tblHeader/>
        </w:trPr>
        <w:tc>
          <w:tcPr>
            <w:tcW w:w="3662" w:type="dxa"/>
          </w:tcPr>
          <w:p w14:paraId="27E62E2D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44863503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234" w:type="dxa"/>
            <w:gridSpan w:val="5"/>
            <w:hideMark/>
          </w:tcPr>
          <w:p w14:paraId="6BAC848F" w14:textId="77777777" w:rsidR="007E777B" w:rsidRPr="00F346C0" w:rsidRDefault="007E777B" w:rsidP="006B25F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6C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346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F346C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E777B" w:rsidRPr="00F346C0" w14:paraId="081BC763" w14:textId="77777777" w:rsidTr="006B25FA">
        <w:tc>
          <w:tcPr>
            <w:tcW w:w="3662" w:type="dxa"/>
            <w:hideMark/>
          </w:tcPr>
          <w:p w14:paraId="7748FE7B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4657A7C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BCC30C5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2,223 </w:t>
            </w:r>
          </w:p>
        </w:tc>
        <w:tc>
          <w:tcPr>
            <w:tcW w:w="234" w:type="dxa"/>
          </w:tcPr>
          <w:p w14:paraId="5377C73D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523488D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2,957 </w:t>
            </w:r>
          </w:p>
        </w:tc>
        <w:tc>
          <w:tcPr>
            <w:tcW w:w="251" w:type="dxa"/>
          </w:tcPr>
          <w:p w14:paraId="25A31773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CC7628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5,180 </w:t>
            </w:r>
          </w:p>
        </w:tc>
      </w:tr>
      <w:tr w:rsidR="007E777B" w:rsidRPr="00F346C0" w14:paraId="42631209" w14:textId="77777777" w:rsidTr="006B25FA">
        <w:trPr>
          <w:trHeight w:val="110"/>
        </w:trPr>
        <w:tc>
          <w:tcPr>
            <w:tcW w:w="3662" w:type="dxa"/>
            <w:hideMark/>
          </w:tcPr>
          <w:p w14:paraId="2CBCDBA3" w14:textId="77777777" w:rsidR="007E777B" w:rsidRPr="00F346C0" w:rsidRDefault="007E777B" w:rsidP="006B25F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6442B84E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EA57C19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3,527 </w:t>
            </w:r>
          </w:p>
        </w:tc>
        <w:tc>
          <w:tcPr>
            <w:tcW w:w="234" w:type="dxa"/>
          </w:tcPr>
          <w:p w14:paraId="5D96BD45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7AE7F95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511 </w:t>
            </w:r>
          </w:p>
        </w:tc>
        <w:tc>
          <w:tcPr>
            <w:tcW w:w="251" w:type="dxa"/>
          </w:tcPr>
          <w:p w14:paraId="3056B4A3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95CA643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4,038 </w:t>
            </w:r>
          </w:p>
        </w:tc>
      </w:tr>
      <w:tr w:rsidR="007E777B" w:rsidRPr="00F346C0" w14:paraId="11150C17" w14:textId="77777777" w:rsidTr="006B25FA">
        <w:tc>
          <w:tcPr>
            <w:tcW w:w="3662" w:type="dxa"/>
            <w:hideMark/>
          </w:tcPr>
          <w:p w14:paraId="6DB7B7DC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3C1575E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58BF8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1,825 </w:t>
            </w:r>
          </w:p>
        </w:tc>
        <w:tc>
          <w:tcPr>
            <w:tcW w:w="234" w:type="dxa"/>
          </w:tcPr>
          <w:p w14:paraId="4DB7DEF4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1F112BB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1,422 </w:t>
            </w:r>
          </w:p>
        </w:tc>
        <w:tc>
          <w:tcPr>
            <w:tcW w:w="251" w:type="dxa"/>
          </w:tcPr>
          <w:p w14:paraId="38684C7A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44AB52C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3,247 </w:t>
            </w:r>
          </w:p>
        </w:tc>
      </w:tr>
      <w:tr w:rsidR="007E777B" w:rsidRPr="00F346C0" w14:paraId="1400ADA6" w14:textId="77777777" w:rsidTr="006B25FA">
        <w:tc>
          <w:tcPr>
            <w:tcW w:w="3662" w:type="dxa"/>
            <w:hideMark/>
          </w:tcPr>
          <w:p w14:paraId="6F7D7D2F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2" w:type="dxa"/>
          </w:tcPr>
          <w:p w14:paraId="3C386212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A1718E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14,427 </w:t>
            </w:r>
          </w:p>
        </w:tc>
        <w:tc>
          <w:tcPr>
            <w:tcW w:w="234" w:type="dxa"/>
          </w:tcPr>
          <w:p w14:paraId="4322C030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733D7B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15,949 </w:t>
            </w:r>
          </w:p>
        </w:tc>
        <w:tc>
          <w:tcPr>
            <w:tcW w:w="251" w:type="dxa"/>
          </w:tcPr>
          <w:p w14:paraId="0AE75F00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9343C78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30,376 </w:t>
            </w:r>
          </w:p>
        </w:tc>
      </w:tr>
      <w:tr w:rsidR="007E777B" w:rsidRPr="00F346C0" w14:paraId="1E634448" w14:textId="77777777" w:rsidTr="006B25FA">
        <w:tc>
          <w:tcPr>
            <w:tcW w:w="3662" w:type="dxa"/>
          </w:tcPr>
          <w:p w14:paraId="79127BEA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5528AC34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4632BD2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1,739 </w:t>
            </w:r>
          </w:p>
        </w:tc>
        <w:tc>
          <w:tcPr>
            <w:tcW w:w="234" w:type="dxa"/>
          </w:tcPr>
          <w:p w14:paraId="3B94E477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5A0D868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1,617 </w:t>
            </w:r>
          </w:p>
        </w:tc>
        <w:tc>
          <w:tcPr>
            <w:tcW w:w="251" w:type="dxa"/>
          </w:tcPr>
          <w:p w14:paraId="53EE5543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949C6F9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3,356 </w:t>
            </w:r>
          </w:p>
        </w:tc>
      </w:tr>
      <w:tr w:rsidR="007E777B" w:rsidRPr="00F346C0" w14:paraId="406B7165" w14:textId="77777777" w:rsidTr="006B25FA">
        <w:tc>
          <w:tcPr>
            <w:tcW w:w="3662" w:type="dxa"/>
          </w:tcPr>
          <w:p w14:paraId="613F4184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2" w:type="dxa"/>
          </w:tcPr>
          <w:p w14:paraId="52C14A1B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C44CFE3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944 </w:t>
            </w:r>
          </w:p>
        </w:tc>
        <w:tc>
          <w:tcPr>
            <w:tcW w:w="234" w:type="dxa"/>
          </w:tcPr>
          <w:p w14:paraId="56E82EC0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4565C2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687 </w:t>
            </w:r>
          </w:p>
        </w:tc>
        <w:tc>
          <w:tcPr>
            <w:tcW w:w="251" w:type="dxa"/>
          </w:tcPr>
          <w:p w14:paraId="201B482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1ABA1C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1,631 </w:t>
            </w:r>
          </w:p>
        </w:tc>
      </w:tr>
      <w:tr w:rsidR="007E777B" w:rsidRPr="00F346C0" w14:paraId="7383114F" w14:textId="77777777" w:rsidTr="006B25FA">
        <w:tc>
          <w:tcPr>
            <w:tcW w:w="3662" w:type="dxa"/>
          </w:tcPr>
          <w:p w14:paraId="74E9F872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52" w:type="dxa"/>
          </w:tcPr>
          <w:p w14:paraId="4EED1590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86121BB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193 </w:t>
            </w:r>
          </w:p>
        </w:tc>
        <w:tc>
          <w:tcPr>
            <w:tcW w:w="234" w:type="dxa"/>
          </w:tcPr>
          <w:p w14:paraId="4157FCC4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6788D28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52 </w:t>
            </w:r>
          </w:p>
        </w:tc>
        <w:tc>
          <w:tcPr>
            <w:tcW w:w="251" w:type="dxa"/>
          </w:tcPr>
          <w:p w14:paraId="07017165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D67D5D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245 </w:t>
            </w:r>
          </w:p>
        </w:tc>
      </w:tr>
      <w:tr w:rsidR="007E777B" w:rsidRPr="00F346C0" w14:paraId="3B163C13" w14:textId="77777777" w:rsidTr="006B25FA">
        <w:tc>
          <w:tcPr>
            <w:tcW w:w="3662" w:type="dxa"/>
            <w:hideMark/>
          </w:tcPr>
          <w:p w14:paraId="063C081A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480F7F6C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831F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563 </w:t>
            </w:r>
          </w:p>
        </w:tc>
        <w:tc>
          <w:tcPr>
            <w:tcW w:w="234" w:type="dxa"/>
          </w:tcPr>
          <w:p w14:paraId="0AC2BC5C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0DC2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337 </w:t>
            </w:r>
          </w:p>
        </w:tc>
        <w:tc>
          <w:tcPr>
            <w:tcW w:w="251" w:type="dxa"/>
          </w:tcPr>
          <w:p w14:paraId="60CAAFFD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E656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900 </w:t>
            </w:r>
          </w:p>
        </w:tc>
      </w:tr>
      <w:tr w:rsidR="007E777B" w:rsidRPr="00F346C0" w14:paraId="06E93D9C" w14:textId="77777777" w:rsidTr="006B25FA">
        <w:trPr>
          <w:trHeight w:val="217"/>
        </w:trPr>
        <w:tc>
          <w:tcPr>
            <w:tcW w:w="3662" w:type="dxa"/>
            <w:hideMark/>
          </w:tcPr>
          <w:p w14:paraId="5F0B7C31" w14:textId="77777777" w:rsidR="007E777B" w:rsidRPr="00F346C0" w:rsidRDefault="007E777B" w:rsidP="006B25F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52" w:type="dxa"/>
          </w:tcPr>
          <w:p w14:paraId="56A85517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2D545C6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25,441 </w:t>
            </w:r>
          </w:p>
        </w:tc>
        <w:tc>
          <w:tcPr>
            <w:tcW w:w="234" w:type="dxa"/>
          </w:tcPr>
          <w:p w14:paraId="1AE27E6B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7E189F4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23,532 </w:t>
            </w:r>
          </w:p>
        </w:tc>
        <w:tc>
          <w:tcPr>
            <w:tcW w:w="251" w:type="dxa"/>
          </w:tcPr>
          <w:p w14:paraId="11A2F01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</w:tcPr>
          <w:p w14:paraId="32E1438D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48,973 </w:t>
            </w:r>
          </w:p>
        </w:tc>
      </w:tr>
      <w:tr w:rsidR="007E777B" w:rsidRPr="00F346C0" w14:paraId="2724A90D" w14:textId="77777777" w:rsidTr="006B25FA">
        <w:tc>
          <w:tcPr>
            <w:tcW w:w="3662" w:type="dxa"/>
          </w:tcPr>
          <w:p w14:paraId="3CED44CA" w14:textId="77777777" w:rsidR="007E777B" w:rsidRPr="00F346C0" w:rsidRDefault="007E777B" w:rsidP="006B25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574DF48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FA6CE8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5D4F1219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3D76343B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7ABE8B87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AFBC0E9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777B" w:rsidRPr="00F346C0" w14:paraId="1F937ECB" w14:textId="77777777" w:rsidTr="006B25FA">
        <w:tc>
          <w:tcPr>
            <w:tcW w:w="3662" w:type="dxa"/>
          </w:tcPr>
          <w:p w14:paraId="44761BAF" w14:textId="77777777" w:rsidR="007E777B" w:rsidRPr="00F346C0" w:rsidRDefault="007E777B" w:rsidP="006B25F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252" w:type="dxa"/>
          </w:tcPr>
          <w:p w14:paraId="0210D8C0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B57FEDD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(2,312)</w:t>
            </w:r>
          </w:p>
        </w:tc>
        <w:tc>
          <w:tcPr>
            <w:tcW w:w="234" w:type="dxa"/>
          </w:tcPr>
          <w:p w14:paraId="59D93835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7D4E2483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(617)</w:t>
            </w:r>
          </w:p>
        </w:tc>
        <w:tc>
          <w:tcPr>
            <w:tcW w:w="251" w:type="dxa"/>
          </w:tcPr>
          <w:p w14:paraId="39DBBEE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3E38AEB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(2,929)</w:t>
            </w:r>
          </w:p>
        </w:tc>
      </w:tr>
      <w:tr w:rsidR="007E777B" w:rsidRPr="00F346C0" w14:paraId="044292E7" w14:textId="77777777" w:rsidTr="006B25FA">
        <w:tc>
          <w:tcPr>
            <w:tcW w:w="3662" w:type="dxa"/>
          </w:tcPr>
          <w:p w14:paraId="78740331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252" w:type="dxa"/>
          </w:tcPr>
          <w:p w14:paraId="15AB59A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99B100A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(8,061)</w:t>
            </w:r>
          </w:p>
        </w:tc>
        <w:tc>
          <w:tcPr>
            <w:tcW w:w="234" w:type="dxa"/>
          </w:tcPr>
          <w:p w14:paraId="7CC34E8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6BA9B89C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(718)</w:t>
            </w:r>
          </w:p>
        </w:tc>
        <w:tc>
          <w:tcPr>
            <w:tcW w:w="251" w:type="dxa"/>
          </w:tcPr>
          <w:p w14:paraId="691C31D4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9B08746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(8,779)</w:t>
            </w:r>
          </w:p>
        </w:tc>
      </w:tr>
      <w:tr w:rsidR="007E777B" w:rsidRPr="00F346C0" w14:paraId="6F8D0030" w14:textId="77777777" w:rsidTr="006B25FA">
        <w:tc>
          <w:tcPr>
            <w:tcW w:w="3662" w:type="dxa"/>
          </w:tcPr>
          <w:p w14:paraId="090A4ECF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2" w:type="dxa"/>
          </w:tcPr>
          <w:p w14:paraId="6B7E1916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F95628B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4" w:type="dxa"/>
          </w:tcPr>
          <w:p w14:paraId="00F24A9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6A241908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  <w:tc>
          <w:tcPr>
            <w:tcW w:w="251" w:type="dxa"/>
          </w:tcPr>
          <w:p w14:paraId="05E13F1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D3F46D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</w:tr>
      <w:tr w:rsidR="007E777B" w:rsidRPr="00F346C0" w14:paraId="7B7CAE79" w14:textId="77777777" w:rsidTr="006B25FA">
        <w:tc>
          <w:tcPr>
            <w:tcW w:w="3662" w:type="dxa"/>
          </w:tcPr>
          <w:p w14:paraId="0F4D3517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1FFA6C61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1C817B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(1,755)</w:t>
            </w:r>
          </w:p>
        </w:tc>
        <w:tc>
          <w:tcPr>
            <w:tcW w:w="234" w:type="dxa"/>
          </w:tcPr>
          <w:p w14:paraId="11A0270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805D4C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(1,694)</w:t>
            </w:r>
          </w:p>
        </w:tc>
        <w:tc>
          <w:tcPr>
            <w:tcW w:w="251" w:type="dxa"/>
          </w:tcPr>
          <w:p w14:paraId="22C036E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306EB46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(3,449)</w:t>
            </w:r>
          </w:p>
        </w:tc>
      </w:tr>
      <w:tr w:rsidR="007E777B" w:rsidRPr="00F346C0" w14:paraId="3FF9893F" w14:textId="77777777" w:rsidTr="006B25FA">
        <w:tc>
          <w:tcPr>
            <w:tcW w:w="3914" w:type="dxa"/>
            <w:gridSpan w:val="2"/>
          </w:tcPr>
          <w:p w14:paraId="793E542F" w14:textId="77777777" w:rsidR="007E777B" w:rsidRPr="00F346C0" w:rsidRDefault="007E777B" w:rsidP="006B25F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309592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4" w:type="dxa"/>
          </w:tcPr>
          <w:p w14:paraId="4DE6DDAD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2CD3154F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51" w:type="dxa"/>
          </w:tcPr>
          <w:p w14:paraId="38E53AE9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D11D3DC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7E777B" w:rsidRPr="00F346C0" w14:paraId="33C10ACA" w14:textId="77777777" w:rsidTr="006B25FA">
        <w:tc>
          <w:tcPr>
            <w:tcW w:w="3662" w:type="dxa"/>
          </w:tcPr>
          <w:p w14:paraId="6313060F" w14:textId="77777777" w:rsidR="007E777B" w:rsidRPr="00F346C0" w:rsidRDefault="007E777B" w:rsidP="006B25F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346C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6BDC54EC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B2DC04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(247)</w:t>
            </w:r>
          </w:p>
        </w:tc>
        <w:tc>
          <w:tcPr>
            <w:tcW w:w="234" w:type="dxa"/>
          </w:tcPr>
          <w:p w14:paraId="2EAF7014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1B6B750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(127)</w:t>
            </w:r>
          </w:p>
        </w:tc>
        <w:tc>
          <w:tcPr>
            <w:tcW w:w="251" w:type="dxa"/>
          </w:tcPr>
          <w:p w14:paraId="04754525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1EA4761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(374)</w:t>
            </w:r>
          </w:p>
        </w:tc>
      </w:tr>
      <w:tr w:rsidR="007E777B" w:rsidRPr="00F346C0" w14:paraId="1E13AB99" w14:textId="77777777" w:rsidTr="006B25FA">
        <w:tc>
          <w:tcPr>
            <w:tcW w:w="3662" w:type="dxa"/>
            <w:hideMark/>
          </w:tcPr>
          <w:p w14:paraId="0FC7A3DA" w14:textId="77777777" w:rsidR="007E777B" w:rsidRPr="00F346C0" w:rsidRDefault="007E777B" w:rsidP="006B25F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52" w:type="dxa"/>
          </w:tcPr>
          <w:p w14:paraId="78E5AC12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7327D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(12,375)</w:t>
            </w:r>
          </w:p>
        </w:tc>
        <w:tc>
          <w:tcPr>
            <w:tcW w:w="234" w:type="dxa"/>
          </w:tcPr>
          <w:p w14:paraId="1528BA4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01475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(15,958)</w:t>
            </w:r>
          </w:p>
        </w:tc>
        <w:tc>
          <w:tcPr>
            <w:tcW w:w="251" w:type="dxa"/>
          </w:tcPr>
          <w:p w14:paraId="0A9DA958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64A7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(28,333)</w:t>
            </w:r>
          </w:p>
        </w:tc>
      </w:tr>
      <w:tr w:rsidR="007E777B" w:rsidRPr="00F346C0" w14:paraId="777F0F73" w14:textId="77777777" w:rsidTr="006B25FA">
        <w:tc>
          <w:tcPr>
            <w:tcW w:w="3662" w:type="dxa"/>
          </w:tcPr>
          <w:p w14:paraId="73AAC36D" w14:textId="77777777" w:rsidR="007E777B" w:rsidRPr="00F346C0" w:rsidRDefault="007E777B" w:rsidP="006B25F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9182B4C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F4208C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1358ACF7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4BF0494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5C3943C6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1BE9E83C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777B" w:rsidRPr="00F346C0" w14:paraId="7F6E1E1D" w14:textId="77777777" w:rsidTr="006B25FA">
        <w:tc>
          <w:tcPr>
            <w:tcW w:w="3662" w:type="dxa"/>
            <w:vAlign w:val="bottom"/>
          </w:tcPr>
          <w:p w14:paraId="60809DD2" w14:textId="77777777" w:rsidR="007E777B" w:rsidRPr="00F346C0" w:rsidRDefault="007E777B" w:rsidP="006B25FA">
            <w:pPr>
              <w:tabs>
                <w:tab w:val="clear" w:pos="227"/>
                <w:tab w:val="left" w:pos="346"/>
                <w:tab w:val="left" w:pos="616"/>
              </w:tabs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</w:t>
            </w: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346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สิ่งตอบแทนในการโอนสุทธิ</w:t>
            </w:r>
          </w:p>
        </w:tc>
        <w:tc>
          <w:tcPr>
            <w:tcW w:w="252" w:type="dxa"/>
            <w:vAlign w:val="bottom"/>
          </w:tcPr>
          <w:p w14:paraId="4133629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5B45BA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13,066 </w:t>
            </w:r>
          </w:p>
        </w:tc>
        <w:tc>
          <w:tcPr>
            <w:tcW w:w="234" w:type="dxa"/>
            <w:vAlign w:val="bottom"/>
          </w:tcPr>
          <w:p w14:paraId="278ED3DA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  <w:vAlign w:val="bottom"/>
          </w:tcPr>
          <w:p w14:paraId="2D621F99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7,574 </w:t>
            </w:r>
          </w:p>
        </w:tc>
        <w:tc>
          <w:tcPr>
            <w:tcW w:w="251" w:type="dxa"/>
            <w:vAlign w:val="bottom"/>
          </w:tcPr>
          <w:p w14:paraId="2862FC69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787A1B16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20,640  </w:t>
            </w:r>
          </w:p>
        </w:tc>
      </w:tr>
      <w:tr w:rsidR="007E777B" w:rsidRPr="00F346C0" w14:paraId="46457B30" w14:textId="77777777" w:rsidTr="006B25FA">
        <w:tc>
          <w:tcPr>
            <w:tcW w:w="3662" w:type="dxa"/>
            <w:vAlign w:val="bottom"/>
          </w:tcPr>
          <w:p w14:paraId="3E8639F1" w14:textId="77777777" w:rsidR="007E777B" w:rsidRPr="00F346C0" w:rsidRDefault="007E777B" w:rsidP="006B25F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F346C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  <w:vAlign w:val="bottom"/>
          </w:tcPr>
          <w:p w14:paraId="3E69B2AF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7F8BF22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(2,223)</w:t>
            </w:r>
          </w:p>
        </w:tc>
        <w:tc>
          <w:tcPr>
            <w:tcW w:w="234" w:type="dxa"/>
            <w:vAlign w:val="bottom"/>
          </w:tcPr>
          <w:p w14:paraId="1CC97A35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78620AA8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(2,957)</w:t>
            </w:r>
          </w:p>
        </w:tc>
        <w:tc>
          <w:tcPr>
            <w:tcW w:w="251" w:type="dxa"/>
            <w:vAlign w:val="bottom"/>
          </w:tcPr>
          <w:p w14:paraId="643FD334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F965B9C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346C0">
              <w:rPr>
                <w:rFonts w:ascii="Angsana New" w:hAnsi="Angsana New"/>
                <w:sz w:val="28"/>
                <w:szCs w:val="28"/>
              </w:rPr>
              <w:t xml:space="preserve"> (5,180)</w:t>
            </w:r>
          </w:p>
        </w:tc>
      </w:tr>
      <w:tr w:rsidR="007E777B" w:rsidRPr="00F346C0" w14:paraId="4750EB94" w14:textId="77777777" w:rsidTr="006B25FA">
        <w:tc>
          <w:tcPr>
            <w:tcW w:w="3662" w:type="dxa"/>
            <w:vAlign w:val="bottom"/>
          </w:tcPr>
          <w:p w14:paraId="7293C2AA" w14:textId="77777777" w:rsidR="007E777B" w:rsidRPr="00F346C0" w:rsidRDefault="007E777B" w:rsidP="006B25F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เงินสดจ่ายสุทธิจากการรับโอนกิจการ</w:t>
            </w:r>
          </w:p>
        </w:tc>
        <w:tc>
          <w:tcPr>
            <w:tcW w:w="252" w:type="dxa"/>
            <w:vAlign w:val="bottom"/>
          </w:tcPr>
          <w:p w14:paraId="299FF8FB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F8D85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10,843 </w:t>
            </w:r>
          </w:p>
        </w:tc>
        <w:tc>
          <w:tcPr>
            <w:tcW w:w="234" w:type="dxa"/>
            <w:vAlign w:val="bottom"/>
          </w:tcPr>
          <w:p w14:paraId="4A852D70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D00EB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4,617 </w:t>
            </w:r>
          </w:p>
        </w:tc>
        <w:tc>
          <w:tcPr>
            <w:tcW w:w="251" w:type="dxa"/>
            <w:vAlign w:val="bottom"/>
          </w:tcPr>
          <w:p w14:paraId="43893267" w14:textId="77777777" w:rsidR="007E777B" w:rsidRPr="00F346C0" w:rsidRDefault="007E777B" w:rsidP="006B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015F7D27" w14:textId="77777777" w:rsidR="007E777B" w:rsidRPr="00F346C0" w:rsidRDefault="007E777B" w:rsidP="006B2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6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15,460 </w:t>
            </w:r>
          </w:p>
        </w:tc>
      </w:tr>
    </w:tbl>
    <w:p w14:paraId="066A5F44" w14:textId="77777777" w:rsidR="007E777B" w:rsidRPr="00F346C0" w:rsidRDefault="007E777B" w:rsidP="007E777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9D5721E" w14:textId="5A6A340E" w:rsidR="007E777B" w:rsidRPr="00F346C0" w:rsidRDefault="007E777B" w:rsidP="007E777B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บริษัทย่อยทั้งสองได้จดทะเบียนเลิกบริษัทกับกรมพัฒนาธุรกิจการค้า กระทรวงพาณิชย์ เมื่อวันที่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31 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2566 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31 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2566 </w:t>
      </w:r>
      <w:r w:rsidRPr="00F346C0">
        <w:rPr>
          <w:rFonts w:ascii="Angsana New" w:hAnsi="Angsana New"/>
          <w:sz w:val="30"/>
          <w:szCs w:val="30"/>
          <w:cs/>
        </w:rPr>
        <w:t>บริษัท</w:t>
      </w:r>
      <w:r w:rsidRPr="00F346C0">
        <w:rPr>
          <w:rFonts w:ascii="Angsana New" w:hAnsi="Angsana New" w:hint="cs"/>
          <w:sz w:val="30"/>
          <w:szCs w:val="30"/>
          <w:cs/>
        </w:rPr>
        <w:t>ย่อย</w:t>
      </w:r>
      <w:r w:rsidRPr="00F346C0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F346C0">
        <w:rPr>
          <w:rFonts w:ascii="Angsana New" w:hAnsi="Angsana New"/>
          <w:sz w:val="30"/>
          <w:szCs w:val="30"/>
        </w:rPr>
        <w:t>(</w:t>
      </w:r>
      <w:r w:rsidRPr="00F346C0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Pr="00F346C0">
        <w:rPr>
          <w:rFonts w:ascii="Angsana New" w:hAnsi="Angsana New"/>
          <w:sz w:val="30"/>
          <w:szCs w:val="30"/>
          <w:lang w:val="en-US"/>
        </w:rPr>
        <w:t>9)</w:t>
      </w:r>
    </w:p>
    <w:p w14:paraId="16E68E8D" w14:textId="1C36E87A" w:rsidR="00B01189" w:rsidRPr="00F346C0" w:rsidRDefault="00B01189" w:rsidP="00193790">
      <w:pPr>
        <w:rPr>
          <w:rFonts w:asciiTheme="majorBidi" w:hAnsiTheme="majorBidi" w:cstheme="majorBidi"/>
          <w:sz w:val="30"/>
          <w:szCs w:val="30"/>
        </w:rPr>
      </w:pPr>
    </w:p>
    <w:p w14:paraId="521F14C2" w14:textId="77777777" w:rsidR="00B01189" w:rsidRPr="00F346C0" w:rsidRDefault="00B01189" w:rsidP="0019379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3D3680F9" w:rsidR="00B61540" w:rsidRPr="00F346C0" w:rsidRDefault="00B61540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FEA87F" w14:textId="303EF1A7" w:rsidR="00BD734A" w:rsidRPr="00F346C0" w:rsidRDefault="00BD734A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บุคคลหรือกิจการที่เกี่ยวข้องกัน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หมายถึง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บุคคลหรือกิจการที่มีอำนาจควบคุม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หรือบุคคล</w:t>
      </w:r>
      <w:r w:rsidRPr="00F346C0">
        <w:rPr>
          <w:rFonts w:asciiTheme="majorBidi" w:hAnsiTheme="majorBidi" w:hint="cs"/>
          <w:spacing w:val="4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หรือมีอิทธิพลอย่างมีสาระสำคัญใน</w:t>
      </w:r>
      <w:r w:rsidRPr="00F346C0">
        <w:rPr>
          <w:rFonts w:asciiTheme="majorBidi" w:hAnsiTheme="majorBidi" w:hint="cs"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14:paraId="339C7152" w14:textId="77777777" w:rsidR="00BD734A" w:rsidRPr="00F346C0" w:rsidRDefault="00BD734A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B0B6DE" w14:textId="013BCDA7" w:rsidR="002611BD" w:rsidRPr="00F346C0" w:rsidRDefault="002611BD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346C0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9F1B5A" w:rsidRPr="00F346C0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9F1B5A" w:rsidRPr="00F346C0">
        <w:rPr>
          <w:rFonts w:ascii="Angsana New" w:hAnsi="Angsana New"/>
          <w:b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F346C0">
        <w:rPr>
          <w:rFonts w:ascii="Angsana New" w:hAnsi="Angsana New"/>
          <w:b/>
          <w:sz w:val="30"/>
          <w:szCs w:val="30"/>
        </w:rPr>
        <w:t xml:space="preserve"> </w:t>
      </w:r>
      <w:r w:rsidRPr="00F346C0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F346C0">
        <w:rPr>
          <w:rFonts w:ascii="Angsana New" w:hAnsi="Angsana New"/>
          <w:b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F346C0">
        <w:rPr>
          <w:rFonts w:ascii="Angsana New" w:hAnsi="Angsana New"/>
          <w:bCs/>
          <w:sz w:val="30"/>
          <w:szCs w:val="30"/>
          <w:cs/>
        </w:rPr>
        <w:t xml:space="preserve"> </w:t>
      </w:r>
      <w:r w:rsidR="0065617B" w:rsidRPr="00F346C0">
        <w:rPr>
          <w:rFonts w:ascii="Angsana New" w:hAnsi="Angsana New"/>
          <w:bCs/>
          <w:sz w:val="30"/>
          <w:szCs w:val="30"/>
        </w:rPr>
        <w:t>1</w:t>
      </w:r>
      <w:r w:rsidR="00A934E6" w:rsidRPr="00F346C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 w:hint="cs"/>
          <w:b/>
          <w:sz w:val="30"/>
          <w:szCs w:val="30"/>
          <w:cs/>
        </w:rPr>
        <w:t>ข้อ</w:t>
      </w:r>
      <w:r w:rsidR="0065617B" w:rsidRPr="00F346C0">
        <w:rPr>
          <w:rFonts w:ascii="Angsana New" w:hAnsi="Angsana New"/>
          <w:bCs/>
          <w:sz w:val="30"/>
          <w:szCs w:val="30"/>
        </w:rPr>
        <w:t xml:space="preserve"> </w:t>
      </w:r>
      <w:r w:rsidR="00F34451" w:rsidRPr="00F346C0">
        <w:rPr>
          <w:rFonts w:ascii="Angsana New" w:hAnsi="Angsana New"/>
          <w:bCs/>
          <w:sz w:val="30"/>
          <w:szCs w:val="30"/>
        </w:rPr>
        <w:t>9</w:t>
      </w:r>
      <w:r w:rsidR="009711BC" w:rsidRPr="00F346C0">
        <w:rPr>
          <w:rFonts w:ascii="Angsana New" w:hAnsi="Angsana New"/>
          <w:bCs/>
          <w:sz w:val="30"/>
          <w:szCs w:val="30"/>
        </w:rPr>
        <w:t xml:space="preserve"> </w:t>
      </w:r>
      <w:r w:rsidR="0065617B" w:rsidRPr="00F346C0">
        <w:rPr>
          <w:rFonts w:ascii="Angsana New" w:hAnsi="Angsana New" w:hint="cs"/>
          <w:b/>
          <w:sz w:val="30"/>
          <w:szCs w:val="30"/>
          <w:cs/>
        </w:rPr>
        <w:t>และ</w:t>
      </w:r>
      <w:r w:rsidR="00A934E6" w:rsidRPr="00F346C0">
        <w:rPr>
          <w:rFonts w:ascii="Angsana New" w:hAnsi="Angsana New" w:hint="cs"/>
          <w:b/>
          <w:spacing w:val="2"/>
          <w:sz w:val="30"/>
          <w:szCs w:val="30"/>
          <w:cs/>
        </w:rPr>
        <w:t xml:space="preserve">ข้อ </w:t>
      </w:r>
      <w:r w:rsidR="009711BC" w:rsidRPr="00F346C0">
        <w:rPr>
          <w:rFonts w:ascii="Angsana New" w:hAnsi="Angsana New"/>
          <w:bCs/>
          <w:spacing w:val="2"/>
          <w:sz w:val="30"/>
          <w:szCs w:val="30"/>
        </w:rPr>
        <w:t>1</w:t>
      </w:r>
      <w:r w:rsidR="00F34451" w:rsidRPr="00F346C0">
        <w:rPr>
          <w:rFonts w:ascii="Angsana New" w:hAnsi="Angsana New"/>
          <w:bCs/>
          <w:spacing w:val="2"/>
          <w:sz w:val="30"/>
          <w:szCs w:val="30"/>
        </w:rPr>
        <w:t>0</w:t>
      </w:r>
      <w:r w:rsidRPr="00F346C0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99184D" w:rsidRPr="00F346C0">
        <w:rPr>
          <w:rFonts w:ascii="Angsana New" w:hAnsi="Angsana New" w:hint="cs"/>
          <w:b/>
          <w:spacing w:val="2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99184D" w:rsidRPr="00F346C0">
        <w:rPr>
          <w:rFonts w:ascii="Angsana New" w:hAnsi="Angsana New" w:hint="cs"/>
          <w:b/>
          <w:sz w:val="30"/>
          <w:szCs w:val="30"/>
          <w:cs/>
        </w:rPr>
        <w:t>มีดังต่อไปนี้</w:t>
      </w:r>
    </w:p>
    <w:p w14:paraId="49660864" w14:textId="16A57296" w:rsidR="0099184D" w:rsidRPr="00F346C0" w:rsidRDefault="0099184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29B543" w14:textId="77777777" w:rsidR="00F34451" w:rsidRPr="00F346C0" w:rsidRDefault="00F34451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19"/>
        <w:gridCol w:w="1262"/>
        <w:gridCol w:w="4949"/>
      </w:tblGrid>
      <w:tr w:rsidR="00301775" w:rsidRPr="00F346C0" w14:paraId="048751DB" w14:textId="77777777" w:rsidTr="00AA0F54">
        <w:trPr>
          <w:trHeight w:val="20"/>
          <w:tblHeader/>
        </w:trPr>
        <w:tc>
          <w:tcPr>
            <w:tcW w:w="3419" w:type="dxa"/>
            <w:shd w:val="clear" w:color="auto" w:fill="auto"/>
          </w:tcPr>
          <w:p w14:paraId="77B6901B" w14:textId="77777777" w:rsidR="0099184D" w:rsidRPr="00F346C0" w:rsidRDefault="0099184D" w:rsidP="00C278B6">
            <w:pPr>
              <w:spacing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262" w:type="dxa"/>
            <w:shd w:val="clear" w:color="auto" w:fill="auto"/>
          </w:tcPr>
          <w:p w14:paraId="2D0723C6" w14:textId="3F157B6E" w:rsidR="0099184D" w:rsidRPr="00F346C0" w:rsidRDefault="0099184D" w:rsidP="00F34451">
            <w:pPr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949" w:type="dxa"/>
            <w:shd w:val="clear" w:color="auto" w:fill="auto"/>
          </w:tcPr>
          <w:p w14:paraId="05F4344E" w14:textId="77777777" w:rsidR="0099184D" w:rsidRPr="00F346C0" w:rsidRDefault="0099184D" w:rsidP="00C278B6">
            <w:pPr>
              <w:spacing w:line="240" w:lineRule="auto"/>
              <w:ind w:left="144" w:right="-108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40F1" w:rsidRPr="00F346C0" w14:paraId="4C9DDFC9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0494C58F" w14:textId="5DBB2B7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เวนคอเรกซ์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5A6BB233" w14:textId="707FA1F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0A031A8" w14:textId="1AE8FCAC" w:rsidR="00A340F1" w:rsidRPr="00F346C0" w:rsidRDefault="00A340F1" w:rsidP="00AA0F54">
            <w:pPr>
              <w:tabs>
                <w:tab w:val="clear" w:pos="4678"/>
                <w:tab w:val="left" w:pos="4036"/>
              </w:tabs>
              <w:spacing w:line="240" w:lineRule="auto"/>
              <w:ind w:left="70" w:right="-113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76342304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4EAD243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เอ็นพีซี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E5EC468" w14:textId="0B3CDFE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 เอสแอนด์อี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54A1B06F" w14:textId="1C6274DE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9FA6651" w14:textId="082A3A53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08121B1A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0C386CF1" w14:textId="570C352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ออลเน็กซ์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6BB823E1" w14:textId="0A60F3F1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2454FC6" w14:textId="447B09F1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94.96</w:t>
            </w:r>
          </w:p>
        </w:tc>
      </w:tr>
      <w:tr w:rsidR="00A340F1" w:rsidRPr="00F346C0" w14:paraId="19EA4361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21BCC77" w14:textId="3F392E8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Allnex Austria GmbH</w:t>
            </w:r>
          </w:p>
        </w:tc>
        <w:tc>
          <w:tcPr>
            <w:tcW w:w="1262" w:type="dxa"/>
            <w:shd w:val="clear" w:color="auto" w:fill="auto"/>
          </w:tcPr>
          <w:p w14:paraId="3F7FC347" w14:textId="0FBAD1EE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ออสเตรีย</w:t>
            </w:r>
          </w:p>
        </w:tc>
        <w:tc>
          <w:tcPr>
            <w:tcW w:w="4949" w:type="dxa"/>
            <w:shd w:val="clear" w:color="auto" w:fill="auto"/>
          </w:tcPr>
          <w:p w14:paraId="237350AA" w14:textId="0D14459F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0F8B8F67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0B6A774E" w14:textId="5DBF940A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Allnex Belgium SA/NV</w:t>
            </w:r>
          </w:p>
        </w:tc>
        <w:tc>
          <w:tcPr>
            <w:tcW w:w="1262" w:type="dxa"/>
            <w:shd w:val="clear" w:color="auto" w:fill="auto"/>
          </w:tcPr>
          <w:p w14:paraId="0E6F9047" w14:textId="199F3514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เบลเยียม</w:t>
            </w:r>
          </w:p>
        </w:tc>
        <w:tc>
          <w:tcPr>
            <w:tcW w:w="4949" w:type="dxa"/>
            <w:shd w:val="clear" w:color="auto" w:fill="auto"/>
          </w:tcPr>
          <w:p w14:paraId="68FEBC52" w14:textId="0BC3F3E5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455FF08C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7F3E54D7" w14:textId="7770516F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Allnex Malaysia Sdn Bhd</w:t>
            </w:r>
          </w:p>
        </w:tc>
        <w:tc>
          <w:tcPr>
            <w:tcW w:w="1262" w:type="dxa"/>
            <w:shd w:val="clear" w:color="auto" w:fill="auto"/>
          </w:tcPr>
          <w:p w14:paraId="1549C993" w14:textId="2AF106D6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949" w:type="dxa"/>
            <w:shd w:val="clear" w:color="auto" w:fill="auto"/>
          </w:tcPr>
          <w:p w14:paraId="4AC6BD7B" w14:textId="7BA00ECA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5BE33A7C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70730A3" w14:textId="46644D6C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Allnex Resins Australia Pty. Ltd.</w:t>
            </w:r>
          </w:p>
        </w:tc>
        <w:tc>
          <w:tcPr>
            <w:tcW w:w="1262" w:type="dxa"/>
            <w:shd w:val="clear" w:color="auto" w:fill="auto"/>
          </w:tcPr>
          <w:p w14:paraId="79E1B375" w14:textId="10FB13C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949" w:type="dxa"/>
            <w:shd w:val="clear" w:color="auto" w:fill="auto"/>
          </w:tcPr>
          <w:p w14:paraId="62AE82F7" w14:textId="0B31C60F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0FEC04B4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2A2BFCB0" w14:textId="0F87D2FE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GC International Corporation</w:t>
            </w:r>
          </w:p>
        </w:tc>
        <w:tc>
          <w:tcPr>
            <w:tcW w:w="1262" w:type="dxa"/>
            <w:shd w:val="clear" w:color="auto" w:fill="auto"/>
          </w:tcPr>
          <w:p w14:paraId="7489AAA6" w14:textId="68B60DD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949" w:type="dxa"/>
            <w:shd w:val="clear" w:color="auto" w:fill="auto"/>
          </w:tcPr>
          <w:p w14:paraId="6064A3C7" w14:textId="2B3D304B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100 </w:t>
            </w:r>
          </w:p>
        </w:tc>
      </w:tr>
      <w:tr w:rsidR="00A340F1" w:rsidRPr="00F346C0" w14:paraId="1E4384BE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A3E4BE1" w14:textId="10FEB725" w:rsidR="00A340F1" w:rsidRPr="00F346C0" w:rsidRDefault="00A340F1" w:rsidP="00A340F1">
            <w:pPr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pacing w:val="-6"/>
                <w:sz w:val="30"/>
                <w:szCs w:val="30"/>
              </w:rPr>
              <w:t>GC Marketing Solutions (Shanghai) Co., Ltd.</w:t>
            </w:r>
          </w:p>
        </w:tc>
        <w:tc>
          <w:tcPr>
            <w:tcW w:w="1262" w:type="dxa"/>
            <w:shd w:val="clear" w:color="auto" w:fill="auto"/>
          </w:tcPr>
          <w:p w14:paraId="52F1DE83" w14:textId="7505D08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949" w:type="dxa"/>
            <w:shd w:val="clear" w:color="auto" w:fill="auto"/>
          </w:tcPr>
          <w:p w14:paraId="23F23763" w14:textId="7B1E9FD0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78E0436D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1F483435" w14:textId="02DD8A7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pacing w:val="-6"/>
                <w:sz w:val="30"/>
                <w:szCs w:val="30"/>
              </w:rPr>
              <w:t>GC Marketing Solutions Myanmar Co., Ltd.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30079E29" w14:textId="709B203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949" w:type="dxa"/>
            <w:shd w:val="clear" w:color="auto" w:fill="auto"/>
          </w:tcPr>
          <w:p w14:paraId="2F4B5A9F" w14:textId="0A301AF4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6689D276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E87993E" w14:textId="7286BA03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pacing w:val="-6"/>
                <w:sz w:val="30"/>
                <w:szCs w:val="30"/>
              </w:rPr>
              <w:t>GC Marketing Solutions Vietnam Co., Ltd.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430EC80C" w14:textId="359AE7D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949" w:type="dxa"/>
            <w:shd w:val="clear" w:color="auto" w:fill="auto"/>
          </w:tcPr>
          <w:p w14:paraId="291D5D1C" w14:textId="12BD32E5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5412D0C0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505BEA28" w14:textId="7F564478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 Allnex Resins Indonesia</w:t>
            </w:r>
          </w:p>
        </w:tc>
        <w:tc>
          <w:tcPr>
            <w:tcW w:w="1262" w:type="dxa"/>
            <w:shd w:val="clear" w:color="auto" w:fill="auto"/>
          </w:tcPr>
          <w:p w14:paraId="7132F2F2" w14:textId="2B8DA22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949" w:type="dxa"/>
            <w:shd w:val="clear" w:color="auto" w:fill="auto"/>
          </w:tcPr>
          <w:p w14:paraId="4A9F15C4" w14:textId="137F312B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A340F1" w:rsidRPr="00F346C0" w14:paraId="726D4CCA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70DF39B4" w14:textId="6204C7D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 GCM Marketing Solutions Indonesia</w:t>
            </w:r>
          </w:p>
        </w:tc>
        <w:tc>
          <w:tcPr>
            <w:tcW w:w="1262" w:type="dxa"/>
            <w:shd w:val="clear" w:color="auto" w:fill="auto"/>
          </w:tcPr>
          <w:p w14:paraId="3EB59412" w14:textId="6C726F9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949" w:type="dxa"/>
            <w:shd w:val="clear" w:color="auto" w:fill="auto"/>
          </w:tcPr>
          <w:p w14:paraId="56FE3CBF" w14:textId="7D2F1B49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340F1" w:rsidRPr="00F346C0" w14:paraId="425F8B35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627E6AE" w14:textId="1336CB6A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PTTGC America LLC</w:t>
            </w:r>
          </w:p>
        </w:tc>
        <w:tc>
          <w:tcPr>
            <w:tcW w:w="1262" w:type="dxa"/>
            <w:shd w:val="clear" w:color="auto" w:fill="auto"/>
          </w:tcPr>
          <w:p w14:paraId="23C98072" w14:textId="382659C8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949" w:type="dxa"/>
            <w:shd w:val="clear" w:color="auto" w:fill="auto"/>
          </w:tcPr>
          <w:p w14:paraId="0C337885" w14:textId="77777777" w:rsidR="008A0606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0606"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4516A16" w14:textId="59516F8A" w:rsidR="00A340F1" w:rsidRPr="00F346C0" w:rsidRDefault="008A0606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E7704" w:rsidRPr="00F346C0">
              <w:rPr>
                <w:rFonts w:ascii="Angsana New" w:hAnsi="Angsana New" w:hint="cs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A340F1" w:rsidRPr="00F346C0" w14:paraId="4611A7A3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66C5974" w14:textId="1E49CBB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PTTGC International (Netherlands) B.V.</w:t>
            </w:r>
          </w:p>
        </w:tc>
        <w:tc>
          <w:tcPr>
            <w:tcW w:w="1262" w:type="dxa"/>
            <w:shd w:val="clear" w:color="auto" w:fill="auto"/>
          </w:tcPr>
          <w:p w14:paraId="65B091E0" w14:textId="1019D181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949" w:type="dxa"/>
            <w:shd w:val="clear" w:color="auto" w:fill="auto"/>
          </w:tcPr>
          <w:p w14:paraId="06121713" w14:textId="77777777" w:rsidR="008A0606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1D93D4E" w14:textId="2430F619" w:rsidR="00A340F1" w:rsidRPr="00F346C0" w:rsidRDefault="008A0606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มีกรรมการร่วมกันกับบริษัท</w:t>
            </w:r>
            <w:r w:rsidR="00FE7704"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และมีผู้บริหารของบริษัทเป็นกรรมการ</w:t>
            </w:r>
          </w:p>
        </w:tc>
      </w:tr>
      <w:tr w:rsidR="00A340F1" w:rsidRPr="00F346C0" w14:paraId="2B3D229D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2E58EAF0" w14:textId="581A6C5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Vencorex France S.A.S.</w:t>
            </w:r>
          </w:p>
        </w:tc>
        <w:tc>
          <w:tcPr>
            <w:tcW w:w="1262" w:type="dxa"/>
            <w:shd w:val="clear" w:color="auto" w:fill="auto"/>
          </w:tcPr>
          <w:p w14:paraId="2439C10C" w14:textId="08BA1EBE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4949" w:type="dxa"/>
            <w:shd w:val="clear" w:color="auto" w:fill="auto"/>
          </w:tcPr>
          <w:p w14:paraId="56AFA441" w14:textId="7E330BCB" w:rsidR="00A340F1" w:rsidRPr="00F346C0" w:rsidRDefault="00A340F1" w:rsidP="00AA0F54">
            <w:pPr>
              <w:tabs>
                <w:tab w:val="clear" w:pos="4678"/>
                <w:tab w:val="left" w:pos="4126"/>
              </w:tabs>
              <w:spacing w:line="240" w:lineRule="auto"/>
              <w:ind w:left="70" w:right="-113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100 </w:t>
            </w:r>
          </w:p>
        </w:tc>
      </w:tr>
      <w:tr w:rsidR="00A340F1" w:rsidRPr="00F346C0" w14:paraId="041D2EDD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365A212" w14:textId="3CB049F8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Vencorex Holding</w:t>
            </w:r>
          </w:p>
        </w:tc>
        <w:tc>
          <w:tcPr>
            <w:tcW w:w="1262" w:type="dxa"/>
            <w:shd w:val="clear" w:color="auto" w:fill="auto"/>
          </w:tcPr>
          <w:p w14:paraId="4D077FDA" w14:textId="52129226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4949" w:type="dxa"/>
            <w:shd w:val="clear" w:color="auto" w:fill="auto"/>
          </w:tcPr>
          <w:p w14:paraId="33C0BCF1" w14:textId="2D7D9A97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บริษัทย่อยถือหุ้นร้อยละ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100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และมีผู้บริหารของบริษัทเป็นกรรมการ</w:t>
            </w:r>
          </w:p>
        </w:tc>
      </w:tr>
      <w:tr w:rsidR="00A340F1" w:rsidRPr="00F346C0" w14:paraId="28B1EC1B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E9B886F" w14:textId="46A06414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เก็คโค่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5FCDF459" w14:textId="122C2936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B23D511" w14:textId="4335BD35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7AA37505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CBB9642" w14:textId="7FA863C1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เอนเนอร์ยี่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คอมเพล็กซ์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538042A2" w14:textId="7A07EA9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A8926D3" w14:textId="1CBF3F8E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A340F1" w:rsidRPr="00F346C0" w14:paraId="52314779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589E5598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โกลบอล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เพาเวอร์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ซินเนอร์ยี่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BCD3122" w14:textId="093D367F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39E2C9FB" w14:textId="499C37B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4C6B79ED" w14:textId="106CAEB8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10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และมีบริษัทใหญ่เป็นผู้ถือหุ้น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A340F1" w:rsidRPr="00F346C0" w14:paraId="7622C197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7F2E061" w14:textId="6E7F93A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โกลว์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เอสพีพี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2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7B96B417" w14:textId="2F501814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F87C1CD" w14:textId="2EB889EA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4708B8D4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2E69C22E" w14:textId="788F96E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โกลว์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เอสพีพี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3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A4B3029" w14:textId="379CB49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1835962" w14:textId="11C815BD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6851BF" w:rsidRPr="00F346C0" w14:paraId="6F3858FD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158322A5" w14:textId="3CBF67B6" w:rsidR="006851BF" w:rsidRPr="00F346C0" w:rsidRDefault="006851BF" w:rsidP="006851B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โกลว์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เอสพีพี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11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62D4DEA5" w14:textId="15FA7B60" w:rsidR="006851BF" w:rsidRPr="00F346C0" w:rsidRDefault="006851BF" w:rsidP="006851BF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B6E3D74" w14:textId="455BC593" w:rsidR="006851BF" w:rsidRPr="00F346C0" w:rsidRDefault="006851BF" w:rsidP="006851BF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4F4B0CB7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4A767A5" w14:textId="43F6BF3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โกลว์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ไอพีพี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153FFB7D" w14:textId="6C1171DF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29F9605" w14:textId="744A6541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546C62FB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0D33AC97" w14:textId="651B688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โกลว์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1270C3BF" w14:textId="6785A48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B123448" w14:textId="0D05FD08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54A75699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5D1E1332" w14:textId="39C8C68B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ไทยพาราไซลีน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65D34119" w14:textId="66758388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4755769" w14:textId="4543EBB9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41BB53F2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2B20460" w14:textId="59B6E096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ไทยออยล์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62" w:type="dxa"/>
            <w:shd w:val="clear" w:color="auto" w:fill="auto"/>
          </w:tcPr>
          <w:p w14:paraId="725E93B7" w14:textId="57D2C62A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3155C034" w14:textId="4C0913C5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A340F1" w:rsidRPr="00F346C0" w14:paraId="5FFC55B6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A904893" w14:textId="13485698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ไออาร์พีซี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โพลีออล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1C3D0B31" w14:textId="592EB984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6CE31DD5" w14:textId="708FF4E9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3DEEE356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E70FF28" w14:textId="5DB3876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ไออาร์พีซี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62" w:type="dxa"/>
            <w:shd w:val="clear" w:color="auto" w:fill="auto"/>
          </w:tcPr>
          <w:p w14:paraId="7FF98BC7" w14:textId="4B5F594F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3744103" w14:textId="23F1F714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A340F1" w:rsidRPr="00F346C0" w14:paraId="0DF60389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2F2203B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ทรานส์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ไทย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>-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มาเลเซีย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ประเทศไทย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  <w:p w14:paraId="10942C84" w14:textId="0E881938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1F7C885D" w14:textId="6DD1F353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7882B69" w14:textId="2A70B02A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3C7BB4E5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6E7B2E1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ท็อปเน็กซ์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อินเตอร์เนชั่นแนล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จำกัด</w:t>
            </w:r>
          </w:p>
          <w:p w14:paraId="31F24E93" w14:textId="2C7FF554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7BD32E5" w14:textId="1932DCB1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0565EB2" w14:textId="4F493ECD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1604544A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70D7941F" w14:textId="47FB29C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ท่อส่งปิโตรเลียมไทย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195A6EC9" w14:textId="097E489B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3D58E2DF" w14:textId="4CB41436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A340F1" w:rsidRPr="00F346C0" w14:paraId="6DB8D5A5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F22551A" w14:textId="3378346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นูออโว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พลัส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327A575" w14:textId="257F5CF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43033945" w14:textId="221F1C45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59B833EC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16556344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บิซิเนส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เซอร์วิสเซส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อัลไลแอนซ์</w:t>
            </w:r>
            <w:r w:rsidRPr="00F346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</w:p>
          <w:p w14:paraId="66E90304" w14:textId="07C2EDE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จำกัด</w:t>
            </w:r>
          </w:p>
        </w:tc>
        <w:tc>
          <w:tcPr>
            <w:tcW w:w="1262" w:type="dxa"/>
            <w:shd w:val="clear" w:color="auto" w:fill="auto"/>
          </w:tcPr>
          <w:p w14:paraId="142595D6" w14:textId="074E3F0E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0F1DD02" w14:textId="1A1D93E9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โดยบริษัทและบริษัทร่วมแห่ง</w:t>
            </w:r>
            <w:r w:rsidR="00101812" w:rsidRPr="00F346C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ถือหุ้นบุริมสิทธิบริษัทละร้อยละ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25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เท่ากัน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A340F1" w:rsidRPr="00F346C0" w14:paraId="33625AA1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5C9C4F5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ปตท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น้ำมันและการค้าปลีก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0AACC64C" w14:textId="695137D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213FFD38" w14:textId="07F0361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EE21C3F" w14:textId="255789D7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A340F1" w:rsidRPr="00F346C0" w14:paraId="2020972E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79DBF84D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ปตท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สผ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เอนเนอร์ยี่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F3B9FBD" w14:textId="5B910B8B" w:rsidR="00A340F1" w:rsidRPr="00F346C0" w:rsidRDefault="008A0606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ดีเวลลอปเมนท์</w:t>
            </w:r>
            <w:r w:rsidR="00A340F1"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0D6BF9EB" w14:textId="4F5868B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25F6133" w14:textId="0DB6F9D3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2E2ABDA6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1D54754A" w14:textId="3F9ABAF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ปตท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สผ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4C245D7E" w14:textId="2E04639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A237ACC" w14:textId="796E407E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A340F1" w:rsidRPr="00F346C0" w14:paraId="6902C99B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5CEBFB14" w14:textId="77777777" w:rsidR="008A0606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สำรวจและผลิตปิโตรเลียม</w:t>
            </w:r>
          </w:p>
          <w:p w14:paraId="38BA6578" w14:textId="70CFB560" w:rsidR="00A340F1" w:rsidRPr="00F346C0" w:rsidRDefault="008A0606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A340F1"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A340F1" w:rsidRPr="00F346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62" w:type="dxa"/>
            <w:shd w:val="clear" w:color="auto" w:fill="auto"/>
          </w:tcPr>
          <w:p w14:paraId="61D3701A" w14:textId="2EA6DE03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780888A" w14:textId="529FF374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A340F1" w:rsidRPr="00F346C0" w14:paraId="1C38AB0F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2AFD3758" w14:textId="5D4B853A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พีทีที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เรส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4F41045C" w14:textId="3542E4FA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C510BA7" w14:textId="62571BAB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4E232F88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45072A6D" w14:textId="42CD4896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พีทีที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แทงค์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เทอร์มินัล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3EF3787B" w14:textId="586677AF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D61DB35" w14:textId="6E0A6291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7E92AAB3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6E365D9" w14:textId="1F74476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พีทีที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แอลเอ็นจี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4CC70FD2" w14:textId="4AE3A4C3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BB6CAE7" w14:textId="1A34BA17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6F11A421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5BAB8A5D" w14:textId="73D3B162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ศักดิ์ไชยสิทธิ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5EE7FD02" w14:textId="1B49032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4E20CCC" w14:textId="5B0B9184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54D92EB4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785FE7FB" w14:textId="77777777" w:rsidR="008A0606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สปอร์ต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เซอร์วิสเซส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อัลไลแอนซ์</w:t>
            </w:r>
          </w:p>
          <w:p w14:paraId="12D284C5" w14:textId="7C491BC9" w:rsidR="00A340F1" w:rsidRPr="00F346C0" w:rsidRDefault="008A0606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340F1"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313C39EE" w14:textId="023BBCD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6E873A6C" w14:textId="48C9173E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3F40C917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2AE197C4" w14:textId="658D7EC3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สานพลัง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วิสาหกิจเพื่อสังคม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B881505" w14:textId="0044FC8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E9B19FD" w14:textId="28584833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15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และมีบริษัทใหญ่เป็นผู้ถือหุ้น</w:t>
            </w:r>
          </w:p>
        </w:tc>
      </w:tr>
      <w:tr w:rsidR="00A340F1" w:rsidRPr="00F346C0" w14:paraId="6A2AAF53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143E8BFE" w14:textId="77777777" w:rsidR="008A0606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อีสเทิร์น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ฟลูอิด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ทรานสปอร์ต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36F4A74" w14:textId="0085B544" w:rsidR="00A340F1" w:rsidRPr="00F346C0" w:rsidRDefault="008A0606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4F880879" w14:textId="08B53663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30B9FCF9" w14:textId="0416019C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15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15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จนถึงเดือนพฤศจิกายน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2565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หลังจากนั้นเป็นกิจการอื่นที่เกี่ยวข้องกัน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15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และกิจการร่วมค้าถือหุ้นร้อยละ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1812" w:rsidRPr="00F346C0">
              <w:rPr>
                <w:rFonts w:ascii="Angsana New" w:hAnsi="Angsana New"/>
                <w:sz w:val="30"/>
                <w:szCs w:val="30"/>
              </w:rPr>
              <w:t>15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340F1" w:rsidRPr="00F346C0" w14:paraId="239D906F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031DA449" w14:textId="77777777" w:rsidR="008A0606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อูเบะ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เคมิคอลล์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294FF50" w14:textId="1962B471" w:rsidR="00A340F1" w:rsidRPr="00F346C0" w:rsidRDefault="008A0606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340F1" w:rsidRPr="00F346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340F1"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A340F1"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291352B7" w14:textId="2A46D234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6559083A" w14:textId="79FAE523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340F1" w:rsidRPr="00F346C0" w14:paraId="6A49352C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6EBAB35C" w14:textId="29355E2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PT.Tirta Surya  Raya</w:t>
            </w:r>
          </w:p>
        </w:tc>
        <w:tc>
          <w:tcPr>
            <w:tcW w:w="1262" w:type="dxa"/>
            <w:shd w:val="clear" w:color="auto" w:fill="auto"/>
          </w:tcPr>
          <w:p w14:paraId="0B7FC3BD" w14:textId="7F6A1AD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949" w:type="dxa"/>
            <w:shd w:val="clear" w:color="auto" w:fill="auto"/>
          </w:tcPr>
          <w:p w14:paraId="3F84F21E" w14:textId="2494A30B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1E659036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1589D5BE" w14:textId="753F971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PTT International Trading London Ltd.</w:t>
            </w:r>
          </w:p>
        </w:tc>
        <w:tc>
          <w:tcPr>
            <w:tcW w:w="1262" w:type="dxa"/>
            <w:shd w:val="clear" w:color="auto" w:fill="auto"/>
          </w:tcPr>
          <w:p w14:paraId="63D99E0E" w14:textId="23933840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4949" w:type="dxa"/>
            <w:shd w:val="clear" w:color="auto" w:fill="auto"/>
          </w:tcPr>
          <w:p w14:paraId="2E917C98" w14:textId="61E1B767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A340F1" w:rsidRPr="00F346C0" w14:paraId="7373BBE1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95A3BEA" w14:textId="2B45E78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62" w:type="dxa"/>
            <w:shd w:val="clear" w:color="auto" w:fill="auto"/>
          </w:tcPr>
          <w:p w14:paraId="55B940BF" w14:textId="33D0CCBD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949" w:type="dxa"/>
            <w:shd w:val="clear" w:color="auto" w:fill="auto"/>
          </w:tcPr>
          <w:p w14:paraId="3EF5B6D4" w14:textId="6C4B3132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A340F1" w:rsidRPr="00F346C0" w14:paraId="1BC91497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9FB90EA" w14:textId="1BAB306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PTT International Trading USA Inc.</w:t>
            </w:r>
          </w:p>
        </w:tc>
        <w:tc>
          <w:tcPr>
            <w:tcW w:w="1262" w:type="dxa"/>
            <w:shd w:val="clear" w:color="auto" w:fill="auto"/>
          </w:tcPr>
          <w:p w14:paraId="02F32353" w14:textId="116C557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949" w:type="dxa"/>
            <w:shd w:val="clear" w:color="auto" w:fill="auto"/>
          </w:tcPr>
          <w:p w14:paraId="449ED11D" w14:textId="041716EA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A340F1" w:rsidRPr="00F346C0" w14:paraId="11319531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0C27A12D" w14:textId="04D6C556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PTT MEA Ltd.</w:t>
            </w:r>
          </w:p>
        </w:tc>
        <w:tc>
          <w:tcPr>
            <w:tcW w:w="1262" w:type="dxa"/>
            <w:shd w:val="clear" w:color="auto" w:fill="auto"/>
          </w:tcPr>
          <w:p w14:paraId="0F2D2FBD" w14:textId="77777777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สหรัฐอาหรับ</w:t>
            </w:r>
          </w:p>
          <w:p w14:paraId="675EF74A" w14:textId="4A2F2F0F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เอมิเรตส์</w:t>
            </w:r>
          </w:p>
        </w:tc>
        <w:tc>
          <w:tcPr>
            <w:tcW w:w="4949" w:type="dxa"/>
            <w:shd w:val="clear" w:color="auto" w:fill="auto"/>
          </w:tcPr>
          <w:p w14:paraId="4141B7B6" w14:textId="15008415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71EB9C4D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363524A2" w14:textId="4FD7CFBA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262" w:type="dxa"/>
            <w:shd w:val="clear" w:color="auto" w:fill="auto"/>
          </w:tcPr>
          <w:p w14:paraId="2FCB3EA8" w14:textId="2548F1F5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949" w:type="dxa"/>
            <w:shd w:val="clear" w:color="auto" w:fill="auto"/>
          </w:tcPr>
          <w:p w14:paraId="232F8AC6" w14:textId="7A77003E" w:rsidR="00A340F1" w:rsidRPr="00F346C0" w:rsidRDefault="00A340F1" w:rsidP="00A340F1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A340F1" w:rsidRPr="00F346C0" w14:paraId="3D811BD6" w14:textId="77777777" w:rsidTr="00AA0F54">
        <w:trPr>
          <w:trHeight w:val="20"/>
        </w:trPr>
        <w:tc>
          <w:tcPr>
            <w:tcW w:w="3419" w:type="dxa"/>
            <w:shd w:val="clear" w:color="auto" w:fill="auto"/>
          </w:tcPr>
          <w:p w14:paraId="76D83606" w14:textId="42514C39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TPBI &amp; Myanmar Star Co., Ltd.</w:t>
            </w:r>
          </w:p>
        </w:tc>
        <w:tc>
          <w:tcPr>
            <w:tcW w:w="1262" w:type="dxa"/>
            <w:shd w:val="clear" w:color="auto" w:fill="auto"/>
          </w:tcPr>
          <w:p w14:paraId="5F9D6E5A" w14:textId="43E610BB" w:rsidR="00A340F1" w:rsidRPr="00F346C0" w:rsidRDefault="00A340F1" w:rsidP="00A340F1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949" w:type="dxa"/>
            <w:shd w:val="clear" w:color="auto" w:fill="auto"/>
          </w:tcPr>
          <w:p w14:paraId="359F5B5F" w14:textId="6C1CB098" w:rsidR="00A340F1" w:rsidRPr="00F346C0" w:rsidRDefault="00A340F1" w:rsidP="00A340F1">
            <w:pPr>
              <w:tabs>
                <w:tab w:val="clear" w:pos="227"/>
              </w:tabs>
              <w:ind w:left="70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เป็นกิจการอื่นที่เกี่ยวข้องกันที่มีบริษัทย่อยเป็นผู้ถือหุ้น</w:t>
            </w:r>
          </w:p>
        </w:tc>
      </w:tr>
    </w:tbl>
    <w:p w14:paraId="00DAF3B9" w14:textId="7FD4BAB9" w:rsidR="00194ED3" w:rsidRPr="00F346C0" w:rsidRDefault="00194ED3">
      <w:pPr>
        <w:rPr>
          <w:sz w:val="30"/>
          <w:szCs w:val="30"/>
        </w:rPr>
      </w:pPr>
    </w:p>
    <w:p w14:paraId="1F0C3AB4" w14:textId="1739A00F" w:rsidR="00A27750" w:rsidRPr="00F346C0" w:rsidRDefault="00A27750">
      <w:pPr>
        <w:rPr>
          <w:sz w:val="30"/>
          <w:szCs w:val="30"/>
        </w:rPr>
      </w:pPr>
    </w:p>
    <w:p w14:paraId="18BE17DF" w14:textId="77777777" w:rsidR="00A27750" w:rsidRPr="00F346C0" w:rsidRDefault="00A27750">
      <w:pPr>
        <w:rPr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88"/>
        <w:gridCol w:w="272"/>
        <w:gridCol w:w="1054"/>
        <w:gridCol w:w="6"/>
        <w:gridCol w:w="243"/>
        <w:gridCol w:w="1086"/>
        <w:gridCol w:w="238"/>
        <w:gridCol w:w="1084"/>
      </w:tblGrid>
      <w:tr w:rsidR="006851BF" w:rsidRPr="00F346C0" w14:paraId="7E8E5012" w14:textId="77777777" w:rsidTr="00096E8F">
        <w:trPr>
          <w:tblHeader/>
        </w:trPr>
        <w:tc>
          <w:tcPr>
            <w:tcW w:w="4260" w:type="dxa"/>
          </w:tcPr>
          <w:p w14:paraId="1E38C1A4" w14:textId="77777777" w:rsidR="006851BF" w:rsidRPr="00F346C0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414" w:type="dxa"/>
            <w:gridSpan w:val="3"/>
          </w:tcPr>
          <w:p w14:paraId="02697F1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243DF01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772FC4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51BF" w:rsidRPr="00F346C0" w14:paraId="6DBBB827" w14:textId="77777777" w:rsidTr="00096E8F">
        <w:trPr>
          <w:tblHeader/>
        </w:trPr>
        <w:tc>
          <w:tcPr>
            <w:tcW w:w="4260" w:type="dxa"/>
          </w:tcPr>
          <w:p w14:paraId="34A2CCA2" w14:textId="77777777" w:rsidR="006851BF" w:rsidRPr="00F346C0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8" w:type="dxa"/>
          </w:tcPr>
          <w:p w14:paraId="649133B3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3179337E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1B93DF8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A8B1ABB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8D1DED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1C1C418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8CB2FF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851BF" w:rsidRPr="00F346C0" w14:paraId="28DA5992" w14:textId="77777777" w:rsidTr="00096E8F">
        <w:trPr>
          <w:tblHeader/>
        </w:trPr>
        <w:tc>
          <w:tcPr>
            <w:tcW w:w="4260" w:type="dxa"/>
          </w:tcPr>
          <w:p w14:paraId="55949000" w14:textId="77777777" w:rsidR="006851BF" w:rsidRPr="00F346C0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</w:tcPr>
          <w:p w14:paraId="3F653621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51BF" w:rsidRPr="00F346C0" w14:paraId="09658E08" w14:textId="77777777" w:rsidTr="00096E8F">
        <w:tc>
          <w:tcPr>
            <w:tcW w:w="4260" w:type="dxa"/>
          </w:tcPr>
          <w:p w14:paraId="5BAAF7C0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8" w:type="dxa"/>
          </w:tcPr>
          <w:p w14:paraId="48EF660E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2AF0BE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16271B4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B0E792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B0BC6F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839B37B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8A768A0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1BF" w:rsidRPr="00F346C0" w14:paraId="378093EE" w14:textId="77777777" w:rsidTr="00096E8F">
        <w:tc>
          <w:tcPr>
            <w:tcW w:w="4260" w:type="dxa"/>
          </w:tcPr>
          <w:p w14:paraId="18067C76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4BE16D2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19,584</w:t>
            </w:r>
          </w:p>
        </w:tc>
        <w:tc>
          <w:tcPr>
            <w:tcW w:w="272" w:type="dxa"/>
          </w:tcPr>
          <w:p w14:paraId="2224F9B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F8C89B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12,431 </w:t>
            </w:r>
          </w:p>
        </w:tc>
        <w:tc>
          <w:tcPr>
            <w:tcW w:w="243" w:type="dxa"/>
          </w:tcPr>
          <w:p w14:paraId="4D8C201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3B756A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19,304</w:t>
            </w:r>
          </w:p>
        </w:tc>
        <w:tc>
          <w:tcPr>
            <w:tcW w:w="238" w:type="dxa"/>
          </w:tcPr>
          <w:p w14:paraId="7B838DF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EA4C5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12,176</w:t>
            </w:r>
          </w:p>
        </w:tc>
      </w:tr>
      <w:tr w:rsidR="006851BF" w:rsidRPr="00F346C0" w14:paraId="10CF6D5D" w14:textId="77777777" w:rsidTr="00096E8F">
        <w:tc>
          <w:tcPr>
            <w:tcW w:w="4260" w:type="dxa"/>
          </w:tcPr>
          <w:p w14:paraId="5AB7ECE0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5D07236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343,693</w:t>
            </w:r>
          </w:p>
        </w:tc>
        <w:tc>
          <w:tcPr>
            <w:tcW w:w="272" w:type="dxa"/>
          </w:tcPr>
          <w:p w14:paraId="75E5A13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567D9A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377,709 </w:t>
            </w:r>
          </w:p>
        </w:tc>
        <w:tc>
          <w:tcPr>
            <w:tcW w:w="243" w:type="dxa"/>
          </w:tcPr>
          <w:p w14:paraId="7C14FD7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4D4B8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342,530</w:t>
            </w:r>
          </w:p>
        </w:tc>
        <w:tc>
          <w:tcPr>
            <w:tcW w:w="238" w:type="dxa"/>
          </w:tcPr>
          <w:p w14:paraId="4C5726A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71A4E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376,307</w:t>
            </w:r>
          </w:p>
        </w:tc>
      </w:tr>
      <w:tr w:rsidR="006851BF" w:rsidRPr="00F346C0" w14:paraId="3F184748" w14:textId="77777777" w:rsidTr="00096E8F">
        <w:tc>
          <w:tcPr>
            <w:tcW w:w="4260" w:type="dxa"/>
          </w:tcPr>
          <w:p w14:paraId="00A3348C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1023955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14:paraId="4024B9B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BF6878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64 </w:t>
            </w:r>
          </w:p>
        </w:tc>
        <w:tc>
          <w:tcPr>
            <w:tcW w:w="243" w:type="dxa"/>
          </w:tcPr>
          <w:p w14:paraId="1BBA0B9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5AF5D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8" w:type="dxa"/>
          </w:tcPr>
          <w:p w14:paraId="7B9556F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B35841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6851BF" w:rsidRPr="00F346C0" w14:paraId="32FAF9C7" w14:textId="77777777" w:rsidTr="00096E8F">
        <w:tc>
          <w:tcPr>
            <w:tcW w:w="4260" w:type="dxa"/>
          </w:tcPr>
          <w:p w14:paraId="21737D75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66A0C55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2" w:type="dxa"/>
          </w:tcPr>
          <w:p w14:paraId="40BFCAF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8DB15B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20 </w:t>
            </w:r>
          </w:p>
        </w:tc>
        <w:tc>
          <w:tcPr>
            <w:tcW w:w="243" w:type="dxa"/>
          </w:tcPr>
          <w:p w14:paraId="27DCE41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276C0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6367ECF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FA577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851BF" w:rsidRPr="00F346C0" w14:paraId="41860A15" w14:textId="77777777" w:rsidTr="00096E8F">
        <w:tc>
          <w:tcPr>
            <w:tcW w:w="4260" w:type="dxa"/>
          </w:tcPr>
          <w:p w14:paraId="614D16F1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6575F89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2" w:type="dxa"/>
          </w:tcPr>
          <w:p w14:paraId="79CF697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50CD5B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57 </w:t>
            </w:r>
          </w:p>
        </w:tc>
        <w:tc>
          <w:tcPr>
            <w:tcW w:w="243" w:type="dxa"/>
          </w:tcPr>
          <w:p w14:paraId="786E9F4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6E10E3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8" w:type="dxa"/>
          </w:tcPr>
          <w:p w14:paraId="42EACFB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2F45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851BF" w:rsidRPr="00F346C0" w14:paraId="55F4F236" w14:textId="77777777" w:rsidTr="00096E8F">
        <w:tc>
          <w:tcPr>
            <w:tcW w:w="4260" w:type="dxa"/>
          </w:tcPr>
          <w:p w14:paraId="4E3DB207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2FE38DB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7BF55E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2505FC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3076563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6D6536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274B2F1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5ABC4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851BF" w:rsidRPr="00F346C0" w14:paraId="1F44E0E2" w14:textId="77777777" w:rsidTr="00096E8F">
        <w:tc>
          <w:tcPr>
            <w:tcW w:w="4260" w:type="dxa"/>
          </w:tcPr>
          <w:p w14:paraId="30FCF156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2C3436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FE04D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70B682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BA813D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0DC6E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9403F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695DE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51BF" w:rsidRPr="00F346C0" w14:paraId="5E5566BF" w14:textId="77777777" w:rsidTr="00096E8F">
        <w:tc>
          <w:tcPr>
            <w:tcW w:w="4260" w:type="dxa"/>
          </w:tcPr>
          <w:p w14:paraId="3073EFC8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</w:tcPr>
          <w:p w14:paraId="6AC2A68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7C08F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9720B0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1F11E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FF4B8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2184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69E3D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0AD71FAC" w14:textId="77777777" w:rsidTr="00096E8F">
        <w:tc>
          <w:tcPr>
            <w:tcW w:w="4260" w:type="dxa"/>
          </w:tcPr>
          <w:p w14:paraId="0D539278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5A26BA58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AC7970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5F92E25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6C3C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55F1B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38,706</w:t>
            </w:r>
          </w:p>
        </w:tc>
        <w:tc>
          <w:tcPr>
            <w:tcW w:w="238" w:type="dxa"/>
          </w:tcPr>
          <w:p w14:paraId="6E27D40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FDC7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127,707</w:t>
            </w:r>
          </w:p>
        </w:tc>
      </w:tr>
      <w:tr w:rsidR="006851BF" w:rsidRPr="00F346C0" w14:paraId="42DFB530" w14:textId="77777777" w:rsidTr="00096E8F">
        <w:tc>
          <w:tcPr>
            <w:tcW w:w="4260" w:type="dxa"/>
          </w:tcPr>
          <w:p w14:paraId="79E6C2E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24CF10D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C5357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6A0BC4B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646D9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CC828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9,384</w:t>
            </w:r>
          </w:p>
        </w:tc>
        <w:tc>
          <w:tcPr>
            <w:tcW w:w="238" w:type="dxa"/>
          </w:tcPr>
          <w:p w14:paraId="42B97FD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6A377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7,021</w:t>
            </w:r>
          </w:p>
        </w:tc>
      </w:tr>
      <w:tr w:rsidR="006851BF" w:rsidRPr="00F346C0" w14:paraId="43F68A4E" w14:textId="77777777" w:rsidTr="00096E8F">
        <w:tc>
          <w:tcPr>
            <w:tcW w:w="4260" w:type="dxa"/>
          </w:tcPr>
          <w:p w14:paraId="1B36D92B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8" w:type="dxa"/>
          </w:tcPr>
          <w:p w14:paraId="2235FB3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F380D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A193DE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B2592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122AA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1,884</w:t>
            </w:r>
          </w:p>
        </w:tc>
        <w:tc>
          <w:tcPr>
            <w:tcW w:w="238" w:type="dxa"/>
          </w:tcPr>
          <w:p w14:paraId="40FAC5B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81070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3,598</w:t>
            </w:r>
          </w:p>
        </w:tc>
      </w:tr>
      <w:tr w:rsidR="006851BF" w:rsidRPr="00F346C0" w14:paraId="68D8C010" w14:textId="77777777" w:rsidTr="00096E8F">
        <w:tc>
          <w:tcPr>
            <w:tcW w:w="4260" w:type="dxa"/>
          </w:tcPr>
          <w:p w14:paraId="64249D3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6BAF25E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4D3B1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2E01800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05988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B88B4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9,443</w:t>
            </w:r>
          </w:p>
        </w:tc>
        <w:tc>
          <w:tcPr>
            <w:tcW w:w="238" w:type="dxa"/>
          </w:tcPr>
          <w:p w14:paraId="69C399F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F5EED9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14,187</w:t>
            </w:r>
          </w:p>
        </w:tc>
      </w:tr>
      <w:tr w:rsidR="006851BF" w:rsidRPr="00F346C0" w14:paraId="098E85CC" w14:textId="77777777" w:rsidTr="00096E8F">
        <w:tc>
          <w:tcPr>
            <w:tcW w:w="4260" w:type="dxa"/>
          </w:tcPr>
          <w:p w14:paraId="5E4D1FB8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4FC6C3F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7599B3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3A3C8A5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5548F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DD229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2,270</w:t>
            </w:r>
          </w:p>
        </w:tc>
        <w:tc>
          <w:tcPr>
            <w:tcW w:w="238" w:type="dxa"/>
          </w:tcPr>
          <w:p w14:paraId="1D83F1A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DACA4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</w:tr>
      <w:tr w:rsidR="006851BF" w:rsidRPr="00F346C0" w14:paraId="22AD144D" w14:textId="77777777" w:rsidTr="00096E8F">
        <w:tc>
          <w:tcPr>
            <w:tcW w:w="4260" w:type="dxa"/>
          </w:tcPr>
          <w:p w14:paraId="3BAF9696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5A30CA2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C886A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3E25C87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04992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17485E0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4,191</w:t>
            </w:r>
          </w:p>
        </w:tc>
        <w:tc>
          <w:tcPr>
            <w:tcW w:w="238" w:type="dxa"/>
          </w:tcPr>
          <w:p w14:paraId="6E409CE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CFD1B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</w:tr>
      <w:tr w:rsidR="006851BF" w:rsidRPr="00F346C0" w14:paraId="7A86ECB4" w14:textId="77777777" w:rsidTr="00096E8F">
        <w:tc>
          <w:tcPr>
            <w:tcW w:w="4260" w:type="dxa"/>
          </w:tcPr>
          <w:p w14:paraId="64F0980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7D04238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2D3984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A84E808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C63C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B07BF1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1,966</w:t>
            </w:r>
          </w:p>
        </w:tc>
        <w:tc>
          <w:tcPr>
            <w:tcW w:w="238" w:type="dxa"/>
          </w:tcPr>
          <w:p w14:paraId="133AAB6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CCD496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1,720</w:t>
            </w:r>
          </w:p>
        </w:tc>
      </w:tr>
      <w:tr w:rsidR="006851BF" w:rsidRPr="00F346C0" w14:paraId="1DEBF38A" w14:textId="77777777" w:rsidTr="00096E8F">
        <w:tc>
          <w:tcPr>
            <w:tcW w:w="4260" w:type="dxa"/>
          </w:tcPr>
          <w:p w14:paraId="2533BD3D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4CEF8CC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F869F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104E625" w14:textId="77777777" w:rsidR="006851BF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FDD7A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C46328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  <w:tc>
          <w:tcPr>
            <w:tcW w:w="238" w:type="dxa"/>
          </w:tcPr>
          <w:p w14:paraId="1C0E224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44DD5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</w:tr>
      <w:tr w:rsidR="006851BF" w:rsidRPr="00F346C0" w:rsidDel="00050A95" w14:paraId="7186E285" w14:textId="77777777" w:rsidTr="00096E8F">
        <w:tc>
          <w:tcPr>
            <w:tcW w:w="4260" w:type="dxa"/>
          </w:tcPr>
          <w:p w14:paraId="7FEAB545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6A39047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86E02F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F7438C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B3514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4318D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1BF0F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F7911D" w14:textId="77777777" w:rsidR="006851BF" w:rsidRPr="00F346C0" w:rsidDel="00050A95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51BF" w:rsidRPr="00F346C0" w14:paraId="1746F31E" w14:textId="77777777" w:rsidTr="00096E8F">
        <w:tc>
          <w:tcPr>
            <w:tcW w:w="4260" w:type="dxa"/>
          </w:tcPr>
          <w:p w14:paraId="5EAD091E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8" w:type="dxa"/>
          </w:tcPr>
          <w:p w14:paraId="2F43A70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6B9D4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87E39B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78D17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0772C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CA316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D5130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1D2A5B91" w14:textId="77777777" w:rsidTr="00096E8F">
        <w:tc>
          <w:tcPr>
            <w:tcW w:w="4260" w:type="dxa"/>
          </w:tcPr>
          <w:p w14:paraId="17E99301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76B93D5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15,466</w:t>
            </w:r>
          </w:p>
        </w:tc>
        <w:tc>
          <w:tcPr>
            <w:tcW w:w="272" w:type="dxa"/>
          </w:tcPr>
          <w:p w14:paraId="3B722FD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6A2BFE6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15,230 </w:t>
            </w:r>
          </w:p>
        </w:tc>
        <w:tc>
          <w:tcPr>
            <w:tcW w:w="243" w:type="dxa"/>
          </w:tcPr>
          <w:p w14:paraId="4CA89E2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BC79EC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13,772</w:t>
            </w:r>
          </w:p>
        </w:tc>
        <w:tc>
          <w:tcPr>
            <w:tcW w:w="238" w:type="dxa"/>
          </w:tcPr>
          <w:p w14:paraId="3422E7A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1D9D5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9,175</w:t>
            </w:r>
          </w:p>
        </w:tc>
      </w:tr>
      <w:tr w:rsidR="006851BF" w:rsidRPr="00F346C0" w14:paraId="77EBAC1C" w14:textId="77777777" w:rsidTr="00096E8F">
        <w:tc>
          <w:tcPr>
            <w:tcW w:w="4260" w:type="dxa"/>
          </w:tcPr>
          <w:p w14:paraId="7D07834B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2444C83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  <w:tc>
          <w:tcPr>
            <w:tcW w:w="272" w:type="dxa"/>
          </w:tcPr>
          <w:p w14:paraId="7DC2868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AAFD5F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4,923 </w:t>
            </w:r>
          </w:p>
        </w:tc>
        <w:tc>
          <w:tcPr>
            <w:tcW w:w="243" w:type="dxa"/>
          </w:tcPr>
          <w:p w14:paraId="36B128F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57CA42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238" w:type="dxa"/>
          </w:tcPr>
          <w:p w14:paraId="59B3518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4A7EB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</w:tr>
      <w:tr w:rsidR="006851BF" w:rsidRPr="00F346C0" w14:paraId="75A660C4" w14:textId="77777777" w:rsidTr="00096E8F">
        <w:tc>
          <w:tcPr>
            <w:tcW w:w="4260" w:type="dxa"/>
          </w:tcPr>
          <w:p w14:paraId="27369D84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8" w:type="dxa"/>
          </w:tcPr>
          <w:p w14:paraId="7545A7C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2" w:type="dxa"/>
          </w:tcPr>
          <w:p w14:paraId="0C43049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213F9C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32 </w:t>
            </w:r>
          </w:p>
        </w:tc>
        <w:tc>
          <w:tcPr>
            <w:tcW w:w="243" w:type="dxa"/>
          </w:tcPr>
          <w:p w14:paraId="5362613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37987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8" w:type="dxa"/>
          </w:tcPr>
          <w:p w14:paraId="6FE06A1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52C6E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851BF" w:rsidRPr="00F346C0" w14:paraId="7C08CC65" w14:textId="77777777" w:rsidTr="00096E8F">
        <w:tc>
          <w:tcPr>
            <w:tcW w:w="4260" w:type="dxa"/>
          </w:tcPr>
          <w:p w14:paraId="0ADB23E9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13FD59E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96F4FA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E4FBE37" w14:textId="43F35016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3" w:type="dxa"/>
          </w:tcPr>
          <w:p w14:paraId="14412A4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FEFD7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238" w:type="dxa"/>
          </w:tcPr>
          <w:p w14:paraId="2B4FAA9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50E25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6851BF" w:rsidRPr="00F346C0" w14:paraId="34679E94" w14:textId="77777777" w:rsidTr="00096E8F">
        <w:tc>
          <w:tcPr>
            <w:tcW w:w="4260" w:type="dxa"/>
          </w:tcPr>
          <w:p w14:paraId="78962AE2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33F82B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2" w:type="dxa"/>
          </w:tcPr>
          <w:p w14:paraId="52A58EF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46997C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94 </w:t>
            </w:r>
          </w:p>
        </w:tc>
        <w:tc>
          <w:tcPr>
            <w:tcW w:w="243" w:type="dxa"/>
          </w:tcPr>
          <w:p w14:paraId="51F1950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EEE33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8" w:type="dxa"/>
          </w:tcPr>
          <w:p w14:paraId="568EAAB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38E9A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6851BF" w:rsidRPr="00F346C0" w14:paraId="76F7DB4E" w14:textId="77777777" w:rsidTr="00096E8F">
        <w:tc>
          <w:tcPr>
            <w:tcW w:w="4260" w:type="dxa"/>
          </w:tcPr>
          <w:p w14:paraId="063B6C7C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B050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30BD86E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2" w:type="dxa"/>
          </w:tcPr>
          <w:p w14:paraId="71EDD63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C3FC49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32 </w:t>
            </w:r>
          </w:p>
        </w:tc>
        <w:tc>
          <w:tcPr>
            <w:tcW w:w="243" w:type="dxa"/>
          </w:tcPr>
          <w:p w14:paraId="456588C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3D35C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38" w:type="dxa"/>
          </w:tcPr>
          <w:p w14:paraId="3E44D3F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842E7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6851BF" w:rsidRPr="00F346C0" w14:paraId="4312F7CA" w14:textId="77777777" w:rsidTr="00096E8F">
        <w:tc>
          <w:tcPr>
            <w:tcW w:w="4260" w:type="dxa"/>
          </w:tcPr>
          <w:p w14:paraId="1DA52936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642AC96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2" w:type="dxa"/>
          </w:tcPr>
          <w:p w14:paraId="587DEEA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23A56C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43" w:type="dxa"/>
          </w:tcPr>
          <w:p w14:paraId="431F509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64152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38" w:type="dxa"/>
          </w:tcPr>
          <w:p w14:paraId="518CB15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7C429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7750" w:rsidRPr="00F346C0" w14:paraId="3264D7AB" w14:textId="77777777" w:rsidTr="00096E8F">
        <w:tc>
          <w:tcPr>
            <w:tcW w:w="4260" w:type="dxa"/>
          </w:tcPr>
          <w:p w14:paraId="2655D603" w14:textId="77777777" w:rsidR="00A27750" w:rsidRPr="00F346C0" w:rsidRDefault="00A27750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CD804" w14:textId="77777777" w:rsidR="00A27750" w:rsidRPr="00F346C0" w:rsidRDefault="00A27750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279F0" w14:textId="2028E95A" w:rsidR="00A27750" w:rsidRPr="00F346C0" w:rsidRDefault="00A27750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06CED4B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DD80885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3CBD1F4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42316B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F6E9D0E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8BEAFF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C2E1FF" w14:textId="77777777" w:rsidR="00A27750" w:rsidRPr="00F346C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26C98315" w14:textId="77777777" w:rsidTr="00096E8F">
        <w:tc>
          <w:tcPr>
            <w:tcW w:w="4260" w:type="dxa"/>
          </w:tcPr>
          <w:p w14:paraId="49B8D9EC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8" w:type="dxa"/>
          </w:tcPr>
          <w:p w14:paraId="538D0EE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81511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D0FC5E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12808C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7E4CC2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78A73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B2F76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2B39D48F" w14:textId="77777777" w:rsidTr="00096E8F">
        <w:tc>
          <w:tcPr>
            <w:tcW w:w="4260" w:type="dxa"/>
          </w:tcPr>
          <w:p w14:paraId="1BB6889C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44A39A3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72" w:type="dxa"/>
          </w:tcPr>
          <w:p w14:paraId="535F3B9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7EF2D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8,504 </w:t>
            </w:r>
          </w:p>
        </w:tc>
        <w:tc>
          <w:tcPr>
            <w:tcW w:w="243" w:type="dxa"/>
          </w:tcPr>
          <w:p w14:paraId="2C37F9A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A714EA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6,146</w:t>
            </w:r>
          </w:p>
        </w:tc>
        <w:tc>
          <w:tcPr>
            <w:tcW w:w="238" w:type="dxa"/>
          </w:tcPr>
          <w:p w14:paraId="67E499A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E805F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7,026</w:t>
            </w:r>
          </w:p>
        </w:tc>
      </w:tr>
      <w:tr w:rsidR="006851BF" w:rsidRPr="00F346C0" w14:paraId="0022192E" w14:textId="77777777" w:rsidTr="00096E8F">
        <w:tc>
          <w:tcPr>
            <w:tcW w:w="4260" w:type="dxa"/>
          </w:tcPr>
          <w:p w14:paraId="649C4724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5A621E1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2" w:type="dxa"/>
          </w:tcPr>
          <w:p w14:paraId="01288B4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B7319F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922 </w:t>
            </w:r>
          </w:p>
        </w:tc>
        <w:tc>
          <w:tcPr>
            <w:tcW w:w="243" w:type="dxa"/>
          </w:tcPr>
          <w:p w14:paraId="59B84BB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E3E4E5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38" w:type="dxa"/>
          </w:tcPr>
          <w:p w14:paraId="074F418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90E80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6851BF" w:rsidRPr="00F346C0" w14:paraId="4FA43DA4" w14:textId="77777777" w:rsidTr="00096E8F">
        <w:tc>
          <w:tcPr>
            <w:tcW w:w="4260" w:type="dxa"/>
          </w:tcPr>
          <w:p w14:paraId="372CBBE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4A3042C3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87E188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87F6C7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43" w:type="dxa"/>
          </w:tcPr>
          <w:p w14:paraId="2B70523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0EEB0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38" w:type="dxa"/>
          </w:tcPr>
          <w:p w14:paraId="4A5B970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BEC54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</w:tr>
      <w:tr w:rsidR="006851BF" w:rsidRPr="00F346C0" w14:paraId="7D1C5C5C" w14:textId="77777777" w:rsidTr="00096E8F">
        <w:tc>
          <w:tcPr>
            <w:tcW w:w="4260" w:type="dxa"/>
          </w:tcPr>
          <w:p w14:paraId="6ADDA387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53D761E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2" w:type="dxa"/>
          </w:tcPr>
          <w:p w14:paraId="08D408D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963770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163 </w:t>
            </w:r>
          </w:p>
        </w:tc>
        <w:tc>
          <w:tcPr>
            <w:tcW w:w="243" w:type="dxa"/>
          </w:tcPr>
          <w:p w14:paraId="07DACC8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E4D6E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38" w:type="dxa"/>
          </w:tcPr>
          <w:p w14:paraId="3914DB1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2601B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6851BF" w:rsidRPr="00F346C0" w14:paraId="2F130A6D" w14:textId="77777777" w:rsidTr="00096E8F">
        <w:tc>
          <w:tcPr>
            <w:tcW w:w="4260" w:type="dxa"/>
          </w:tcPr>
          <w:p w14:paraId="44102CEF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3B989BE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2" w:type="dxa"/>
          </w:tcPr>
          <w:p w14:paraId="68A0AC0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6F55A1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604 </w:t>
            </w:r>
          </w:p>
        </w:tc>
        <w:tc>
          <w:tcPr>
            <w:tcW w:w="243" w:type="dxa"/>
          </w:tcPr>
          <w:p w14:paraId="3D8E2FB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C9A05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38" w:type="dxa"/>
          </w:tcPr>
          <w:p w14:paraId="5C1975D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CB589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6851BF" w:rsidRPr="00F346C0" w14:paraId="5904744C" w14:textId="77777777" w:rsidTr="00096E8F">
        <w:tc>
          <w:tcPr>
            <w:tcW w:w="4260" w:type="dxa"/>
          </w:tcPr>
          <w:p w14:paraId="0883C274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41C7A13A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2" w:type="dxa"/>
          </w:tcPr>
          <w:p w14:paraId="2280F3A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8112A3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3" w:type="dxa"/>
            <w:vAlign w:val="bottom"/>
          </w:tcPr>
          <w:p w14:paraId="558E195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76ED46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8" w:type="dxa"/>
            <w:vAlign w:val="bottom"/>
          </w:tcPr>
          <w:p w14:paraId="01D75D4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E22D2F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6851BF" w:rsidRPr="00F346C0" w14:paraId="2603D1DF" w14:textId="77777777" w:rsidTr="00096E8F">
        <w:trPr>
          <w:trHeight w:val="389"/>
        </w:trPr>
        <w:tc>
          <w:tcPr>
            <w:tcW w:w="4260" w:type="dxa"/>
          </w:tcPr>
          <w:p w14:paraId="1AEE7049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85670D8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733DD85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BC602FE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6DB5A5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DE5FF2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139B0E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30679D" w14:textId="77777777" w:rsidR="006851BF" w:rsidRPr="00F346C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01D0CA39" w14:textId="77777777" w:rsidTr="00096E8F">
        <w:tc>
          <w:tcPr>
            <w:tcW w:w="4260" w:type="dxa"/>
          </w:tcPr>
          <w:p w14:paraId="7B9717B3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</w:tcPr>
          <w:p w14:paraId="6E75170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00474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EBB0E0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1665A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46B79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FD383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61E66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4716FA66" w14:textId="77777777" w:rsidTr="00096E8F">
        <w:tc>
          <w:tcPr>
            <w:tcW w:w="4260" w:type="dxa"/>
          </w:tcPr>
          <w:p w14:paraId="41EAA73A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621E309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259,928</w:t>
            </w:r>
          </w:p>
        </w:tc>
        <w:tc>
          <w:tcPr>
            <w:tcW w:w="272" w:type="dxa"/>
          </w:tcPr>
          <w:p w14:paraId="3B3AFD8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11BFFE0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253,726 </w:t>
            </w:r>
          </w:p>
        </w:tc>
        <w:tc>
          <w:tcPr>
            <w:tcW w:w="243" w:type="dxa"/>
          </w:tcPr>
          <w:p w14:paraId="0A340F3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3783F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253,047</w:t>
            </w:r>
          </w:p>
        </w:tc>
        <w:tc>
          <w:tcPr>
            <w:tcW w:w="238" w:type="dxa"/>
          </w:tcPr>
          <w:p w14:paraId="0ECEB1A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818D5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244,142</w:t>
            </w:r>
          </w:p>
        </w:tc>
      </w:tr>
      <w:tr w:rsidR="006851BF" w:rsidRPr="00F346C0" w14:paraId="3C9C1E4D" w14:textId="77777777" w:rsidTr="00096E8F">
        <w:tc>
          <w:tcPr>
            <w:tcW w:w="4260" w:type="dxa"/>
          </w:tcPr>
          <w:p w14:paraId="5790E7B5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6D15DD9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53,010</w:t>
            </w:r>
          </w:p>
        </w:tc>
        <w:tc>
          <w:tcPr>
            <w:tcW w:w="272" w:type="dxa"/>
          </w:tcPr>
          <w:p w14:paraId="7AE418E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B9CC87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52,449 </w:t>
            </w:r>
          </w:p>
        </w:tc>
        <w:tc>
          <w:tcPr>
            <w:tcW w:w="243" w:type="dxa"/>
          </w:tcPr>
          <w:p w14:paraId="68C32FA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08233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45,152</w:t>
            </w:r>
          </w:p>
        </w:tc>
        <w:tc>
          <w:tcPr>
            <w:tcW w:w="238" w:type="dxa"/>
          </w:tcPr>
          <w:p w14:paraId="0A3CA18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0D344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38,698</w:t>
            </w:r>
          </w:p>
        </w:tc>
      </w:tr>
      <w:tr w:rsidR="006851BF" w:rsidRPr="00F346C0" w14:paraId="395865DD" w14:textId="77777777" w:rsidTr="00096E8F">
        <w:tc>
          <w:tcPr>
            <w:tcW w:w="4260" w:type="dxa"/>
          </w:tcPr>
          <w:p w14:paraId="4C434FE1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088" w:type="dxa"/>
          </w:tcPr>
          <w:p w14:paraId="4D5C57C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(594)</w:t>
            </w:r>
          </w:p>
        </w:tc>
        <w:tc>
          <w:tcPr>
            <w:tcW w:w="272" w:type="dxa"/>
          </w:tcPr>
          <w:p w14:paraId="6A9F925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6BD8D1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(1,406)</w:t>
            </w:r>
          </w:p>
        </w:tc>
        <w:tc>
          <w:tcPr>
            <w:tcW w:w="243" w:type="dxa"/>
          </w:tcPr>
          <w:p w14:paraId="30DA666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59735FD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(594)</w:t>
            </w:r>
          </w:p>
        </w:tc>
        <w:tc>
          <w:tcPr>
            <w:tcW w:w="238" w:type="dxa"/>
          </w:tcPr>
          <w:p w14:paraId="54FF0A1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2223D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(1,406)</w:t>
            </w:r>
          </w:p>
        </w:tc>
      </w:tr>
      <w:tr w:rsidR="006851BF" w:rsidRPr="00F346C0" w14:paraId="0B04BD6D" w14:textId="77777777" w:rsidTr="00096E8F">
        <w:tc>
          <w:tcPr>
            <w:tcW w:w="4260" w:type="dxa"/>
          </w:tcPr>
          <w:p w14:paraId="0F4891C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6E0C2AA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2" w:type="dxa"/>
          </w:tcPr>
          <w:p w14:paraId="63CCE91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717CA0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341 </w:t>
            </w:r>
          </w:p>
        </w:tc>
        <w:tc>
          <w:tcPr>
            <w:tcW w:w="243" w:type="dxa"/>
          </w:tcPr>
          <w:p w14:paraId="76AEA69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38E6B6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38" w:type="dxa"/>
          </w:tcPr>
          <w:p w14:paraId="12F7AC7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9FE44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6851BF" w:rsidRPr="00F346C0" w14:paraId="0628023B" w14:textId="77777777" w:rsidTr="00096E8F">
        <w:tc>
          <w:tcPr>
            <w:tcW w:w="4260" w:type="dxa"/>
          </w:tcPr>
          <w:p w14:paraId="4FE3C554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7016135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2" w:type="dxa"/>
          </w:tcPr>
          <w:p w14:paraId="19F0B2B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204123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100 </w:t>
            </w:r>
          </w:p>
        </w:tc>
        <w:tc>
          <w:tcPr>
            <w:tcW w:w="243" w:type="dxa"/>
          </w:tcPr>
          <w:p w14:paraId="313C4AC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0DC35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8" w:type="dxa"/>
          </w:tcPr>
          <w:p w14:paraId="380B643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0FEDF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851BF" w:rsidRPr="00F346C0" w14:paraId="46BC0FDB" w14:textId="77777777" w:rsidTr="00096E8F">
        <w:tc>
          <w:tcPr>
            <w:tcW w:w="4260" w:type="dxa"/>
          </w:tcPr>
          <w:p w14:paraId="47EA5671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0403120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04D8773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F62EB9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209 </w:t>
            </w:r>
          </w:p>
        </w:tc>
        <w:tc>
          <w:tcPr>
            <w:tcW w:w="243" w:type="dxa"/>
          </w:tcPr>
          <w:p w14:paraId="10F52C4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8B004E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03B8970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B86356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6851BF" w:rsidRPr="00F346C0" w14:paraId="25FB2A90" w14:textId="77777777" w:rsidTr="00096E8F">
        <w:tc>
          <w:tcPr>
            <w:tcW w:w="4260" w:type="dxa"/>
          </w:tcPr>
          <w:p w14:paraId="37B9111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51D057B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2" w:type="dxa"/>
          </w:tcPr>
          <w:p w14:paraId="40C3186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8CBF8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284 </w:t>
            </w:r>
          </w:p>
        </w:tc>
        <w:tc>
          <w:tcPr>
            <w:tcW w:w="243" w:type="dxa"/>
          </w:tcPr>
          <w:p w14:paraId="0D9B6A4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497C1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38" w:type="dxa"/>
          </w:tcPr>
          <w:p w14:paraId="042A44B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9AE97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6851BF" w:rsidRPr="00F346C0" w14:paraId="0CFF699C" w14:textId="77777777" w:rsidTr="00096E8F">
        <w:tc>
          <w:tcPr>
            <w:tcW w:w="4260" w:type="dxa"/>
          </w:tcPr>
          <w:p w14:paraId="2F9C8FDC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  <w:vAlign w:val="bottom"/>
          </w:tcPr>
          <w:p w14:paraId="2447B19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bottom"/>
          </w:tcPr>
          <w:p w14:paraId="6D745F9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24851CF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21B5379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021E84E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6FD9D35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8ED7F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51BF" w:rsidRPr="00F346C0" w14:paraId="5E4768E1" w14:textId="77777777" w:rsidTr="00096E8F">
        <w:trPr>
          <w:trHeight w:val="380"/>
        </w:trPr>
        <w:tc>
          <w:tcPr>
            <w:tcW w:w="4260" w:type="dxa"/>
          </w:tcPr>
          <w:p w14:paraId="3D834177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6F734A1E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4EF6393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ECBCFD9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BF1A2AE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FAC7CD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CFCE1A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92291FD" w14:textId="77777777" w:rsidR="006851BF" w:rsidRPr="00F346C0" w:rsidRDefault="006851BF" w:rsidP="008B252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150B84A9" w14:textId="77777777" w:rsidTr="00096E8F">
        <w:tc>
          <w:tcPr>
            <w:tcW w:w="4260" w:type="dxa"/>
          </w:tcPr>
          <w:p w14:paraId="748F7500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8" w:type="dxa"/>
          </w:tcPr>
          <w:p w14:paraId="3E88651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9B8A1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0C45B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DAE594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A63AC8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29C03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C06C6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1177873B" w14:textId="77777777" w:rsidTr="00096E8F">
        <w:tc>
          <w:tcPr>
            <w:tcW w:w="4260" w:type="dxa"/>
          </w:tcPr>
          <w:p w14:paraId="75ED07C1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8" w:type="dxa"/>
          </w:tcPr>
          <w:p w14:paraId="214F7871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0CC4E5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8E4FC93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BA5F0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FDB993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924D8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B5908F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1BF" w:rsidRPr="00F346C0" w14:paraId="1A11DD3F" w14:textId="77777777" w:rsidTr="00096E8F">
        <w:tc>
          <w:tcPr>
            <w:tcW w:w="4260" w:type="dxa"/>
          </w:tcPr>
          <w:p w14:paraId="318BAEA3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8" w:type="dxa"/>
          </w:tcPr>
          <w:p w14:paraId="56B772A3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2" w:type="dxa"/>
          </w:tcPr>
          <w:p w14:paraId="56B5C5B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66F9411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43" w:type="dxa"/>
          </w:tcPr>
          <w:p w14:paraId="519010B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DD18D7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8" w:type="dxa"/>
          </w:tcPr>
          <w:p w14:paraId="230EAEF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5B4926" w14:textId="77777777" w:rsidR="006851BF" w:rsidRPr="00F346C0" w:rsidRDefault="006851BF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6851BF" w:rsidRPr="00F346C0" w14:paraId="3165C635" w14:textId="77777777" w:rsidTr="00096E8F">
        <w:tc>
          <w:tcPr>
            <w:tcW w:w="4260" w:type="dxa"/>
          </w:tcPr>
          <w:p w14:paraId="3A617455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47B8AE6E" w14:textId="77777777" w:rsidR="006851BF" w:rsidRPr="00F346C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13088BBA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vAlign w:val="bottom"/>
          </w:tcPr>
          <w:p w14:paraId="49E52946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bottom"/>
          </w:tcPr>
          <w:p w14:paraId="776D3FF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53ACE6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C0D14C5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E28AC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9F1E90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848B82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899EB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51BF" w:rsidRPr="00F346C0" w14:paraId="71C2D8E8" w14:textId="77777777" w:rsidTr="00096E8F">
        <w:tc>
          <w:tcPr>
            <w:tcW w:w="4260" w:type="dxa"/>
          </w:tcPr>
          <w:p w14:paraId="2871AB9C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BD136AC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72" w:type="dxa"/>
          </w:tcPr>
          <w:p w14:paraId="142B2467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03492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43" w:type="dxa"/>
          </w:tcPr>
          <w:p w14:paraId="2C8DA4E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0FAE510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38" w:type="dxa"/>
          </w:tcPr>
          <w:p w14:paraId="44327FC9" w14:textId="77777777" w:rsidR="006851BF" w:rsidRPr="00F346C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05D2E37" w14:textId="77777777" w:rsidR="006851BF" w:rsidRPr="00F346C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</w:tr>
    </w:tbl>
    <w:p w14:paraId="22CFE55E" w14:textId="4618E975" w:rsidR="006851BF" w:rsidRPr="00F346C0" w:rsidRDefault="006851BF"/>
    <w:p w14:paraId="44C10E89" w14:textId="78EAC83D" w:rsidR="006851BF" w:rsidRPr="00F346C0" w:rsidRDefault="006851BF"/>
    <w:p w14:paraId="6210CF5C" w14:textId="77777777" w:rsidR="006851BF" w:rsidRPr="00F346C0" w:rsidRDefault="006851BF"/>
    <w:p w14:paraId="10B86F63" w14:textId="77777777" w:rsidR="00194ED3" w:rsidRPr="00F346C0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346C0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761B1C" w:rsidRPr="00F346C0" w14:paraId="1E25B386" w14:textId="77777777" w:rsidTr="00221DF1">
        <w:trPr>
          <w:tblHeader/>
        </w:trPr>
        <w:tc>
          <w:tcPr>
            <w:tcW w:w="4230" w:type="dxa"/>
          </w:tcPr>
          <w:p w14:paraId="33B0D66B" w14:textId="1A4269A1" w:rsidR="00C63AC1" w:rsidRPr="00F346C0" w:rsidRDefault="008B24DA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21E84C4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80808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5B8D08F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1B1C" w:rsidRPr="00F346C0" w14:paraId="0E297B80" w14:textId="77777777" w:rsidTr="00221DF1">
        <w:trPr>
          <w:tblHeader/>
        </w:trPr>
        <w:tc>
          <w:tcPr>
            <w:tcW w:w="4230" w:type="dxa"/>
          </w:tcPr>
          <w:p w14:paraId="0ED943B8" w14:textId="1BE84A16" w:rsidR="00C63AC1" w:rsidRPr="00F346C0" w:rsidRDefault="008B24DA" w:rsidP="008B24D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007A3FD" w14:textId="36161FE3" w:rsidR="00C63AC1" w:rsidRPr="00F346C0" w:rsidRDefault="0092644B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02AF8F5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9D6C87" w14:textId="43F25155" w:rsidR="00C63AC1" w:rsidRPr="00F346C0" w:rsidRDefault="0092644B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594040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3DE5C22B" w:rsidR="00C63AC1" w:rsidRPr="00F346C0" w:rsidRDefault="0092644B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29619FCA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3BCCB8" w14:textId="4C8BE114" w:rsidR="00C63AC1" w:rsidRPr="00F346C0" w:rsidRDefault="0092644B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61B1C" w:rsidRPr="00F346C0" w14:paraId="278B7B55" w14:textId="77777777" w:rsidTr="00221DF1">
        <w:trPr>
          <w:tblHeader/>
        </w:trPr>
        <w:tc>
          <w:tcPr>
            <w:tcW w:w="4230" w:type="dxa"/>
          </w:tcPr>
          <w:p w14:paraId="68738A01" w14:textId="46A04A32" w:rsidR="00C63AC1" w:rsidRPr="00F346C0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3824485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B1C" w:rsidRPr="00F346C0" w14:paraId="203ACADA" w14:textId="77777777" w:rsidTr="00193790">
        <w:tc>
          <w:tcPr>
            <w:tcW w:w="4230" w:type="dxa"/>
          </w:tcPr>
          <w:p w14:paraId="2D073DA1" w14:textId="4205A4AD" w:rsidR="00C63AC1" w:rsidRPr="00F346C0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9D4037D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967627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3F824C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66610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054688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36FB9E0" w14:textId="77777777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3805B20A" w14:textId="77777777" w:rsidTr="00193790">
        <w:tc>
          <w:tcPr>
            <w:tcW w:w="4230" w:type="dxa"/>
          </w:tcPr>
          <w:p w14:paraId="0A84C612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AF4ED9" w14:textId="623D5C25" w:rsidR="0092644B" w:rsidRPr="00F346C0" w:rsidRDefault="008839C8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</w:p>
        </w:tc>
        <w:tc>
          <w:tcPr>
            <w:tcW w:w="237" w:type="dxa"/>
          </w:tcPr>
          <w:p w14:paraId="3A70980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85ED90" w14:textId="0F1CF12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236" w:type="dxa"/>
          </w:tcPr>
          <w:p w14:paraId="08F761B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19ECA9E7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39" w:type="dxa"/>
          </w:tcPr>
          <w:p w14:paraId="5687A42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B1B1FB" w14:textId="4CB25968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</w:tr>
      <w:tr w:rsidR="0092644B" w:rsidRPr="00F346C0" w14:paraId="1E04E982" w14:textId="77777777" w:rsidTr="00193790">
        <w:tc>
          <w:tcPr>
            <w:tcW w:w="4230" w:type="dxa"/>
          </w:tcPr>
          <w:p w14:paraId="4D8C0AE4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8A9DD4" w14:textId="6704DF37" w:rsidR="0092644B" w:rsidRPr="00F346C0" w:rsidRDefault="008839C8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D58F0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DDD90A" w14:textId="2602E2C6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C1D0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24070C3F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4,915</w:t>
            </w:r>
          </w:p>
        </w:tc>
        <w:tc>
          <w:tcPr>
            <w:tcW w:w="239" w:type="dxa"/>
          </w:tcPr>
          <w:p w14:paraId="5434FE5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0EACB9" w14:textId="7AF733A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5,461</w:t>
            </w:r>
          </w:p>
        </w:tc>
      </w:tr>
      <w:tr w:rsidR="0092644B" w:rsidRPr="00F346C0" w14:paraId="44E2A381" w14:textId="77777777" w:rsidTr="00193790">
        <w:tc>
          <w:tcPr>
            <w:tcW w:w="4230" w:type="dxa"/>
          </w:tcPr>
          <w:p w14:paraId="3D7EF1D3" w14:textId="77777777" w:rsidR="0092644B" w:rsidRPr="00F346C0" w:rsidRDefault="0092644B" w:rsidP="0092644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0FFE13" w14:textId="1AF5B3E0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37" w:type="dxa"/>
          </w:tcPr>
          <w:p w14:paraId="6292F13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3DEFA1" w14:textId="60137EC3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236" w:type="dxa"/>
          </w:tcPr>
          <w:p w14:paraId="751EC2F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2D5A4B7E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39" w:type="dxa"/>
          </w:tcPr>
          <w:p w14:paraId="6C51B2E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49A243" w14:textId="4B7785B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</w:tr>
      <w:tr w:rsidR="0092644B" w:rsidRPr="00F346C0" w:rsidDel="00545430" w14:paraId="209227E5" w14:textId="77777777" w:rsidTr="00193790">
        <w:tc>
          <w:tcPr>
            <w:tcW w:w="4230" w:type="dxa"/>
          </w:tcPr>
          <w:p w14:paraId="45A76A6C" w14:textId="77777777" w:rsidR="0092644B" w:rsidRPr="00F346C0" w:rsidRDefault="0092644B" w:rsidP="0092644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2AA93EA" w14:textId="5C7CA4D1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237" w:type="dxa"/>
          </w:tcPr>
          <w:p w14:paraId="24F95A5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A94E5" w14:textId="11BC4B5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69FEC2E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005E86E4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9" w:type="dxa"/>
          </w:tcPr>
          <w:p w14:paraId="0C6D808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99F53" w14:textId="41FAFB0D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92644B" w:rsidRPr="00F346C0" w14:paraId="71CB3B5E" w14:textId="77777777" w:rsidTr="00193790">
        <w:tc>
          <w:tcPr>
            <w:tcW w:w="4230" w:type="dxa"/>
          </w:tcPr>
          <w:p w14:paraId="22112F85" w14:textId="77777777" w:rsidR="0092644B" w:rsidRPr="00F346C0" w:rsidRDefault="0092644B" w:rsidP="0092644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8C50E" w14:textId="30A57597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21,684</w:t>
            </w:r>
          </w:p>
        </w:tc>
        <w:tc>
          <w:tcPr>
            <w:tcW w:w="237" w:type="dxa"/>
          </w:tcPr>
          <w:p w14:paraId="508C655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192189" w14:textId="40C964A9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14,128</w:t>
            </w:r>
          </w:p>
        </w:tc>
        <w:tc>
          <w:tcPr>
            <w:tcW w:w="236" w:type="dxa"/>
          </w:tcPr>
          <w:p w14:paraId="2028579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26015F4E" w:rsidR="0092644B" w:rsidRPr="00F346C0" w:rsidRDefault="008839C8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21,218</w:t>
            </w:r>
          </w:p>
        </w:tc>
        <w:tc>
          <w:tcPr>
            <w:tcW w:w="239" w:type="dxa"/>
          </w:tcPr>
          <w:p w14:paraId="07E91FA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56F8197" w14:textId="01144A6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13,617</w:t>
            </w:r>
          </w:p>
        </w:tc>
      </w:tr>
      <w:tr w:rsidR="0092644B" w:rsidRPr="00F346C0" w14:paraId="225A54ED" w14:textId="77777777" w:rsidTr="00193790">
        <w:tc>
          <w:tcPr>
            <w:tcW w:w="4230" w:type="dxa"/>
          </w:tcPr>
          <w:p w14:paraId="1CB18A39" w14:textId="77777777" w:rsidR="0092644B" w:rsidRPr="00F346C0" w:rsidRDefault="0092644B" w:rsidP="0092644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7ABB2637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237" w:type="dxa"/>
          </w:tcPr>
          <w:p w14:paraId="2CB0956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48934F2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36" w:type="dxa"/>
          </w:tcPr>
          <w:p w14:paraId="7100122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492017E2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  <w:tc>
          <w:tcPr>
            <w:tcW w:w="239" w:type="dxa"/>
          </w:tcPr>
          <w:p w14:paraId="7588F82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0F4D560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22,010</w:t>
            </w:r>
          </w:p>
        </w:tc>
      </w:tr>
      <w:tr w:rsidR="0092644B" w:rsidRPr="00F346C0" w14:paraId="28EAB719" w14:textId="77777777" w:rsidTr="00193790">
        <w:tc>
          <w:tcPr>
            <w:tcW w:w="4230" w:type="dxa"/>
          </w:tcPr>
          <w:p w14:paraId="52DCF941" w14:textId="5C58728D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3153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861E0A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F55D2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3D89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3990BD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693CF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545FC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644B" w:rsidRPr="00F346C0" w14:paraId="221DC242" w14:textId="77777777" w:rsidTr="00193790">
        <w:tc>
          <w:tcPr>
            <w:tcW w:w="4230" w:type="dxa"/>
          </w:tcPr>
          <w:p w14:paraId="7322B70B" w14:textId="17B101AA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5D51E2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198A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7A0F2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B51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9AFCA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DBDF9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53A177B3" w14:textId="77777777" w:rsidTr="00193790">
        <w:tc>
          <w:tcPr>
            <w:tcW w:w="4230" w:type="dxa"/>
          </w:tcPr>
          <w:p w14:paraId="6AB21100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C432197" w14:textId="58E1102F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7" w:type="dxa"/>
          </w:tcPr>
          <w:p w14:paraId="466C699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1C51A6" w14:textId="4179AB6E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01752E3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5A8495BF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39" w:type="dxa"/>
          </w:tcPr>
          <w:p w14:paraId="642C7BA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9065E3" w14:textId="59162CC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92644B" w:rsidRPr="00F346C0" w14:paraId="48A68451" w14:textId="77777777" w:rsidTr="00193790">
        <w:tc>
          <w:tcPr>
            <w:tcW w:w="4230" w:type="dxa"/>
          </w:tcPr>
          <w:p w14:paraId="7479FDBE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085B90" w14:textId="4D36B643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AD486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BF6DE3" w14:textId="21909EA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E7687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4AB27787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39" w:type="dxa"/>
          </w:tcPr>
          <w:p w14:paraId="6761E8C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2B77FA" w14:textId="07BDBE9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</w:tr>
      <w:tr w:rsidR="0092644B" w:rsidRPr="00F346C0" w14:paraId="303B979B" w14:textId="77777777" w:rsidTr="00193790">
        <w:tc>
          <w:tcPr>
            <w:tcW w:w="4230" w:type="dxa"/>
          </w:tcPr>
          <w:p w14:paraId="372EF0BE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D67048" w14:textId="65D137D1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37" w:type="dxa"/>
          </w:tcPr>
          <w:p w14:paraId="239E4A0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8AE083" w14:textId="70AC03A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0CD3BFA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14823FD5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39" w:type="dxa"/>
          </w:tcPr>
          <w:p w14:paraId="5E3296C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D03985" w14:textId="03E2CBE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2644B" w:rsidRPr="00F346C0" w14:paraId="1C70A557" w14:textId="77777777" w:rsidTr="00193790">
        <w:tc>
          <w:tcPr>
            <w:tcW w:w="4230" w:type="dxa"/>
          </w:tcPr>
          <w:p w14:paraId="7933EB8C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E05CAF" w14:textId="7E19FDF3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7" w:type="dxa"/>
          </w:tcPr>
          <w:p w14:paraId="5550851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F4D5B" w14:textId="6E36A00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1F1748C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608BBE7A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9" w:type="dxa"/>
          </w:tcPr>
          <w:p w14:paraId="344FEA4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9F06" w14:textId="5D6EBFC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2644B" w:rsidRPr="00F346C0" w14:paraId="2068FDCE" w14:textId="77777777" w:rsidTr="00193790">
        <w:tc>
          <w:tcPr>
            <w:tcW w:w="4230" w:type="dxa"/>
          </w:tcPr>
          <w:p w14:paraId="2883AD55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D6E98" w14:textId="17FD03D3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7" w:type="dxa"/>
          </w:tcPr>
          <w:p w14:paraId="58A8997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13E7FB" w14:textId="538B03B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31B7772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4B6002E0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39" w:type="dxa"/>
          </w:tcPr>
          <w:p w14:paraId="7C3996C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8592EE6" w14:textId="68436B6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92644B" w:rsidRPr="00F346C0" w14:paraId="45134C2A" w14:textId="77777777" w:rsidTr="00193790">
        <w:tc>
          <w:tcPr>
            <w:tcW w:w="4230" w:type="dxa"/>
          </w:tcPr>
          <w:p w14:paraId="76DD8FEA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3134FC1E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1,945</w:t>
            </w:r>
          </w:p>
        </w:tc>
        <w:tc>
          <w:tcPr>
            <w:tcW w:w="237" w:type="dxa"/>
          </w:tcPr>
          <w:p w14:paraId="34182EB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50F21F0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6" w:type="dxa"/>
          </w:tcPr>
          <w:p w14:paraId="66D0EF5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76997F98" w:rsidR="0092644B" w:rsidRPr="00F346C0" w:rsidRDefault="008839C8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2,093</w:t>
            </w:r>
          </w:p>
        </w:tc>
        <w:tc>
          <w:tcPr>
            <w:tcW w:w="239" w:type="dxa"/>
          </w:tcPr>
          <w:p w14:paraId="4A2054E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14203C6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2,002</w:t>
            </w:r>
          </w:p>
        </w:tc>
      </w:tr>
      <w:tr w:rsidR="0092644B" w:rsidRPr="00F346C0" w14:paraId="73D41C10" w14:textId="77777777" w:rsidTr="00194ED3">
        <w:tc>
          <w:tcPr>
            <w:tcW w:w="4230" w:type="dxa"/>
          </w:tcPr>
          <w:p w14:paraId="40A7AC15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18342" w14:textId="51F3E4F3" w:rsidR="0092644B" w:rsidRPr="00F346C0" w:rsidRDefault="0092644B" w:rsidP="00883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2956ED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9C91AE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8B9C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69BB5D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E9B31C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D155C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644B" w:rsidRPr="00F346C0" w14:paraId="33A46BBC" w14:textId="77777777" w:rsidTr="00193790">
        <w:tc>
          <w:tcPr>
            <w:tcW w:w="4230" w:type="dxa"/>
          </w:tcPr>
          <w:p w14:paraId="6F08C371" w14:textId="77B3946C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3E3EB5F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D8B98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51306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BAA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6D2333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03D8E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36C6C4A2" w14:textId="77777777" w:rsidTr="00193790">
        <w:tc>
          <w:tcPr>
            <w:tcW w:w="4230" w:type="dxa"/>
          </w:tcPr>
          <w:p w14:paraId="36983F2C" w14:textId="69E8F404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C483D" w14:textId="026E14DF" w:rsidR="0092644B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  <w:tc>
          <w:tcPr>
            <w:tcW w:w="237" w:type="dxa"/>
          </w:tcPr>
          <w:p w14:paraId="172C0A0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F8A6FEA" w14:textId="7ED69327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4CF419A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6E99EF28" w:rsidR="0092644B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  <w:tc>
          <w:tcPr>
            <w:tcW w:w="239" w:type="dxa"/>
          </w:tcPr>
          <w:p w14:paraId="664F880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423A6E8" w14:textId="6F564DEB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92644B" w:rsidRPr="00F346C0" w14:paraId="76C06954" w14:textId="77777777" w:rsidTr="00193790">
        <w:tc>
          <w:tcPr>
            <w:tcW w:w="4230" w:type="dxa"/>
          </w:tcPr>
          <w:p w14:paraId="3CE63A9A" w14:textId="28E63198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0E6F3DEE" w:rsidR="0092644B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7" w:type="dxa"/>
          </w:tcPr>
          <w:p w14:paraId="5DFE1C8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6C3A634A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3FF856D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2118E090" w:rsidR="0092644B" w:rsidRPr="00F346C0" w:rsidRDefault="006851BF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9" w:type="dxa"/>
          </w:tcPr>
          <w:p w14:paraId="4AFC063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34DA324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92644B" w:rsidRPr="00F346C0" w14:paraId="6C72303B" w14:textId="77777777" w:rsidTr="00193790">
        <w:tc>
          <w:tcPr>
            <w:tcW w:w="4230" w:type="dxa"/>
          </w:tcPr>
          <w:p w14:paraId="076E85B0" w14:textId="7AFF11AB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0B582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C409D6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05E2D00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53A07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4840D69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A75505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992D7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44B" w:rsidRPr="00F346C0" w14:paraId="6C9FAB31" w14:textId="77777777" w:rsidTr="00193790">
        <w:tc>
          <w:tcPr>
            <w:tcW w:w="4230" w:type="dxa"/>
          </w:tcPr>
          <w:p w14:paraId="7342DBE8" w14:textId="6CA611A3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6FB53DB" w14:textId="68D135B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CED1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AFB6B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04E0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99E9D5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06B02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0A6A038B" w14:textId="77777777" w:rsidTr="00193790">
        <w:tc>
          <w:tcPr>
            <w:tcW w:w="4230" w:type="dxa"/>
          </w:tcPr>
          <w:p w14:paraId="44776266" w14:textId="1B55A955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6B69A" w14:textId="4AB250B5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397F9B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8542EDD" w14:textId="75ADF06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096830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483EB8EE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  <w:tc>
          <w:tcPr>
            <w:tcW w:w="239" w:type="dxa"/>
          </w:tcPr>
          <w:p w14:paraId="54690CF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D225D81" w14:textId="4F9CCFE2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13,325</w:t>
            </w:r>
          </w:p>
        </w:tc>
      </w:tr>
      <w:tr w:rsidR="0092644B" w:rsidRPr="00F346C0" w14:paraId="56F4320D" w14:textId="77777777" w:rsidTr="00193790">
        <w:tc>
          <w:tcPr>
            <w:tcW w:w="4230" w:type="dxa"/>
          </w:tcPr>
          <w:p w14:paraId="2016B1A2" w14:textId="0518B492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35CF1D73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39322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7BFC492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2D3C1F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69B45C0C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</w:t>
            </w:r>
          </w:p>
        </w:tc>
        <w:tc>
          <w:tcPr>
            <w:tcW w:w="239" w:type="dxa"/>
          </w:tcPr>
          <w:p w14:paraId="58052EE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21509C38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13,325</w:t>
            </w:r>
          </w:p>
        </w:tc>
      </w:tr>
      <w:tr w:rsidR="0092644B" w:rsidRPr="00F346C0" w14:paraId="719D2BFD" w14:textId="77777777" w:rsidTr="00194ED3">
        <w:tc>
          <w:tcPr>
            <w:tcW w:w="4230" w:type="dxa"/>
          </w:tcPr>
          <w:p w14:paraId="23B2F89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F7BD5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271EB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1D3806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26C9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43D20B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1D055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C62B3E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CC85DF5" w14:textId="39E8E161" w:rsidR="00DD1243" w:rsidRPr="00F346C0" w:rsidRDefault="00DD1243"/>
    <w:p w14:paraId="128F583F" w14:textId="203917A5" w:rsidR="00DD1243" w:rsidRPr="00F346C0" w:rsidRDefault="00DD1243"/>
    <w:p w14:paraId="494CD59B" w14:textId="23AB6BC9" w:rsidR="00DD1243" w:rsidRPr="00F346C0" w:rsidRDefault="00DD1243"/>
    <w:p w14:paraId="0252B4A5" w14:textId="361B0C00" w:rsidR="00DD1243" w:rsidRPr="00F346C0" w:rsidRDefault="00DD1243"/>
    <w:p w14:paraId="46A82A9A" w14:textId="3C771E2D" w:rsidR="00DD1243" w:rsidRPr="00F346C0" w:rsidRDefault="00DD1243"/>
    <w:p w14:paraId="40CD8215" w14:textId="27044263" w:rsidR="00DD1243" w:rsidRPr="00F346C0" w:rsidRDefault="00DD1243"/>
    <w:p w14:paraId="697392E0" w14:textId="77777777" w:rsidR="00DD1243" w:rsidRPr="00F346C0" w:rsidRDefault="00DD124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DD1243" w:rsidRPr="00F346C0" w14:paraId="7E43A5B0" w14:textId="77777777" w:rsidTr="00C66935">
        <w:trPr>
          <w:tblHeader/>
        </w:trPr>
        <w:tc>
          <w:tcPr>
            <w:tcW w:w="4230" w:type="dxa"/>
          </w:tcPr>
          <w:p w14:paraId="4948ED65" w14:textId="77777777" w:rsidR="00DD1243" w:rsidRPr="00F346C0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DC826B1" w14:textId="77777777" w:rsidR="00DD1243" w:rsidRPr="00F346C0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811676" w14:textId="77777777" w:rsidR="00DD1243" w:rsidRPr="00F346C0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3D47959E" w14:textId="77777777" w:rsidR="00DD1243" w:rsidRPr="00F346C0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1243" w:rsidRPr="00F346C0" w14:paraId="529EBC04" w14:textId="77777777" w:rsidTr="00C66935">
        <w:trPr>
          <w:tblHeader/>
        </w:trPr>
        <w:tc>
          <w:tcPr>
            <w:tcW w:w="4230" w:type="dxa"/>
          </w:tcPr>
          <w:p w14:paraId="0438423C" w14:textId="77777777" w:rsidR="00DD1243" w:rsidRPr="00F346C0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D519D7B" w14:textId="441D312C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F1385E6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B04991A" w14:textId="1038EA21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A725E67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09C54E3" w14:textId="7E483FBE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871362D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A38082E" w14:textId="0E725E21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D1243" w:rsidRPr="00F346C0" w14:paraId="6FA69B64" w14:textId="77777777" w:rsidTr="00C66935">
        <w:trPr>
          <w:tblHeader/>
        </w:trPr>
        <w:tc>
          <w:tcPr>
            <w:tcW w:w="4230" w:type="dxa"/>
          </w:tcPr>
          <w:p w14:paraId="2E9FCBE2" w14:textId="77777777" w:rsidR="00DD1243" w:rsidRPr="00F346C0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35D5C31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B1C" w:rsidRPr="00F346C0" w14:paraId="142986DC" w14:textId="77777777" w:rsidTr="00193790">
        <w:tc>
          <w:tcPr>
            <w:tcW w:w="4230" w:type="dxa"/>
          </w:tcPr>
          <w:p w14:paraId="3D511872" w14:textId="51B870D1" w:rsidR="00C63AC1" w:rsidRPr="00F346C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B239F29" w14:textId="39E232AC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DC840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182FDE" w14:textId="77777777" w:rsidR="00C63AC1" w:rsidRPr="00F346C0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131B6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6D3EEB0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78CBA6" w14:textId="77777777" w:rsidR="00C63AC1" w:rsidRPr="00F346C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6DD10F7D" w14:textId="77777777" w:rsidTr="00193790">
        <w:tc>
          <w:tcPr>
            <w:tcW w:w="4230" w:type="dxa"/>
          </w:tcPr>
          <w:p w14:paraId="4806FDAF" w14:textId="084C2E2B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3F0E8C" w14:textId="2DC08043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DE0E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4917A4" w14:textId="3D2A9ED1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1CCAB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5EF52ABC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50,896</w:t>
            </w:r>
          </w:p>
        </w:tc>
        <w:tc>
          <w:tcPr>
            <w:tcW w:w="239" w:type="dxa"/>
          </w:tcPr>
          <w:p w14:paraId="66C0BA7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BF73FB" w14:textId="7CB9A924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49,115</w:t>
            </w:r>
          </w:p>
        </w:tc>
      </w:tr>
      <w:tr w:rsidR="0092644B" w:rsidRPr="00F346C0" w14:paraId="63B6F5FE" w14:textId="77777777" w:rsidTr="00193790">
        <w:tc>
          <w:tcPr>
            <w:tcW w:w="4230" w:type="dxa"/>
          </w:tcPr>
          <w:p w14:paraId="02770E7C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60EC" w14:textId="1266E8BF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7" w:type="dxa"/>
          </w:tcPr>
          <w:p w14:paraId="615A083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FA0597" w14:textId="67BC7D7C" w:rsidR="0092644B" w:rsidRPr="00F346C0" w:rsidRDefault="0092644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73B5430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07F00E54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9" w:type="dxa"/>
          </w:tcPr>
          <w:p w14:paraId="03F56A7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9022E4B" w14:textId="443A87D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92644B" w:rsidRPr="00F346C0" w14:paraId="57B40775" w14:textId="77777777" w:rsidTr="00193790">
        <w:tc>
          <w:tcPr>
            <w:tcW w:w="4230" w:type="dxa"/>
          </w:tcPr>
          <w:p w14:paraId="167F86BF" w14:textId="1936747E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6105CF" w14:textId="6B90052F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37" w:type="dxa"/>
          </w:tcPr>
          <w:p w14:paraId="6628A76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0ABB02D" w14:textId="0209250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1592954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45E2A692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51,098</w:t>
            </w:r>
          </w:p>
        </w:tc>
        <w:tc>
          <w:tcPr>
            <w:tcW w:w="239" w:type="dxa"/>
          </w:tcPr>
          <w:p w14:paraId="625F4D6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D2A3805" w14:textId="4E1CB55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49,903</w:t>
            </w:r>
          </w:p>
        </w:tc>
      </w:tr>
      <w:tr w:rsidR="0092644B" w:rsidRPr="00F346C0" w14:paraId="5873496E" w14:textId="77777777" w:rsidTr="00193790">
        <w:tc>
          <w:tcPr>
            <w:tcW w:w="4230" w:type="dxa"/>
          </w:tcPr>
          <w:p w14:paraId="08F22BF7" w14:textId="0636B770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8D45B9" w14:textId="3A803376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37" w:type="dxa"/>
          </w:tcPr>
          <w:p w14:paraId="3FB89D6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87A5D8B" w14:textId="0158A02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  <w:tc>
          <w:tcPr>
            <w:tcW w:w="236" w:type="dxa"/>
          </w:tcPr>
          <w:p w14:paraId="7963660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516B5BC1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39" w:type="dxa"/>
          </w:tcPr>
          <w:p w14:paraId="49A830B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624163" w14:textId="5002C99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(49,699)</w:t>
            </w:r>
          </w:p>
        </w:tc>
      </w:tr>
      <w:tr w:rsidR="0092644B" w:rsidRPr="00F346C0" w14:paraId="12A791D2" w14:textId="77777777" w:rsidTr="00193790">
        <w:tc>
          <w:tcPr>
            <w:tcW w:w="4230" w:type="dxa"/>
          </w:tcPr>
          <w:p w14:paraId="4BBC33DE" w14:textId="1C73129C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137BC30F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37" w:type="dxa"/>
          </w:tcPr>
          <w:p w14:paraId="4A54CBD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3BD01D8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211F4BA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53CE55DA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51,044</w:t>
            </w:r>
          </w:p>
        </w:tc>
        <w:tc>
          <w:tcPr>
            <w:tcW w:w="239" w:type="dxa"/>
          </w:tcPr>
          <w:p w14:paraId="098BCF8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2617426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</w:tr>
      <w:tr w:rsidR="0092644B" w:rsidRPr="00F346C0" w14:paraId="34C4DAC0" w14:textId="77777777" w:rsidTr="00193790">
        <w:tc>
          <w:tcPr>
            <w:tcW w:w="4230" w:type="dxa"/>
          </w:tcPr>
          <w:p w14:paraId="4F7B4647" w14:textId="6AA1E738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43F6F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65840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2859E8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0B46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6B868B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966C4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1F66448F" w14:textId="77777777" w:rsidTr="00193790">
        <w:tc>
          <w:tcPr>
            <w:tcW w:w="4230" w:type="dxa"/>
          </w:tcPr>
          <w:p w14:paraId="7DF73086" w14:textId="36A28969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F0D7CA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373721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EC1C3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3579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8C209E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02543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559D2D6A" w14:textId="77777777" w:rsidTr="00193790">
        <w:tc>
          <w:tcPr>
            <w:tcW w:w="4230" w:type="dxa"/>
          </w:tcPr>
          <w:p w14:paraId="15821683" w14:textId="70C3800D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AA65564" w14:textId="050DDC6F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50,933</w:t>
            </w:r>
          </w:p>
        </w:tc>
        <w:tc>
          <w:tcPr>
            <w:tcW w:w="237" w:type="dxa"/>
          </w:tcPr>
          <w:p w14:paraId="1A26A0D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F524D5" w14:textId="415C4145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38,281</w:t>
            </w:r>
          </w:p>
        </w:tc>
        <w:tc>
          <w:tcPr>
            <w:tcW w:w="236" w:type="dxa"/>
          </w:tcPr>
          <w:p w14:paraId="1592D93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56FC0FBD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50,874</w:t>
            </w:r>
          </w:p>
        </w:tc>
        <w:tc>
          <w:tcPr>
            <w:tcW w:w="239" w:type="dxa"/>
          </w:tcPr>
          <w:p w14:paraId="594771D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E739B2" w14:textId="5580E7A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38,177</w:t>
            </w:r>
          </w:p>
        </w:tc>
      </w:tr>
      <w:tr w:rsidR="0092644B" w:rsidRPr="00F346C0" w14:paraId="71D25DE0" w14:textId="77777777" w:rsidTr="00193790">
        <w:tc>
          <w:tcPr>
            <w:tcW w:w="4230" w:type="dxa"/>
          </w:tcPr>
          <w:p w14:paraId="1D2041D3" w14:textId="2E684C31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98A0501" w14:textId="7FCE4D09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EEF0E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9C7301" w14:textId="4D4B0FEE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4EA3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3F91B803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39" w:type="dxa"/>
          </w:tcPr>
          <w:p w14:paraId="325B436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34E216" w14:textId="338B7780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92644B" w:rsidRPr="00F346C0" w14:paraId="44FF03A7" w14:textId="77777777" w:rsidTr="00193790">
        <w:tc>
          <w:tcPr>
            <w:tcW w:w="4230" w:type="dxa"/>
          </w:tcPr>
          <w:p w14:paraId="15941EA2" w14:textId="063BFB8F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E67EE69" w14:textId="3F4AAB05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7" w:type="dxa"/>
          </w:tcPr>
          <w:p w14:paraId="24322FE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63766C" w14:textId="7C829D6C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6C2E31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4A32FAD0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9" w:type="dxa"/>
          </w:tcPr>
          <w:p w14:paraId="5B0E159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5EFC39" w14:textId="6B9F1C6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92644B" w:rsidRPr="00F346C0" w14:paraId="629938A8" w14:textId="77777777" w:rsidTr="00193790">
        <w:tc>
          <w:tcPr>
            <w:tcW w:w="4230" w:type="dxa"/>
          </w:tcPr>
          <w:p w14:paraId="69BFFC6C" w14:textId="2B1F7F8A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5439D2B" w14:textId="59E29FC1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</w:tcPr>
          <w:p w14:paraId="0DF13D9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D54BFB" w14:textId="1D644FA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63D0D2D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6B59B424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9" w:type="dxa"/>
          </w:tcPr>
          <w:p w14:paraId="0F75257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2C17C9" w14:textId="36956246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92644B" w:rsidRPr="00F346C0" w14:paraId="262F6181" w14:textId="77777777" w:rsidTr="00193790">
        <w:tc>
          <w:tcPr>
            <w:tcW w:w="4230" w:type="dxa"/>
          </w:tcPr>
          <w:p w14:paraId="7AE56E04" w14:textId="02BC5886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A93DA" w14:textId="258005D7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237" w:type="dxa"/>
          </w:tcPr>
          <w:p w14:paraId="66C7017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B9001F3" w14:textId="1D2E6A0C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236" w:type="dxa"/>
          </w:tcPr>
          <w:p w14:paraId="5EA7D1A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4FDCBE8A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39" w:type="dxa"/>
          </w:tcPr>
          <w:p w14:paraId="57061C7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07E3E79" w14:textId="2AA166F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</w:tr>
      <w:tr w:rsidR="0092644B" w:rsidRPr="00F346C0" w14:paraId="48C8FF4E" w14:textId="77777777" w:rsidTr="00193790">
        <w:tc>
          <w:tcPr>
            <w:tcW w:w="4230" w:type="dxa"/>
          </w:tcPr>
          <w:p w14:paraId="5415BFC3" w14:textId="61F726E1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20507884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56,945</w:t>
            </w:r>
          </w:p>
        </w:tc>
        <w:tc>
          <w:tcPr>
            <w:tcW w:w="237" w:type="dxa"/>
          </w:tcPr>
          <w:p w14:paraId="5030B7D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5E0BF1B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42,344</w:t>
            </w:r>
          </w:p>
        </w:tc>
        <w:tc>
          <w:tcPr>
            <w:tcW w:w="236" w:type="dxa"/>
          </w:tcPr>
          <w:p w14:paraId="25BB002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55380077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56,633</w:t>
            </w:r>
          </w:p>
        </w:tc>
        <w:tc>
          <w:tcPr>
            <w:tcW w:w="239" w:type="dxa"/>
          </w:tcPr>
          <w:p w14:paraId="13CFB9C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776C2EF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41,802</w:t>
            </w:r>
          </w:p>
        </w:tc>
      </w:tr>
      <w:tr w:rsidR="0092644B" w:rsidRPr="00F346C0" w14:paraId="49AE1D4C" w14:textId="77777777" w:rsidTr="00193790">
        <w:tc>
          <w:tcPr>
            <w:tcW w:w="4230" w:type="dxa"/>
          </w:tcPr>
          <w:p w14:paraId="31640702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6DA5E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A816D8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2537DC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D1BC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58D0ED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F7F174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5D7FBC4A" w14:textId="77777777" w:rsidTr="00193790">
        <w:tc>
          <w:tcPr>
            <w:tcW w:w="4230" w:type="dxa"/>
          </w:tcPr>
          <w:p w14:paraId="11DE33BC" w14:textId="51C8D453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736AE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D8A47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42B2C5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0289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37E22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C3A2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6A1FD408" w14:textId="77777777" w:rsidTr="00193790">
        <w:tc>
          <w:tcPr>
            <w:tcW w:w="4230" w:type="dxa"/>
          </w:tcPr>
          <w:p w14:paraId="5E4159F5" w14:textId="62163635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25035E" w14:textId="675331A1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7" w:type="dxa"/>
          </w:tcPr>
          <w:p w14:paraId="02FEEE3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047464" w14:textId="1D4312A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0AF1E8B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0700E594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9" w:type="dxa"/>
          </w:tcPr>
          <w:p w14:paraId="35F4736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FCE666" w14:textId="16CFF5B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92644B" w:rsidRPr="00F346C0" w14:paraId="658E4C74" w14:textId="77777777" w:rsidTr="00193790">
        <w:tc>
          <w:tcPr>
            <w:tcW w:w="4230" w:type="dxa"/>
          </w:tcPr>
          <w:p w14:paraId="0E6B4E98" w14:textId="1F17EA5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5B2D57D" w14:textId="7DA3D676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B5060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B64BA2" w14:textId="215B723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806C2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02C841BC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239" w:type="dxa"/>
          </w:tcPr>
          <w:p w14:paraId="47FD05B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D063B7" w14:textId="06E9176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</w:tr>
      <w:tr w:rsidR="0092644B" w:rsidRPr="00F346C0" w14:paraId="502A61B6" w14:textId="77777777" w:rsidTr="00193790">
        <w:tc>
          <w:tcPr>
            <w:tcW w:w="4230" w:type="dxa"/>
          </w:tcPr>
          <w:p w14:paraId="6AD9060F" w14:textId="04F36F8B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2CA61AA" w14:textId="128D0934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37" w:type="dxa"/>
          </w:tcPr>
          <w:p w14:paraId="4911861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052A15C" w14:textId="742282C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3D05214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1CA92B09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9" w:type="dxa"/>
          </w:tcPr>
          <w:p w14:paraId="708322F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E097BF" w14:textId="3D2C674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2644B" w:rsidRPr="00F346C0" w14:paraId="67912511" w14:textId="77777777" w:rsidTr="00193790">
        <w:tc>
          <w:tcPr>
            <w:tcW w:w="4230" w:type="dxa"/>
          </w:tcPr>
          <w:p w14:paraId="47C2A82F" w14:textId="4647D96A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BAF828" w14:textId="1FC95EA7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37" w:type="dxa"/>
          </w:tcPr>
          <w:p w14:paraId="4CCECB4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595E33" w14:textId="13C5A33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637FAA9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4A7C5F79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39" w:type="dxa"/>
          </w:tcPr>
          <w:p w14:paraId="6A5C559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4CE243" w14:textId="7956A34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92644B" w:rsidRPr="00F346C0" w14:paraId="3FBF17AD" w14:textId="77777777" w:rsidTr="00193790">
        <w:tc>
          <w:tcPr>
            <w:tcW w:w="4230" w:type="dxa"/>
          </w:tcPr>
          <w:p w14:paraId="44A8A2E5" w14:textId="20FC2955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E027C" w14:textId="547BE0B9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7" w:type="dxa"/>
          </w:tcPr>
          <w:p w14:paraId="413219F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A1B57E0" w14:textId="03106A86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4606EDD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3D41A33E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9" w:type="dxa"/>
          </w:tcPr>
          <w:p w14:paraId="37939A9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49E80C7" w14:textId="3453DA86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92644B" w:rsidRPr="00F346C0" w14:paraId="137C0847" w14:textId="77777777" w:rsidTr="00193790">
        <w:tc>
          <w:tcPr>
            <w:tcW w:w="4230" w:type="dxa"/>
          </w:tcPr>
          <w:p w14:paraId="4B997F85" w14:textId="1856403F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4885A4AC" w:rsidR="0092644B" w:rsidRPr="00F346C0" w:rsidRDefault="004F435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1,564</w:t>
            </w:r>
          </w:p>
        </w:tc>
        <w:tc>
          <w:tcPr>
            <w:tcW w:w="237" w:type="dxa"/>
          </w:tcPr>
          <w:p w14:paraId="41805FE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6D470F6E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041DA93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0D082383" w:rsidR="0092644B" w:rsidRPr="00F346C0" w:rsidRDefault="007C1306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2,584</w:t>
            </w:r>
          </w:p>
        </w:tc>
        <w:tc>
          <w:tcPr>
            <w:tcW w:w="239" w:type="dxa"/>
          </w:tcPr>
          <w:p w14:paraId="598B31F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7A5C20B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</w:tr>
      <w:tr w:rsidR="0092644B" w:rsidRPr="00F346C0" w14:paraId="3E9B0AFE" w14:textId="77777777" w:rsidTr="00193790">
        <w:tc>
          <w:tcPr>
            <w:tcW w:w="4230" w:type="dxa"/>
          </w:tcPr>
          <w:p w14:paraId="4BAF1B1B" w14:textId="1DD7CCF3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AFC66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D5C0F4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FC2DBC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72C7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3F2187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9A1666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FE2106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53C962DD" w14:textId="77777777" w:rsidTr="00193790">
        <w:trPr>
          <w:trHeight w:val="341"/>
        </w:trPr>
        <w:tc>
          <w:tcPr>
            <w:tcW w:w="4230" w:type="dxa"/>
            <w:shd w:val="clear" w:color="auto" w:fill="auto"/>
          </w:tcPr>
          <w:p w14:paraId="6D1E3D5D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C250B93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439EABA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CEEEA16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974C66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5AA903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12CEA0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C8DB79A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6B663D92" w14:textId="77777777" w:rsidTr="00193790">
        <w:tc>
          <w:tcPr>
            <w:tcW w:w="4230" w:type="dxa"/>
            <w:shd w:val="clear" w:color="auto" w:fill="auto"/>
          </w:tcPr>
          <w:p w14:paraId="6FE2A2E8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908A53" w14:textId="00C08AA8" w:rsidR="0092644B" w:rsidRPr="00F346C0" w:rsidRDefault="00D824A7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18178FA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AEF0363" w14:textId="4848990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E61C14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73FE814" w14:textId="48CF76CE" w:rsidR="0092644B" w:rsidRPr="00F346C0" w:rsidRDefault="00D824A7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59B71EB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121DE9E" w14:textId="5E8882E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92644B" w:rsidRPr="00F346C0" w:rsidDel="00C4573B" w14:paraId="583648EA" w14:textId="77777777" w:rsidTr="00193790">
        <w:trPr>
          <w:trHeight w:val="233"/>
        </w:trPr>
        <w:tc>
          <w:tcPr>
            <w:tcW w:w="4230" w:type="dxa"/>
            <w:shd w:val="clear" w:color="auto" w:fill="auto"/>
          </w:tcPr>
          <w:p w14:paraId="4C54F2A3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D46EE" w14:textId="7593F94A" w:rsidR="0092644B" w:rsidRPr="00F346C0" w:rsidRDefault="00D824A7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6C711FF" w14:textId="77777777" w:rsidR="0092644B" w:rsidRPr="00F346C0" w:rsidDel="00C4573B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A2F18" w14:textId="5C66ED36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37BD5BD3" w14:textId="77777777" w:rsidR="0092644B" w:rsidRPr="00F346C0" w:rsidDel="00C4573B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8A7" w14:textId="01C74B80" w:rsidR="0092644B" w:rsidRPr="00F346C0" w:rsidRDefault="00D824A7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06B9980E" w14:textId="77777777" w:rsidR="0092644B" w:rsidRPr="00F346C0" w:rsidDel="00C4573B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0E74" w14:textId="7FA89CC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6AD109B8" w14:textId="706EC084" w:rsidR="00DD1243" w:rsidRPr="00F346C0" w:rsidRDefault="00DD1243"/>
    <w:p w14:paraId="63DC7EB6" w14:textId="1CF60893" w:rsidR="00DD1243" w:rsidRPr="00F346C0" w:rsidRDefault="00DD1243"/>
    <w:p w14:paraId="25B3BDEE" w14:textId="7B8A14B8" w:rsidR="00DD1243" w:rsidRPr="00F346C0" w:rsidRDefault="00DD1243"/>
    <w:p w14:paraId="7B49DF0F" w14:textId="5BFF4B58" w:rsidR="00DD1243" w:rsidRPr="00F346C0" w:rsidRDefault="00DD124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DD1243" w:rsidRPr="00F346C0" w14:paraId="4E61D09F" w14:textId="77777777" w:rsidTr="00C66935">
        <w:trPr>
          <w:tblHeader/>
        </w:trPr>
        <w:tc>
          <w:tcPr>
            <w:tcW w:w="4230" w:type="dxa"/>
          </w:tcPr>
          <w:p w14:paraId="65E927F2" w14:textId="77777777" w:rsidR="00DD1243" w:rsidRPr="00F346C0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CAE550B" w14:textId="77777777" w:rsidR="00DD1243" w:rsidRPr="00F346C0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015094" w14:textId="77777777" w:rsidR="00DD1243" w:rsidRPr="00F346C0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587CFF7A" w14:textId="77777777" w:rsidR="00DD1243" w:rsidRPr="00F346C0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1243" w:rsidRPr="00F346C0" w14:paraId="6B1E3673" w14:textId="77777777" w:rsidTr="00C66935">
        <w:trPr>
          <w:tblHeader/>
        </w:trPr>
        <w:tc>
          <w:tcPr>
            <w:tcW w:w="4230" w:type="dxa"/>
          </w:tcPr>
          <w:p w14:paraId="198D53C8" w14:textId="77777777" w:rsidR="00DD1243" w:rsidRPr="00F346C0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D3E856" w14:textId="66FA8DF9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5850C6D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3A7BA0" w14:textId="77C75B91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AA594A5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4470F4" w14:textId="5280AE42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75AE39DF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7EF1C52" w14:textId="612C8852" w:rsidR="00DD1243" w:rsidRPr="00F346C0" w:rsidRDefault="0092644B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D1243" w:rsidRPr="00F346C0" w14:paraId="758A0D5B" w14:textId="77777777" w:rsidTr="00C66935">
        <w:trPr>
          <w:tblHeader/>
        </w:trPr>
        <w:tc>
          <w:tcPr>
            <w:tcW w:w="4230" w:type="dxa"/>
          </w:tcPr>
          <w:p w14:paraId="011BD09E" w14:textId="77777777" w:rsidR="00DD1243" w:rsidRPr="00F346C0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31EF42C" w14:textId="77777777" w:rsidR="00DD1243" w:rsidRPr="00F346C0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50D0" w:rsidRPr="00F346C0" w14:paraId="529163C9" w14:textId="77777777" w:rsidTr="00193790">
        <w:tc>
          <w:tcPr>
            <w:tcW w:w="4230" w:type="dxa"/>
            <w:shd w:val="clear" w:color="auto" w:fill="auto"/>
          </w:tcPr>
          <w:p w14:paraId="129FFFDB" w14:textId="77777777" w:rsidR="002150D0" w:rsidRPr="00F346C0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27300E" w14:textId="77777777" w:rsidR="002150D0" w:rsidRPr="00F346C0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6B451B" w14:textId="77777777" w:rsidR="002150D0" w:rsidRPr="00F346C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746E33D" w14:textId="77777777" w:rsidR="002150D0" w:rsidRPr="00F346C0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89179" w14:textId="77777777" w:rsidR="002150D0" w:rsidRPr="00F346C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41A186" w14:textId="77777777" w:rsidR="002150D0" w:rsidRPr="00F346C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7DE9854" w14:textId="77777777" w:rsidR="002150D0" w:rsidRPr="00F346C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18691B9" w14:textId="77777777" w:rsidR="002150D0" w:rsidRPr="00F346C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644B" w:rsidRPr="00F346C0" w14:paraId="74B75344" w14:textId="77777777" w:rsidTr="00193790">
        <w:tc>
          <w:tcPr>
            <w:tcW w:w="4230" w:type="dxa"/>
            <w:shd w:val="clear" w:color="auto" w:fill="auto"/>
          </w:tcPr>
          <w:p w14:paraId="2EAE0058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500024" w14:textId="4A0B469B" w:rsidR="0092644B" w:rsidRPr="00F346C0" w:rsidRDefault="004F435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24C8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ADFB781" w14:textId="1C70610A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FBA7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F2132B" w14:textId="7B87560F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  <w:tc>
          <w:tcPr>
            <w:tcW w:w="239" w:type="dxa"/>
            <w:shd w:val="clear" w:color="auto" w:fill="auto"/>
          </w:tcPr>
          <w:p w14:paraId="40D636A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4FBA35E" w14:textId="1643C9CC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</w:tr>
      <w:tr w:rsidR="0092644B" w:rsidRPr="00F346C0" w14:paraId="6E8DDB83" w14:textId="77777777" w:rsidTr="00193790">
        <w:tc>
          <w:tcPr>
            <w:tcW w:w="4230" w:type="dxa"/>
            <w:shd w:val="clear" w:color="auto" w:fill="auto"/>
          </w:tcPr>
          <w:p w14:paraId="38025D4D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DC227B7" w14:textId="024BD65E" w:rsidR="0092644B" w:rsidRPr="00F346C0" w:rsidRDefault="004F435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7" w:type="dxa"/>
            <w:shd w:val="clear" w:color="auto" w:fill="auto"/>
          </w:tcPr>
          <w:p w14:paraId="2C7A820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2DB2B9E" w14:textId="3759A030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D254DE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B295F6A" w14:textId="433AB351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7D3E6BE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BF5E34" w14:textId="629D7AD6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2644B" w:rsidRPr="00F346C0" w14:paraId="23BB0837" w14:textId="77777777" w:rsidTr="00193790">
        <w:tc>
          <w:tcPr>
            <w:tcW w:w="4230" w:type="dxa"/>
            <w:shd w:val="clear" w:color="auto" w:fill="auto"/>
          </w:tcPr>
          <w:p w14:paraId="532B1CA3" w14:textId="77777777" w:rsidR="0092644B" w:rsidRPr="00F346C0" w:rsidRDefault="0092644B" w:rsidP="0092644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6705B" w14:textId="326B8AB3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0441366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4D154CD" w14:textId="698BEAF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DAF239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2F495D8" w14:textId="3DFE0131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3C25586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FBD7EEB" w14:textId="5F042CA8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2644B" w:rsidRPr="00F346C0" w14:paraId="75210F09" w14:textId="77777777" w:rsidTr="00193790">
        <w:tc>
          <w:tcPr>
            <w:tcW w:w="4230" w:type="dxa"/>
            <w:shd w:val="clear" w:color="auto" w:fill="auto"/>
          </w:tcPr>
          <w:p w14:paraId="5936EFC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C8A3" w14:textId="490A3605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7" w:type="dxa"/>
            <w:shd w:val="clear" w:color="auto" w:fill="auto"/>
          </w:tcPr>
          <w:p w14:paraId="45B2EE2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3F4E" w14:textId="279308B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FF49E2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1485" w14:textId="5E7F20CB" w:rsidR="0092644B" w:rsidRPr="00F346C0" w:rsidRDefault="007C1306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  <w:tc>
          <w:tcPr>
            <w:tcW w:w="239" w:type="dxa"/>
            <w:shd w:val="clear" w:color="auto" w:fill="auto"/>
          </w:tcPr>
          <w:p w14:paraId="6ED0E29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0D3FA" w14:textId="23428D0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1,477</w:t>
            </w:r>
          </w:p>
        </w:tc>
      </w:tr>
      <w:tr w:rsidR="0092644B" w:rsidRPr="00F346C0" w14:paraId="080D2124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4809B268" w14:textId="649AEAFD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E0F4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6D0C4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7CF8CD" w14:textId="6824621A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1B7B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7D2199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2C601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B702376" w14:textId="59BAA3A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75DA7E5C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0EE0BD5D" w14:textId="464BCA41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ECD49D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4977C2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282A7FA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730A6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D639A9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12E660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C0CE5D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247D39BA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500301F2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E6E8180" w14:textId="7EFEDC28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7" w:type="dxa"/>
            <w:shd w:val="clear" w:color="auto" w:fill="auto"/>
          </w:tcPr>
          <w:p w14:paraId="106AC42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AF3A591" w14:textId="7CB3B00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20239B9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5E4A0" w14:textId="7D6E6F5E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9" w:type="dxa"/>
            <w:shd w:val="clear" w:color="auto" w:fill="auto"/>
          </w:tcPr>
          <w:p w14:paraId="0FF09B0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C7736C7" w14:textId="172F6340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92644B" w:rsidRPr="00F346C0" w14:paraId="07674B7A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731C4858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F104584" w14:textId="1250D5AF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47A20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1F0463" w14:textId="4E461AA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F825C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FCD2425" w14:textId="10B35A98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5BF080C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48903E6" w14:textId="4EF6895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2644B" w:rsidRPr="00F346C0" w:rsidDel="000008D6" w14:paraId="6544F67B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20C72E4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4476B62" w14:textId="6F244F03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14,053</w:t>
            </w:r>
          </w:p>
        </w:tc>
        <w:tc>
          <w:tcPr>
            <w:tcW w:w="237" w:type="dxa"/>
            <w:shd w:val="clear" w:color="auto" w:fill="auto"/>
          </w:tcPr>
          <w:p w14:paraId="12EF3F4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F5C6FB8" w14:textId="636B0D8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13,768</w:t>
            </w:r>
          </w:p>
        </w:tc>
        <w:tc>
          <w:tcPr>
            <w:tcW w:w="236" w:type="dxa"/>
            <w:shd w:val="clear" w:color="auto" w:fill="auto"/>
          </w:tcPr>
          <w:p w14:paraId="1836E4A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ED8E7E" w14:textId="6044063F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  <w:tc>
          <w:tcPr>
            <w:tcW w:w="239" w:type="dxa"/>
            <w:shd w:val="clear" w:color="auto" w:fill="auto"/>
          </w:tcPr>
          <w:p w14:paraId="10802C6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03325FC" w14:textId="7324BBE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9,598</w:t>
            </w:r>
          </w:p>
        </w:tc>
      </w:tr>
      <w:tr w:rsidR="0092644B" w:rsidRPr="00F346C0" w14:paraId="384A0DDE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696A417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5EFC74" w14:textId="20E55610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7" w:type="dxa"/>
            <w:shd w:val="clear" w:color="auto" w:fill="auto"/>
          </w:tcPr>
          <w:p w14:paraId="5307AFC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8EF43A0" w14:textId="2F357438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3E02454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8280A01" w14:textId="03DE097F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39" w:type="dxa"/>
            <w:shd w:val="clear" w:color="auto" w:fill="auto"/>
          </w:tcPr>
          <w:p w14:paraId="3314D36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1000198" w14:textId="28C30CA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92644B" w:rsidRPr="00F346C0" w14:paraId="20DE38A3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C02DBD6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86094" w14:textId="1437BF10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14,756</w:t>
            </w:r>
          </w:p>
        </w:tc>
        <w:tc>
          <w:tcPr>
            <w:tcW w:w="237" w:type="dxa"/>
            <w:shd w:val="clear" w:color="auto" w:fill="auto"/>
          </w:tcPr>
          <w:p w14:paraId="105E04AE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644CE" w14:textId="2CC3B4F0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14,520</w:t>
            </w:r>
          </w:p>
        </w:tc>
        <w:tc>
          <w:tcPr>
            <w:tcW w:w="236" w:type="dxa"/>
            <w:shd w:val="clear" w:color="auto" w:fill="auto"/>
          </w:tcPr>
          <w:p w14:paraId="79EA5226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684E" w14:textId="2A454CC6" w:rsidR="0092644B" w:rsidRPr="00F346C0" w:rsidRDefault="007C1306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13,294</w:t>
            </w:r>
          </w:p>
        </w:tc>
        <w:tc>
          <w:tcPr>
            <w:tcW w:w="239" w:type="dxa"/>
            <w:shd w:val="clear" w:color="auto" w:fill="auto"/>
          </w:tcPr>
          <w:p w14:paraId="19D4437E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35D" w14:textId="6E870DEE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10,256</w:t>
            </w:r>
          </w:p>
        </w:tc>
      </w:tr>
      <w:tr w:rsidR="0092644B" w:rsidRPr="00F346C0" w14:paraId="7170915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1DE1D563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C3EAA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60E6256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0DF4A5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33E849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1F631BF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834148A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104D51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644B" w:rsidRPr="00F346C0" w14:paraId="7AA55DC4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488D41CA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6E21CD4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1CE0AE5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84B9D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A9EB0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C068C4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2410898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3F35F8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48F0265E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50B2C3A" w14:textId="7B577398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C8903" w14:textId="0DF6CA61" w:rsidR="0092644B" w:rsidRPr="00F346C0" w:rsidRDefault="004F435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10E6B2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96F13C1" w14:textId="2565415C" w:rsidR="0092644B" w:rsidRPr="00F346C0" w:rsidRDefault="0092644B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55ABD4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2ADC042" w14:textId="6A7F3182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239" w:type="dxa"/>
            <w:shd w:val="clear" w:color="auto" w:fill="auto"/>
          </w:tcPr>
          <w:p w14:paraId="5EB54817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B9B8953" w14:textId="6070D37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  <w:tr w:rsidR="0092644B" w:rsidRPr="00F346C0" w14:paraId="11E490D4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FFCCFAC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7C60F" w14:textId="4FBE99FE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361FB8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8966" w14:textId="00B8C6F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2C055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225" w14:textId="23BA0607" w:rsidR="0092644B" w:rsidRPr="00F346C0" w:rsidRDefault="004F435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  <w:tc>
          <w:tcPr>
            <w:tcW w:w="239" w:type="dxa"/>
            <w:shd w:val="clear" w:color="auto" w:fill="auto"/>
          </w:tcPr>
          <w:p w14:paraId="0D714A68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4003" w14:textId="5615411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2,154</w:t>
            </w:r>
          </w:p>
        </w:tc>
      </w:tr>
      <w:tr w:rsidR="0092644B" w:rsidRPr="00F346C0" w14:paraId="2C625DC2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894D169" w14:textId="6EFA1F46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0326C0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96836CB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6E0ADE3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ACC7A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D8333A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620EAC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5D9B78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147D6BFB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54B3994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090CA67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55B035D" w14:textId="77777777" w:rsidR="0092644B" w:rsidRPr="00F346C0" w:rsidDel="00C4573B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9CE25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A448D2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98A8DF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375D363" w14:textId="77777777" w:rsidR="0092644B" w:rsidRPr="00F346C0" w:rsidDel="00C4573B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A3B6AC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435B" w:rsidRPr="00F346C0" w14:paraId="7AF5F042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8569D33" w14:textId="0228E119" w:rsidR="004F435B" w:rsidRPr="00F346C0" w:rsidRDefault="004F435B" w:rsidP="004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9680B" w14:textId="1E4EE8DF" w:rsidR="004F435B" w:rsidRPr="00F346C0" w:rsidRDefault="004F435B" w:rsidP="004F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7968E2" w14:textId="77777777" w:rsidR="004F435B" w:rsidRPr="00F346C0" w:rsidDel="00C4573B" w:rsidRDefault="004F435B" w:rsidP="004F435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4B95563" w14:textId="78F256AF" w:rsidR="004F435B" w:rsidRPr="00F346C0" w:rsidRDefault="004F435B" w:rsidP="004F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D5BAE" w14:textId="77777777" w:rsidR="004F435B" w:rsidRPr="00F346C0" w:rsidDel="00C4573B" w:rsidRDefault="004F435B" w:rsidP="004F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C82FC32" w14:textId="50D28B03" w:rsidR="004F435B" w:rsidRPr="00F346C0" w:rsidRDefault="004F435B" w:rsidP="004F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74,266</w:t>
            </w:r>
          </w:p>
        </w:tc>
        <w:tc>
          <w:tcPr>
            <w:tcW w:w="239" w:type="dxa"/>
            <w:shd w:val="clear" w:color="auto" w:fill="auto"/>
          </w:tcPr>
          <w:p w14:paraId="48121023" w14:textId="77777777" w:rsidR="004F435B" w:rsidRPr="00F346C0" w:rsidDel="00C4573B" w:rsidRDefault="004F435B" w:rsidP="004F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801DFDC" w14:textId="0177EF71" w:rsidR="004F435B" w:rsidRPr="00F346C0" w:rsidRDefault="004F435B" w:rsidP="004F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90,676</w:t>
            </w:r>
          </w:p>
        </w:tc>
      </w:tr>
      <w:tr w:rsidR="000E0795" w:rsidRPr="00F346C0" w14:paraId="26E1E12C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480EFF33" w14:textId="77777777" w:rsidR="000E0795" w:rsidRPr="00F346C0" w:rsidRDefault="000E0795" w:rsidP="000E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611EAC" w14:textId="65F29066" w:rsidR="000E0795" w:rsidRPr="00F346C0" w:rsidRDefault="004F435B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26979" w14:textId="77777777" w:rsidR="000E0795" w:rsidRPr="00F346C0" w:rsidDel="00C4573B" w:rsidRDefault="000E0795" w:rsidP="000E079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2F5419E" w14:textId="54CECC74" w:rsidR="000E0795" w:rsidRPr="00F346C0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32224" w14:textId="77777777" w:rsidR="000E0795" w:rsidRPr="00F346C0" w:rsidDel="00C4573B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A18D73" w14:textId="386A0F2E" w:rsidR="000E0795" w:rsidRPr="00F346C0" w:rsidRDefault="004F435B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  <w:tc>
          <w:tcPr>
            <w:tcW w:w="239" w:type="dxa"/>
            <w:shd w:val="clear" w:color="auto" w:fill="auto"/>
          </w:tcPr>
          <w:p w14:paraId="01BC74D5" w14:textId="77777777" w:rsidR="000E0795" w:rsidRPr="00F346C0" w:rsidDel="00C4573B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DAD31D" w14:textId="7FA4E7EC" w:rsidR="000E0795" w:rsidRPr="00F346C0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90,676</w:t>
            </w:r>
          </w:p>
        </w:tc>
      </w:tr>
      <w:tr w:rsidR="000E0795" w:rsidRPr="00F346C0" w14:paraId="79EF214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79FA3F94" w14:textId="3706BD5E" w:rsidR="000E0795" w:rsidRPr="00F346C0" w:rsidRDefault="000E0795" w:rsidP="000E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60DAD" w14:textId="259A82DB" w:rsidR="000E0795" w:rsidRPr="00F346C0" w:rsidRDefault="004F435B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75188" w14:textId="77777777" w:rsidR="000E0795" w:rsidRPr="00F346C0" w:rsidDel="00C4573B" w:rsidRDefault="000E0795" w:rsidP="000E079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1D6FA447" w14:textId="6B7C4C3D" w:rsidR="000E0795" w:rsidRPr="00F346C0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DF169" w14:textId="77777777" w:rsidR="000E0795" w:rsidRPr="00F346C0" w:rsidDel="00C4573B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F233D22" w14:textId="57D51B38" w:rsidR="000E0795" w:rsidRPr="00F346C0" w:rsidRDefault="004F435B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ED2216" w14:textId="77777777" w:rsidR="000E0795" w:rsidRPr="00F346C0" w:rsidDel="00C4573B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5416C93" w14:textId="746254C6" w:rsidR="000E0795" w:rsidRPr="00F346C0" w:rsidRDefault="000E0795" w:rsidP="00337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0795" w:rsidRPr="00F346C0" w14:paraId="7CA33BE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FC94D5D" w14:textId="77777777" w:rsidR="000E0795" w:rsidRPr="00F346C0" w:rsidRDefault="000E0795" w:rsidP="000E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BD62" w14:textId="339AD151" w:rsidR="000E0795" w:rsidRPr="00F346C0" w:rsidRDefault="004F435B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2D30EDA" w14:textId="77777777" w:rsidR="000E0795" w:rsidRPr="00F346C0" w:rsidDel="00C4573B" w:rsidRDefault="000E0795" w:rsidP="000E079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827" w14:textId="14ADCA17" w:rsidR="000E0795" w:rsidRPr="00F346C0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D1A88" w14:textId="77777777" w:rsidR="000E0795" w:rsidRPr="00F346C0" w:rsidDel="00C4573B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AF7E" w14:textId="4C00C0FD" w:rsidR="000E0795" w:rsidRPr="00F346C0" w:rsidRDefault="004F435B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  <w:tc>
          <w:tcPr>
            <w:tcW w:w="239" w:type="dxa"/>
            <w:shd w:val="clear" w:color="auto" w:fill="auto"/>
          </w:tcPr>
          <w:p w14:paraId="4A3C57AE" w14:textId="77777777" w:rsidR="000E0795" w:rsidRPr="00F346C0" w:rsidDel="00C4573B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7F10" w14:textId="7B5B1C7F" w:rsidR="000E0795" w:rsidRPr="00F346C0" w:rsidRDefault="000E0795" w:rsidP="000E0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90,676</w:t>
            </w:r>
          </w:p>
        </w:tc>
      </w:tr>
    </w:tbl>
    <w:p w14:paraId="2A9E5F08" w14:textId="18B08EC6" w:rsidR="00221DF1" w:rsidRPr="00F346C0" w:rsidRDefault="00221DF1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053A45" w14:textId="77777777" w:rsidR="00194ED3" w:rsidRPr="00F346C0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8AE8F28" w14:textId="5E941C0E" w:rsidR="00392039" w:rsidRPr="00F346C0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F346C0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F6F3FE" w14:textId="744A2577" w:rsidR="00CC7758" w:rsidRPr="00F346C0" w:rsidRDefault="00CC77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346C0">
        <w:rPr>
          <w:rFonts w:ascii="Angsana New" w:hAnsi="Angsana New"/>
          <w:sz w:val="30"/>
          <w:szCs w:val="30"/>
        </w:rPr>
        <w:t xml:space="preserve">31 </w:t>
      </w:r>
      <w:r w:rsidRPr="00F346C0">
        <w:rPr>
          <w:rFonts w:ascii="Angsana New" w:hAnsi="Angsana New" w:hint="cs"/>
          <w:sz w:val="30"/>
          <w:szCs w:val="30"/>
          <w:cs/>
        </w:rPr>
        <w:t>ธันวาคม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>256</w:t>
      </w:r>
      <w:r w:rsidR="00F34451" w:rsidRPr="00F346C0">
        <w:rPr>
          <w:rFonts w:asciiTheme="majorBidi" w:hAnsiTheme="majorBidi" w:cstheme="majorBidi"/>
          <w:sz w:val="30"/>
          <w:szCs w:val="30"/>
        </w:rPr>
        <w:t>6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073C01" w:rsidRPr="00F346C0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 xml:space="preserve">ที่ทำกับกิจการที่เกี่ยวข้องกัน มีดังนี้ </w:t>
      </w:r>
    </w:p>
    <w:p w14:paraId="40FB4E43" w14:textId="77777777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F624E7" w14:textId="641EA43B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สัญญาซื้อขายผลิตภัณฑ์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4C01E3" w14:textId="526BA983" w:rsidR="0038537F" w:rsidRPr="00F346C0" w:rsidRDefault="0038537F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บริษัทมีสัญญาซื้อขายเอทิลีนรวมจำนวน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3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ฉบับ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แห่ง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โดยตามสัญญาแต่ละฉบับกำหนดราคาขายอ้างอิงจากราคาเอทิลีนในตลาดโลก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6851BF"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10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</w:t>
      </w:r>
      <w:r w:rsidR="001668AE" w:rsidRPr="00F346C0">
        <w:rPr>
          <w:rFonts w:ascii="Angsana New" w:hAnsi="Angsana New"/>
          <w:sz w:val="30"/>
          <w:szCs w:val="30"/>
        </w:rPr>
        <w:t>74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 xml:space="preserve">และเดือนธันวาคม </w:t>
      </w:r>
      <w:r w:rsidRPr="00F346C0">
        <w:rPr>
          <w:rFonts w:ascii="Angsana New" w:hAnsi="Angsana New"/>
          <w:sz w:val="30"/>
          <w:szCs w:val="30"/>
        </w:rPr>
        <w:t>2580</w:t>
      </w:r>
      <w:r w:rsidRPr="00F346C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และอีก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1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10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p w14:paraId="5D9FC679" w14:textId="77777777" w:rsidR="0038537F" w:rsidRPr="00F346C0" w:rsidRDefault="0038537F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0CD876A" w14:textId="47BC7A14" w:rsidR="005F40CC" w:rsidRPr="00F346C0" w:rsidRDefault="006D2DB7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3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ฉบับ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4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ถึง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15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2567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2580</w:t>
      </w:r>
    </w:p>
    <w:p w14:paraId="1E046C22" w14:textId="77777777" w:rsidR="006D2DB7" w:rsidRPr="00F346C0" w:rsidRDefault="006D2DB7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AB154EA" w14:textId="5A1AFEA6" w:rsidR="00CC7758" w:rsidRPr="00F346C0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บริษัทมีสัญญาซื้อขายบิวทาไดอีนกับกิจการที่เกี่ยวข้องกัน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โดยตามสัญญากำหนดราคาขายอ้างอิงจากราคาบิวทาไดอีนในตลาดโลก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</w:rPr>
        <w:t>ปีนับจากวันที่โรงงานสามารถเริ่มดำเนินการผลิตเชิงพาณิชย์</w:t>
      </w:r>
      <w:r w:rsidR="00A51DB5" w:rsidRPr="00F346C0">
        <w:rPr>
          <w:rFonts w:ascii="Angsana New" w:hAnsi="Angsana New"/>
          <w:sz w:val="30"/>
          <w:szCs w:val="30"/>
        </w:rPr>
        <w:t xml:space="preserve"> </w:t>
      </w:r>
      <w:r w:rsidR="00A51DB5" w:rsidRPr="00F346C0">
        <w:rPr>
          <w:rFonts w:ascii="Angsana New" w:hAnsi="Angsana New" w:hint="cs"/>
          <w:sz w:val="30"/>
          <w:szCs w:val="30"/>
          <w:cs/>
        </w:rPr>
        <w:t xml:space="preserve">และจะมีผลสิ้นสุดในเดือนมกราคม </w:t>
      </w:r>
      <w:r w:rsidR="00A51DB5" w:rsidRPr="00F346C0">
        <w:rPr>
          <w:rFonts w:ascii="Angsana New" w:hAnsi="Angsana New"/>
          <w:sz w:val="30"/>
          <w:szCs w:val="30"/>
        </w:rPr>
        <w:t>2581</w:t>
      </w:r>
    </w:p>
    <w:p w14:paraId="31DC7C81" w14:textId="77777777" w:rsidR="005F40CC" w:rsidRPr="00F346C0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504EADE" w14:textId="223F423B" w:rsidR="00CC7758" w:rsidRPr="00F346C0" w:rsidRDefault="00CC77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บริษัทมีสัญญาซื้อขายเอทิลีนออกไซด์รวมจำนวน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แห่ง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</w:t>
      </w:r>
      <w:r w:rsidR="00AF6A5E" w:rsidRPr="00F346C0">
        <w:rPr>
          <w:rFonts w:ascii="Angsana New" w:hAnsi="Angsana New"/>
          <w:sz w:val="30"/>
          <w:szCs w:val="30"/>
          <w:cs/>
        </w:rPr>
        <w:t>ค</w:t>
      </w:r>
      <w:r w:rsidRPr="00F346C0">
        <w:rPr>
          <w:rFonts w:ascii="Angsana New" w:hAnsi="Angsana New" w:hint="cs"/>
          <w:sz w:val="30"/>
          <w:szCs w:val="30"/>
          <w:cs/>
        </w:rPr>
        <w:t>าเอทิลีนในตลาดโลก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นับจากวันที่ที่มีผลบังดับตามที่ระบุไว้ในสัญญา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จะมีผลสิ้นสุดในเดือนมีนาคม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2574 </w:t>
      </w:r>
      <w:r w:rsidRPr="00F346C0">
        <w:rPr>
          <w:rFonts w:ascii="Angsana New" w:hAnsi="Angsana New" w:hint="cs"/>
          <w:sz w:val="30"/>
          <w:szCs w:val="30"/>
          <w:cs/>
        </w:rPr>
        <w:t>และเดือน</w:t>
      </w:r>
      <w:r w:rsidR="004A3A9F" w:rsidRPr="00F346C0">
        <w:rPr>
          <w:rFonts w:ascii="Angsana New" w:hAnsi="Angsana New" w:hint="cs"/>
          <w:sz w:val="30"/>
          <w:szCs w:val="30"/>
          <w:cs/>
        </w:rPr>
        <w:t>สิงหาคม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2578</w:t>
      </w:r>
      <w:r w:rsidRPr="00F346C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สามารถต่ออายุโดยอัตโนมัติ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และสามารถสิ้นสุดสัญญาโดยบอกกล่าวให้อีกฝ่ายหนึ่งทราบเป็นลายลักษณ์อักษรล่วงหน้าไม่น้อยกว่า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</w:p>
    <w:p w14:paraId="58B34F04" w14:textId="77777777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6887361E" w14:textId="057A136F" w:rsidR="00CC7758" w:rsidRPr="00F346C0" w:rsidRDefault="00CC77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บริษัทมีสัญญาซื้อขายโมโนเอทิลีนไกลคอลกับกิจการที่เกี่ยวข้องกันแห่งหนึ่ง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256</w:t>
      </w:r>
      <w:r w:rsidR="000B454C" w:rsidRPr="00F346C0">
        <w:rPr>
          <w:rFonts w:ascii="Angsana New" w:hAnsi="Angsana New"/>
          <w:sz w:val="30"/>
          <w:szCs w:val="30"/>
        </w:rPr>
        <w:t>7</w:t>
      </w:r>
    </w:p>
    <w:p w14:paraId="79D87F4A" w14:textId="4ED78BB0" w:rsidR="006D2DB7" w:rsidRPr="00F346C0" w:rsidRDefault="006D2DB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8488124" w14:textId="6BA5A92D" w:rsidR="006D2DB7" w:rsidRPr="00F346C0" w:rsidRDefault="006D2DB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บริษัทมีสัญญาซื้อขายโพรพิลีนออกไซด์กับกิจการที่เกี่ยวข้องกันแห่งหนึ่ง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โดยราคาขายอ้างอิงจากราคาโพรพิลีน ออกไซด์ที่ประกาศในตลาด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2578</w:t>
      </w:r>
    </w:p>
    <w:p w14:paraId="76652949" w14:textId="77777777" w:rsidR="006D2DB7" w:rsidRPr="00F346C0" w:rsidRDefault="006D2DB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C60D782" w14:textId="4D5825DF" w:rsidR="006D2DB7" w:rsidRPr="00F346C0" w:rsidRDefault="006D2DB7" w:rsidP="006D2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AE6C81F" w14:textId="591F2DF4" w:rsidR="00194ED3" w:rsidRPr="00F346C0" w:rsidRDefault="006D2DB7" w:rsidP="006D2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บริษัทมีสัญญาซื้อขายอะซีโตนรวมจำนวน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แห่ง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1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2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นับจากวันที่มีผลบังคับตามที่ระบุไว้ในแต่ละสัญญา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2567</w:t>
      </w:r>
    </w:p>
    <w:p w14:paraId="667309F6" w14:textId="77777777" w:rsidR="006D2DB7" w:rsidRPr="00F346C0" w:rsidRDefault="006D2DB7" w:rsidP="006D2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634141C" w14:textId="2A996C91" w:rsidR="00CC7758" w:rsidRPr="00F346C0" w:rsidRDefault="00CC7758" w:rsidP="00CC7758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สัญญาซื้อขายผลิตภัณฑ์พลอยได้  </w:t>
      </w:r>
    </w:p>
    <w:p w14:paraId="36F44FA3" w14:textId="1ADBCB91" w:rsidR="00CC7758" w:rsidRPr="00F346C0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>บริษัทมีสัญญาซื้อขายไฮโดรเจนกับกิจการที่เกี่ยวข้องกันแห่ง</w:t>
      </w:r>
      <w:r w:rsidR="006D2DB7" w:rsidRPr="00F346C0">
        <w:rPr>
          <w:rFonts w:ascii="Angsana New" w:hAnsi="Angsana New" w:hint="cs"/>
          <w:sz w:val="30"/>
          <w:szCs w:val="30"/>
          <w:cs/>
        </w:rPr>
        <w:t>หนึ่ง</w:t>
      </w:r>
      <w:r w:rsidRPr="00F346C0">
        <w:rPr>
          <w:rFonts w:ascii="Angsana New" w:hAnsi="Angsana New"/>
          <w:sz w:val="30"/>
          <w:szCs w:val="30"/>
          <w:cs/>
        </w:rPr>
        <w:t xml:space="preserve"> โดยตามสัญญากำหนดราคาขายที่อ้างอิงจากราคาก๊าซธรรมชาติสำหรับอุตสาหกรรม สัญญามีระยะเ</w:t>
      </w:r>
      <w:r w:rsidR="006D2DB7" w:rsidRPr="00F346C0">
        <w:rPr>
          <w:rFonts w:ascii="Angsana New" w:hAnsi="Angsana New" w:hint="cs"/>
          <w:sz w:val="30"/>
          <w:szCs w:val="30"/>
          <w:cs/>
        </w:rPr>
        <w:t>วลา</w:t>
      </w:r>
      <w:r w:rsidRPr="00F346C0">
        <w:rPr>
          <w:rFonts w:ascii="Angsana New" w:hAnsi="Angsana New" w:hint="cs"/>
          <w:sz w:val="30"/>
          <w:szCs w:val="30"/>
          <w:cs/>
        </w:rPr>
        <w:t xml:space="preserve"> </w:t>
      </w:r>
      <w:r w:rsidR="006D2DB7" w:rsidRPr="00F346C0">
        <w:rPr>
          <w:rFonts w:ascii="Angsana New" w:hAnsi="Angsana New"/>
          <w:sz w:val="30"/>
          <w:szCs w:val="30"/>
        </w:rPr>
        <w:t>1</w:t>
      </w:r>
      <w:r w:rsidRPr="00F346C0">
        <w:rPr>
          <w:rFonts w:ascii="Angsana New" w:hAnsi="Angsana New"/>
          <w:sz w:val="30"/>
          <w:szCs w:val="30"/>
        </w:rPr>
        <w:t xml:space="preserve">9 </w:t>
      </w:r>
      <w:r w:rsidRPr="00F346C0">
        <w:rPr>
          <w:rFonts w:ascii="Angsana New" w:hAnsi="Angsana New" w:hint="cs"/>
          <w:sz w:val="30"/>
          <w:szCs w:val="30"/>
          <w:cs/>
        </w:rPr>
        <w:t xml:space="preserve">ปี </w:t>
      </w:r>
      <w:r w:rsidRPr="00F346C0">
        <w:rPr>
          <w:rFonts w:ascii="Angsana New" w:hAnsi="Angsana New"/>
          <w:sz w:val="30"/>
          <w:szCs w:val="30"/>
        </w:rPr>
        <w:t xml:space="preserve">9 </w:t>
      </w:r>
      <w:r w:rsidR="00B76BA7" w:rsidRPr="00F346C0">
        <w:rPr>
          <w:rFonts w:ascii="Angsana New" w:hAnsi="Angsana New" w:hint="cs"/>
          <w:sz w:val="30"/>
          <w:szCs w:val="30"/>
          <w:cs/>
        </w:rPr>
        <w:t>เดือน</w:t>
      </w:r>
      <w:r w:rsidRPr="00F346C0">
        <w:rPr>
          <w:rFonts w:ascii="Angsana New" w:hAnsi="Angsana New"/>
          <w:sz w:val="30"/>
          <w:szCs w:val="30"/>
          <w:cs/>
        </w:rPr>
        <w:t>และจะมีผลสิ้นสุดใน</w:t>
      </w:r>
      <w:r w:rsidRPr="00F346C0">
        <w:rPr>
          <w:rFonts w:ascii="Angsana New" w:hAnsi="Angsana New" w:hint="cs"/>
          <w:sz w:val="30"/>
          <w:szCs w:val="30"/>
          <w:cs/>
        </w:rPr>
        <w:t>เ</w:t>
      </w:r>
      <w:r w:rsidRPr="00F346C0">
        <w:rPr>
          <w:rFonts w:ascii="Angsana New" w:hAnsi="Angsana New"/>
          <w:sz w:val="30"/>
          <w:szCs w:val="30"/>
          <w:cs/>
        </w:rPr>
        <w:t>ดือน</w:t>
      </w:r>
      <w:r w:rsidRPr="00F346C0">
        <w:rPr>
          <w:rFonts w:ascii="Angsana New" w:hAnsi="Angsana New" w:hint="cs"/>
          <w:sz w:val="30"/>
          <w:szCs w:val="30"/>
          <w:cs/>
        </w:rPr>
        <w:t>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257</w:t>
      </w:r>
      <w:r w:rsidR="006D2DB7" w:rsidRPr="00F346C0">
        <w:rPr>
          <w:rFonts w:ascii="Angsana New" w:hAnsi="Angsana New"/>
          <w:sz w:val="30"/>
          <w:szCs w:val="30"/>
        </w:rPr>
        <w:t>1</w:t>
      </w:r>
    </w:p>
    <w:p w14:paraId="66E88912" w14:textId="77777777" w:rsidR="005F40CC" w:rsidRPr="00F346C0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49684C6" w14:textId="77777777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4D7092A5" w14:textId="41881EB9" w:rsidR="00CC7758" w:rsidRPr="00F346C0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บริษัทมีสัญญาการจำหน่ายไฟฟ้าจำนวน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แห่ง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โดยตามสัญญากำหนดราคาขายอ้างอิงจากราคาของการไฟฟ้าส่วนภูมิภาค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15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และจะมีผลสิ้นสุดในเดือนกันยายน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2567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และเดือนมิถุนายน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2570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FC601F5" w14:textId="77777777" w:rsidR="005F40CC" w:rsidRPr="00F346C0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2B6A160" w14:textId="08993929" w:rsidR="00CC7758" w:rsidRPr="00F346C0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>บริษัทมีสัญญาการจำหน่ายสาธารณูปการจำนวน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="006C7885" w:rsidRPr="00F346C0">
        <w:rPr>
          <w:rFonts w:ascii="Angsana New" w:hAnsi="Angsana New"/>
          <w:sz w:val="30"/>
          <w:szCs w:val="30"/>
        </w:rPr>
        <w:t>8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>ฉบับ เพื่อจำหน่ายสาธารณูปการต่าง ๆ เช่น ไฟฟ้า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 xml:space="preserve">ไอน้ำ และน้ำปรับสภาพ กับกิจการที่เกี่ยวข้องกันแห่งหนึ่ง สัญญามีระยะเวลาตั้งแต่ </w:t>
      </w:r>
      <w:r w:rsidRPr="00F346C0">
        <w:rPr>
          <w:rFonts w:ascii="Angsana New" w:hAnsi="Angsana New"/>
          <w:sz w:val="30"/>
          <w:szCs w:val="30"/>
        </w:rPr>
        <w:t>12</w:t>
      </w:r>
      <w:r w:rsidRPr="00F346C0">
        <w:rPr>
          <w:rFonts w:ascii="Angsana New" w:hAnsi="Angsana New"/>
          <w:sz w:val="30"/>
          <w:szCs w:val="30"/>
          <w:cs/>
        </w:rPr>
        <w:t xml:space="preserve"> ปี ถึง </w:t>
      </w:r>
      <w:r w:rsidRPr="00F346C0">
        <w:rPr>
          <w:rFonts w:ascii="Angsana New" w:hAnsi="Angsana New"/>
          <w:sz w:val="30"/>
          <w:szCs w:val="30"/>
        </w:rPr>
        <w:t xml:space="preserve">19 </w:t>
      </w:r>
      <w:r w:rsidRPr="00F346C0">
        <w:rPr>
          <w:rFonts w:ascii="Angsana New" w:hAnsi="Angsana New"/>
          <w:sz w:val="30"/>
          <w:szCs w:val="30"/>
          <w:cs/>
        </w:rPr>
        <w:t xml:space="preserve">ปี </w:t>
      </w:r>
      <w:r w:rsidRPr="00F346C0">
        <w:rPr>
          <w:rFonts w:ascii="Angsana New" w:hAnsi="Angsana New"/>
          <w:sz w:val="30"/>
          <w:szCs w:val="30"/>
        </w:rPr>
        <w:t xml:space="preserve">9 </w:t>
      </w:r>
      <w:r w:rsidRPr="00F346C0">
        <w:rPr>
          <w:rFonts w:ascii="Angsana New" w:hAnsi="Angsana New"/>
          <w:sz w:val="30"/>
          <w:szCs w:val="30"/>
          <w:cs/>
        </w:rPr>
        <w:t>เดือน นับจากวันที่ที่มีผลบังคับตามที่ระบุไว้ในแต่ละสัญญา และจะมีผลสิ้นสุดในเดือน</w:t>
      </w:r>
      <w:r w:rsidR="0028267A" w:rsidRPr="00F346C0">
        <w:rPr>
          <w:rFonts w:ascii="Angsana New" w:hAnsi="Angsana New" w:hint="cs"/>
          <w:sz w:val="30"/>
          <w:szCs w:val="30"/>
          <w:cs/>
        </w:rPr>
        <w:t>ช่วงเดือน</w:t>
      </w:r>
      <w:r w:rsidRPr="00F346C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46C0">
        <w:rPr>
          <w:rFonts w:ascii="Angsana New" w:hAnsi="Angsana New"/>
          <w:sz w:val="30"/>
          <w:szCs w:val="30"/>
        </w:rPr>
        <w:t>2571</w:t>
      </w:r>
      <w:r w:rsidR="0028267A" w:rsidRPr="00F346C0">
        <w:rPr>
          <w:rFonts w:ascii="Angsana New" w:hAnsi="Angsana New"/>
          <w:sz w:val="30"/>
          <w:szCs w:val="30"/>
        </w:rPr>
        <w:t xml:space="preserve"> </w:t>
      </w:r>
      <w:r w:rsidR="0028267A" w:rsidRPr="00F346C0">
        <w:rPr>
          <w:rFonts w:ascii="Angsana New" w:hAnsi="Angsana New" w:hint="cs"/>
          <w:sz w:val="30"/>
          <w:szCs w:val="30"/>
          <w:cs/>
        </w:rPr>
        <w:t xml:space="preserve">ถึงเดือนธันวาคม </w:t>
      </w:r>
      <w:r w:rsidR="0028267A" w:rsidRPr="00F346C0">
        <w:rPr>
          <w:rFonts w:ascii="Angsana New" w:hAnsi="Angsana New"/>
          <w:sz w:val="30"/>
          <w:szCs w:val="30"/>
        </w:rPr>
        <w:t>2581</w:t>
      </w:r>
    </w:p>
    <w:p w14:paraId="4A9C89EF" w14:textId="77777777" w:rsidR="005F40CC" w:rsidRPr="00F346C0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359CD1E" w14:textId="52E28754" w:rsidR="00CC7758" w:rsidRPr="00F346C0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บริษัทและบริษัทย่อยหลายแห่งมีสัญญาซื้อขายไฟฟ้า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แห่ง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C51EE6" w:rsidRPr="00F346C0">
        <w:rPr>
          <w:rFonts w:ascii="Angsana New" w:hAnsi="Angsana New"/>
          <w:sz w:val="30"/>
          <w:szCs w:val="30"/>
        </w:rPr>
        <w:t>1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ถึง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25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</w:t>
      </w:r>
      <w:r w:rsidRPr="00F346C0">
        <w:rPr>
          <w:rFonts w:ascii="Angsana New" w:hAnsi="Angsana New"/>
          <w:sz w:val="30"/>
          <w:szCs w:val="30"/>
          <w:cs/>
        </w:rPr>
        <w:t xml:space="preserve">ธันวาคม </w:t>
      </w:r>
      <w:r w:rsidR="00A934E6" w:rsidRPr="00F346C0">
        <w:rPr>
          <w:rFonts w:ascii="Angsana New" w:hAnsi="Angsana New"/>
          <w:sz w:val="30"/>
          <w:szCs w:val="30"/>
        </w:rPr>
        <w:t>256</w:t>
      </w:r>
      <w:r w:rsidR="00787229" w:rsidRPr="00F346C0">
        <w:rPr>
          <w:rFonts w:ascii="Angsana New" w:hAnsi="Angsana New"/>
          <w:sz w:val="30"/>
          <w:szCs w:val="30"/>
        </w:rPr>
        <w:t>7</w:t>
      </w:r>
      <w:r w:rsidRPr="00F346C0">
        <w:rPr>
          <w:rFonts w:ascii="Angsana New" w:hAnsi="Angsana New"/>
          <w:sz w:val="30"/>
          <w:szCs w:val="30"/>
          <w:cs/>
        </w:rPr>
        <w:t xml:space="preserve"> ถึงเดือน</w:t>
      </w:r>
      <w:r w:rsidRPr="00F346C0">
        <w:rPr>
          <w:rFonts w:ascii="Angsana New" w:hAnsi="Angsana New" w:hint="cs"/>
          <w:sz w:val="30"/>
          <w:szCs w:val="30"/>
          <w:cs/>
        </w:rPr>
        <w:t>มิถุนายน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2588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1492221C" w14:textId="77777777" w:rsidR="005F40CC" w:rsidRPr="00F346C0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1EF1D0" w14:textId="40D87E98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6"/>
          <w:sz w:val="30"/>
          <w:szCs w:val="30"/>
        </w:rPr>
      </w:pPr>
      <w:r w:rsidRPr="00F346C0">
        <w:rPr>
          <w:rFonts w:ascii="Angsana New" w:hAnsi="Angsana New" w:hint="cs"/>
          <w:spacing w:val="6"/>
          <w:sz w:val="30"/>
          <w:szCs w:val="30"/>
          <w:cs/>
        </w:rPr>
        <w:t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ที่เกี่ยวข้องกัน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6"/>
          <w:sz w:val="30"/>
          <w:szCs w:val="30"/>
        </w:rPr>
        <w:t>10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6"/>
          <w:sz w:val="30"/>
          <w:szCs w:val="30"/>
        </w:rPr>
        <w:t>20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และจะมีผลสิ้นสุดในช่วงเดือนธันวาคม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6"/>
          <w:sz w:val="30"/>
          <w:szCs w:val="30"/>
        </w:rPr>
        <w:t>2574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ถึงเดือนมีนาคม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6"/>
          <w:sz w:val="30"/>
          <w:szCs w:val="30"/>
        </w:rPr>
        <w:t>2582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92F59FB" w14:textId="77777777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89BCC79" w14:textId="77777777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4C001313" w14:textId="31CF1A5A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</w:t>
      </w:r>
      <w:r w:rsidR="00642100" w:rsidRPr="00F346C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C5427B" w:rsidRPr="00F346C0">
        <w:rPr>
          <w:rFonts w:ascii="Angsana New" w:hAnsi="Angsana New" w:hint="cs"/>
          <w:sz w:val="30"/>
          <w:szCs w:val="30"/>
          <w:cs/>
        </w:rPr>
        <w:t>แห่งหนึ่ง</w:t>
      </w:r>
      <w:r w:rsidR="00642100" w:rsidRPr="00F346C0">
        <w:rPr>
          <w:rFonts w:ascii="Angsana New" w:hAnsi="Angsana New" w:hint="cs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มีสัญญาซื้อขายก๊าซธรรมชาติ</w:t>
      </w:r>
      <w:r w:rsidR="00725DA5" w:rsidRPr="00F346C0">
        <w:rPr>
          <w:rFonts w:ascii="Angsana New" w:hAnsi="Angsana New" w:hint="cs"/>
          <w:sz w:val="30"/>
          <w:szCs w:val="30"/>
          <w:cs/>
        </w:rPr>
        <w:t>จำนวนหลายฉบับ</w:t>
      </w:r>
      <w:r w:rsidRPr="00F346C0"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="00642100" w:rsidRPr="00F346C0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="00A934E6" w:rsidRPr="00F346C0">
        <w:rPr>
          <w:rFonts w:ascii="Angsana New" w:hAnsi="Angsana New"/>
          <w:sz w:val="30"/>
          <w:szCs w:val="30"/>
        </w:rPr>
        <w:t>1</w:t>
      </w:r>
      <w:r w:rsidR="00642100" w:rsidRPr="00F346C0">
        <w:rPr>
          <w:rFonts w:ascii="Angsana New" w:hAnsi="Angsana New"/>
          <w:sz w:val="30"/>
          <w:szCs w:val="30"/>
        </w:rPr>
        <w:t xml:space="preserve"> </w:t>
      </w:r>
      <w:r w:rsidR="00642100" w:rsidRPr="00F346C0">
        <w:rPr>
          <w:rFonts w:ascii="Angsana New" w:hAnsi="Angsana New" w:hint="cs"/>
          <w:sz w:val="30"/>
          <w:szCs w:val="30"/>
          <w:cs/>
        </w:rPr>
        <w:t>ถึง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25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นับจากวันที่ที่มีผลบังคับตามที่ระบุไว้ในสัญญาและจะมีผลสิ้นสุด</w:t>
      </w:r>
      <w:r w:rsidR="00642100" w:rsidRPr="00F346C0">
        <w:rPr>
          <w:rFonts w:ascii="Angsana New" w:hAnsi="Angsana New" w:hint="cs"/>
          <w:sz w:val="30"/>
          <w:szCs w:val="30"/>
          <w:cs/>
        </w:rPr>
        <w:t>ในช่วง</w:t>
      </w:r>
      <w:r w:rsidRPr="00F346C0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z w:val="30"/>
          <w:szCs w:val="30"/>
        </w:rPr>
        <w:t>256</w:t>
      </w:r>
      <w:r w:rsidR="00C5427B" w:rsidRPr="00F346C0">
        <w:rPr>
          <w:rFonts w:ascii="Angsana New" w:hAnsi="Angsana New"/>
          <w:sz w:val="30"/>
          <w:szCs w:val="30"/>
        </w:rPr>
        <w:t>7</w:t>
      </w:r>
      <w:r w:rsidR="00642100" w:rsidRPr="00F346C0">
        <w:rPr>
          <w:rFonts w:ascii="Angsana New" w:hAnsi="Angsana New"/>
          <w:spacing w:val="6"/>
          <w:sz w:val="30"/>
          <w:szCs w:val="30"/>
        </w:rPr>
        <w:t xml:space="preserve"> </w:t>
      </w:r>
      <w:r w:rsidR="00642100" w:rsidRPr="00F346C0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="00642100" w:rsidRPr="00F346C0">
        <w:rPr>
          <w:rFonts w:ascii="Angsana New" w:hAnsi="Angsana New" w:hint="cs"/>
          <w:sz w:val="30"/>
          <w:szCs w:val="30"/>
          <w:cs/>
        </w:rPr>
        <w:t xml:space="preserve">เดือนธันวาคม </w:t>
      </w:r>
      <w:r w:rsidR="00725DA5" w:rsidRPr="00F346C0">
        <w:rPr>
          <w:rFonts w:ascii="Angsana New" w:hAnsi="Angsana New"/>
          <w:spacing w:val="6"/>
          <w:sz w:val="30"/>
          <w:szCs w:val="30"/>
        </w:rPr>
        <w:t>2590</w:t>
      </w:r>
    </w:p>
    <w:p w14:paraId="04AD64C4" w14:textId="77777777" w:rsidR="00194ED3" w:rsidRPr="00F346C0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346C0">
        <w:rPr>
          <w:rFonts w:ascii="Angsana New" w:hAnsi="Angsana New"/>
          <w:sz w:val="30"/>
          <w:szCs w:val="30"/>
          <w:cs/>
        </w:rPr>
        <w:br w:type="page"/>
      </w:r>
    </w:p>
    <w:p w14:paraId="422155CF" w14:textId="7AECEA3B" w:rsidR="00CC7758" w:rsidRPr="00F346C0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บริษัทมีสัญญาซื้อขายอีเทน โพรเพน แอลพีจี และเอ็นจีแอลกับบริษัทใหญ่ โดยตามสัญญาได้กำหนดราคาขาย </w:t>
      </w:r>
      <w:r w:rsidR="006F7915" w:rsidRPr="00F346C0">
        <w:rPr>
          <w:rFonts w:ascii="Angsana New" w:hAnsi="Angsana New"/>
          <w:sz w:val="30"/>
          <w:szCs w:val="30"/>
        </w:rPr>
        <w:t xml:space="preserve">        </w:t>
      </w:r>
      <w:r w:rsidRPr="00F346C0">
        <w:rPr>
          <w:rFonts w:ascii="Angsana New" w:hAnsi="Angsana New"/>
          <w:sz w:val="30"/>
          <w:szCs w:val="30"/>
          <w:cs/>
        </w:rPr>
        <w:t>อีเทนอ้างอิงจากราคาเม็ดพลาสติกโพลิเอทิลีน ราคาขายโพรเพนและแอลพีจีอ้างอิงจากราคาโพรเพนและบิวเทนในตลาดโลก และราคาขายเอ็นจีแอลอ้างอิงจากราคาประกาศกลางของแนฟทา สัญญามีระยะเวลา</w:t>
      </w:r>
      <w:r w:rsidRPr="00F346C0">
        <w:rPr>
          <w:rFonts w:ascii="Angsana New" w:hAnsi="Angsana New"/>
          <w:sz w:val="30"/>
          <w:szCs w:val="30"/>
        </w:rPr>
        <w:t xml:space="preserve"> 11</w:t>
      </w:r>
      <w:r w:rsidRPr="00F346C0">
        <w:rPr>
          <w:rFonts w:ascii="Angsana New" w:hAnsi="Angsana New"/>
          <w:sz w:val="30"/>
          <w:szCs w:val="30"/>
          <w:cs/>
        </w:rPr>
        <w:t xml:space="preserve"> ปี </w:t>
      </w:r>
      <w:bookmarkStart w:id="3" w:name="_Hlk85731060"/>
      <w:r w:rsidRPr="00F346C0">
        <w:rPr>
          <w:rFonts w:ascii="Angsana New" w:hAnsi="Angsana New"/>
          <w:sz w:val="30"/>
          <w:szCs w:val="30"/>
          <w:cs/>
        </w:rPr>
        <w:t>นับจากวันที่ที่มีผลบังคับตามที่ระบุไว้ในสัญญา</w:t>
      </w:r>
      <w:bookmarkEnd w:id="3"/>
      <w:r w:rsidRPr="00F346C0">
        <w:rPr>
          <w:rFonts w:ascii="Angsana New" w:hAnsi="Angsana New"/>
          <w:sz w:val="30"/>
          <w:szCs w:val="30"/>
          <w:cs/>
        </w:rPr>
        <w:t xml:space="preserve"> และจะมีผลสิ้นสุดในเดือนธันวาคม </w:t>
      </w:r>
      <w:r w:rsidRPr="00F346C0">
        <w:rPr>
          <w:rFonts w:ascii="Angsana New" w:hAnsi="Angsana New"/>
          <w:sz w:val="30"/>
          <w:szCs w:val="30"/>
        </w:rPr>
        <w:t>2573</w:t>
      </w:r>
    </w:p>
    <w:p w14:paraId="5E4D8106" w14:textId="77777777" w:rsidR="005F40CC" w:rsidRPr="00F346C0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3E5D000" w14:textId="797B660D" w:rsidR="00CC7758" w:rsidRPr="00F346C0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บริษัทมีสัญญาซื้อขายวัตถุดิบที่มีอีเทนเป็นส่วนประกอบในอัตราสูง</w:t>
      </w:r>
      <w:r w:rsidRPr="00F346C0">
        <w:rPr>
          <w:rFonts w:ascii="Angsana New" w:hAnsi="Angsana New"/>
          <w:sz w:val="30"/>
          <w:szCs w:val="30"/>
          <w:cs/>
        </w:rPr>
        <w:t xml:space="preserve"> (</w:t>
      </w:r>
      <w:r w:rsidRPr="00F346C0">
        <w:rPr>
          <w:rFonts w:ascii="Angsana New" w:hAnsi="Angsana New"/>
          <w:sz w:val="30"/>
          <w:szCs w:val="30"/>
        </w:rPr>
        <w:t xml:space="preserve">Ethane Rich Gas) </w:t>
      </w:r>
      <w:r w:rsidRPr="00F346C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โดยตามสัญญากำหนดโครงสร้างราคาซื้อขายเป็นราคาอ้างอิงราคาเม็ดพลาสติกโพลิเอทิลีน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ราคาโอเลฟินส์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ราคาโพรเพนในตลาดโลก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และราคาก๊าซธรรมชาติในประเทศไทย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 xml:space="preserve">โดยสัญญามีระยะเวลา </w:t>
      </w:r>
      <w:r w:rsidRPr="00F346C0">
        <w:rPr>
          <w:rFonts w:ascii="Angsana New" w:hAnsi="Angsana New"/>
          <w:sz w:val="30"/>
          <w:szCs w:val="30"/>
        </w:rPr>
        <w:t>9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7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F346C0">
        <w:rPr>
          <w:rFonts w:ascii="Angsana New" w:hAnsi="Angsana New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F346C0">
        <w:rPr>
          <w:rFonts w:ascii="Angsana New" w:hAnsi="Angsana New" w:hint="cs"/>
          <w:sz w:val="30"/>
          <w:szCs w:val="30"/>
          <w:cs/>
        </w:rPr>
        <w:t xml:space="preserve"> และจะมีผลสิ้นสุดในเดือนธันวาคม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2573</w:t>
      </w:r>
    </w:p>
    <w:p w14:paraId="0E070905" w14:textId="77777777" w:rsidR="005F40CC" w:rsidRPr="00F346C0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26955C1" w14:textId="5A1C6AA9" w:rsidR="00CC7758" w:rsidRPr="00F346C0" w:rsidRDefault="00CC7758" w:rsidP="00CC7758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843FB3"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และจะมีผลสิ้นสุดในเดือน</w:t>
      </w:r>
      <w:r w:rsidR="00843FB3" w:rsidRPr="00F346C0">
        <w:rPr>
          <w:rFonts w:ascii="Angsana New" w:hAnsi="Angsana New" w:hint="cs"/>
          <w:sz w:val="30"/>
          <w:szCs w:val="30"/>
          <w:cs/>
        </w:rPr>
        <w:t>ธันวาคม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>256</w:t>
      </w:r>
      <w:r w:rsidR="00843FB3" w:rsidRPr="00F346C0">
        <w:rPr>
          <w:rFonts w:ascii="Angsana New" w:hAnsi="Angsana New"/>
          <w:sz w:val="30"/>
          <w:szCs w:val="30"/>
        </w:rPr>
        <w:t>7</w:t>
      </w:r>
      <w:r w:rsidRPr="00F346C0">
        <w:rPr>
          <w:rFonts w:ascii="Angsana New" w:hAnsi="Angsana New"/>
          <w:sz w:val="30"/>
          <w:szCs w:val="30"/>
        </w:rPr>
        <w:t xml:space="preserve"> </w:t>
      </w:r>
    </w:p>
    <w:p w14:paraId="4E0BD170" w14:textId="77777777" w:rsidR="00CC7758" w:rsidRPr="00F346C0" w:rsidRDefault="00CC7758" w:rsidP="00CC7758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66E8723" w14:textId="77777777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สัญญารับซื้อผลิตภัณฑ์ปิโตรเลียม</w:t>
      </w:r>
    </w:p>
    <w:p w14:paraId="0E7F44B5" w14:textId="7D5FF7FA" w:rsidR="005F40CC" w:rsidRPr="00F346C0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บริษัทมีสัญญาซื้อขายผลิตภัณฑ์ปิโตรเลียมกับบริษัทใหญ่ และกิจการที่เกี่ยวข้องกันแห่งหนึ่ง โดยตามสัญญากำหนดราคาขายอ้างอิงจากราคาขายโดยทั่วไปของผลิตภัณฑ์ที่มีคุณภาพใกล้เคียงกับที่ขาย หรือนำเข้ามาในประเทศไทยสำหรับการขายในประเทศไทย และกำหนดราคาขายของผลิตภัณฑ์ตามราคาตลาดขณะนั้นสำหรับการขายส่งออก สัญญามีระยะเวลา </w:t>
      </w:r>
      <w:r w:rsidRPr="00F346C0">
        <w:rPr>
          <w:rFonts w:ascii="Angsana New" w:hAnsi="Angsana New"/>
          <w:sz w:val="30"/>
          <w:szCs w:val="30"/>
        </w:rPr>
        <w:t>18</w:t>
      </w:r>
      <w:r w:rsidRPr="00F346C0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และจะมีผลสิ้นสุดในเดือนกุมภาพันธ์ </w:t>
      </w:r>
      <w:r w:rsidRPr="00F346C0">
        <w:rPr>
          <w:rFonts w:ascii="Angsana New" w:hAnsi="Angsana New"/>
          <w:sz w:val="30"/>
          <w:szCs w:val="30"/>
        </w:rPr>
        <w:t>2567</w:t>
      </w:r>
      <w:r w:rsidRPr="00F346C0">
        <w:rPr>
          <w:rFonts w:ascii="Angsana New" w:hAnsi="Angsana New"/>
          <w:sz w:val="30"/>
          <w:szCs w:val="30"/>
          <w:cs/>
        </w:rPr>
        <w:t xml:space="preserve"> และหลังจากนั้นสัญญาจะมีผลบังคับต่อเนื่องโดยอัตโนมัติ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0CB6D24" w14:textId="65B9255C" w:rsidR="00194ED3" w:rsidRPr="00F346C0" w:rsidRDefault="00194ED3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</w:p>
    <w:p w14:paraId="2C84951E" w14:textId="0AFF5779" w:rsidR="00CC7758" w:rsidRPr="00F346C0" w:rsidRDefault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สัญญารับซื้อผลิตภัณฑ์ของโครงการขยายการลงทุน</w:t>
      </w:r>
    </w:p>
    <w:p w14:paraId="75596A86" w14:textId="6AFF2FFD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บริษัททำสัญญารับซื้อผลิตภัณฑ์ของโครงการขยายการลงทุนกับบริษัทใหญ่และกิจการที่เกี่ยวข้องกันแห่งหนึ่ง </w:t>
      </w:r>
      <w:r w:rsidRPr="00F346C0">
        <w:rPr>
          <w:rFonts w:ascii="Angsana New" w:hAnsi="Angsana New"/>
          <w:sz w:val="30"/>
          <w:szCs w:val="30"/>
          <w:cs/>
        </w:rPr>
        <w:br/>
        <w:t xml:space="preserve">โดยบริษัทใหญ่และกิจการที่เกี่ยวข้องกันแห่งหนึ่งจะรับซื้อผลิตภัณฑ์ปิโตรเลียมสำเร็จรูปของบริษัทร้อยละ </w:t>
      </w:r>
      <w:r w:rsidRPr="00F346C0">
        <w:rPr>
          <w:rFonts w:ascii="Angsana New" w:hAnsi="Angsana New"/>
          <w:sz w:val="30"/>
          <w:szCs w:val="30"/>
        </w:rPr>
        <w:t>100</w:t>
      </w:r>
      <w:r w:rsidRPr="00F346C0">
        <w:rPr>
          <w:rFonts w:ascii="Angsana New" w:hAnsi="Angsana New"/>
          <w:sz w:val="30"/>
          <w:szCs w:val="30"/>
          <w:cs/>
        </w:rPr>
        <w:t xml:space="preserve"> ของปริมาณผลิตภัณฑ์ปิโตรเลียมสำเร็จรูปที่บริษัทผลิตได้จาก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 xml:space="preserve">Reforming </w:t>
      </w:r>
      <w:r w:rsidRPr="00F346C0">
        <w:rPr>
          <w:rFonts w:ascii="Angsana New" w:hAnsi="Angsana New"/>
          <w:sz w:val="30"/>
          <w:szCs w:val="30"/>
        </w:rPr>
        <w:t>c</w:t>
      </w:r>
      <w:r w:rsidRPr="00F346C0">
        <w:rPr>
          <w:rFonts w:ascii="Angsana New" w:hAnsi="Angsana New"/>
          <w:sz w:val="30"/>
          <w:szCs w:val="30"/>
          <w:cs/>
        </w:rPr>
        <w:t xml:space="preserve">omplex และ Upgrading complex โดยมีเงื่อนไขการรับซื้อตามที่กำหนดไว้ในสัญญารับซื้อผลิตภัณฑ์ซึ่งกำหนดไว้ว่าปริมาณอย่างน้อยร้อยละ </w:t>
      </w:r>
      <w:r w:rsidRPr="00F346C0">
        <w:rPr>
          <w:rFonts w:ascii="Angsana New" w:hAnsi="Angsana New"/>
          <w:sz w:val="30"/>
          <w:szCs w:val="30"/>
        </w:rPr>
        <w:t>50</w:t>
      </w:r>
      <w:r w:rsidRPr="00F346C0">
        <w:rPr>
          <w:rFonts w:ascii="Angsana New" w:hAnsi="Angsana New"/>
          <w:sz w:val="30"/>
          <w:szCs w:val="30"/>
          <w:cs/>
        </w:rPr>
        <w:t xml:space="preserve"> ถึง </w:t>
      </w:r>
      <w:r w:rsidRPr="00F346C0">
        <w:rPr>
          <w:rFonts w:ascii="Angsana New" w:hAnsi="Angsana New"/>
          <w:sz w:val="30"/>
          <w:szCs w:val="30"/>
        </w:rPr>
        <w:t>80</w:t>
      </w:r>
      <w:r w:rsidRPr="00F346C0">
        <w:rPr>
          <w:rFonts w:ascii="Angsana New" w:hAnsi="Angsana New"/>
          <w:sz w:val="30"/>
          <w:szCs w:val="30"/>
          <w:cs/>
        </w:rPr>
        <w:t xml:space="preserve"> ขึ้นอยู่กับผลิตภัณฑ์ตามที่ระบุในสัญญา จะขายด้วยราคาตลาดภายในประเทศ และส่วนที่เหลือจะขายในราคาตลาดต่างประเทศ หรือราคาอื่นที่ตกลงร่วมกัน สัญญามีระยะเวลา</w:t>
      </w:r>
      <w:r w:rsidRPr="00F346C0">
        <w:rPr>
          <w:rFonts w:ascii="Angsana New" w:hAnsi="Angsana New"/>
          <w:sz w:val="30"/>
          <w:szCs w:val="30"/>
        </w:rPr>
        <w:t xml:space="preserve"> 18</w:t>
      </w:r>
      <w:r w:rsidRPr="00F346C0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และจะมีผลสิ้นสุดในเดือนกุมภาพันธ์ </w:t>
      </w:r>
      <w:r w:rsidRPr="00F346C0">
        <w:rPr>
          <w:rFonts w:ascii="Angsana New" w:hAnsi="Angsana New"/>
          <w:sz w:val="30"/>
          <w:szCs w:val="30"/>
        </w:rPr>
        <w:t>2567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6"/>
          <w:sz w:val="30"/>
          <w:szCs w:val="30"/>
          <w:cs/>
        </w:rPr>
        <w:t>และหลังจากนั้นสัญญาจะมีผลบังคับ</w:t>
      </w:r>
      <w:r w:rsidRPr="00F346C0">
        <w:rPr>
          <w:rFonts w:ascii="Angsana New" w:hAnsi="Angsana New"/>
          <w:spacing w:val="-2"/>
          <w:sz w:val="30"/>
          <w:szCs w:val="30"/>
          <w:cs/>
        </w:rPr>
        <w:t>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A4F8B60" w14:textId="77777777" w:rsidR="005F40CC" w:rsidRPr="00F346C0" w:rsidRDefault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eastAsia="ja-JP"/>
        </w:rPr>
        <w:br w:type="page"/>
      </w:r>
    </w:p>
    <w:p w14:paraId="02589397" w14:textId="0B2E4D13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eastAsia="ja-JP"/>
        </w:rPr>
        <w:lastRenderedPageBreak/>
        <w:t>สัญญาจัดหาน้ำมันดิบและวัตถุดิบอื่นระยะยาว</w:t>
      </w:r>
    </w:p>
    <w:p w14:paraId="1B22B38B" w14:textId="0752DF15" w:rsidR="00CC7758" w:rsidRPr="00F346C0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บริษัทมีสัญญาจัดหาน้ำมันดิบและวัตถุดิบอื่นจำนวน </w:t>
      </w:r>
      <w:r w:rsidRPr="00F346C0">
        <w:rPr>
          <w:rFonts w:ascii="Angsana New" w:hAnsi="Angsana New"/>
          <w:spacing w:val="6"/>
          <w:sz w:val="30"/>
          <w:szCs w:val="30"/>
        </w:rPr>
        <w:t>2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ฉบับกับบริษัทใหญ่ โดยตามสัญญากำหนดราคาอิงตามราคาตลาดของน้ำมันดิบและวัตถุดิบอื่น สัญญาฉบับหนึ่งมีระยะเวลา </w:t>
      </w:r>
      <w:r w:rsidRPr="00F346C0">
        <w:rPr>
          <w:rFonts w:ascii="Angsana New" w:hAnsi="Angsana New"/>
          <w:spacing w:val="6"/>
          <w:sz w:val="30"/>
          <w:szCs w:val="30"/>
        </w:rPr>
        <w:t>18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ปี ซึ่งจะมีผลสิ้นสุดในเดือนกุมภาพันธ์ </w:t>
      </w:r>
      <w:r w:rsidRPr="00F346C0">
        <w:rPr>
          <w:rFonts w:ascii="Angsana New" w:hAnsi="Angsana New"/>
          <w:spacing w:val="6"/>
          <w:sz w:val="30"/>
          <w:szCs w:val="30"/>
        </w:rPr>
        <w:t>2567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และสัญญาอีกฉบับหน</w:t>
      </w:r>
      <w:r w:rsidR="002B6B2C" w:rsidRPr="00F346C0">
        <w:rPr>
          <w:rFonts w:ascii="Angsana New" w:hAnsi="Angsana New" w:hint="cs"/>
          <w:spacing w:val="6"/>
          <w:sz w:val="30"/>
          <w:szCs w:val="30"/>
          <w:cs/>
        </w:rPr>
        <w:t>ึ่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งมีระยะเวลา </w:t>
      </w:r>
      <w:r w:rsidRPr="00F346C0">
        <w:rPr>
          <w:rFonts w:ascii="Angsana New" w:hAnsi="Angsana New"/>
          <w:spacing w:val="6"/>
          <w:sz w:val="30"/>
          <w:szCs w:val="30"/>
        </w:rPr>
        <w:t>20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ปี ซึ่งต่อมาได้มีผลบังคับต่อเนื่องโดยอัตโนมัติและจะมีผลสิ้นสุดในเดือนธันวาคม </w:t>
      </w:r>
      <w:r w:rsidRPr="00F346C0">
        <w:rPr>
          <w:rFonts w:ascii="Angsana New" w:hAnsi="Angsana New"/>
          <w:spacing w:val="6"/>
          <w:sz w:val="30"/>
          <w:szCs w:val="30"/>
        </w:rPr>
        <w:t>256</w:t>
      </w:r>
      <w:r w:rsidR="00843FB3" w:rsidRPr="00F346C0">
        <w:rPr>
          <w:rFonts w:ascii="Angsana New" w:hAnsi="Angsana New"/>
          <w:spacing w:val="6"/>
          <w:sz w:val="30"/>
          <w:szCs w:val="30"/>
        </w:rPr>
        <w:t>7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ทั้งนี้สัญญาทั้ง </w:t>
      </w:r>
      <w:r w:rsidRPr="00F346C0">
        <w:rPr>
          <w:rFonts w:ascii="Angsana New" w:hAnsi="Angsana New"/>
          <w:spacing w:val="6"/>
          <w:sz w:val="30"/>
          <w:szCs w:val="30"/>
        </w:rPr>
        <w:t>2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ฉบับจะมีผลบังคับต่อเนื่องโดยอัตโนมัติ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  <w:r w:rsidRPr="00F346C0">
        <w:rPr>
          <w:rFonts w:ascii="Angsana New" w:hAnsi="Angsana New"/>
          <w:sz w:val="30"/>
          <w:szCs w:val="30"/>
        </w:rPr>
        <w:t xml:space="preserve"> </w:t>
      </w:r>
    </w:p>
    <w:p w14:paraId="5C8DCC04" w14:textId="77777777" w:rsidR="005F40CC" w:rsidRPr="00F346C0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4E8B01" w14:textId="5D926C88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สัญญาแลกเปลี่ยนค่าการกลั่น</w:t>
      </w:r>
    </w:p>
    <w:p w14:paraId="3DB73B12" w14:textId="6F839D87" w:rsidR="00CC7758" w:rsidRPr="00F346C0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F346C0">
        <w:rPr>
          <w:rFonts w:ascii="Angsana New" w:hAnsi="Angsana New"/>
          <w:spacing w:val="6"/>
          <w:sz w:val="30"/>
          <w:szCs w:val="30"/>
          <w:cs/>
          <w:lang w:eastAsia="ja-JP"/>
        </w:rPr>
        <w:t>บริษัทมีสัญญาแลกเปลี่ยนค่าการกลั่นจำนวนหลายสัญญากับ</w:t>
      </w:r>
      <w:r w:rsidRPr="00F346C0">
        <w:rPr>
          <w:rFonts w:ascii="Angsana New" w:hAnsi="Angsana New"/>
          <w:spacing w:val="6"/>
          <w:sz w:val="30"/>
          <w:szCs w:val="30"/>
          <w:cs/>
        </w:rPr>
        <w:t>กิจการที่เกี่ยวข้องกันแห่งหนึ่ง</w:t>
      </w:r>
      <w:r w:rsidRPr="00F346C0">
        <w:rPr>
          <w:rFonts w:ascii="Angsana New" w:hAnsi="Angsana New"/>
          <w:spacing w:val="6"/>
          <w:sz w:val="30"/>
          <w:szCs w:val="30"/>
          <w:cs/>
          <w:lang w:eastAsia="ja-JP"/>
        </w:rPr>
        <w:t xml:space="preserve"> เพื่อป้องกันความเสี่ยง</w:t>
      </w:r>
      <w:r w:rsidRPr="00F346C0">
        <w:rPr>
          <w:rFonts w:ascii="Angsana New" w:hAnsi="Angsana New"/>
          <w:sz w:val="30"/>
          <w:szCs w:val="30"/>
          <w:cs/>
          <w:lang w:eastAsia="ja-JP"/>
        </w:rPr>
        <w:t>ค่าการกลั่นด้วยวิธีการแลกเปลี่ยนค่าการกลั่นลอยตัว (โดยคำนวณจากส่วนต่างราคาผลิตภัณฑ์ปิโตรเลียมสำเร็จรูปที่</w:t>
      </w:r>
      <w:r w:rsidRPr="00F346C0">
        <w:rPr>
          <w:rFonts w:ascii="Angsana New" w:hAnsi="Angsana New"/>
          <w:spacing w:val="-4"/>
          <w:sz w:val="30"/>
          <w:szCs w:val="30"/>
          <w:cs/>
          <w:lang w:eastAsia="ja-JP"/>
        </w:rPr>
        <w:t>ตลาดสิงคโปร์</w:t>
      </w:r>
      <w:r w:rsidRPr="00F346C0">
        <w:rPr>
          <w:rFonts w:ascii="Angsana New" w:hAnsi="Angsana New"/>
          <w:spacing w:val="-4"/>
          <w:sz w:val="30"/>
          <w:szCs w:val="30"/>
          <w:lang w:eastAsia="ja-JP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คือ </w:t>
      </w:r>
      <w:r w:rsidRPr="00F346C0">
        <w:rPr>
          <w:rFonts w:ascii="Angsana New" w:hAnsi="Angsana New"/>
          <w:spacing w:val="-4"/>
          <w:sz w:val="30"/>
          <w:szCs w:val="30"/>
          <w:lang w:eastAsia="ja-JP"/>
        </w:rPr>
        <w:t xml:space="preserve">Naphtha, Gasoline, Gasoil, Kerosene </w:t>
      </w:r>
      <w:r w:rsidRPr="00F346C0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และ </w:t>
      </w:r>
      <w:r w:rsidRPr="00F346C0">
        <w:rPr>
          <w:rFonts w:ascii="Angsana New" w:hAnsi="Angsana New"/>
          <w:spacing w:val="-4"/>
          <w:sz w:val="30"/>
          <w:szCs w:val="30"/>
          <w:lang w:eastAsia="ja-JP"/>
        </w:rPr>
        <w:t xml:space="preserve">Fuel Oil </w:t>
      </w:r>
      <w:r w:rsidRPr="00F346C0">
        <w:rPr>
          <w:rFonts w:ascii="Angsana New" w:hAnsi="Angsana New"/>
          <w:spacing w:val="-4"/>
          <w:sz w:val="30"/>
          <w:szCs w:val="30"/>
          <w:cs/>
          <w:lang w:eastAsia="ja-JP"/>
        </w:rPr>
        <w:t>กับราคาน้ำมันดิบดูไบ) ให้เปลี่ยนเป็น</w:t>
      </w:r>
      <w:r w:rsidRPr="00F346C0">
        <w:rPr>
          <w:rFonts w:ascii="Angsana New" w:hAnsi="Angsana New"/>
          <w:spacing w:val="-6"/>
          <w:sz w:val="30"/>
          <w:szCs w:val="30"/>
          <w:cs/>
          <w:lang w:eastAsia="ja-JP"/>
        </w:rPr>
        <w:t>ค่าการกลั่นคงที่ที่ปริมาณคงที่ต่อเดือน ตามสัญญาดังกล่าว</w:t>
      </w:r>
      <w:r w:rsidRPr="00F346C0">
        <w:rPr>
          <w:rFonts w:ascii="Angsana New" w:hAnsi="Angsana New"/>
          <w:spacing w:val="-6"/>
          <w:sz w:val="30"/>
          <w:szCs w:val="30"/>
          <w:lang w:eastAsia="ja-JP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eastAsia="ja-JP"/>
        </w:rPr>
        <w:t>บริษัทจะต้องรับหรือจ่ายเงินส่วนต่างระหว่างค่าการกลั่น</w:t>
      </w:r>
      <w:r w:rsidRPr="00F346C0">
        <w:rPr>
          <w:rFonts w:ascii="Angsana New" w:hAnsi="Angsana New"/>
          <w:sz w:val="30"/>
          <w:szCs w:val="30"/>
          <w:cs/>
          <w:lang w:eastAsia="ja-JP"/>
        </w:rPr>
        <w:t xml:space="preserve">ดังกล่าวตามเงื่อนไขที่ระบุในสัญญา </w:t>
      </w:r>
    </w:p>
    <w:p w14:paraId="00B673E3" w14:textId="77777777" w:rsidR="00843FB3" w:rsidRPr="00F346C0" w:rsidRDefault="00843FB3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</w:p>
    <w:p w14:paraId="678246CA" w14:textId="77777777" w:rsidR="00843FB3" w:rsidRPr="00F346C0" w:rsidRDefault="00843FB3" w:rsidP="00843F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สัญญาแลกเปลี่ยนค่าส่วนต่างราคาปิโตรเคมี</w:t>
      </w:r>
    </w:p>
    <w:p w14:paraId="0BE2B071" w14:textId="77777777" w:rsidR="00843FB3" w:rsidRPr="00F346C0" w:rsidRDefault="00843FB3" w:rsidP="00843F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บริษัทมีสัญญาแลกเปลี่ยนค่าส่วนต่างราคาปิโตรเคมีจำนวนหลายสัญญากับกิจการที่เกี่ยวข้องกัน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เพื่อป้องกันความเสี่ยงด้านส่วนต่างราคาปิโตรเคมีที่เปลี่ยนแปลงตามตลาด</w:t>
      </w:r>
      <w:r w:rsidRPr="00F346C0">
        <w:rPr>
          <w:rFonts w:ascii="Angsana New" w:hAnsi="Angsana New"/>
          <w:sz w:val="30"/>
          <w:szCs w:val="30"/>
          <w:cs/>
        </w:rPr>
        <w:t xml:space="preserve"> (</w:t>
      </w:r>
      <w:r w:rsidRPr="00F346C0">
        <w:rPr>
          <w:rFonts w:ascii="Angsana New" w:hAnsi="Angsana New" w:hint="cs"/>
          <w:sz w:val="30"/>
          <w:szCs w:val="30"/>
          <w:cs/>
        </w:rPr>
        <w:t>โดยคำนวณส่วนต่างจากราคาผลิตภัณฑ์ปิโตรเคมีที่ตลาดซื้อขายหลัก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คือ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Paraxylene, Benzene </w:t>
      </w:r>
      <w:r w:rsidRPr="00F346C0">
        <w:rPr>
          <w:rFonts w:ascii="Angsana New" w:hAnsi="Angsana New" w:hint="cs"/>
          <w:sz w:val="30"/>
          <w:szCs w:val="30"/>
          <w:cs/>
        </w:rPr>
        <w:t>และปิโตรเคมีอื่น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ๆ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กับราคา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Naphtha) </w:t>
      </w:r>
      <w:r w:rsidRPr="00F346C0">
        <w:rPr>
          <w:rFonts w:ascii="Angsana New" w:hAnsi="Angsana New" w:hint="cs"/>
          <w:sz w:val="30"/>
          <w:szCs w:val="30"/>
          <w:cs/>
        </w:rPr>
        <w:t>ที่ปริมาณคงที่ต่อเดือน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ตามสัญญาดังกล่าว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3004C504" w14:textId="77777777" w:rsidR="00843FB3" w:rsidRPr="00F346C0" w:rsidRDefault="00843FB3" w:rsidP="00843F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961F28A" w14:textId="0F1DD7CE" w:rsidR="00CC7758" w:rsidRPr="00F346C0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7DA2592B" w14:textId="49ECA291" w:rsidR="00CC7758" w:rsidRPr="00F346C0" w:rsidRDefault="00CC7758" w:rsidP="00695933">
      <w:pPr>
        <w:spacing w:line="240" w:lineRule="auto"/>
        <w:ind w:left="540" w:right="-43" w:firstLine="7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กิจการที่เกี่ยวข้องกันหลายแห่ง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สัญญาดังกล่าวจะมีผลใช้บังคับเป็นระยะเวลาตั้งแต่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-2"/>
          <w:sz w:val="30"/>
          <w:szCs w:val="30"/>
        </w:rPr>
        <w:t>1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-2"/>
          <w:sz w:val="30"/>
          <w:szCs w:val="30"/>
        </w:rPr>
        <w:t>1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6125" w:rsidRPr="00F346C0">
        <w:rPr>
          <w:rFonts w:ascii="Angsana New" w:hAnsi="Angsana New"/>
          <w:spacing w:val="-2"/>
          <w:sz w:val="30"/>
          <w:szCs w:val="30"/>
        </w:rPr>
        <w:t>6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และจะมีผลสิ้นสุดในช่วงเดือน</w:t>
      </w:r>
      <w:r w:rsidR="00AF0B77" w:rsidRPr="00F346C0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-2"/>
          <w:sz w:val="30"/>
          <w:szCs w:val="30"/>
        </w:rPr>
        <w:t>256</w:t>
      </w:r>
      <w:r w:rsidR="00976125" w:rsidRPr="00F346C0">
        <w:rPr>
          <w:rFonts w:ascii="Angsana New" w:hAnsi="Angsana New"/>
          <w:spacing w:val="-2"/>
          <w:sz w:val="30"/>
          <w:szCs w:val="30"/>
        </w:rPr>
        <w:t>7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ถึงเดือนธันวาคม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F346C0">
        <w:rPr>
          <w:rFonts w:ascii="Angsana New" w:hAnsi="Angsana New"/>
          <w:spacing w:val="-2"/>
          <w:sz w:val="30"/>
          <w:szCs w:val="30"/>
        </w:rPr>
        <w:t>256</w:t>
      </w:r>
      <w:r w:rsidR="00976125" w:rsidRPr="00F346C0">
        <w:rPr>
          <w:rFonts w:ascii="Angsana New" w:hAnsi="Angsana New"/>
          <w:spacing w:val="-2"/>
          <w:sz w:val="30"/>
          <w:szCs w:val="30"/>
        </w:rPr>
        <w:t>7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168EF664" w14:textId="77777777" w:rsidR="005F40CC" w:rsidRPr="00F346C0" w:rsidRDefault="005F40CC" w:rsidP="00A84E5B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F62A39" w14:textId="7A11C3BC" w:rsidR="00CC7758" w:rsidRPr="00F346C0" w:rsidRDefault="00CC7758" w:rsidP="0069593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7DBE7CBC" w14:textId="13CEE052" w:rsidR="00CC7758" w:rsidRPr="00F346C0" w:rsidRDefault="00CC7758" w:rsidP="00695933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บริษัทมีสัญญาเงินให้กู้ยืมระยะสั้น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>Liquidity Management System (“</w:t>
      </w:r>
      <w:r w:rsidRPr="00F346C0">
        <w:rPr>
          <w:rFonts w:asciiTheme="majorBidi" w:hAnsiTheme="majorBidi" w:hint="cs"/>
          <w:sz w:val="30"/>
          <w:szCs w:val="30"/>
          <w:cs/>
        </w:rPr>
        <w:t>ระบบ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 xml:space="preserve">LMS”) </w:t>
      </w:r>
      <w:r w:rsidRPr="00F346C0">
        <w:rPr>
          <w:rFonts w:asciiTheme="majorBidi" w:hAnsiTheme="majorBidi" w:hint="cs"/>
          <w:sz w:val="30"/>
          <w:szCs w:val="30"/>
          <w:cs/>
        </w:rPr>
        <w:t>ซึ่งไม่มีหลักประกันอายุสัญญา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A934E6" w:rsidRPr="00F346C0">
        <w:rPr>
          <w:rFonts w:asciiTheme="majorBidi" w:hAnsiTheme="majorBidi"/>
          <w:sz w:val="30"/>
          <w:szCs w:val="30"/>
        </w:rPr>
        <w:t>3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ปี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743DD9" w:rsidRPr="00F346C0">
        <w:rPr>
          <w:rFonts w:asciiTheme="majorBidi" w:hAnsiTheme="majorBidi"/>
          <w:sz w:val="30"/>
          <w:szCs w:val="30"/>
        </w:rPr>
        <w:t>5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แห่ง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="00486EEC" w:rsidRPr="00F346C0">
        <w:rPr>
          <w:rFonts w:asciiTheme="majorBidi" w:hAnsiTheme="majorBidi" w:hint="cs"/>
          <w:sz w:val="30"/>
          <w:szCs w:val="30"/>
          <w:cs/>
        </w:rPr>
        <w:t xml:space="preserve">ระหว่าง </w:t>
      </w:r>
      <w:r w:rsidR="00486EEC" w:rsidRPr="00F346C0">
        <w:rPr>
          <w:rFonts w:asciiTheme="majorBidi" w:hAnsiTheme="majorBidi"/>
          <w:sz w:val="30"/>
          <w:szCs w:val="30"/>
        </w:rPr>
        <w:t xml:space="preserve">20 </w:t>
      </w:r>
      <w:r w:rsidR="00486EEC" w:rsidRPr="00F346C0">
        <w:rPr>
          <w:rFonts w:asciiTheme="majorBidi" w:hAnsiTheme="majorBidi" w:hint="cs"/>
          <w:sz w:val="30"/>
          <w:szCs w:val="30"/>
          <w:cs/>
        </w:rPr>
        <w:t xml:space="preserve">ล้านบาทถึง </w:t>
      </w:r>
      <w:r w:rsidR="00743DD9" w:rsidRPr="00F346C0">
        <w:rPr>
          <w:rFonts w:asciiTheme="majorBidi" w:hAnsiTheme="majorBidi"/>
          <w:sz w:val="30"/>
          <w:szCs w:val="30"/>
        </w:rPr>
        <w:t>6,000</w:t>
      </w:r>
      <w:r w:rsidR="00486EEC" w:rsidRPr="00F346C0">
        <w:rPr>
          <w:rFonts w:asciiTheme="majorBidi" w:hAnsiTheme="majorBidi"/>
          <w:sz w:val="30"/>
          <w:szCs w:val="30"/>
        </w:rPr>
        <w:t xml:space="preserve"> </w:t>
      </w:r>
      <w:r w:rsidR="00486EEC" w:rsidRPr="00F346C0">
        <w:rPr>
          <w:rFonts w:asciiTheme="majorBidi" w:hAnsiTheme="majorBidi" w:hint="cs"/>
          <w:sz w:val="30"/>
          <w:szCs w:val="30"/>
          <w:cs/>
        </w:rPr>
        <w:t>ล้านบาท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 xml:space="preserve">BIBOR O/N </w:t>
      </w:r>
      <w:r w:rsidRPr="00F346C0">
        <w:rPr>
          <w:rFonts w:asciiTheme="majorBidi" w:hAnsiTheme="majorBidi" w:hint="cs"/>
          <w:sz w:val="30"/>
          <w:szCs w:val="30"/>
          <w:cs/>
        </w:rPr>
        <w:t>บวกส่วนต่างอัตราดอกเบี้ย</w:t>
      </w:r>
    </w:p>
    <w:p w14:paraId="7273DDCE" w14:textId="54A120DB" w:rsidR="00CC7758" w:rsidRPr="00F346C0" w:rsidRDefault="00CC7758" w:rsidP="005F40CC">
      <w:pPr>
        <w:spacing w:line="240" w:lineRule="auto"/>
        <w:ind w:left="547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F346C0">
        <w:rPr>
          <w:rFonts w:asciiTheme="majorBidi" w:hAnsiTheme="majorBidi" w:hint="cs"/>
          <w:spacing w:val="6"/>
          <w:sz w:val="30"/>
          <w:szCs w:val="30"/>
          <w:cs/>
        </w:rPr>
        <w:lastRenderedPageBreak/>
        <w:t>บริษัทมีสัญญาเงินให้กู้ยืมระยะยาวซึ่งมีหลักประกัน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อายุสัญญา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A934E6" w:rsidRPr="00F346C0">
        <w:rPr>
          <w:rFonts w:asciiTheme="majorBidi" w:hAnsiTheme="majorBidi"/>
          <w:spacing w:val="6"/>
          <w:sz w:val="30"/>
          <w:szCs w:val="30"/>
        </w:rPr>
        <w:t>7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ปี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แก่กิจการที่เกี่ยวข้องกันแห่งหนึ่ง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โดยมีวงเงินกู้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A934E6" w:rsidRPr="00F346C0">
        <w:rPr>
          <w:rFonts w:asciiTheme="majorBidi" w:hAnsiTheme="majorBidi"/>
          <w:spacing w:val="6"/>
          <w:sz w:val="30"/>
          <w:szCs w:val="30"/>
        </w:rPr>
        <w:t>7.90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ล้านเหรียญสหรัฐอเมริกา</w:t>
      </w:r>
      <w:r w:rsidRPr="00F346C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6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73C7DA82" w14:textId="77777777" w:rsidR="00E32AE6" w:rsidRPr="00F346C0" w:rsidRDefault="00E32AE6" w:rsidP="00695933">
      <w:pPr>
        <w:spacing w:line="240" w:lineRule="auto"/>
        <w:ind w:left="547"/>
        <w:jc w:val="thaiDistribute"/>
        <w:rPr>
          <w:rFonts w:asciiTheme="majorBidi" w:hAnsiTheme="majorBidi"/>
          <w:spacing w:val="6"/>
          <w:sz w:val="30"/>
          <w:szCs w:val="30"/>
        </w:rPr>
      </w:pPr>
    </w:p>
    <w:p w14:paraId="42E72B3F" w14:textId="0292AC25" w:rsidR="00CC7758" w:rsidRPr="00F346C0" w:rsidRDefault="00CC7758" w:rsidP="00A84E5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ซึ่งไม่มีหลักประกันอายุสัญญา </w:t>
      </w:r>
      <w:r w:rsidR="00743DD9" w:rsidRPr="00F346C0">
        <w:rPr>
          <w:rFonts w:asciiTheme="majorBidi" w:hAnsiTheme="majorBidi" w:cstheme="majorBidi"/>
          <w:sz w:val="30"/>
          <w:szCs w:val="30"/>
        </w:rPr>
        <w:t>4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ปี ลบ </w:t>
      </w:r>
      <w:r w:rsidRPr="00F346C0">
        <w:rPr>
          <w:rFonts w:asciiTheme="majorBidi" w:hAnsiTheme="majorBidi" w:cstheme="majorBidi"/>
          <w:sz w:val="30"/>
          <w:szCs w:val="30"/>
        </w:rPr>
        <w:t xml:space="preserve">6 </w:t>
      </w:r>
      <w:r w:rsidRPr="00F346C0">
        <w:rPr>
          <w:rFonts w:asciiTheme="majorBidi" w:hAnsiTheme="majorBidi" w:cstheme="majorBidi"/>
          <w:sz w:val="30"/>
          <w:szCs w:val="30"/>
          <w:cs/>
        </w:rPr>
        <w:t>วัน แก่กิจการที่เกี่ยวข้องกันแห่งหนึ่ง โดยมีวงเงินกู้</w:t>
      </w:r>
      <w:r w:rsidRPr="00F346C0">
        <w:rPr>
          <w:rFonts w:asciiTheme="majorBidi" w:hAnsiTheme="majorBidi" w:cstheme="majorBidi"/>
          <w:sz w:val="30"/>
          <w:szCs w:val="30"/>
        </w:rPr>
        <w:t xml:space="preserve"> 2,321 </w:t>
      </w:r>
      <w:r w:rsidRPr="00F346C0">
        <w:rPr>
          <w:rFonts w:asciiTheme="majorBidi" w:hAnsiTheme="majorBidi" w:cstheme="majorBidi"/>
          <w:sz w:val="30"/>
          <w:szCs w:val="30"/>
          <w:cs/>
        </w:rPr>
        <w:t>ล้านยูโร เงินให้กู้ยืมดังกล่าวมีอัตราดอกเบี้ยคงที่</w:t>
      </w:r>
    </w:p>
    <w:p w14:paraId="4224144C" w14:textId="77777777" w:rsidR="00E32AE6" w:rsidRPr="00F346C0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89D2F" w14:textId="77777777" w:rsidR="00FD5D21" w:rsidRPr="00F346C0" w:rsidRDefault="00FD5D21" w:rsidP="00FD5D2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บริษัทย่อยแห่งหนึ่งมีสัญญาเงินให้กู้ยืมระยะสั้นซึ่งไม่มีหลักประกัน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อายุสัญญา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>11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เดือน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แก่กิจการที่เกี่ยวข้องกันแห่งหนึ่ง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>8.5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ล้านเหรียญสหรัฐอเมริกา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 xml:space="preserve">SOFR </w:t>
      </w:r>
      <w:r w:rsidRPr="00F346C0">
        <w:rPr>
          <w:rFonts w:asciiTheme="majorBidi" w:hAnsiTheme="majorBidi" w:hint="cs"/>
          <w:sz w:val="30"/>
          <w:szCs w:val="30"/>
          <w:cs/>
        </w:rPr>
        <w:t>บวกส่วนต่างอัตราดอกเบี้ย</w:t>
      </w:r>
    </w:p>
    <w:p w14:paraId="47D2E97E" w14:textId="77777777" w:rsidR="00FD5D21" w:rsidRPr="00F346C0" w:rsidRDefault="00FD5D21" w:rsidP="00FD5D2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39D7C" w14:textId="01546350" w:rsidR="00FD5D21" w:rsidRPr="00F346C0" w:rsidRDefault="00FD5D21" w:rsidP="00FD5D2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อายุสัญญา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 xml:space="preserve">7 </w:t>
      </w:r>
      <w:r w:rsidRPr="00F346C0">
        <w:rPr>
          <w:rFonts w:asciiTheme="majorBidi" w:hAnsiTheme="majorBidi" w:hint="cs"/>
          <w:sz w:val="30"/>
          <w:szCs w:val="30"/>
          <w:cs/>
        </w:rPr>
        <w:t>ปี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แก่กิจการที่เกี่ยวข้องกันแห่งหนึ่ง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 xml:space="preserve">615.75 </w:t>
      </w:r>
      <w:r w:rsidRPr="00F346C0">
        <w:rPr>
          <w:rFonts w:asciiTheme="majorBidi" w:hAnsiTheme="majorBidi" w:hint="cs"/>
          <w:sz w:val="30"/>
          <w:szCs w:val="30"/>
          <w:cs/>
        </w:rPr>
        <w:t>ล้านบาท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1856539B" w14:textId="77777777" w:rsidR="004E5D87" w:rsidRPr="00F346C0" w:rsidRDefault="004E5D87" w:rsidP="00FD5D2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C7960" w14:textId="216DEA1A" w:rsidR="004E5D87" w:rsidRPr="00F346C0" w:rsidRDefault="004E5D87" w:rsidP="004E5D8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อายุสัญญา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851BF" w:rsidRPr="00F346C0">
        <w:rPr>
          <w:rFonts w:asciiTheme="majorBidi" w:hAnsiTheme="majorBidi"/>
          <w:sz w:val="30"/>
          <w:szCs w:val="30"/>
        </w:rPr>
        <w:t>1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ปี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แก่กิจการที่เกี่ยวข้องกันแห่งหนึ่ง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851BF" w:rsidRPr="00F346C0">
        <w:rPr>
          <w:rFonts w:asciiTheme="majorBidi" w:hAnsiTheme="majorBidi"/>
          <w:sz w:val="30"/>
          <w:szCs w:val="30"/>
        </w:rPr>
        <w:t>20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ล้านยูโร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3D230B80" w14:textId="77777777" w:rsidR="004E5D87" w:rsidRPr="00F346C0" w:rsidRDefault="004E5D87" w:rsidP="004E5D8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80D53" w14:textId="183C913F" w:rsidR="004E5D87" w:rsidRPr="00F346C0" w:rsidRDefault="004E5D87" w:rsidP="004E5D8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บริษัทมีสัญญาเงินให้กู้ยืมระยะยาว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ซึ่งไม่มีหลักประกันอายุสัญญา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851BF" w:rsidRPr="00F346C0">
        <w:rPr>
          <w:rFonts w:asciiTheme="majorBidi" w:hAnsiTheme="majorBidi"/>
          <w:sz w:val="30"/>
          <w:szCs w:val="30"/>
        </w:rPr>
        <w:t>6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ปี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851BF" w:rsidRPr="00F346C0">
        <w:rPr>
          <w:rFonts w:asciiTheme="majorBidi" w:hAnsiTheme="majorBidi"/>
          <w:sz w:val="30"/>
          <w:szCs w:val="30"/>
        </w:rPr>
        <w:t>6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เดือน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แก่กิจการที่เกี่ยวข้องกันแห่งหนึ่ง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851BF" w:rsidRPr="00F346C0">
        <w:rPr>
          <w:rFonts w:asciiTheme="majorBidi" w:hAnsiTheme="majorBidi"/>
          <w:sz w:val="30"/>
          <w:szCs w:val="30"/>
        </w:rPr>
        <w:t>259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ล้านบาท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 xml:space="preserve">THOR </w:t>
      </w:r>
      <w:r w:rsidRPr="00F346C0">
        <w:rPr>
          <w:rFonts w:asciiTheme="majorBidi" w:hAnsiTheme="majorBidi" w:hint="cs"/>
          <w:sz w:val="30"/>
          <w:szCs w:val="30"/>
          <w:cs/>
        </w:rPr>
        <w:t>บวกส่วนต่างอัตราดอกเบี้ย</w:t>
      </w:r>
    </w:p>
    <w:p w14:paraId="70A495CB" w14:textId="77777777" w:rsidR="00FD5D21" w:rsidRPr="00F346C0" w:rsidRDefault="00FD5D21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10984" w14:textId="040197F1" w:rsidR="00CC7758" w:rsidRPr="00F346C0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บริษัทมีสัญญาเงินกู้ยืมระยะสั้นโดยการใช้บริการโอนเงินระหว่างบัญชีผ่านระบบ </w:t>
      </w:r>
      <w:r w:rsidRPr="00F346C0">
        <w:rPr>
          <w:rFonts w:asciiTheme="majorBidi" w:hAnsiTheme="majorBidi" w:cstheme="majorBidi"/>
          <w:sz w:val="30"/>
          <w:szCs w:val="30"/>
        </w:rPr>
        <w:t xml:space="preserve">LMS </w:t>
      </w:r>
      <w:r w:rsidRPr="00F346C0">
        <w:rPr>
          <w:rFonts w:asciiTheme="majorBidi" w:hAnsiTheme="majorBidi" w:cstheme="majorBidi"/>
          <w:sz w:val="30"/>
          <w:szCs w:val="30"/>
          <w:cs/>
        </w:rPr>
        <w:t>ซึ่งไม่มีหลักประกันอายุสัญญา</w:t>
      </w:r>
      <w:r w:rsidRPr="00F346C0">
        <w:rPr>
          <w:rFonts w:asciiTheme="majorBidi" w:hAnsiTheme="majorBidi" w:cstheme="majorBidi"/>
          <w:sz w:val="30"/>
          <w:szCs w:val="30"/>
        </w:rPr>
        <w:t xml:space="preserve"> 3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 จากกิจการที่เกี่ยวข้องกัน </w:t>
      </w:r>
      <w:r w:rsidR="004E5D87" w:rsidRPr="00F346C0">
        <w:rPr>
          <w:rFonts w:asciiTheme="majorBidi" w:hAnsiTheme="majorBidi" w:cstheme="majorBidi"/>
          <w:sz w:val="30"/>
          <w:szCs w:val="30"/>
        </w:rPr>
        <w:t>5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แห่ง โดยมีวงเงินกู้</w:t>
      </w:r>
      <w:r w:rsidR="00486EEC" w:rsidRPr="00F346C0">
        <w:rPr>
          <w:rFonts w:asciiTheme="majorBidi" w:hAnsiTheme="majorBidi" w:cstheme="majorBidi" w:hint="cs"/>
          <w:sz w:val="30"/>
          <w:szCs w:val="30"/>
          <w:cs/>
        </w:rPr>
        <w:t xml:space="preserve">ระหว่าง </w:t>
      </w:r>
      <w:r w:rsidR="00486EEC" w:rsidRPr="00F346C0">
        <w:rPr>
          <w:rFonts w:asciiTheme="majorBidi" w:hAnsiTheme="majorBidi" w:cstheme="majorBidi"/>
          <w:sz w:val="30"/>
          <w:szCs w:val="30"/>
        </w:rPr>
        <w:t xml:space="preserve">50 </w:t>
      </w:r>
      <w:r w:rsidR="00486EEC" w:rsidRPr="00F346C0">
        <w:rPr>
          <w:rFonts w:asciiTheme="majorBidi" w:hAnsiTheme="majorBidi" w:cstheme="majorBidi" w:hint="cs"/>
          <w:sz w:val="30"/>
          <w:szCs w:val="30"/>
          <w:cs/>
        </w:rPr>
        <w:t xml:space="preserve">ล้านบาท ถึง </w:t>
      </w:r>
      <w:r w:rsidR="004E5D87" w:rsidRPr="00F346C0">
        <w:rPr>
          <w:rFonts w:asciiTheme="majorBidi" w:hAnsiTheme="majorBidi" w:cstheme="majorBidi"/>
          <w:sz w:val="30"/>
          <w:szCs w:val="30"/>
        </w:rPr>
        <w:t>1,2</w:t>
      </w:r>
      <w:r w:rsidR="00486EEC" w:rsidRPr="00F346C0">
        <w:rPr>
          <w:rFonts w:asciiTheme="majorBidi" w:hAnsiTheme="majorBidi" w:cstheme="majorBidi"/>
          <w:sz w:val="30"/>
          <w:szCs w:val="30"/>
        </w:rPr>
        <w:t>00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เงินกู้ยืมดังกล่าวมีอัตราดอกเบี้ยเท่ากับอัตราดอกเบี้ยตามภาวะตลาดเงินโดยอ้างอิง 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>BIBOR O/N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ลบส่วนต่างอัตราดอกเบี้ย</w:t>
      </w:r>
    </w:p>
    <w:p w14:paraId="0BA14CF7" w14:textId="77777777" w:rsidR="00E32AE6" w:rsidRPr="00F346C0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86E06" w14:textId="46126663" w:rsidR="00CC7758" w:rsidRPr="00F346C0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F346C0">
        <w:rPr>
          <w:rFonts w:asciiTheme="majorBidi" w:hAnsiTheme="majorBidi" w:cstheme="majorBidi"/>
          <w:sz w:val="30"/>
          <w:szCs w:val="30"/>
        </w:rPr>
        <w:t xml:space="preserve">10 </w:t>
      </w:r>
      <w:r w:rsidRPr="00F346C0">
        <w:rPr>
          <w:rFonts w:asciiTheme="majorBidi" w:hAnsiTheme="majorBidi" w:cstheme="majorBidi"/>
          <w:sz w:val="30"/>
          <w:szCs w:val="30"/>
          <w:cs/>
        </w:rPr>
        <w:t>ปี จากกิจการที่เกี่ยวข้องกันแห่งหนึ่ง โดยมีวงเงินกู้</w:t>
      </w:r>
      <w:r w:rsidRPr="00F346C0">
        <w:rPr>
          <w:rFonts w:asciiTheme="majorBidi" w:hAnsiTheme="majorBidi" w:cstheme="majorBidi"/>
          <w:sz w:val="30"/>
          <w:szCs w:val="30"/>
        </w:rPr>
        <w:t xml:space="preserve"> 690.75 </w:t>
      </w:r>
      <w:r w:rsidRPr="00F346C0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4AEEC8D1" w14:textId="77777777" w:rsidR="00E32AE6" w:rsidRPr="00F346C0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19B91" w14:textId="459AE67F" w:rsidR="00CC7758" w:rsidRPr="00F346C0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F346C0">
        <w:rPr>
          <w:rFonts w:asciiTheme="majorBidi" w:hAnsiTheme="majorBidi" w:cstheme="majorBidi"/>
          <w:sz w:val="30"/>
          <w:szCs w:val="30"/>
        </w:rPr>
        <w:t xml:space="preserve">30 </w:t>
      </w:r>
      <w:r w:rsidRPr="00F346C0">
        <w:rPr>
          <w:rFonts w:asciiTheme="majorBidi" w:hAnsiTheme="majorBidi" w:cstheme="majorBidi"/>
          <w:sz w:val="30"/>
          <w:szCs w:val="30"/>
          <w:cs/>
        </w:rPr>
        <w:t>ปี จากกิจการที่เกี่ยวข้องกันแห่งหนึ่ง โดยมีวงเงินกู้</w:t>
      </w:r>
      <w:r w:rsidRPr="00F346C0">
        <w:rPr>
          <w:rFonts w:asciiTheme="majorBidi" w:hAnsiTheme="majorBidi" w:cstheme="majorBidi"/>
          <w:sz w:val="30"/>
          <w:szCs w:val="30"/>
        </w:rPr>
        <w:t xml:space="preserve"> 541.25 </w:t>
      </w:r>
      <w:r w:rsidRPr="00F346C0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65FEA3FE" w14:textId="77777777" w:rsidR="00E32AE6" w:rsidRPr="00F346C0" w:rsidRDefault="00E32AE6" w:rsidP="00695933">
      <w:pPr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35C6B" w14:textId="74E64587" w:rsidR="00CC7758" w:rsidRPr="00F346C0" w:rsidRDefault="00CC7758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10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994.09 </w:t>
      </w:r>
      <w:r w:rsidRPr="00F346C0">
        <w:rPr>
          <w:rFonts w:ascii="Angsana New" w:hAnsi="Angsana New"/>
          <w:spacing w:val="-8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72D19F73" w14:textId="61322922" w:rsidR="00CC7758" w:rsidRPr="00F346C0" w:rsidRDefault="00CC7758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บริษัทมีสัญญาเงินกู้ยืมระยะยาวซึ่งไม่มีหลักประกัน อายุสัญญา </w:t>
      </w:r>
      <w:r w:rsidRPr="00F346C0">
        <w:rPr>
          <w:rFonts w:ascii="Angsana New" w:hAnsi="Angsana New"/>
          <w:spacing w:val="-8"/>
          <w:sz w:val="30"/>
          <w:szCs w:val="30"/>
        </w:rPr>
        <w:t>30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ปี จากกิจการที่เกี่ยวข้องกันแห่งหนึ่ง โดยมีวงเงินกู้ </w:t>
      </w:r>
      <w:r w:rsidRPr="00F346C0">
        <w:rPr>
          <w:rFonts w:ascii="Angsana New" w:hAnsi="Angsana New"/>
          <w:spacing w:val="-8"/>
          <w:sz w:val="30"/>
          <w:szCs w:val="30"/>
        </w:rPr>
        <w:t>298</w:t>
      </w:r>
      <w:r w:rsidRPr="00F346C0">
        <w:rPr>
          <w:rFonts w:ascii="Angsana New" w:hAnsi="Angsana New"/>
          <w:spacing w:val="-8"/>
          <w:sz w:val="30"/>
          <w:szCs w:val="30"/>
          <w:cs/>
        </w:rPr>
        <w:t>.</w:t>
      </w:r>
      <w:r w:rsidRPr="00F346C0">
        <w:rPr>
          <w:rFonts w:ascii="Angsana New" w:hAnsi="Angsana New"/>
          <w:spacing w:val="-8"/>
          <w:sz w:val="30"/>
          <w:szCs w:val="30"/>
        </w:rPr>
        <w:t>28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ล้านเหรียญสหรัฐอเมริกา เงินกู้ยืมดังกล่าวมีอัตราดอกเบี้ยคงที่</w:t>
      </w:r>
    </w:p>
    <w:p w14:paraId="138BFA0A" w14:textId="77777777" w:rsidR="00A575A7" w:rsidRPr="00F346C0" w:rsidRDefault="00A575A7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50D8943" w14:textId="1552AEBE" w:rsidR="00A575A7" w:rsidRPr="00F346C0" w:rsidRDefault="00A575A7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 w:hint="cs"/>
          <w:spacing w:val="-8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อายุสัญญา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7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จากกิจการที่เกี่ยวข้องกันแห่งหนึ่ง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100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ล้านเหรียญสหรัฐอเมริกา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SOFR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บวกส่วนต่างอัตราดอกเบี้ย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5C60DDDC" w14:textId="77777777" w:rsidR="00E32AE6" w:rsidRPr="00F346C0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EA78CC9" w14:textId="03DFA736" w:rsidR="00AF0B77" w:rsidRPr="00F346C0" w:rsidRDefault="00AF0B77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 w:hint="cs"/>
          <w:spacing w:val="-8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กับบริษัทใหญ่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ซึ่งจะมีผลสิ้นสุดในวันที่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19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256</w:t>
      </w:r>
      <w:r w:rsidR="00961221" w:rsidRPr="00F346C0">
        <w:rPr>
          <w:rFonts w:ascii="Angsana New" w:hAnsi="Angsana New"/>
          <w:spacing w:val="-8"/>
          <w:sz w:val="30"/>
          <w:szCs w:val="30"/>
        </w:rPr>
        <w:t>6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ทั้งนี้บริษัทได้ต่ออายุสัญญาดังกล่าวออกไปจนถึงวันที่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19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256</w:t>
      </w:r>
      <w:r w:rsidR="00961221" w:rsidRPr="00F346C0">
        <w:rPr>
          <w:rFonts w:ascii="Angsana New" w:hAnsi="Angsana New"/>
          <w:spacing w:val="-8"/>
          <w:sz w:val="30"/>
          <w:szCs w:val="30"/>
        </w:rPr>
        <w:t>7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โดยมีวงเงินกู้ยืม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10,000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ล้านบาทและวงเงินให้กู้ยืม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3,500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โดยใช้อัตราดอกเบี้ยเงินกู้ยืมระยะสั้น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หรือ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61221" w:rsidRPr="00F346C0">
        <w:rPr>
          <w:rFonts w:ascii="Angsana New" w:hAnsi="Angsana New"/>
          <w:spacing w:val="-8"/>
          <w:sz w:val="30"/>
          <w:szCs w:val="30"/>
        </w:rPr>
        <w:t>SOFR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บวกส่วนต่างอัตราดอกเบี้ยแล้วแต่สกุลเงินกู้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โดยคำนึงถึงผลตอบแทนเงินลงทุนระยะสั้น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E7E0BC0" w14:textId="77777777" w:rsidR="00E32AE6" w:rsidRPr="00F346C0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EDEE1C1" w14:textId="51096639" w:rsidR="00CC7758" w:rsidRPr="00F346C0" w:rsidRDefault="00CC7758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/>
          <w:spacing w:val="-8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3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ปี ซึ่งจะมีผลสิ้นสุดในวันที่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20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กุมภาพันธ์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2568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โดยมีวงเงินกู้ยืม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300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ล้านบาทและวงเงินให้กู้ยืม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300 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 xml:space="preserve">หรือ </w:t>
      </w:r>
      <w:r w:rsidRPr="00F346C0">
        <w:rPr>
          <w:rFonts w:ascii="Angsana New" w:hAnsi="Angsana New"/>
          <w:spacing w:val="-8"/>
          <w:sz w:val="30"/>
          <w:szCs w:val="30"/>
        </w:rPr>
        <w:t>SOFR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  <w:cs/>
        </w:rPr>
        <w:t>บวกส่วนต่างอัตราดอกเบี้ย 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42FD6FDF" w14:textId="77777777" w:rsidR="00961221" w:rsidRPr="00F346C0" w:rsidRDefault="00961221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833ED73" w14:textId="77777777" w:rsidR="00961221" w:rsidRPr="00F346C0" w:rsidRDefault="00961221" w:rsidP="009612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 w:hint="cs"/>
          <w:spacing w:val="-8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กับกิจการที่เกี่ยวข้องกัน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1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ซึ่งจะมีผลสิ้นสุดในวันที่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30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พฤษภาคม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2567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โดยมีวงเงินกู้ยืม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250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ล้านบาทและวงเงินให้กู้ยืม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>1,000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โดยใช้อัตราดอกเบี้ยเงินกู้ยืมระยะสั้น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โดยคำนึงถึงผลตอบแทนเงินลงทุนระยะสั้น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08D31F3B" w14:textId="41480B0D" w:rsidR="00961221" w:rsidRPr="00F346C0" w:rsidRDefault="00961221" w:rsidP="009612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3DCD5D5" w14:textId="4A03F344" w:rsidR="00063CE4" w:rsidRPr="00F346C0" w:rsidRDefault="00063CE4" w:rsidP="009612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985BF6" w14:textId="340CA131" w:rsidR="00063CE4" w:rsidRPr="00F346C0" w:rsidRDefault="00063CE4" w:rsidP="009612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390B0D0" w14:textId="77777777" w:rsidR="00063CE4" w:rsidRPr="00F346C0" w:rsidRDefault="00063CE4" w:rsidP="009612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D0F02DC" w14:textId="0366E6C3" w:rsidR="00961221" w:rsidRPr="00F346C0" w:rsidRDefault="00961221" w:rsidP="009612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F346C0">
        <w:rPr>
          <w:rFonts w:ascii="Angsana New" w:hAnsi="Angsana New" w:hint="cs"/>
          <w:spacing w:val="-8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กับกิจการที่เกี่ยวข้องกัน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3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ซึ่งจะมีผลสิ้นสุดในวันที่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17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2569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โดยมีวงเงินกู้และให้กู้ยืม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100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ล้านยูโร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หรือเทียบเท่าเป็นสกุลเงินดอลลาร์สหรัฐ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)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โดยคำนึงถึงผลตอบแทนเงินลงทุนระยะสั้น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B0B81DA" w14:textId="63817943" w:rsidR="00486EEC" w:rsidRPr="00F346C0" w:rsidRDefault="00486EEC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A2C9D89" w14:textId="77777777" w:rsidR="00CC7758" w:rsidRPr="00F346C0" w:rsidRDefault="00CC7758" w:rsidP="00CC7758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</w:p>
    <w:p w14:paraId="0CA46943" w14:textId="2A5D7FD8" w:rsidR="00CC7758" w:rsidRPr="00F346C0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CA0BC8" w:rsidRPr="00F346C0">
        <w:rPr>
          <w:rFonts w:asciiTheme="majorBidi" w:hAnsiTheme="majorBidi"/>
          <w:sz w:val="30"/>
          <w:szCs w:val="30"/>
        </w:rPr>
        <w:t>2</w:t>
      </w:r>
      <w:r w:rsidR="00790DD2" w:rsidRPr="00F346C0">
        <w:rPr>
          <w:rFonts w:asciiTheme="majorBidi" w:hAnsiTheme="majorBidi"/>
          <w:sz w:val="30"/>
          <w:szCs w:val="30"/>
        </w:rPr>
        <w:t>7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แห่ง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เพื่อให้บริการด้านต่าง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ๆ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CA0BC8" w:rsidRPr="00F346C0">
        <w:rPr>
          <w:rFonts w:asciiTheme="majorBidi" w:hAnsiTheme="majorBidi"/>
          <w:sz w:val="30"/>
          <w:szCs w:val="30"/>
        </w:rPr>
        <w:t>4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ของ</w:t>
      </w:r>
      <w:r w:rsidR="00D12609" w:rsidRPr="00F346C0">
        <w:rPr>
          <w:rFonts w:asciiTheme="majorBidi" w:hAnsiTheme="majorBidi" w:hint="cs"/>
          <w:sz w:val="30"/>
          <w:szCs w:val="30"/>
          <w:cs/>
        </w:rPr>
        <w:t>ปีก่อนหน้า</w:t>
      </w:r>
    </w:p>
    <w:p w14:paraId="79316CB3" w14:textId="77777777" w:rsidR="00E32AE6" w:rsidRPr="00F346C0" w:rsidRDefault="00E32AE6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/>
          <w:sz w:val="30"/>
          <w:szCs w:val="30"/>
        </w:rPr>
      </w:pPr>
    </w:p>
    <w:p w14:paraId="1A66F6AD" w14:textId="44F8368C" w:rsidR="00CC7758" w:rsidRPr="00F346C0" w:rsidRDefault="00CC7758" w:rsidP="00E32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บริษัทมีสัญญาจ้างเหมาบริหารและจัดการงานวิศวกรรม สัญญาจ้างออกแบบ จัดหา ก่อสร้าง และติดตั้ง สัญญาจ้างเหมางานบริการตรวจสอบคุณภาพงานก่อสร้าง บริการตรวจสอบอุปกรณ์ และบริการตรวจสอบเครื่องจักร และสัญญาจ้างเหมาบริหารและจัดการงานบำรุงรักษากับกิจการที่เกี่ยวข้องกันแห่งหนึ่ง โดยสัญญามีระยะเวลาตั้งแต่ </w:t>
      </w:r>
      <w:r w:rsidR="00790DD2" w:rsidRPr="00F346C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="00790DD2" w:rsidRPr="00F346C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F0B77"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ถึง </w:t>
      </w:r>
      <w:r w:rsidR="00790DD2" w:rsidRPr="00F346C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790DD2" w:rsidRPr="00F346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0DD2" w:rsidRPr="00F346C0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790DD2" w:rsidRPr="00F346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เดือน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นับจากวันที่ที่มีผลบังคับตามที่ระบุไว้ในแต่ละสัญญา และจะมีผลสิ้นสุดใ</w:t>
      </w:r>
      <w:r w:rsidR="00790DD2" w:rsidRPr="00F346C0">
        <w:rPr>
          <w:rFonts w:asciiTheme="majorBidi" w:hAnsiTheme="majorBidi" w:cstheme="majorBidi" w:hint="cs"/>
          <w:spacing w:val="-2"/>
          <w:sz w:val="30"/>
          <w:szCs w:val="30"/>
          <w:cs/>
        </w:rPr>
        <w:t>นช่วง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790DD2" w:rsidRPr="00F346C0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AF0B77" w:rsidRPr="00F346C0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790DD2"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0DD2" w:rsidRPr="00F346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ถึง ธันวาคม </w:t>
      </w:r>
      <w:r w:rsidR="00790DD2" w:rsidRPr="00F346C0">
        <w:rPr>
          <w:rFonts w:asciiTheme="majorBidi" w:hAnsiTheme="majorBidi" w:cstheme="majorBidi"/>
          <w:spacing w:val="-2"/>
          <w:sz w:val="30"/>
          <w:szCs w:val="30"/>
        </w:rPr>
        <w:t>2568</w:t>
      </w:r>
    </w:p>
    <w:p w14:paraId="71988349" w14:textId="77777777" w:rsidR="00E32AE6" w:rsidRPr="00F346C0" w:rsidRDefault="00E32AE6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5BFAC25" w14:textId="2F709EA8" w:rsidR="000374F1" w:rsidRPr="00F346C0" w:rsidRDefault="000374F1" w:rsidP="00695933">
      <w:pPr>
        <w:tabs>
          <w:tab w:val="left" w:pos="720"/>
        </w:tabs>
        <w:spacing w:line="240" w:lineRule="auto"/>
        <w:ind w:left="547" w:right="-9"/>
        <w:jc w:val="thaiDistribute"/>
        <w:rPr>
          <w:rFonts w:ascii="Angsana New" w:hAnsi="Angsana New"/>
          <w:spacing w:val="-4"/>
          <w:sz w:val="30"/>
          <w:szCs w:val="30"/>
        </w:rPr>
      </w:pPr>
      <w:r w:rsidRPr="00F346C0">
        <w:rPr>
          <w:rFonts w:ascii="Angsana New" w:hAnsi="Angsana New"/>
          <w:spacing w:val="-4"/>
          <w:sz w:val="30"/>
          <w:szCs w:val="30"/>
          <w:cs/>
        </w:rPr>
        <w:t xml:space="preserve">บริษัทมีสัญญาจ้างเหมาบริการรักษาความปลอดภัยกับกิจการที่เกี่ยวข้องกันแห่งหนึ่ง โดยกิจการที่เกี่ยวข้องกันนี้จะให้บริการรักษาความปลอดภัยแก่ทรัพย์สิน พนักงานและผู้ที่มาติดต่อที่อยู่ในบริเวณพื้นที่ของบริษัท โดยสัญญามีระยะเวลา </w:t>
      </w:r>
      <w:r w:rsidRPr="00F346C0">
        <w:rPr>
          <w:rFonts w:ascii="Angsana New" w:hAnsi="Angsana New"/>
          <w:spacing w:val="-4"/>
          <w:sz w:val="30"/>
          <w:szCs w:val="30"/>
        </w:rPr>
        <w:t>2</w:t>
      </w:r>
      <w:r w:rsidRPr="00F346C0">
        <w:rPr>
          <w:rFonts w:ascii="Angsana New" w:hAnsi="Angsana New"/>
          <w:spacing w:val="-4"/>
          <w:sz w:val="30"/>
          <w:szCs w:val="30"/>
          <w:cs/>
        </w:rPr>
        <w:t xml:space="preserve"> ปี และจะมีผลสิ้นสุดในเดือนธันวาคม </w:t>
      </w:r>
      <w:r w:rsidRPr="00F346C0">
        <w:rPr>
          <w:rFonts w:ascii="Angsana New" w:hAnsi="Angsana New"/>
          <w:spacing w:val="-4"/>
          <w:sz w:val="30"/>
          <w:szCs w:val="30"/>
        </w:rPr>
        <w:t>256</w:t>
      </w:r>
      <w:r w:rsidR="00AF0B77" w:rsidRPr="00F346C0">
        <w:rPr>
          <w:rFonts w:ascii="Angsana New" w:hAnsi="Angsana New"/>
          <w:spacing w:val="-4"/>
          <w:sz w:val="30"/>
          <w:szCs w:val="30"/>
        </w:rPr>
        <w:t>7</w:t>
      </w:r>
    </w:p>
    <w:p w14:paraId="0E8368FA" w14:textId="77777777" w:rsidR="00E32AE6" w:rsidRPr="00F346C0" w:rsidRDefault="00E32AE6" w:rsidP="00695933">
      <w:pPr>
        <w:tabs>
          <w:tab w:val="left" w:pos="720"/>
        </w:tabs>
        <w:spacing w:line="240" w:lineRule="auto"/>
        <w:ind w:left="547" w:right="-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11FB53" w14:textId="581CF1DB" w:rsidR="00CC7758" w:rsidRPr="00F346C0" w:rsidRDefault="00CC7758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บริษัทมีสัญญาจ้างเหมาบริการบุคลากรด้านการตรวจสอบความปลอดภัยในการทำงาน และสัญญาบริหารจัดการ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ควบคุมภาวะฉุกเฉินกับกิจการที่เกี่ยวข้องกันแห่งหนึ่ง โดยสัญญามีระยะเวลาตั้งแต่ </w:t>
      </w:r>
      <w:r w:rsidRPr="00F346C0">
        <w:rPr>
          <w:rFonts w:asciiTheme="majorBidi" w:hAnsiTheme="majorBidi" w:cstheme="majorBidi"/>
          <w:sz w:val="30"/>
          <w:szCs w:val="30"/>
        </w:rPr>
        <w:t>2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F346C0">
        <w:rPr>
          <w:rFonts w:asciiTheme="majorBidi" w:hAnsiTheme="majorBidi" w:cstheme="majorBidi"/>
          <w:sz w:val="30"/>
          <w:szCs w:val="30"/>
        </w:rPr>
        <w:t>3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 และงวดสุดท้าย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จะมีผลสิ้นสุดในเดือนธันวาคม 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A55D1" w:rsidRPr="00F346C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82D79" w:rsidRPr="00F346C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482D79" w:rsidRPr="00F346C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A55D1" w:rsidRPr="00F346C0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482D79" w:rsidRPr="00F346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โดยมีอัตราค่าบริการตามเงื่อนไขที่ระบุในสัญญา</w:t>
      </w:r>
    </w:p>
    <w:p w14:paraId="06891A9D" w14:textId="77777777" w:rsidR="00E32AE6" w:rsidRPr="00F346C0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E38CFE" w14:textId="37857DEA" w:rsidR="00CC7758" w:rsidRPr="00F346C0" w:rsidRDefault="00CC7758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บริษัทมีสัญญาจ้างเหมาบริหารงานคลังสินค้าจำนวนหลายฉบับกับกิจการที่เกี่ยวข้องกันแห่งหนึ่ง โดยสัญญามีระยะเวลาตั้งแต่ </w:t>
      </w:r>
      <w:r w:rsidRPr="00F346C0">
        <w:rPr>
          <w:rFonts w:asciiTheme="majorBidi" w:hAnsiTheme="majorBidi" w:cstheme="majorBidi"/>
          <w:sz w:val="30"/>
          <w:szCs w:val="30"/>
        </w:rPr>
        <w:t>1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F346C0">
        <w:rPr>
          <w:rFonts w:asciiTheme="majorBidi" w:hAnsiTheme="majorBidi" w:cstheme="majorBidi"/>
          <w:sz w:val="30"/>
          <w:szCs w:val="30"/>
        </w:rPr>
        <w:t>21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F346C0">
        <w:rPr>
          <w:rFonts w:asciiTheme="majorBidi" w:hAnsiTheme="majorBidi" w:cstheme="majorBidi"/>
          <w:sz w:val="30"/>
          <w:szCs w:val="30"/>
        </w:rPr>
        <w:t xml:space="preserve">3 </w:t>
      </w:r>
      <w:r w:rsidRPr="00F346C0">
        <w:rPr>
          <w:rFonts w:asciiTheme="majorBidi" w:hAnsiTheme="majorBidi" w:cstheme="majorBidi"/>
          <w:sz w:val="30"/>
          <w:szCs w:val="30"/>
          <w:cs/>
        </w:rPr>
        <w:t>เดือน และและงวดสุดท้ายจะมีผลสิ้นสุดใน</w:t>
      </w:r>
      <w:r w:rsidR="0011082E" w:rsidRPr="00F346C0">
        <w:rPr>
          <w:rFonts w:asciiTheme="majorBidi" w:hAnsiTheme="majorBidi" w:cstheme="majorBidi" w:hint="cs"/>
          <w:sz w:val="30"/>
          <w:szCs w:val="30"/>
          <w:cs/>
        </w:rPr>
        <w:t xml:space="preserve">ช่วงเดือนธันวาคม </w:t>
      </w:r>
      <w:r w:rsidR="0011082E" w:rsidRPr="00F346C0">
        <w:rPr>
          <w:rFonts w:asciiTheme="majorBidi" w:hAnsiTheme="majorBidi" w:cstheme="majorBidi"/>
          <w:sz w:val="30"/>
          <w:szCs w:val="30"/>
        </w:rPr>
        <w:t xml:space="preserve">2567 </w:t>
      </w:r>
      <w:r w:rsidR="0011082E" w:rsidRPr="00F346C0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เดือนธันวาคม </w:t>
      </w:r>
      <w:r w:rsidRPr="00F346C0">
        <w:rPr>
          <w:rFonts w:asciiTheme="majorBidi" w:hAnsiTheme="majorBidi" w:cstheme="majorBidi"/>
          <w:sz w:val="30"/>
          <w:szCs w:val="30"/>
        </w:rPr>
        <w:t>2573</w:t>
      </w:r>
    </w:p>
    <w:p w14:paraId="43A06A70" w14:textId="77777777" w:rsidR="00E32AE6" w:rsidRPr="00F346C0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A4F790" w14:textId="419A96E1" w:rsidR="00CC7758" w:rsidRPr="00F346C0" w:rsidRDefault="00CC7758" w:rsidP="00A84E5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บริษัทมีสัญญาจ้างขนส่งสินค้ากับกิจการที่เกี่ยวข้องกันแห่งหนึ่ง โดยสัญญามีระยะเวลา </w:t>
      </w:r>
      <w:r w:rsidR="00F0104C" w:rsidRPr="00F346C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ปี และจะมีผล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สิ้นสุดในเดือนธันวาคม </w:t>
      </w:r>
      <w:r w:rsidRPr="00F346C0">
        <w:rPr>
          <w:rFonts w:asciiTheme="majorBidi" w:hAnsiTheme="majorBidi" w:cstheme="majorBidi"/>
          <w:sz w:val="30"/>
          <w:szCs w:val="30"/>
        </w:rPr>
        <w:t>256</w:t>
      </w:r>
      <w:r w:rsidR="00F0104C" w:rsidRPr="00F346C0">
        <w:rPr>
          <w:rFonts w:asciiTheme="majorBidi" w:hAnsiTheme="majorBidi" w:cstheme="majorBidi"/>
          <w:sz w:val="30"/>
          <w:szCs w:val="30"/>
        </w:rPr>
        <w:t>7</w:t>
      </w:r>
    </w:p>
    <w:p w14:paraId="6FFA9D1C" w14:textId="05A6A7AF" w:rsidR="00963635" w:rsidRPr="00F346C0" w:rsidRDefault="00963635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BA66F" w14:textId="38471A73" w:rsidR="00DD2475" w:rsidRPr="00F346C0" w:rsidRDefault="00DD2475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A42ED" w14:textId="79C86B43" w:rsidR="00CC7758" w:rsidRPr="00F346C0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บริษัทได้ทำสัญญาบริการเทคโนโลยีสารสนเทศและการสื่อสารกับกิจการที่เกี่ยวข้องกันแห่งหนึ่ง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โดยกิจการที่เกี่ยวข้องกันจะให้บริการงานบำรุงรักษาและปรับปรุงระบบเทคโนโลยีสารสนเทศ การบริหารจัดการโครงสร้างระบบและศูนย์ข้อมูล การแก้ไขปัญหาและให้คำแนะนำ รวมถึงการออกแบบและพัฒนาระบบ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ตามความต้องการ ซึ่งสัญญาดังกล่าวมีระยะเวลาตั้งแต่ 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ถึง 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นับจากวันที่ที่มีผลบังคับตามที่ระบุไว้</w:t>
      </w:r>
      <w:r w:rsidRPr="00F346C0">
        <w:rPr>
          <w:rFonts w:asciiTheme="majorBidi" w:hAnsiTheme="majorBidi" w:cstheme="majorBidi"/>
          <w:sz w:val="30"/>
          <w:szCs w:val="30"/>
          <w:cs/>
        </w:rPr>
        <w:t>ในแต่ละสัญญา และงวดสุดท้ายจะมีผลสิ้นสุดใน</w:t>
      </w:r>
      <w:r w:rsidR="00840AE4" w:rsidRPr="00F346C0">
        <w:rPr>
          <w:rFonts w:asciiTheme="majorBidi" w:hAnsiTheme="majorBidi" w:cstheme="majorBidi" w:hint="cs"/>
          <w:sz w:val="30"/>
          <w:szCs w:val="30"/>
          <w:cs/>
        </w:rPr>
        <w:t xml:space="preserve">ช่วงเดือนธันวาคม </w:t>
      </w:r>
      <w:r w:rsidR="00840AE4" w:rsidRPr="00F346C0">
        <w:rPr>
          <w:rFonts w:asciiTheme="majorBidi" w:hAnsiTheme="majorBidi" w:cstheme="majorBidi"/>
          <w:sz w:val="30"/>
          <w:szCs w:val="30"/>
        </w:rPr>
        <w:t xml:space="preserve">2567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เดือนธันวาคม </w:t>
      </w:r>
      <w:r w:rsidRPr="00F346C0">
        <w:rPr>
          <w:rFonts w:asciiTheme="majorBidi" w:hAnsiTheme="majorBidi" w:cstheme="majorBidi"/>
          <w:sz w:val="30"/>
          <w:szCs w:val="30"/>
        </w:rPr>
        <w:t>2570</w:t>
      </w:r>
    </w:p>
    <w:p w14:paraId="112FB5D7" w14:textId="77777777" w:rsidR="00963635" w:rsidRPr="00F346C0" w:rsidRDefault="00963635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6625A" w14:textId="77777777" w:rsidR="00CC7758" w:rsidRPr="00F346C0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1817F1E3" w14:textId="3FA6B2EA" w:rsidR="00CC7758" w:rsidRPr="00F346C0" w:rsidRDefault="00CC7758" w:rsidP="0069593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บริษัทมีสัญญาให้เช่าที่ดินจำนวนหลายฉบับกับกิจการที่เกี่ยวข้องกันหลายแห่ง โดยสัญญามีระยะเวลา 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ถึง 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นับตั้งแต่วันที่สัญญาเช่ามีผลบังคับใช้ และจะมีผลสิ้นสุดในช่วงเดือนกุมภาพันธ์ </w:t>
      </w:r>
      <w:r w:rsidRPr="00F346C0">
        <w:rPr>
          <w:rFonts w:asciiTheme="majorBidi" w:hAnsiTheme="majorBidi" w:cstheme="majorBidi"/>
          <w:sz w:val="30"/>
          <w:szCs w:val="30"/>
        </w:rPr>
        <w:t>2572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ถึงเดือนมิถุนายน </w:t>
      </w:r>
      <w:r w:rsidRPr="00F346C0">
        <w:rPr>
          <w:rFonts w:asciiTheme="majorBidi" w:hAnsiTheme="majorBidi" w:cstheme="majorBidi"/>
          <w:sz w:val="30"/>
          <w:szCs w:val="30"/>
        </w:rPr>
        <w:t xml:space="preserve">2583 </w:t>
      </w:r>
      <w:r w:rsidRPr="00F346C0">
        <w:rPr>
          <w:rFonts w:asciiTheme="majorBidi" w:hAnsiTheme="majorBidi" w:cstheme="majorBidi"/>
          <w:sz w:val="30"/>
          <w:szCs w:val="30"/>
          <w:cs/>
        </w:rPr>
        <w:t>ซึ่งมีอัตราค่าเช่าที่ดินและเงื่อนไขข้อผูกพันเป็นไปตามที่กำหนดในสัญญา</w:t>
      </w:r>
    </w:p>
    <w:p w14:paraId="792A8F73" w14:textId="77777777" w:rsidR="00963635" w:rsidRPr="00F346C0" w:rsidRDefault="00963635" w:rsidP="0069593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21BC4" w14:textId="5FFE5589" w:rsidR="00AB6351" w:rsidRPr="00F346C0" w:rsidRDefault="00CC7758" w:rsidP="00695933">
      <w:pPr>
        <w:tabs>
          <w:tab w:val="clear" w:pos="227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บริษัทย่อยแห่งหนึ่งได้ทำสัญญาให้เช่าที่ดินและพื้นที่สำนักงานกับกิจการที่เกี่ยวข้องกัน </w:t>
      </w:r>
      <w:r w:rsidR="00840AE4" w:rsidRPr="00F346C0">
        <w:rPr>
          <w:rFonts w:asciiTheme="majorBidi" w:hAnsiTheme="majorBidi" w:cstheme="majorBidi"/>
          <w:sz w:val="30"/>
          <w:szCs w:val="30"/>
        </w:rPr>
        <w:t>5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แห่ง โดยสัญญา</w:t>
      </w:r>
      <w:r w:rsidRPr="00F346C0">
        <w:rPr>
          <w:rFonts w:asciiTheme="majorBidi" w:hAnsiTheme="majorBidi" w:cstheme="majorBidi"/>
          <w:sz w:val="30"/>
          <w:szCs w:val="30"/>
        </w:rPr>
        <w:br/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F346C0">
        <w:rPr>
          <w:rFonts w:asciiTheme="majorBidi" w:hAnsiTheme="majorBidi" w:cstheme="majorBidi"/>
          <w:sz w:val="30"/>
          <w:szCs w:val="30"/>
        </w:rPr>
        <w:t>3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F346C0">
        <w:rPr>
          <w:rFonts w:asciiTheme="majorBidi" w:hAnsiTheme="majorBidi" w:cstheme="majorBidi"/>
          <w:sz w:val="30"/>
          <w:szCs w:val="30"/>
        </w:rPr>
        <w:t>30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ปีนับจากวันที่ที่มีผลบังคับตามที่ระบุไว้ในแต่ละสัญญา และจะมีผลสิ้นสุดในช่วงเดือนสิงหาคม </w:t>
      </w:r>
      <w:r w:rsidRPr="00F346C0">
        <w:rPr>
          <w:rFonts w:asciiTheme="majorBidi" w:hAnsiTheme="majorBidi" w:cstheme="majorBidi"/>
          <w:sz w:val="30"/>
          <w:szCs w:val="30"/>
        </w:rPr>
        <w:t>256</w:t>
      </w:r>
      <w:r w:rsidR="00840AE4" w:rsidRPr="00F346C0">
        <w:rPr>
          <w:rFonts w:asciiTheme="majorBidi" w:hAnsiTheme="majorBidi" w:cstheme="majorBidi"/>
          <w:sz w:val="30"/>
          <w:szCs w:val="30"/>
        </w:rPr>
        <w:t>9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ถึงเดือนกรก</w:t>
      </w:r>
      <w:r w:rsidR="0097649C" w:rsidRPr="00F346C0">
        <w:rPr>
          <w:rFonts w:asciiTheme="majorBidi" w:hAnsiTheme="majorBidi" w:cstheme="majorBidi" w:hint="cs"/>
          <w:sz w:val="30"/>
          <w:szCs w:val="30"/>
          <w:cs/>
        </w:rPr>
        <w:t>ฎ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F346C0">
        <w:rPr>
          <w:rFonts w:asciiTheme="majorBidi" w:hAnsiTheme="majorBidi" w:cstheme="majorBidi"/>
          <w:sz w:val="30"/>
          <w:szCs w:val="30"/>
        </w:rPr>
        <w:t>2586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การต่ออายุสัญญาภายหลังจะเป็นไปตามการต่อรองกับผู้เช่า</w:t>
      </w:r>
    </w:p>
    <w:p w14:paraId="5254D92A" w14:textId="3B246154" w:rsidR="00963635" w:rsidRPr="00F346C0" w:rsidRDefault="0096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07DBD749" w14:textId="3B79FFBD" w:rsidR="00781F32" w:rsidRPr="00F346C0" w:rsidRDefault="00AB6351" w:rsidP="00AB635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346C0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C8BCFD" w14:textId="28328062" w:rsidR="00AB6351" w:rsidRPr="00F346C0" w:rsidRDefault="00AB6351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40"/>
        <w:gridCol w:w="1111"/>
        <w:gridCol w:w="239"/>
        <w:gridCol w:w="1020"/>
      </w:tblGrid>
      <w:tr w:rsidR="00AB6351" w:rsidRPr="00F346C0" w14:paraId="398B0C2E" w14:textId="77777777" w:rsidTr="004F6AB2">
        <w:trPr>
          <w:tblHeader/>
        </w:trPr>
        <w:tc>
          <w:tcPr>
            <w:tcW w:w="4230" w:type="dxa"/>
          </w:tcPr>
          <w:p w14:paraId="41895CD3" w14:textId="15F7F18C" w:rsidR="00AB6351" w:rsidRPr="00F346C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DBAE251" w14:textId="77777777" w:rsidR="00AB6351" w:rsidRPr="00F346C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5892B33" w14:textId="77777777" w:rsidR="00AB6351" w:rsidRPr="00F346C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A4AFAF9" w14:textId="77777777" w:rsidR="00AB6351" w:rsidRPr="00F346C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44B" w:rsidRPr="00F346C0" w14:paraId="69586476" w14:textId="77777777" w:rsidTr="004F6AB2">
        <w:trPr>
          <w:tblHeader/>
        </w:trPr>
        <w:tc>
          <w:tcPr>
            <w:tcW w:w="4230" w:type="dxa"/>
          </w:tcPr>
          <w:p w14:paraId="265F25DE" w14:textId="1A09ADB9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3C715E" w14:textId="08B515A5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48D5F412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0136F9" w14:textId="35447E3B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70A6BF87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480E8C6A" w14:textId="56A8F868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712D8769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AB0BD3A" w14:textId="2B4E9DCD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92644B" w:rsidRPr="00F346C0" w14:paraId="3334D193" w14:textId="77777777" w:rsidTr="004863E4">
        <w:trPr>
          <w:tblHeader/>
        </w:trPr>
        <w:tc>
          <w:tcPr>
            <w:tcW w:w="4230" w:type="dxa"/>
          </w:tcPr>
          <w:p w14:paraId="1DCC4F89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EA3661" w14:textId="66D287D4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644B" w:rsidRPr="00F346C0" w14:paraId="11796D6A" w14:textId="77777777" w:rsidTr="004F6AB2">
        <w:trPr>
          <w:tblHeader/>
        </w:trPr>
        <w:tc>
          <w:tcPr>
            <w:tcW w:w="4230" w:type="dxa"/>
          </w:tcPr>
          <w:p w14:paraId="5A58C40E" w14:textId="1FC55FE8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662A26" w14:textId="2F6703E4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C6BBE35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6CDF42" w14:textId="1EB8B4B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67BD9EF2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70879E0D" w14:textId="7E112831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DC74765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10AAC1C" w14:textId="77C4E9A9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92644B" w:rsidRPr="00F346C0" w14:paraId="4428A696" w14:textId="77777777" w:rsidTr="004F6AB2">
        <w:trPr>
          <w:tblHeader/>
        </w:trPr>
        <w:tc>
          <w:tcPr>
            <w:tcW w:w="4230" w:type="dxa"/>
          </w:tcPr>
          <w:p w14:paraId="18D0052B" w14:textId="0E301CE1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7F630D2C" w14:textId="2B86A2D8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29,767</w:t>
            </w:r>
          </w:p>
        </w:tc>
        <w:tc>
          <w:tcPr>
            <w:tcW w:w="237" w:type="dxa"/>
          </w:tcPr>
          <w:p w14:paraId="15FD46ED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96A1FA" w14:textId="35D7D936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25,023</w:t>
            </w:r>
          </w:p>
        </w:tc>
        <w:tc>
          <w:tcPr>
            <w:tcW w:w="240" w:type="dxa"/>
          </w:tcPr>
          <w:p w14:paraId="1DD0D049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6ED3398A" w14:textId="6F65868F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17,193</w:t>
            </w:r>
          </w:p>
        </w:tc>
        <w:tc>
          <w:tcPr>
            <w:tcW w:w="239" w:type="dxa"/>
          </w:tcPr>
          <w:p w14:paraId="385345BD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DA73EFF" w14:textId="68D3D965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4,878</w:t>
            </w:r>
          </w:p>
        </w:tc>
      </w:tr>
      <w:tr w:rsidR="0092644B" w:rsidRPr="00F346C0" w14:paraId="2552CF70" w14:textId="77777777" w:rsidTr="004F6AB2">
        <w:trPr>
          <w:tblHeader/>
        </w:trPr>
        <w:tc>
          <w:tcPr>
            <w:tcW w:w="4230" w:type="dxa"/>
          </w:tcPr>
          <w:p w14:paraId="5939FB4C" w14:textId="6B7C8831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A8567" w14:textId="6F718F50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7,550</w:t>
            </w:r>
          </w:p>
        </w:tc>
        <w:tc>
          <w:tcPr>
            <w:tcW w:w="237" w:type="dxa"/>
          </w:tcPr>
          <w:p w14:paraId="318C7E63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5D957C1" w14:textId="13FAE18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915</w:t>
            </w:r>
          </w:p>
        </w:tc>
        <w:tc>
          <w:tcPr>
            <w:tcW w:w="240" w:type="dxa"/>
          </w:tcPr>
          <w:p w14:paraId="2E08855E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1438A" w14:textId="752E5120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</w:p>
        </w:tc>
        <w:tc>
          <w:tcPr>
            <w:tcW w:w="239" w:type="dxa"/>
          </w:tcPr>
          <w:p w14:paraId="1DB8B730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86CCD" w14:textId="3D5A053C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306</w:t>
            </w:r>
          </w:p>
        </w:tc>
      </w:tr>
      <w:tr w:rsidR="0092644B" w:rsidRPr="00F346C0" w14:paraId="3CFDB445" w14:textId="77777777" w:rsidTr="004F6AB2">
        <w:trPr>
          <w:tblHeader/>
        </w:trPr>
        <w:tc>
          <w:tcPr>
            <w:tcW w:w="4230" w:type="dxa"/>
          </w:tcPr>
          <w:p w14:paraId="3A5CF466" w14:textId="4394A25A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18C5D9" w14:textId="41E15F48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37,319</w:t>
            </w:r>
          </w:p>
        </w:tc>
        <w:tc>
          <w:tcPr>
            <w:tcW w:w="237" w:type="dxa"/>
          </w:tcPr>
          <w:p w14:paraId="206AD2AD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20FD35" w14:textId="20C21C25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25,940</w:t>
            </w:r>
          </w:p>
        </w:tc>
        <w:tc>
          <w:tcPr>
            <w:tcW w:w="240" w:type="dxa"/>
          </w:tcPr>
          <w:p w14:paraId="359EA33C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1E90B7E" w14:textId="03838D71" w:rsidR="0092644B" w:rsidRPr="00F346C0" w:rsidRDefault="0066622C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17,274</w:t>
            </w:r>
          </w:p>
        </w:tc>
        <w:tc>
          <w:tcPr>
            <w:tcW w:w="239" w:type="dxa"/>
          </w:tcPr>
          <w:p w14:paraId="046A9A53" w14:textId="77777777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8AF0273" w14:textId="0D011F85" w:rsidR="0092644B" w:rsidRPr="00F346C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5,186</w:t>
            </w:r>
          </w:p>
        </w:tc>
      </w:tr>
    </w:tbl>
    <w:p w14:paraId="4B482453" w14:textId="29A6553A" w:rsidR="007B41FC" w:rsidRPr="00F346C0" w:rsidRDefault="007B41FC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54EF40DC" w14:textId="77777777" w:rsidR="00096E8F" w:rsidRPr="00F346C0" w:rsidRDefault="0009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003709" w14:textId="0CC3F734" w:rsidR="00B63C41" w:rsidRPr="00F346C0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3CE23288" w14:textId="77777777" w:rsidR="002D4059" w:rsidRPr="00F346C0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2"/>
        <w:gridCol w:w="269"/>
        <w:gridCol w:w="1079"/>
        <w:gridCol w:w="54"/>
        <w:gridCol w:w="215"/>
        <w:gridCol w:w="69"/>
        <w:gridCol w:w="991"/>
        <w:gridCol w:w="21"/>
        <w:gridCol w:w="273"/>
        <w:gridCol w:w="1079"/>
        <w:gridCol w:w="51"/>
        <w:gridCol w:w="219"/>
        <w:gridCol w:w="65"/>
        <w:gridCol w:w="1006"/>
      </w:tblGrid>
      <w:tr w:rsidR="006C242D" w:rsidRPr="00F346C0" w14:paraId="54007C54" w14:textId="77777777" w:rsidTr="00FA49A1">
        <w:tc>
          <w:tcPr>
            <w:tcW w:w="1443" w:type="pct"/>
          </w:tcPr>
          <w:p w14:paraId="7BA57861" w14:textId="74D5A0B9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pct"/>
            <w:gridSpan w:val="2"/>
          </w:tcPr>
          <w:p w14:paraId="178EEE43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6"/>
          </w:tcPr>
          <w:p w14:paraId="16080C9D" w14:textId="7ADD5190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DD8A1C0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5"/>
          </w:tcPr>
          <w:p w14:paraId="0AC21DDE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38E" w:rsidRPr="00F346C0" w14:paraId="16626A73" w14:textId="77777777" w:rsidTr="00FA49A1">
        <w:tc>
          <w:tcPr>
            <w:tcW w:w="1443" w:type="pct"/>
          </w:tcPr>
          <w:p w14:paraId="31AE8293" w14:textId="73666729" w:rsidR="006C242D" w:rsidRPr="00F346C0" w:rsidRDefault="008158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346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346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pct"/>
            <w:gridSpan w:val="2"/>
          </w:tcPr>
          <w:p w14:paraId="1751120A" w14:textId="3C6E3F23" w:rsidR="006C242D" w:rsidRPr="00F346C0" w:rsidRDefault="000712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0ED41600" w14:textId="7604BD0A" w:rsidR="006C242D" w:rsidRPr="00F346C0" w:rsidRDefault="0092644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795CB43F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747BC234" w14:textId="0AE8B80B" w:rsidR="006C242D" w:rsidRPr="00F346C0" w:rsidRDefault="0092644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AD645B1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3C7A6F" w14:textId="7CCC21DF" w:rsidR="006C242D" w:rsidRPr="00F346C0" w:rsidRDefault="0092644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4031B3B7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4DC84095" w14:textId="6EC0E7A4" w:rsidR="006C242D" w:rsidRPr="00F346C0" w:rsidRDefault="0092644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C242D" w:rsidRPr="00F346C0" w14:paraId="546867EA" w14:textId="77777777" w:rsidTr="00FA49A1">
        <w:tc>
          <w:tcPr>
            <w:tcW w:w="1443" w:type="pct"/>
          </w:tcPr>
          <w:p w14:paraId="589A7AD8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pct"/>
            <w:gridSpan w:val="2"/>
          </w:tcPr>
          <w:p w14:paraId="24912342" w14:textId="77777777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8" w:type="pct"/>
            <w:gridSpan w:val="12"/>
          </w:tcPr>
          <w:p w14:paraId="39678BBB" w14:textId="6C52F375" w:rsidR="006C242D" w:rsidRPr="00F346C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644B" w:rsidRPr="00F346C0" w14:paraId="3B08C4EE" w14:textId="77777777" w:rsidTr="00534151">
        <w:tc>
          <w:tcPr>
            <w:tcW w:w="1443" w:type="pct"/>
            <w:shd w:val="clear" w:color="auto" w:fill="auto"/>
          </w:tcPr>
          <w:p w14:paraId="446753D3" w14:textId="53B4431E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8" w:type="pct"/>
            <w:gridSpan w:val="2"/>
          </w:tcPr>
          <w:p w14:paraId="4A73BCAD" w14:textId="487765B4" w:rsidR="0092644B" w:rsidRPr="00F346C0" w:rsidRDefault="00F34451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79AFF" w14:textId="41AEF95D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27,720</w:t>
            </w:r>
          </w:p>
        </w:tc>
        <w:tc>
          <w:tcPr>
            <w:tcW w:w="144" w:type="pct"/>
            <w:gridSpan w:val="2"/>
          </w:tcPr>
          <w:p w14:paraId="7DD1FE3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7C11FB5C" w14:textId="4727190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58E4FCF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3C99C5E" w14:textId="21EADC57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30,971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880C00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0E53AC61" w14:textId="7375FDD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22,010</w:t>
            </w:r>
          </w:p>
        </w:tc>
      </w:tr>
      <w:tr w:rsidR="0092644B" w:rsidRPr="00F346C0" w14:paraId="3C1D5F86" w14:textId="77777777" w:rsidTr="00534151">
        <w:tc>
          <w:tcPr>
            <w:tcW w:w="1443" w:type="pct"/>
            <w:shd w:val="clear" w:color="auto" w:fill="auto"/>
          </w:tcPr>
          <w:p w14:paraId="5A77A112" w14:textId="457FC81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8" w:type="pct"/>
            <w:gridSpan w:val="2"/>
          </w:tcPr>
          <w:p w14:paraId="672B9A8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6B1BBC" w14:textId="3321C551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30,252</w:t>
            </w:r>
          </w:p>
        </w:tc>
        <w:tc>
          <w:tcPr>
            <w:tcW w:w="144" w:type="pct"/>
            <w:gridSpan w:val="2"/>
          </w:tcPr>
          <w:p w14:paraId="3A13E03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vAlign w:val="center"/>
          </w:tcPr>
          <w:p w14:paraId="278DDE40" w14:textId="44533FB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0893F42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F0B1B4B" w14:textId="7567A75E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13,254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822E7E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6A88F" w14:textId="28732FF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</w:tr>
      <w:tr w:rsidR="0092644B" w:rsidRPr="00F346C0" w14:paraId="2A04451B" w14:textId="77777777" w:rsidTr="00FA49A1">
        <w:tc>
          <w:tcPr>
            <w:tcW w:w="1443" w:type="pct"/>
            <w:shd w:val="clear" w:color="auto" w:fill="auto"/>
          </w:tcPr>
          <w:p w14:paraId="4221A5EA" w14:textId="00DBEC29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  <w:gridSpan w:val="2"/>
          </w:tcPr>
          <w:p w14:paraId="1FE6D4E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5819187" w14:textId="0BD187DD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57,972</w:t>
            </w:r>
          </w:p>
        </w:tc>
        <w:tc>
          <w:tcPr>
            <w:tcW w:w="144" w:type="pct"/>
            <w:gridSpan w:val="2"/>
          </w:tcPr>
          <w:p w14:paraId="06B8E76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</w:tcBorders>
          </w:tcPr>
          <w:p w14:paraId="7E92EBFA" w14:textId="3AEB068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45,487</w:t>
            </w:r>
          </w:p>
        </w:tc>
        <w:tc>
          <w:tcPr>
            <w:tcW w:w="145" w:type="pct"/>
            <w:shd w:val="clear" w:color="auto" w:fill="auto"/>
          </w:tcPr>
          <w:p w14:paraId="6573DC8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8E08AC0" w14:textId="35CFE42F" w:rsidR="0092644B" w:rsidRPr="00F346C0" w:rsidRDefault="00B4427C" w:rsidP="00182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937C1D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132F23" w14:textId="02EDC0F6" w:rsidR="0092644B" w:rsidRPr="00F346C0" w:rsidRDefault="006851BF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="0092644B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469</w:t>
            </w:r>
          </w:p>
        </w:tc>
      </w:tr>
      <w:tr w:rsidR="0092644B" w:rsidRPr="00F346C0" w14:paraId="4119F9B2" w14:textId="77777777" w:rsidTr="00AC31FB">
        <w:tc>
          <w:tcPr>
            <w:tcW w:w="1443" w:type="pct"/>
            <w:shd w:val="clear" w:color="auto" w:fill="auto"/>
          </w:tcPr>
          <w:p w14:paraId="021FDCFD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4A3F86DD" w14:textId="60F881A0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8" w:type="pct"/>
            <w:gridSpan w:val="2"/>
          </w:tcPr>
          <w:p w14:paraId="0225A9A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0537" w14:textId="6330071E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4" w:type="pct"/>
            <w:gridSpan w:val="2"/>
          </w:tcPr>
          <w:p w14:paraId="21D70CD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vAlign w:val="bottom"/>
          </w:tcPr>
          <w:p w14:paraId="52154AD5" w14:textId="2EF5B36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15E4B15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FEE35" w14:textId="77777777" w:rsidR="00B4427C" w:rsidRPr="00F346C0" w:rsidRDefault="00B4427C" w:rsidP="00A543CF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  <w:p w14:paraId="0173EF90" w14:textId="1174E2B6" w:rsidR="0092644B" w:rsidRPr="00F346C0" w:rsidRDefault="0059662C" w:rsidP="00A543CF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(19)    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7BA0715" w14:textId="77777777" w:rsidR="0092644B" w:rsidRPr="00F346C0" w:rsidRDefault="0092644B" w:rsidP="00596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8158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16AE8B12" w14:textId="7FDF6D4E" w:rsidR="0092644B" w:rsidRPr="00F346C0" w:rsidRDefault="0092644B" w:rsidP="00596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92644B" w:rsidRPr="00F346C0" w14:paraId="5C7ED337" w14:textId="77777777" w:rsidTr="00AC31FB">
        <w:tc>
          <w:tcPr>
            <w:tcW w:w="1443" w:type="pct"/>
            <w:shd w:val="clear" w:color="auto" w:fill="auto"/>
          </w:tcPr>
          <w:p w14:paraId="2990A492" w14:textId="2020B575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gridSpan w:val="2"/>
          </w:tcPr>
          <w:p w14:paraId="2D0649D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4813" w14:textId="0D69F45C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4" w:type="pct"/>
            <w:gridSpan w:val="2"/>
          </w:tcPr>
          <w:p w14:paraId="3A75E1D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7669069" w14:textId="1804D7E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14BEDDA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4AB492" w14:textId="582BC3B5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1FE41D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31D32A" w14:textId="46EBC9D0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30,450 </w:t>
            </w:r>
          </w:p>
        </w:tc>
      </w:tr>
      <w:tr w:rsidR="0092644B" w:rsidRPr="00F346C0" w14:paraId="1EB706C4" w14:textId="77777777" w:rsidTr="004E7732">
        <w:tc>
          <w:tcPr>
            <w:tcW w:w="1443" w:type="pct"/>
            <w:shd w:val="clear" w:color="auto" w:fill="auto"/>
          </w:tcPr>
          <w:p w14:paraId="348C373C" w14:textId="148DE0E8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pct"/>
            <w:gridSpan w:val="2"/>
          </w:tcPr>
          <w:p w14:paraId="022FD89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93B5A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DAD6B8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4102843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897BE0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060D56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DE87EC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0B5388E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39A7763D" w14:textId="77777777" w:rsidTr="00FA49A1">
        <w:tc>
          <w:tcPr>
            <w:tcW w:w="1443" w:type="pct"/>
            <w:shd w:val="clear" w:color="auto" w:fill="auto"/>
          </w:tcPr>
          <w:p w14:paraId="0EA3F088" w14:textId="25471C78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8" w:type="pct"/>
            <w:gridSpan w:val="2"/>
          </w:tcPr>
          <w:p w14:paraId="424F510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7E40ED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3197E9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041AE4F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CDA2D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ED89F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8D267D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1AE7620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1BFFBB91" w14:textId="77777777" w:rsidTr="00AC31FB">
        <w:tc>
          <w:tcPr>
            <w:tcW w:w="1443" w:type="pct"/>
            <w:shd w:val="clear" w:color="auto" w:fill="auto"/>
          </w:tcPr>
          <w:p w14:paraId="2E00626B" w14:textId="665D842C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818" w:type="pct"/>
            <w:gridSpan w:val="2"/>
          </w:tcPr>
          <w:p w14:paraId="5FCC63D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1ECEBA" w14:textId="5BCF3DE7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26,829</w:t>
            </w:r>
          </w:p>
        </w:tc>
        <w:tc>
          <w:tcPr>
            <w:tcW w:w="144" w:type="pct"/>
            <w:gridSpan w:val="2"/>
          </w:tcPr>
          <w:p w14:paraId="1BED821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01A3D7D7" w14:textId="70FE5A4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17,431</w:t>
            </w:r>
          </w:p>
        </w:tc>
        <w:tc>
          <w:tcPr>
            <w:tcW w:w="145" w:type="pct"/>
            <w:shd w:val="clear" w:color="auto" w:fill="auto"/>
          </w:tcPr>
          <w:p w14:paraId="059C0AC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64C8F" w14:textId="10118919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29,014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FC3EE3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7A975E0B" w14:textId="3C2D054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21,758 </w:t>
            </w:r>
          </w:p>
        </w:tc>
      </w:tr>
      <w:tr w:rsidR="0092644B" w:rsidRPr="00F346C0" w14:paraId="10CB97AF" w14:textId="77777777" w:rsidTr="00AC31FB">
        <w:tc>
          <w:tcPr>
            <w:tcW w:w="1443" w:type="pct"/>
            <w:shd w:val="clear" w:color="auto" w:fill="auto"/>
          </w:tcPr>
          <w:p w14:paraId="3CCB6EFC" w14:textId="0B89EBC8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8" w:type="pct"/>
            <w:gridSpan w:val="2"/>
          </w:tcPr>
          <w:p w14:paraId="636D940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DD5ED7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30415A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1EBE4683" w14:textId="1814172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A3C99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9499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3A093EB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0FB79493" w14:textId="6A807EBC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0C38CD7C" w14:textId="77777777" w:rsidTr="00AC31FB">
        <w:tc>
          <w:tcPr>
            <w:tcW w:w="1443" w:type="pct"/>
            <w:shd w:val="clear" w:color="auto" w:fill="auto"/>
          </w:tcPr>
          <w:p w14:paraId="114613E1" w14:textId="30180A34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8" w:type="pct"/>
            <w:gridSpan w:val="2"/>
          </w:tcPr>
          <w:p w14:paraId="4875649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019F7" w14:textId="038E486A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4" w:type="pct"/>
            <w:gridSpan w:val="2"/>
          </w:tcPr>
          <w:p w14:paraId="4B110C4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6810905A" w14:textId="494DD598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5E7EAC0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7E00" w14:textId="674E2DD5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783A57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406F6314" w14:textId="3673942A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 166 </w:t>
            </w:r>
          </w:p>
        </w:tc>
      </w:tr>
      <w:tr w:rsidR="0092644B" w:rsidRPr="00F346C0" w14:paraId="1310B529" w14:textId="77777777" w:rsidTr="00AC31FB">
        <w:tc>
          <w:tcPr>
            <w:tcW w:w="1443" w:type="pct"/>
            <w:shd w:val="clear" w:color="auto" w:fill="auto"/>
          </w:tcPr>
          <w:p w14:paraId="1FADA9AE" w14:textId="254C2889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  <w:gridSpan w:val="2"/>
          </w:tcPr>
          <w:p w14:paraId="64534CA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97B4" w14:textId="12E8BCB6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13B8C9F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33286F42" w14:textId="32DBCD3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  <w:shd w:val="clear" w:color="auto" w:fill="auto"/>
          </w:tcPr>
          <w:p w14:paraId="3140F3B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3A5C7" w14:textId="2F88075D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98B906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4A2F4902" w14:textId="4AA2C8F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   21 </w:t>
            </w:r>
          </w:p>
        </w:tc>
      </w:tr>
      <w:tr w:rsidR="0092644B" w:rsidRPr="00F346C0" w14:paraId="1D190C7B" w14:textId="77777777" w:rsidTr="00AC31FB">
        <w:tc>
          <w:tcPr>
            <w:tcW w:w="1443" w:type="pct"/>
            <w:shd w:val="clear" w:color="auto" w:fill="auto"/>
          </w:tcPr>
          <w:p w14:paraId="3256CD07" w14:textId="75BBD9B9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  <w:gridSpan w:val="2"/>
          </w:tcPr>
          <w:p w14:paraId="4704658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7B9AC" w14:textId="73266105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  <w:gridSpan w:val="2"/>
          </w:tcPr>
          <w:p w14:paraId="395AB5D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67FF5924" w14:textId="6A2A5CB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4A0B97F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1A90F" w14:textId="78E5DC67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B4F857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74C0A223" w14:textId="4D8E5529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   55 </w:t>
            </w:r>
          </w:p>
        </w:tc>
      </w:tr>
      <w:tr w:rsidR="0092644B" w:rsidRPr="00F346C0" w14:paraId="2A77B56E" w14:textId="77777777" w:rsidTr="00AC31FB">
        <w:tc>
          <w:tcPr>
            <w:tcW w:w="1443" w:type="pct"/>
            <w:shd w:val="clear" w:color="auto" w:fill="auto"/>
          </w:tcPr>
          <w:p w14:paraId="1721A6E2" w14:textId="429C72C3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  <w:gridSpan w:val="2"/>
          </w:tcPr>
          <w:p w14:paraId="010BD76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3B089" w14:textId="208DF09B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4" w:type="pct"/>
            <w:gridSpan w:val="2"/>
          </w:tcPr>
          <w:p w14:paraId="2BA845F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vAlign w:val="center"/>
          </w:tcPr>
          <w:p w14:paraId="71921EDA" w14:textId="51C1404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0DB67B8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D6D91" w14:textId="4E036A2E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4511BC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B147" w14:textId="2A66FCE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   10 </w:t>
            </w:r>
          </w:p>
        </w:tc>
      </w:tr>
      <w:tr w:rsidR="0092644B" w:rsidRPr="00F346C0" w14:paraId="363A2F53" w14:textId="77777777" w:rsidTr="00AC31FB">
        <w:tc>
          <w:tcPr>
            <w:tcW w:w="1443" w:type="pct"/>
            <w:shd w:val="clear" w:color="auto" w:fill="auto"/>
          </w:tcPr>
          <w:p w14:paraId="4AE0737D" w14:textId="3C418F91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  <w:gridSpan w:val="2"/>
          </w:tcPr>
          <w:p w14:paraId="1FBB656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D8524" w14:textId="73F805B1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144" w:type="pct"/>
            <w:gridSpan w:val="2"/>
          </w:tcPr>
          <w:p w14:paraId="3459B1C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41A9" w14:textId="0EE2E2B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3B11E1D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1A8E2" w14:textId="26CB5C5D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888AD4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C926D" w14:textId="4714E2D8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22,010 </w:t>
            </w:r>
          </w:p>
        </w:tc>
      </w:tr>
      <w:tr w:rsidR="0092644B" w:rsidRPr="00F346C0" w14:paraId="798A2D4B" w14:textId="77777777" w:rsidTr="00AC31FB">
        <w:tc>
          <w:tcPr>
            <w:tcW w:w="1443" w:type="pct"/>
            <w:shd w:val="clear" w:color="auto" w:fill="auto"/>
          </w:tcPr>
          <w:p w14:paraId="61754307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pct"/>
            <w:gridSpan w:val="2"/>
          </w:tcPr>
          <w:p w14:paraId="6A9949F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7948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ECA967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</w:tcBorders>
            <w:vAlign w:val="center"/>
          </w:tcPr>
          <w:p w14:paraId="7CFAA09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5EF2FB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05A91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834A0A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596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44B" w:rsidRPr="00F346C0" w14:paraId="58E321F0" w14:textId="77777777" w:rsidTr="00FA49A1">
        <w:tc>
          <w:tcPr>
            <w:tcW w:w="1443" w:type="pct"/>
            <w:shd w:val="clear" w:color="auto" w:fill="auto"/>
          </w:tcPr>
          <w:p w14:paraId="6CA9BC88" w14:textId="58C9E73B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8" w:type="pct"/>
            <w:gridSpan w:val="2"/>
          </w:tcPr>
          <w:p w14:paraId="46B298B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C990F6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26F1A0D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1EB5171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443171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CDA538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EC3516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61619A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44B" w:rsidRPr="00F346C0" w14:paraId="023F76D6" w14:textId="77777777" w:rsidTr="00334029">
        <w:tc>
          <w:tcPr>
            <w:tcW w:w="1443" w:type="pct"/>
            <w:shd w:val="clear" w:color="auto" w:fill="auto"/>
          </w:tcPr>
          <w:p w14:paraId="5EC6E6EA" w14:textId="2D6C1ACA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818" w:type="pct"/>
            <w:gridSpan w:val="2"/>
          </w:tcPr>
          <w:p w14:paraId="0F95842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5FBFAF9" w14:textId="55E6B5E1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28,241</w:t>
            </w:r>
          </w:p>
        </w:tc>
        <w:tc>
          <w:tcPr>
            <w:tcW w:w="144" w:type="pct"/>
            <w:gridSpan w:val="2"/>
          </w:tcPr>
          <w:p w14:paraId="5ED819B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23606E75" w14:textId="12683BA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26,006</w:t>
            </w:r>
          </w:p>
        </w:tc>
        <w:tc>
          <w:tcPr>
            <w:tcW w:w="145" w:type="pct"/>
            <w:shd w:val="clear" w:color="auto" w:fill="auto"/>
          </w:tcPr>
          <w:p w14:paraId="457A4F9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BA8C7" w14:textId="16BF2560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12,480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1967CC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353D0D99" w14:textId="43B55E6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8,016 </w:t>
            </w:r>
          </w:p>
        </w:tc>
      </w:tr>
      <w:tr w:rsidR="0092644B" w:rsidRPr="00F346C0" w14:paraId="4A3FA347" w14:textId="77777777" w:rsidTr="00334029">
        <w:tc>
          <w:tcPr>
            <w:tcW w:w="1443" w:type="pct"/>
            <w:shd w:val="clear" w:color="auto" w:fill="auto"/>
          </w:tcPr>
          <w:p w14:paraId="1C99E136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8" w:type="pct"/>
            <w:gridSpan w:val="2"/>
          </w:tcPr>
          <w:p w14:paraId="5661931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555F60" w14:textId="77777777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E38EDA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6901B1E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111BD9D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3DE58" w14:textId="67CB357F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9959330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0A3C66C7" w14:textId="1FF28D3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</w:tr>
      <w:tr w:rsidR="0092644B" w:rsidRPr="00F346C0" w14:paraId="60FC0C28" w14:textId="77777777" w:rsidTr="00334029">
        <w:tc>
          <w:tcPr>
            <w:tcW w:w="1443" w:type="pct"/>
            <w:shd w:val="clear" w:color="auto" w:fill="auto"/>
          </w:tcPr>
          <w:p w14:paraId="0667C37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8" w:type="pct"/>
            <w:gridSpan w:val="2"/>
          </w:tcPr>
          <w:p w14:paraId="55C2A2E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0E06C" w14:textId="5991CB91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44" w:type="pct"/>
            <w:gridSpan w:val="2"/>
          </w:tcPr>
          <w:p w14:paraId="01DE5AE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4A528804" w14:textId="00B9603C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5" w:type="pct"/>
            <w:shd w:val="clear" w:color="auto" w:fill="auto"/>
          </w:tcPr>
          <w:p w14:paraId="5B38E67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E01A7" w14:textId="64AA2C5B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5C233C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7648C6B5" w14:textId="5582B190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423 </w:t>
            </w:r>
          </w:p>
        </w:tc>
      </w:tr>
      <w:tr w:rsidR="0092644B" w:rsidRPr="00F346C0" w14:paraId="43DCC7CF" w14:textId="77777777" w:rsidTr="00334029">
        <w:tc>
          <w:tcPr>
            <w:tcW w:w="1443" w:type="pct"/>
            <w:shd w:val="clear" w:color="auto" w:fill="auto"/>
          </w:tcPr>
          <w:p w14:paraId="406B44D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  <w:gridSpan w:val="2"/>
          </w:tcPr>
          <w:p w14:paraId="6E3D55BB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ECE69" w14:textId="2E38F780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" w:type="pct"/>
            <w:gridSpan w:val="2"/>
          </w:tcPr>
          <w:p w14:paraId="4D11662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2F883E4F" w14:textId="36C5067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5" w:type="pct"/>
            <w:shd w:val="clear" w:color="auto" w:fill="auto"/>
          </w:tcPr>
          <w:p w14:paraId="18CB1E44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4C7B5" w14:textId="108F3934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67E3CA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53E99A99" w14:textId="438B895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1 </w:t>
            </w:r>
          </w:p>
        </w:tc>
      </w:tr>
      <w:tr w:rsidR="0092644B" w:rsidRPr="00F346C0" w14:paraId="3135E038" w14:textId="77777777" w:rsidTr="00334029">
        <w:tc>
          <w:tcPr>
            <w:tcW w:w="1443" w:type="pct"/>
            <w:shd w:val="clear" w:color="auto" w:fill="auto"/>
          </w:tcPr>
          <w:p w14:paraId="07EA1D14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  <w:gridSpan w:val="2"/>
          </w:tcPr>
          <w:p w14:paraId="3B6A49AE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61A3" w14:textId="0488DDF8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  <w:gridSpan w:val="2"/>
          </w:tcPr>
          <w:p w14:paraId="5243AAB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08F91C1B" w14:textId="5BA07DF5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5" w:type="pct"/>
            <w:shd w:val="clear" w:color="auto" w:fill="auto"/>
          </w:tcPr>
          <w:p w14:paraId="57B7E15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4BD264" w14:textId="2A9673AE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BD32AB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5F1B310E" w14:textId="72BBF3B1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  - </w:t>
            </w:r>
          </w:p>
        </w:tc>
      </w:tr>
      <w:tr w:rsidR="0092644B" w:rsidRPr="00F346C0" w14:paraId="5E4E3D94" w14:textId="77777777" w:rsidTr="00334029">
        <w:tc>
          <w:tcPr>
            <w:tcW w:w="1443" w:type="pct"/>
            <w:shd w:val="clear" w:color="auto" w:fill="auto"/>
          </w:tcPr>
          <w:p w14:paraId="7AE7A107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  <w:gridSpan w:val="2"/>
          </w:tcPr>
          <w:p w14:paraId="23197DD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D2AA0" w14:textId="64863471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44" w:type="pct"/>
            <w:gridSpan w:val="2"/>
          </w:tcPr>
          <w:p w14:paraId="4258F239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vAlign w:val="center"/>
          </w:tcPr>
          <w:p w14:paraId="69515417" w14:textId="0AF5E152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5" w:type="pct"/>
            <w:shd w:val="clear" w:color="auto" w:fill="auto"/>
          </w:tcPr>
          <w:p w14:paraId="7013D8F5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730B4" w14:textId="16804420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B94536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0E42B" w14:textId="792538F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19 </w:t>
            </w:r>
          </w:p>
        </w:tc>
      </w:tr>
      <w:tr w:rsidR="0092644B" w:rsidRPr="00F346C0" w14:paraId="3EFF1EDF" w14:textId="77777777" w:rsidTr="00334029">
        <w:tc>
          <w:tcPr>
            <w:tcW w:w="1443" w:type="pct"/>
            <w:shd w:val="clear" w:color="auto" w:fill="auto"/>
          </w:tcPr>
          <w:p w14:paraId="7A9D4F9F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  <w:gridSpan w:val="2"/>
          </w:tcPr>
          <w:p w14:paraId="0004867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6644F" w14:textId="1A551D3C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30,252</w:t>
            </w:r>
          </w:p>
        </w:tc>
        <w:tc>
          <w:tcPr>
            <w:tcW w:w="144" w:type="pct"/>
            <w:gridSpan w:val="2"/>
          </w:tcPr>
          <w:p w14:paraId="3262FA93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vAlign w:val="center"/>
          </w:tcPr>
          <w:p w14:paraId="1A33B2DF" w14:textId="2B39A4FD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4C61C3D7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2FD19" w14:textId="0E705408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0D49AC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07436179" w14:textId="396A096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8,459 </w:t>
            </w:r>
          </w:p>
        </w:tc>
      </w:tr>
      <w:tr w:rsidR="0092644B" w:rsidRPr="00F346C0" w14:paraId="3053D9E5" w14:textId="77777777" w:rsidTr="00334029">
        <w:tc>
          <w:tcPr>
            <w:tcW w:w="1443" w:type="pct"/>
            <w:shd w:val="clear" w:color="auto" w:fill="auto"/>
          </w:tcPr>
          <w:p w14:paraId="5C502887" w14:textId="417D49BB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pct"/>
            <w:gridSpan w:val="2"/>
          </w:tcPr>
          <w:p w14:paraId="0A2FA2E1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516D" w14:textId="34515896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4" w:type="pct"/>
            <w:gridSpan w:val="2"/>
          </w:tcPr>
          <w:p w14:paraId="68A8AB9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vAlign w:val="bottom"/>
          </w:tcPr>
          <w:p w14:paraId="68D59EB9" w14:textId="5B50470E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663712BF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6AC" w14:textId="33AD8181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927D3CA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0522" w14:textId="521562EB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92644B" w:rsidRPr="00F346C0" w14:paraId="0329F58A" w14:textId="77777777" w:rsidTr="00FA49A1">
        <w:tc>
          <w:tcPr>
            <w:tcW w:w="1443" w:type="pct"/>
            <w:shd w:val="clear" w:color="auto" w:fill="auto"/>
          </w:tcPr>
          <w:p w14:paraId="1BDAF94A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gridSpan w:val="2"/>
          </w:tcPr>
          <w:p w14:paraId="3A9A5038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440FF" w14:textId="064D14CC" w:rsidR="0092644B" w:rsidRPr="00F346C0" w:rsidRDefault="00B4427C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4" w:type="pct"/>
            <w:gridSpan w:val="2"/>
          </w:tcPr>
          <w:p w14:paraId="373E4982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96D604" w14:textId="1B106FD4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149D56D6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8FB1F" w14:textId="4A5149F3" w:rsidR="0092644B" w:rsidRPr="00F346C0" w:rsidRDefault="00B4427C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066DAFC" w14:textId="77777777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BBFCE" w14:textId="78C1E1F3" w:rsidR="0092644B" w:rsidRPr="00F346C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30,450</w:t>
            </w:r>
          </w:p>
        </w:tc>
      </w:tr>
      <w:tr w:rsidR="00F57DD6" w:rsidRPr="00F346C0" w14:paraId="313C4F93" w14:textId="77777777" w:rsidTr="00BE4A74">
        <w:tc>
          <w:tcPr>
            <w:tcW w:w="2117" w:type="pct"/>
            <w:gridSpan w:val="2"/>
          </w:tcPr>
          <w:p w14:paraId="302C5C66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</w:t>
            </w:r>
          </w:p>
        </w:tc>
        <w:tc>
          <w:tcPr>
            <w:tcW w:w="143" w:type="pct"/>
          </w:tcPr>
          <w:p w14:paraId="30E18F45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5"/>
          </w:tcPr>
          <w:p w14:paraId="58421837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</w:tcPr>
          <w:p w14:paraId="7AA7E120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5"/>
          </w:tcPr>
          <w:p w14:paraId="15747F17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DD6" w:rsidRPr="00F346C0" w14:paraId="5C1A106A" w14:textId="77777777" w:rsidTr="00BE4A74">
        <w:tc>
          <w:tcPr>
            <w:tcW w:w="2117" w:type="pct"/>
            <w:gridSpan w:val="2"/>
          </w:tcPr>
          <w:p w14:paraId="71C59969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43" w:type="pct"/>
          </w:tcPr>
          <w:p w14:paraId="449B3746" w14:textId="2033302B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gridSpan w:val="2"/>
          </w:tcPr>
          <w:p w14:paraId="11A44216" w14:textId="12ED4934" w:rsidR="00F57DD6" w:rsidRPr="00F346C0" w:rsidRDefault="0092644B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" w:type="pct"/>
            <w:gridSpan w:val="2"/>
          </w:tcPr>
          <w:p w14:paraId="65880EAC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A7BDAB" w14:textId="4BD1B206" w:rsidR="00F57DD6" w:rsidRPr="00F346C0" w:rsidRDefault="0092644B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" w:type="pct"/>
            <w:gridSpan w:val="2"/>
          </w:tcPr>
          <w:p w14:paraId="51241326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FFF8453" w14:textId="44ACA7EE" w:rsidR="00F57DD6" w:rsidRPr="00F346C0" w:rsidRDefault="0092644B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" w:type="pct"/>
            <w:gridSpan w:val="2"/>
          </w:tcPr>
          <w:p w14:paraId="38845718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80DFFC5" w14:textId="588FD8F8" w:rsidR="00F57DD6" w:rsidRPr="00F346C0" w:rsidRDefault="0092644B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57DD6" w:rsidRPr="00F346C0" w14:paraId="61056F9B" w14:textId="77777777" w:rsidTr="00BE4A74">
        <w:tc>
          <w:tcPr>
            <w:tcW w:w="2117" w:type="pct"/>
            <w:gridSpan w:val="2"/>
            <w:shd w:val="clear" w:color="auto" w:fill="auto"/>
          </w:tcPr>
          <w:p w14:paraId="6EF4A944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B0E9216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12"/>
            <w:shd w:val="clear" w:color="auto" w:fill="auto"/>
          </w:tcPr>
          <w:p w14:paraId="39071D8D" w14:textId="77777777" w:rsidR="00F57DD6" w:rsidRPr="00F346C0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644B" w:rsidRPr="00F346C0" w14:paraId="6FFFBACB" w14:textId="77777777" w:rsidTr="00BE4A74">
        <w:tc>
          <w:tcPr>
            <w:tcW w:w="2117" w:type="pct"/>
            <w:gridSpan w:val="2"/>
            <w:shd w:val="clear" w:color="auto" w:fill="auto"/>
          </w:tcPr>
          <w:p w14:paraId="28976EC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3" w:type="pct"/>
          </w:tcPr>
          <w:p w14:paraId="5482214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1F43C88F" w14:textId="1176AB8E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51BF" w:rsidRPr="00F346C0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2" w:type="pct"/>
            <w:gridSpan w:val="2"/>
          </w:tcPr>
          <w:p w14:paraId="0671E407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A459E5C" w14:textId="73FBBEC8" w:rsidR="0092644B" w:rsidRPr="00F346C0" w:rsidRDefault="0092644B" w:rsidP="00232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3BD903A4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0F6D8AB7" w14:textId="30733AD6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786F43AD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F8442B3" w14:textId="3DE79415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92644B" w:rsidRPr="00F346C0" w14:paraId="6F3A51B4" w14:textId="77777777" w:rsidTr="00BE4A74">
        <w:tc>
          <w:tcPr>
            <w:tcW w:w="2117" w:type="pct"/>
            <w:gridSpan w:val="2"/>
            <w:shd w:val="clear" w:color="auto" w:fill="auto"/>
          </w:tcPr>
          <w:p w14:paraId="40AE01E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6E8C7E18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1ECE43E0" w14:textId="6B022CDC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52" w:type="pct"/>
            <w:gridSpan w:val="2"/>
          </w:tcPr>
          <w:p w14:paraId="6A0EA43E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EBFBD62" w14:textId="047D3E3B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2CD130C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7049AD91" w14:textId="4FA4EF0B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5947B00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C3F9B6C" w14:textId="500A96D1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92644B" w:rsidRPr="00F346C0" w14:paraId="7D57B9F5" w14:textId="77777777" w:rsidTr="00BE4A74">
        <w:tc>
          <w:tcPr>
            <w:tcW w:w="2117" w:type="pct"/>
            <w:gridSpan w:val="2"/>
            <w:shd w:val="clear" w:color="auto" w:fill="auto"/>
          </w:tcPr>
          <w:p w14:paraId="2B5D4D92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3" w:type="pct"/>
          </w:tcPr>
          <w:p w14:paraId="3575922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7A750A9B" w14:textId="72E66687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2" w:type="pct"/>
            <w:gridSpan w:val="2"/>
          </w:tcPr>
          <w:p w14:paraId="7724C2BC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4F8BD3" w14:textId="62B1B6CA" w:rsidR="0092644B" w:rsidRPr="00F346C0" w:rsidRDefault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7EB3FC4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59E2662B" w14:textId="057367E5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5D765DF4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0FF4DC8" w14:textId="1A9D21C7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2644B" w:rsidRPr="00F346C0" w14:paraId="6347F37D" w14:textId="77777777" w:rsidTr="00BE4A74">
        <w:tc>
          <w:tcPr>
            <w:tcW w:w="2117" w:type="pct"/>
            <w:gridSpan w:val="2"/>
            <w:shd w:val="clear" w:color="auto" w:fill="auto"/>
          </w:tcPr>
          <w:p w14:paraId="24185D93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  <w:p w14:paraId="0FEC034C" w14:textId="77777777" w:rsidR="00BE4A74" w:rsidRPr="00F346C0" w:rsidRDefault="00E93CE2" w:rsidP="00BE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กำไรจาก</w:t>
            </w:r>
            <w:r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  <w:p w14:paraId="2985F713" w14:textId="4C3AA4B9" w:rsidR="00B4427C" w:rsidRPr="00F346C0" w:rsidRDefault="00BE4A74" w:rsidP="00BE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 </w:t>
            </w:r>
            <w:r w:rsidR="00E93CE2"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และผลจากการแปลงค่</w:t>
            </w:r>
            <w:r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า</w:t>
            </w:r>
            <w:r w:rsidR="00E93CE2"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งบ</w:t>
            </w:r>
            <w:r w:rsidR="00E93CE2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3" w:type="pct"/>
          </w:tcPr>
          <w:p w14:paraId="13644C2D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3D5AD" w14:textId="77777777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  <w:p w14:paraId="5645F0D8" w14:textId="5274042B" w:rsidR="00D12E1F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CB1DA3" w14:textId="4B5E587F" w:rsidR="00E93CE2" w:rsidRPr="00F346C0" w:rsidRDefault="00E93CE2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52" w:type="pct"/>
            <w:gridSpan w:val="2"/>
          </w:tcPr>
          <w:p w14:paraId="503CAE09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3CA5810" w14:textId="77777777" w:rsidR="0092644B" w:rsidRPr="00F346C0" w:rsidRDefault="0092644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  <w:p w14:paraId="7A9C88EC" w14:textId="77777777" w:rsidR="00D12E1F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ED7579" w14:textId="79E04513" w:rsidR="00E93CE2" w:rsidRPr="00F346C0" w:rsidRDefault="00E93CE2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2AC07382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2DA11" w14:textId="77777777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1B67E073" w14:textId="77777777" w:rsidR="00D12E1F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BFFD2" w14:textId="1EC27264" w:rsidR="00E93CE2" w:rsidRPr="00F346C0" w:rsidRDefault="00E93CE2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131DA9B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F9B551F" w14:textId="77777777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1F3A0EB" w14:textId="77777777" w:rsidR="00D12E1F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9C3271" w14:textId="2B08D1B8" w:rsidR="00E93CE2" w:rsidRPr="00F346C0" w:rsidRDefault="00E93CE2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644B" w:rsidRPr="00F346C0" w14:paraId="16156150" w14:textId="77777777" w:rsidTr="00BE4A74">
        <w:tc>
          <w:tcPr>
            <w:tcW w:w="2117" w:type="pct"/>
            <w:gridSpan w:val="2"/>
            <w:shd w:val="clear" w:color="auto" w:fill="auto"/>
          </w:tcPr>
          <w:p w14:paraId="5A54E577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</w:tcPr>
          <w:p w14:paraId="05F3E505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59BAC" w14:textId="01843AF6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(211)</w:t>
            </w:r>
          </w:p>
        </w:tc>
        <w:tc>
          <w:tcPr>
            <w:tcW w:w="152" w:type="pct"/>
            <w:gridSpan w:val="2"/>
          </w:tcPr>
          <w:p w14:paraId="045211CB" w14:textId="77777777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B815968" w14:textId="55EE8D4A" w:rsidR="0092644B" w:rsidRPr="00F346C0" w:rsidRDefault="0092644B" w:rsidP="00AA0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(233)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0C4FE19F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F4762" w14:textId="79BE14DD" w:rsidR="0092644B" w:rsidRPr="00F346C0" w:rsidRDefault="00D12E1F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66B26466" w14:textId="77777777" w:rsidR="0092644B" w:rsidRPr="00F346C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2892D" w14:textId="4CC50411" w:rsidR="0092644B" w:rsidRPr="00F346C0" w:rsidRDefault="0092644B" w:rsidP="00BC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(19)</w:t>
            </w:r>
          </w:p>
        </w:tc>
      </w:tr>
    </w:tbl>
    <w:p w14:paraId="3039B047" w14:textId="77777777" w:rsidR="00F57DD6" w:rsidRPr="00F346C0" w:rsidRDefault="00F57DD6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6C1C569" w14:textId="395AC8B1" w:rsidR="004F6AB2" w:rsidRPr="00F346C0" w:rsidRDefault="00E66ED8" w:rsidP="00F5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346C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F346C0">
        <w:rPr>
          <w:rFonts w:asciiTheme="majorBidi" w:hAnsiTheme="majorBidi" w:cstheme="majorBidi"/>
          <w:sz w:val="30"/>
          <w:szCs w:val="30"/>
        </w:rPr>
        <w:t>7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F346C0">
        <w:rPr>
          <w:rFonts w:asciiTheme="majorBidi" w:hAnsiTheme="majorBidi" w:cstheme="majorBidi"/>
          <w:sz w:val="30"/>
          <w:szCs w:val="30"/>
        </w:rPr>
        <w:t>135</w:t>
      </w:r>
      <w:r w:rsidRPr="00F346C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36B123E" w14:textId="77777777" w:rsidR="004F6AB2" w:rsidRPr="00F346C0" w:rsidRDefault="004F6AB2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A15E05" w14:textId="77777777" w:rsidR="008C2D7A" w:rsidRPr="00F346C0" w:rsidRDefault="008C2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DFD690" w14:textId="50A17F66" w:rsidR="002E3A0C" w:rsidRPr="00F346C0" w:rsidRDefault="002E3A0C" w:rsidP="002E3A0C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39A6DA54" w14:textId="5F63C92F" w:rsidR="00EE7A4E" w:rsidRPr="00F346C0" w:rsidRDefault="00EE7A4E" w:rsidP="00EE7A4E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45"/>
        <w:gridCol w:w="225"/>
        <w:gridCol w:w="12"/>
        <w:gridCol w:w="1068"/>
        <w:gridCol w:w="270"/>
        <w:gridCol w:w="13"/>
        <w:gridCol w:w="1067"/>
        <w:gridCol w:w="33"/>
      </w:tblGrid>
      <w:tr w:rsidR="00EE7A4E" w:rsidRPr="00F346C0" w14:paraId="6B3E63FD" w14:textId="77777777" w:rsidTr="008C2D7A">
        <w:trPr>
          <w:gridAfter w:val="1"/>
          <w:wAfter w:w="33" w:type="dxa"/>
        </w:trPr>
        <w:tc>
          <w:tcPr>
            <w:tcW w:w="4230" w:type="dxa"/>
            <w:shd w:val="clear" w:color="auto" w:fill="auto"/>
          </w:tcPr>
          <w:p w14:paraId="120A8FE9" w14:textId="77777777" w:rsidR="00EE7A4E" w:rsidRPr="00F346C0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3FA0EE" w14:textId="77777777" w:rsidR="00EE7A4E" w:rsidRPr="00F346C0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60DA8A6" w14:textId="77777777" w:rsidR="00EE7A4E" w:rsidRPr="00F346C0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450BA825" w14:textId="77777777" w:rsidR="00EE7A4E" w:rsidRPr="00F346C0" w:rsidRDefault="00EE7A4E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E7A4E" w:rsidRPr="00F346C0" w14:paraId="07B217E6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38EC4DD" w14:textId="77777777" w:rsidR="00EE7A4E" w:rsidRPr="00F346C0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2723381D" w14:textId="2B25EA34" w:rsidR="00EE7A4E" w:rsidRPr="00F346C0" w:rsidRDefault="00825EA4" w:rsidP="00C278B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D2C849C" w14:textId="77777777" w:rsidR="00EE7A4E" w:rsidRPr="00F346C0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7FE80080" w14:textId="62C74838" w:rsidR="00EE7A4E" w:rsidRPr="00F346C0" w:rsidRDefault="00825EA4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026838AC" w14:textId="77777777" w:rsidR="00EE7A4E" w:rsidRPr="00F346C0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14:paraId="7352CFDC" w14:textId="7AD13DE4" w:rsidR="00EE7A4E" w:rsidRPr="00F346C0" w:rsidRDefault="00825EA4" w:rsidP="00C278B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FD1FAA" w14:textId="77777777" w:rsidR="00EE7A4E" w:rsidRPr="00F346C0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FFFFFF"/>
          </w:tcPr>
          <w:p w14:paraId="6BB48729" w14:textId="079999CC" w:rsidR="00EE7A4E" w:rsidRPr="00F346C0" w:rsidRDefault="00825EA4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E7A4E" w:rsidRPr="00F346C0" w14:paraId="598D8298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64B8A86" w14:textId="77777777" w:rsidR="00EE7A4E" w:rsidRPr="00F346C0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</w:tcPr>
          <w:p w14:paraId="2B0E2AD2" w14:textId="77777777" w:rsidR="00EE7A4E" w:rsidRPr="00F346C0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5EA4" w:rsidRPr="00F346C0" w14:paraId="0075598C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24D7E5ED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9C6D5F" w14:textId="5456E81C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29,230</w:t>
            </w:r>
          </w:p>
        </w:tc>
        <w:tc>
          <w:tcPr>
            <w:tcW w:w="270" w:type="dxa"/>
          </w:tcPr>
          <w:p w14:paraId="511C98CC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EA84B" w14:textId="57100271" w:rsidR="00825EA4" w:rsidRPr="00F346C0" w:rsidRDefault="00825EA4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39,869</w:t>
            </w:r>
          </w:p>
        </w:tc>
        <w:tc>
          <w:tcPr>
            <w:tcW w:w="270" w:type="dxa"/>
            <w:gridSpan w:val="2"/>
          </w:tcPr>
          <w:p w14:paraId="202B2B73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2EAB54" w14:textId="79179215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14,877</w:t>
            </w:r>
          </w:p>
        </w:tc>
        <w:tc>
          <w:tcPr>
            <w:tcW w:w="283" w:type="dxa"/>
            <w:gridSpan w:val="2"/>
          </w:tcPr>
          <w:p w14:paraId="206F731C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E9FB87C" w14:textId="63D28144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21,869</w:t>
            </w:r>
          </w:p>
        </w:tc>
      </w:tr>
      <w:tr w:rsidR="00825EA4" w:rsidRPr="00F346C0" w14:paraId="1C67F50F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30F903F0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5C18CAE1" w14:textId="25134CE5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  <w:tc>
          <w:tcPr>
            <w:tcW w:w="270" w:type="dxa"/>
          </w:tcPr>
          <w:p w14:paraId="3E2C0406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33A17" w14:textId="0D7122D9" w:rsidR="00825EA4" w:rsidRPr="00F346C0" w:rsidRDefault="00825EA4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3,739</w:t>
            </w:r>
          </w:p>
        </w:tc>
        <w:tc>
          <w:tcPr>
            <w:tcW w:w="270" w:type="dxa"/>
            <w:gridSpan w:val="2"/>
          </w:tcPr>
          <w:p w14:paraId="45F84B03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6296F1" w14:textId="19EBAE6C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283" w:type="dxa"/>
            <w:gridSpan w:val="2"/>
          </w:tcPr>
          <w:p w14:paraId="1E458820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C83EEAB" w14:textId="6B09DCEB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2,312</w:t>
            </w:r>
          </w:p>
        </w:tc>
      </w:tr>
      <w:tr w:rsidR="00825EA4" w:rsidRPr="00F346C0" w14:paraId="664A7D7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B30F952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00D99376" w14:textId="001EEDD7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16,909</w:t>
            </w:r>
          </w:p>
        </w:tc>
        <w:tc>
          <w:tcPr>
            <w:tcW w:w="270" w:type="dxa"/>
          </w:tcPr>
          <w:p w14:paraId="35FAD316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0B5D4" w14:textId="20CF88E0" w:rsidR="00825EA4" w:rsidRPr="00F346C0" w:rsidRDefault="00825EA4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18,360</w:t>
            </w:r>
          </w:p>
        </w:tc>
        <w:tc>
          <w:tcPr>
            <w:tcW w:w="270" w:type="dxa"/>
            <w:gridSpan w:val="2"/>
          </w:tcPr>
          <w:p w14:paraId="4ECC6C38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6070E5" w14:textId="13AA7A0D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11,375</w:t>
            </w:r>
          </w:p>
        </w:tc>
        <w:tc>
          <w:tcPr>
            <w:tcW w:w="283" w:type="dxa"/>
            <w:gridSpan w:val="2"/>
          </w:tcPr>
          <w:p w14:paraId="75D7BEC8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0BEE455" w14:textId="179EEB4F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10,306</w:t>
            </w:r>
          </w:p>
        </w:tc>
      </w:tr>
      <w:tr w:rsidR="00825EA4" w:rsidRPr="00F346C0" w14:paraId="4D22881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2BB8642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080" w:type="dxa"/>
            <w:vAlign w:val="bottom"/>
          </w:tcPr>
          <w:p w14:paraId="7F1A77E0" w14:textId="289B4880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15,331</w:t>
            </w:r>
          </w:p>
        </w:tc>
        <w:tc>
          <w:tcPr>
            <w:tcW w:w="270" w:type="dxa"/>
          </w:tcPr>
          <w:p w14:paraId="3575CDC7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41972" w14:textId="4F564BDC" w:rsidR="00825EA4" w:rsidRPr="00F346C0" w:rsidRDefault="00825EA4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270" w:type="dxa"/>
            <w:gridSpan w:val="2"/>
          </w:tcPr>
          <w:p w14:paraId="3230EF33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5547A1" w14:textId="2CC6552B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12,636</w:t>
            </w:r>
          </w:p>
        </w:tc>
        <w:tc>
          <w:tcPr>
            <w:tcW w:w="283" w:type="dxa"/>
            <w:gridSpan w:val="2"/>
          </w:tcPr>
          <w:p w14:paraId="54A9A5A2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B440FE5" w14:textId="4FF244A7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11,098</w:t>
            </w:r>
          </w:p>
        </w:tc>
      </w:tr>
      <w:tr w:rsidR="00825EA4" w:rsidRPr="00F346C0" w14:paraId="76ED877D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40CB3079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vAlign w:val="bottom"/>
          </w:tcPr>
          <w:p w14:paraId="4E0F5731" w14:textId="46AB3A6D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270" w:type="dxa"/>
          </w:tcPr>
          <w:p w14:paraId="3D90C659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60C1C" w14:textId="406FF26C" w:rsidR="00825EA4" w:rsidRPr="00F346C0" w:rsidRDefault="00825EA4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3,082</w:t>
            </w:r>
          </w:p>
        </w:tc>
        <w:tc>
          <w:tcPr>
            <w:tcW w:w="270" w:type="dxa"/>
            <w:gridSpan w:val="2"/>
          </w:tcPr>
          <w:p w14:paraId="46DB8ED3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0309D8" w14:textId="4929BC23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3,281</w:t>
            </w:r>
          </w:p>
        </w:tc>
        <w:tc>
          <w:tcPr>
            <w:tcW w:w="283" w:type="dxa"/>
            <w:gridSpan w:val="2"/>
          </w:tcPr>
          <w:p w14:paraId="3F9D9177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AE24E96" w14:textId="737A1D50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1,392</w:t>
            </w:r>
          </w:p>
        </w:tc>
      </w:tr>
      <w:tr w:rsidR="00825EA4" w:rsidRPr="00F346C0" w14:paraId="04853C0A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1173ACB1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B4B388" w14:textId="652C0B42" w:rsidR="00825EA4" w:rsidRPr="00F346C0" w:rsidRDefault="006851BF" w:rsidP="00825EA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69</w:t>
            </w:r>
            <w:r w:rsidR="000F02B6"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385828D8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23C867" w14:textId="0DB50645" w:rsidR="00825EA4" w:rsidRPr="00F346C0" w:rsidRDefault="00825EA4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79,815</w:t>
            </w:r>
          </w:p>
        </w:tc>
        <w:tc>
          <w:tcPr>
            <w:tcW w:w="270" w:type="dxa"/>
            <w:gridSpan w:val="2"/>
          </w:tcPr>
          <w:p w14:paraId="5CCBDA67" w14:textId="77777777" w:rsidR="00825EA4" w:rsidRPr="00F346C0" w:rsidRDefault="00825EA4" w:rsidP="00825EA4">
            <w:pPr>
              <w:tabs>
                <w:tab w:val="decimal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3868A19" w14:textId="709F859C" w:rsidR="00825EA4" w:rsidRPr="00F346C0" w:rsidRDefault="006851BF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44</w:t>
            </w:r>
            <w:r w:rsidR="000F02B6"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83" w:type="dxa"/>
            <w:gridSpan w:val="2"/>
          </w:tcPr>
          <w:p w14:paraId="2B6C8B0B" w14:textId="77777777" w:rsidR="00825EA4" w:rsidRPr="00F346C0" w:rsidRDefault="00825EA4" w:rsidP="00825EA4">
            <w:pPr>
              <w:tabs>
                <w:tab w:val="decimal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7E1EF40B" w14:textId="19FD9EC0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46,977</w:t>
            </w:r>
          </w:p>
        </w:tc>
      </w:tr>
      <w:tr w:rsidR="00825EA4" w:rsidRPr="00F346C0" w14:paraId="7026AD52" w14:textId="77777777" w:rsidTr="008C2D7A">
        <w:trPr>
          <w:gridAfter w:val="1"/>
          <w:wAfter w:w="33" w:type="dxa"/>
        </w:trPr>
        <w:tc>
          <w:tcPr>
            <w:tcW w:w="4230" w:type="dxa"/>
            <w:shd w:val="clear" w:color="auto" w:fill="auto"/>
          </w:tcPr>
          <w:p w14:paraId="065D10CC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A0853" w14:textId="257335A4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(554)</w:t>
            </w:r>
          </w:p>
        </w:tc>
        <w:tc>
          <w:tcPr>
            <w:tcW w:w="270" w:type="dxa"/>
            <w:shd w:val="clear" w:color="auto" w:fill="auto"/>
          </w:tcPr>
          <w:p w14:paraId="07FE240F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BA0700" w14:textId="418EB287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(2,105)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AB63A3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1A5FD9" w14:textId="1A63E3AD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(482)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ADBD66F" w14:textId="77777777" w:rsidR="00825EA4" w:rsidRPr="00F346C0" w:rsidRDefault="00825EA4" w:rsidP="00825EA4">
            <w:pPr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EBE288E" w14:textId="2C7E3C3B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(1,752)</w:t>
            </w:r>
          </w:p>
        </w:tc>
      </w:tr>
      <w:tr w:rsidR="00825EA4" w:rsidRPr="00F346C0" w14:paraId="62D16948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16D4058C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E58EEB" w14:textId="2D262E6B" w:rsidR="00825EA4" w:rsidRPr="00F346C0" w:rsidRDefault="00B73AA6" w:rsidP="00825EA4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(201)</w:t>
            </w:r>
          </w:p>
        </w:tc>
        <w:tc>
          <w:tcPr>
            <w:tcW w:w="270" w:type="dxa"/>
          </w:tcPr>
          <w:p w14:paraId="27A8BD04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680EA9" w14:textId="01762091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(1,091)</w:t>
            </w:r>
          </w:p>
        </w:tc>
        <w:tc>
          <w:tcPr>
            <w:tcW w:w="270" w:type="dxa"/>
            <w:gridSpan w:val="2"/>
          </w:tcPr>
          <w:p w14:paraId="26071275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85BDAA8" w14:textId="0600BEB6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(58)</w:t>
            </w:r>
          </w:p>
        </w:tc>
        <w:tc>
          <w:tcPr>
            <w:tcW w:w="283" w:type="dxa"/>
            <w:gridSpan w:val="2"/>
          </w:tcPr>
          <w:p w14:paraId="76E05C29" w14:textId="77777777" w:rsidR="00825EA4" w:rsidRPr="00F346C0" w:rsidRDefault="00825EA4" w:rsidP="00825EA4">
            <w:pPr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83C77EC" w14:textId="0CD078D3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(920)</w:t>
            </w:r>
          </w:p>
        </w:tc>
      </w:tr>
      <w:tr w:rsidR="00825EA4" w:rsidRPr="00F346C0" w14:paraId="01848382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16C0D31D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FBED9" w14:textId="0EBCA265" w:rsidR="00825EA4" w:rsidRPr="00F346C0" w:rsidRDefault="00B73AA6" w:rsidP="00DE186B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68,517</w:t>
            </w:r>
          </w:p>
        </w:tc>
        <w:tc>
          <w:tcPr>
            <w:tcW w:w="270" w:type="dxa"/>
          </w:tcPr>
          <w:p w14:paraId="1FF97755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ABF4" w14:textId="5069E745" w:rsidR="00825EA4" w:rsidRPr="00F346C0" w:rsidRDefault="00825EA4" w:rsidP="00825EA4">
            <w:pPr>
              <w:tabs>
                <w:tab w:val="decimal" w:pos="790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76,619</w:t>
            </w:r>
          </w:p>
        </w:tc>
        <w:tc>
          <w:tcPr>
            <w:tcW w:w="270" w:type="dxa"/>
            <w:gridSpan w:val="2"/>
          </w:tcPr>
          <w:p w14:paraId="4AC892B2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09574" w14:textId="7BB50A24" w:rsidR="00825EA4" w:rsidRPr="00F346C0" w:rsidRDefault="00B73AA6" w:rsidP="00825EA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44,049</w:t>
            </w:r>
          </w:p>
        </w:tc>
        <w:tc>
          <w:tcPr>
            <w:tcW w:w="283" w:type="dxa"/>
            <w:gridSpan w:val="2"/>
          </w:tcPr>
          <w:p w14:paraId="10622E01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8BF2" w14:textId="0F9231AA" w:rsidR="00825EA4" w:rsidRPr="00F346C0" w:rsidRDefault="00825EA4" w:rsidP="00825EA4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44,305</w:t>
            </w:r>
          </w:p>
        </w:tc>
      </w:tr>
      <w:tr w:rsidR="00825EA4" w:rsidRPr="00F346C0" w14:paraId="0D8A67C7" w14:textId="77777777" w:rsidTr="008C2D7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AA6271" w14:textId="77777777" w:rsidR="00825EA4" w:rsidRPr="00F346C0" w:rsidRDefault="00825EA4" w:rsidP="00825EA4">
            <w:pPr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3" w:type="dxa"/>
            <w:gridSpan w:val="11"/>
          </w:tcPr>
          <w:p w14:paraId="428F4658" w14:textId="77777777" w:rsidR="00825EA4" w:rsidRPr="00F346C0" w:rsidRDefault="00825EA4" w:rsidP="00825EA4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25EA4" w:rsidRPr="00F346C0" w14:paraId="1F0E8689" w14:textId="77777777" w:rsidTr="008C2D7A">
        <w:tc>
          <w:tcPr>
            <w:tcW w:w="4230" w:type="dxa"/>
          </w:tcPr>
          <w:p w14:paraId="4B063E4C" w14:textId="77777777" w:rsidR="00825EA4" w:rsidRPr="00F346C0" w:rsidRDefault="00825EA4" w:rsidP="00825EA4">
            <w:pPr>
              <w:tabs>
                <w:tab w:val="left" w:pos="72"/>
              </w:tabs>
              <w:spacing w:line="240" w:lineRule="auto"/>
              <w:ind w:left="-20" w:right="34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14:paraId="4990C7A5" w14:textId="77777777" w:rsidR="00825EA4" w:rsidRPr="00F346C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247DD35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9FE130C" w14:textId="77777777" w:rsidR="00825EA4" w:rsidRPr="00F346C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132D7034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36413F" w14:textId="77777777" w:rsidR="00825EA4" w:rsidRPr="00F346C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71FD3B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150C9721" w14:textId="77777777" w:rsidR="00825EA4" w:rsidRPr="00F346C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25EA4" w:rsidRPr="00F346C0" w14:paraId="72CE6C02" w14:textId="77777777" w:rsidTr="008C2D7A">
        <w:tc>
          <w:tcPr>
            <w:tcW w:w="4230" w:type="dxa"/>
          </w:tcPr>
          <w:p w14:paraId="0B4BFC6E" w14:textId="77777777" w:rsidR="00825EA4" w:rsidRPr="00F346C0" w:rsidRDefault="00825EA4" w:rsidP="00825EA4">
            <w:pPr>
              <w:tabs>
                <w:tab w:val="left" w:pos="72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7D1FC673" w14:textId="77777777" w:rsidR="00825EA4" w:rsidRPr="00F346C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0D1659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C1F35D0" w14:textId="77777777" w:rsidR="00825EA4" w:rsidRPr="00F346C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34605277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6E487A44" w14:textId="77777777" w:rsidR="00825EA4" w:rsidRPr="00F346C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877724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00F28469" w14:textId="77777777" w:rsidR="00825EA4" w:rsidRPr="00F346C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25EA4" w:rsidRPr="00F346C0" w14:paraId="00CC9CE0" w14:textId="77777777" w:rsidTr="008C2D7A">
        <w:tc>
          <w:tcPr>
            <w:tcW w:w="4230" w:type="dxa"/>
            <w:shd w:val="clear" w:color="auto" w:fill="auto"/>
          </w:tcPr>
          <w:p w14:paraId="74128DF3" w14:textId="77777777" w:rsidR="00825EA4" w:rsidRPr="00F346C0" w:rsidRDefault="00825EA4" w:rsidP="00825EA4">
            <w:pPr>
              <w:numPr>
                <w:ilvl w:val="0"/>
                <w:numId w:val="10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C8703" w14:textId="553B1D9A" w:rsidR="00825EA4" w:rsidRPr="00F346C0" w:rsidRDefault="00B73AA6" w:rsidP="00825EA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581,684</w:t>
            </w:r>
          </w:p>
        </w:tc>
        <w:tc>
          <w:tcPr>
            <w:tcW w:w="270" w:type="dxa"/>
            <w:shd w:val="clear" w:color="auto" w:fill="auto"/>
          </w:tcPr>
          <w:p w14:paraId="55342893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D0568DE" w14:textId="39F514AC" w:rsidR="00825EA4" w:rsidRPr="00F346C0" w:rsidRDefault="00825EA4" w:rsidP="00825EA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623,764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394E1D7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1A8E319" w14:textId="2293111F" w:rsidR="00825EA4" w:rsidRPr="00F346C0" w:rsidRDefault="000F02B6" w:rsidP="00825EA4">
            <w:pPr>
              <w:tabs>
                <w:tab w:val="decimal" w:pos="8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474,920</w:t>
            </w:r>
          </w:p>
        </w:tc>
        <w:tc>
          <w:tcPr>
            <w:tcW w:w="270" w:type="dxa"/>
            <w:shd w:val="clear" w:color="auto" w:fill="auto"/>
          </w:tcPr>
          <w:p w14:paraId="271D28CD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24B2F779" w14:textId="23089ACC" w:rsidR="00825EA4" w:rsidRPr="00F346C0" w:rsidRDefault="00825EA4" w:rsidP="00825EA4">
            <w:pPr>
              <w:tabs>
                <w:tab w:val="decimal" w:pos="8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477,573</w:t>
            </w:r>
          </w:p>
        </w:tc>
      </w:tr>
      <w:tr w:rsidR="00825EA4" w:rsidRPr="00F346C0" w14:paraId="5F1B7454" w14:textId="77777777" w:rsidTr="008C2D7A">
        <w:tc>
          <w:tcPr>
            <w:tcW w:w="4230" w:type="dxa"/>
            <w:shd w:val="clear" w:color="auto" w:fill="auto"/>
          </w:tcPr>
          <w:p w14:paraId="44AAEE87" w14:textId="24AECC0C" w:rsidR="00825EA4" w:rsidRPr="00F346C0" w:rsidRDefault="00825EA4" w:rsidP="00825EA4">
            <w:pPr>
              <w:numPr>
                <w:ilvl w:val="0"/>
                <w:numId w:val="10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เป็นมูลค่าสุทธิที่                  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D90E0" w14:textId="0BD6C57B" w:rsidR="00825EA4" w:rsidRPr="00F346C0" w:rsidRDefault="00B73AA6" w:rsidP="00A543CF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(1,552)</w:t>
            </w:r>
          </w:p>
        </w:tc>
        <w:tc>
          <w:tcPr>
            <w:tcW w:w="270" w:type="dxa"/>
            <w:shd w:val="clear" w:color="auto" w:fill="auto"/>
          </w:tcPr>
          <w:p w14:paraId="0DFBD2E5" w14:textId="77777777" w:rsidR="00825EA4" w:rsidRPr="00F346C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655DD" w14:textId="1123550D" w:rsidR="00825EA4" w:rsidRPr="00F346C0" w:rsidRDefault="00825EA4" w:rsidP="00825EA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9A8BB62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945A4" w14:textId="19AD025C" w:rsidR="00825EA4" w:rsidRPr="00F346C0" w:rsidRDefault="000F02B6" w:rsidP="00A543CF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(1,286)</w:t>
            </w:r>
          </w:p>
        </w:tc>
        <w:tc>
          <w:tcPr>
            <w:tcW w:w="270" w:type="dxa"/>
            <w:shd w:val="clear" w:color="auto" w:fill="auto"/>
          </w:tcPr>
          <w:p w14:paraId="2F617068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218BA" w14:textId="2877FC90" w:rsidR="00825EA4" w:rsidRPr="00F346C0" w:rsidRDefault="00825EA4" w:rsidP="00825EA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825EA4" w:rsidRPr="00F346C0" w14:paraId="2F9A337D" w14:textId="77777777" w:rsidTr="008C2D7A">
        <w:tc>
          <w:tcPr>
            <w:tcW w:w="4230" w:type="dxa"/>
          </w:tcPr>
          <w:p w14:paraId="3B4AB5C6" w14:textId="77777777" w:rsidR="00825EA4" w:rsidRPr="00F346C0" w:rsidRDefault="00825EA4" w:rsidP="00825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C3F0D" w14:textId="2955AEB9" w:rsidR="00825EA4" w:rsidRPr="00F346C0" w:rsidRDefault="000F02B6" w:rsidP="00DA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580,132</w:t>
            </w:r>
          </w:p>
        </w:tc>
        <w:tc>
          <w:tcPr>
            <w:tcW w:w="270" w:type="dxa"/>
          </w:tcPr>
          <w:p w14:paraId="087BB290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DF3D1" w14:textId="13836A71" w:rsidR="00825EA4" w:rsidRPr="00F346C0" w:rsidRDefault="00825EA4" w:rsidP="00825EA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625,624</w:t>
            </w:r>
          </w:p>
        </w:tc>
        <w:tc>
          <w:tcPr>
            <w:tcW w:w="237" w:type="dxa"/>
            <w:gridSpan w:val="2"/>
          </w:tcPr>
          <w:p w14:paraId="56FF4090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B187" w14:textId="6BC3AC5F" w:rsidR="00825EA4" w:rsidRPr="00F346C0" w:rsidRDefault="000F02B6" w:rsidP="00825EA4">
            <w:pPr>
              <w:tabs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473,634</w:t>
            </w:r>
          </w:p>
        </w:tc>
        <w:tc>
          <w:tcPr>
            <w:tcW w:w="270" w:type="dxa"/>
          </w:tcPr>
          <w:p w14:paraId="14133A06" w14:textId="77777777" w:rsidR="00825EA4" w:rsidRPr="00F346C0" w:rsidRDefault="00825EA4" w:rsidP="00825EA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B193" w14:textId="6D723227" w:rsidR="00825EA4" w:rsidRPr="00F346C0" w:rsidRDefault="00825EA4" w:rsidP="00825EA4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479,094</w:t>
            </w:r>
          </w:p>
        </w:tc>
      </w:tr>
    </w:tbl>
    <w:p w14:paraId="49B60924" w14:textId="77777777" w:rsidR="00EE7A4E" w:rsidRPr="00F346C0" w:rsidRDefault="00EE7A4E" w:rsidP="00EE7A4E">
      <w:pPr>
        <w:spacing w:line="240" w:lineRule="auto"/>
        <w:ind w:left="540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8995E6" w14:textId="703175B5" w:rsidR="00EE7A4E" w:rsidRPr="00F346C0" w:rsidRDefault="00EE7A4E" w:rsidP="00695933">
      <w:pPr>
        <w:spacing w:line="240" w:lineRule="auto"/>
        <w:ind w:left="540" w:right="-20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46C0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F346C0">
        <w:rPr>
          <w:rFonts w:asciiTheme="majorBidi" w:hAnsiTheme="majorBidi" w:cstheme="majorBidi"/>
          <w:bCs/>
          <w:sz w:val="30"/>
          <w:szCs w:val="30"/>
        </w:rPr>
        <w:t>31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825EA4" w:rsidRPr="00F346C0">
        <w:rPr>
          <w:rFonts w:asciiTheme="majorBidi" w:hAnsiTheme="majorBidi" w:cstheme="majorBidi"/>
          <w:bCs/>
          <w:sz w:val="30"/>
          <w:szCs w:val="30"/>
        </w:rPr>
        <w:t xml:space="preserve">2566 </w:t>
      </w:r>
      <w:r w:rsidR="00825EA4" w:rsidRPr="00F346C0">
        <w:rPr>
          <w:rFonts w:asciiTheme="majorBidi" w:hAnsiTheme="majorBidi" w:cstheme="majorBidi"/>
          <w:b/>
          <w:sz w:val="30"/>
          <w:szCs w:val="30"/>
          <w:cs/>
        </w:rPr>
        <w:t>แล</w:t>
      </w:r>
      <w:r w:rsidR="00825EA4" w:rsidRPr="00F346C0">
        <w:rPr>
          <w:rFonts w:asciiTheme="majorBidi" w:hAnsiTheme="majorBidi" w:cstheme="majorBidi"/>
          <w:bCs/>
          <w:sz w:val="30"/>
          <w:szCs w:val="30"/>
          <w:cs/>
        </w:rPr>
        <w:t xml:space="preserve">ะ </w:t>
      </w:r>
      <w:r w:rsidR="00825EA4" w:rsidRPr="00F346C0">
        <w:rPr>
          <w:rFonts w:asciiTheme="majorBidi" w:hAnsiTheme="majorBidi" w:cstheme="majorBidi"/>
          <w:bCs/>
          <w:sz w:val="30"/>
          <w:szCs w:val="30"/>
        </w:rPr>
        <w:t>2565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สินค้าคงเหลือของบริษัทได้รวมสำรองน้ำมันตามกฎหมายไว้แล้วจำนวน</w:t>
      </w:r>
      <w:r w:rsidR="00207E8B" w:rsidRPr="00F346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F02B6" w:rsidRPr="00F346C0">
        <w:rPr>
          <w:rFonts w:asciiTheme="majorBidi" w:hAnsiTheme="majorBidi" w:cstheme="majorBidi"/>
          <w:bCs/>
          <w:sz w:val="30"/>
          <w:szCs w:val="30"/>
        </w:rPr>
        <w:t>363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07E8B" w:rsidRPr="00F346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>ล้านลิตร คิดเป็นจำนวนเงิน</w:t>
      </w:r>
      <w:r w:rsidR="00DA0C6C" w:rsidRPr="00F346C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F02B6" w:rsidRPr="00F346C0">
        <w:rPr>
          <w:rFonts w:asciiTheme="majorBidi" w:hAnsiTheme="majorBidi" w:cstheme="majorBidi"/>
          <w:bCs/>
          <w:sz w:val="30"/>
          <w:szCs w:val="30"/>
        </w:rPr>
        <w:t>7,055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และจำนวน </w:t>
      </w:r>
      <w:r w:rsidR="00207E8B" w:rsidRPr="00F346C0">
        <w:rPr>
          <w:rFonts w:asciiTheme="majorBidi" w:hAnsiTheme="majorBidi" w:cstheme="majorBidi"/>
          <w:bCs/>
          <w:sz w:val="30"/>
          <w:szCs w:val="30"/>
        </w:rPr>
        <w:t>332</w:t>
      </w:r>
      <w:r w:rsidR="00207E8B"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ล้านลิตร คิดเป็นจำนวนเงิน</w:t>
      </w:r>
      <w:r w:rsidR="00207E8B" w:rsidRPr="00F346C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207E8B" w:rsidRPr="00F346C0">
        <w:rPr>
          <w:rFonts w:asciiTheme="majorBidi" w:hAnsiTheme="majorBidi" w:cstheme="majorBidi"/>
          <w:bCs/>
          <w:sz w:val="30"/>
          <w:szCs w:val="30"/>
        </w:rPr>
        <w:t>7,170</w:t>
      </w:r>
      <w:r w:rsidR="00207E8B"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</w:t>
      </w:r>
      <w:r w:rsidRPr="00F346C0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</w:t>
      </w:r>
    </w:p>
    <w:p w14:paraId="4DBBE95F" w14:textId="51D29AA7" w:rsidR="00116365" w:rsidRPr="00F346C0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00081" w14:textId="77777777" w:rsidR="00207C50" w:rsidRPr="00F346C0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07C50" w:rsidRPr="00F346C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F346C0">
        <w:rPr>
          <w:rFonts w:asciiTheme="majorBidi" w:hAnsiTheme="majorBidi" w:cstheme="majorBidi"/>
          <w:sz w:val="30"/>
          <w:szCs w:val="30"/>
        </w:rPr>
        <w:br w:type="page"/>
      </w:r>
    </w:p>
    <w:p w14:paraId="2A29626E" w14:textId="4286535F" w:rsidR="00116365" w:rsidRPr="00F346C0" w:rsidRDefault="00116365" w:rsidP="00C521C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6394B97" w14:textId="77777777" w:rsidR="00156B8D" w:rsidRPr="00F346C0" w:rsidRDefault="00156B8D" w:rsidP="00156B8D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3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90"/>
        <w:gridCol w:w="947"/>
        <w:gridCol w:w="613"/>
        <w:gridCol w:w="180"/>
        <w:gridCol w:w="528"/>
        <w:gridCol w:w="178"/>
        <w:gridCol w:w="673"/>
        <w:gridCol w:w="178"/>
        <w:gridCol w:w="672"/>
        <w:gridCol w:w="178"/>
        <w:gridCol w:w="673"/>
        <w:gridCol w:w="178"/>
        <w:gridCol w:w="672"/>
        <w:gridCol w:w="178"/>
        <w:gridCol w:w="683"/>
        <w:gridCol w:w="178"/>
        <w:gridCol w:w="632"/>
        <w:gridCol w:w="189"/>
        <w:gridCol w:w="695"/>
        <w:gridCol w:w="180"/>
        <w:gridCol w:w="672"/>
        <w:gridCol w:w="181"/>
        <w:gridCol w:w="670"/>
        <w:gridCol w:w="182"/>
        <w:gridCol w:w="672"/>
      </w:tblGrid>
      <w:tr w:rsidR="00DC53B9" w:rsidRPr="00F346C0" w14:paraId="3C5B9C82" w14:textId="77777777" w:rsidTr="00734397">
        <w:trPr>
          <w:cantSplit/>
          <w:tblHeader/>
        </w:trPr>
        <w:tc>
          <w:tcPr>
            <w:tcW w:w="2700" w:type="dxa"/>
          </w:tcPr>
          <w:p w14:paraId="4D96ABA3" w14:textId="77777777" w:rsidR="00DC53B9" w:rsidRPr="00F346C0" w:rsidRDefault="00DC53B9" w:rsidP="00C278B6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672" w:type="dxa"/>
            <w:gridSpan w:val="25"/>
          </w:tcPr>
          <w:p w14:paraId="284363E2" w14:textId="738C21E7" w:rsidR="00DC53B9" w:rsidRPr="00F346C0" w:rsidRDefault="00DC53B9" w:rsidP="00C278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งบการเงินเฉพาะกิจการ </w:t>
            </w:r>
          </w:p>
        </w:tc>
      </w:tr>
      <w:tr w:rsidR="00CA2F82" w:rsidRPr="00F346C0" w14:paraId="66D091E2" w14:textId="77777777" w:rsidTr="00734397">
        <w:trPr>
          <w:cantSplit/>
          <w:trHeight w:val="717"/>
          <w:tblHeader/>
        </w:trPr>
        <w:tc>
          <w:tcPr>
            <w:tcW w:w="2700" w:type="dxa"/>
          </w:tcPr>
          <w:p w14:paraId="2190050A" w14:textId="77777777" w:rsidR="00DC53B9" w:rsidRPr="00F346C0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F81DA0E" w14:textId="77777777" w:rsidR="001F4A6E" w:rsidRPr="00F346C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C307EA6" w14:textId="77777777" w:rsidR="001F4A6E" w:rsidRPr="00F346C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63D7A23" w14:textId="33973DF4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ลักษณะธุรกิจ</w:t>
            </w:r>
          </w:p>
        </w:tc>
        <w:tc>
          <w:tcPr>
            <w:tcW w:w="947" w:type="dxa"/>
          </w:tcPr>
          <w:p w14:paraId="3F221836" w14:textId="77777777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ประเทศที่</w:t>
            </w:r>
          </w:p>
          <w:p w14:paraId="763F5DDF" w14:textId="1A079574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ดำเนินธุรกิจ</w:t>
            </w:r>
          </w:p>
        </w:tc>
        <w:tc>
          <w:tcPr>
            <w:tcW w:w="1321" w:type="dxa"/>
            <w:gridSpan w:val="3"/>
          </w:tcPr>
          <w:p w14:paraId="342829D8" w14:textId="77777777" w:rsidR="001F4A6E" w:rsidRPr="00F346C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365BE7E" w14:textId="7B778B4E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สัดส่วนความ</w:t>
            </w:r>
          </w:p>
          <w:p w14:paraId="2D1E13FF" w14:textId="29AE00E9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เป็นเจ้าของ</w:t>
            </w:r>
          </w:p>
        </w:tc>
        <w:tc>
          <w:tcPr>
            <w:tcW w:w="178" w:type="dxa"/>
          </w:tcPr>
          <w:p w14:paraId="75F1DC6C" w14:textId="77777777" w:rsidR="00DC53B9" w:rsidRPr="00F346C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523" w:type="dxa"/>
            <w:gridSpan w:val="3"/>
          </w:tcPr>
          <w:p w14:paraId="772824FB" w14:textId="77777777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18C3267" w14:textId="77777777" w:rsidR="001F4A6E" w:rsidRPr="00F346C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A1F9FED" w14:textId="03DA1CB6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0A4732EC" w14:textId="77777777" w:rsidR="00DC53B9" w:rsidRPr="00F346C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3" w:type="dxa"/>
            <w:gridSpan w:val="3"/>
          </w:tcPr>
          <w:p w14:paraId="687949D2" w14:textId="77777777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2100486" w14:textId="77777777" w:rsidR="001F4A6E" w:rsidRPr="00F346C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011DF13" w14:textId="5A7693C6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18A790F4" w14:textId="77777777" w:rsidR="00DC53B9" w:rsidRPr="00F346C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93" w:type="dxa"/>
            <w:gridSpan w:val="3"/>
          </w:tcPr>
          <w:p w14:paraId="6F70AB31" w14:textId="77777777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34F03E4" w14:textId="77777777" w:rsidR="001F4A6E" w:rsidRPr="00F346C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0646CBD" w14:textId="0B8A4A3F" w:rsidR="00DC53B9" w:rsidRPr="00F346C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89" w:type="dxa"/>
          </w:tcPr>
          <w:p w14:paraId="37AC64E7" w14:textId="77777777" w:rsidR="00DC53B9" w:rsidRPr="00F346C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47" w:type="dxa"/>
            <w:gridSpan w:val="3"/>
          </w:tcPr>
          <w:p w14:paraId="6FE28E80" w14:textId="77777777" w:rsidR="001F4A6E" w:rsidRPr="00F346C0" w:rsidRDefault="001F4A6E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BA7CE61" w14:textId="195513BA" w:rsidR="00DC53B9" w:rsidRPr="00F346C0" w:rsidRDefault="00DC53B9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81" w:type="dxa"/>
          </w:tcPr>
          <w:p w14:paraId="1FA53EA0" w14:textId="77777777" w:rsidR="00DC53B9" w:rsidRPr="00F346C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4" w:type="dxa"/>
            <w:gridSpan w:val="3"/>
          </w:tcPr>
          <w:p w14:paraId="21603C72" w14:textId="77777777" w:rsidR="00DC53B9" w:rsidRPr="00F346C0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6CC2886" w14:textId="77777777" w:rsidR="001F4A6E" w:rsidRPr="00F346C0" w:rsidRDefault="001F4A6E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03FB9D5C" w14:textId="6181ACB9" w:rsidR="00DC53B9" w:rsidRPr="00F346C0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825EA4" w:rsidRPr="00F346C0" w14:paraId="1FA96AB0" w14:textId="77777777" w:rsidTr="00825EA4">
        <w:trPr>
          <w:cantSplit/>
          <w:tblHeader/>
        </w:trPr>
        <w:tc>
          <w:tcPr>
            <w:tcW w:w="2700" w:type="dxa"/>
          </w:tcPr>
          <w:p w14:paraId="6A798588" w14:textId="77777777" w:rsidR="00825EA4" w:rsidRPr="00F346C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8D0897F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617C30E1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</w:tcPr>
          <w:p w14:paraId="5304AAF7" w14:textId="58148BFC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80" w:type="dxa"/>
          </w:tcPr>
          <w:p w14:paraId="751FA988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AB7C482" w14:textId="48FB302B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78" w:type="dxa"/>
          </w:tcPr>
          <w:p w14:paraId="56FAA40A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A516C10" w14:textId="672480DA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78" w:type="dxa"/>
          </w:tcPr>
          <w:p w14:paraId="10AB7283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1C54D71F" w14:textId="2CF93F5D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78" w:type="dxa"/>
          </w:tcPr>
          <w:p w14:paraId="7DCD7755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E67E520" w14:textId="178A9D4F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78" w:type="dxa"/>
          </w:tcPr>
          <w:p w14:paraId="02CDD02D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CB7EFC4" w14:textId="0BE49AC6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78" w:type="dxa"/>
          </w:tcPr>
          <w:p w14:paraId="27760C7F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3" w:type="dxa"/>
          </w:tcPr>
          <w:p w14:paraId="76CA29E4" w14:textId="47F58C54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78" w:type="dxa"/>
          </w:tcPr>
          <w:p w14:paraId="44B61427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2" w:type="dxa"/>
          </w:tcPr>
          <w:p w14:paraId="182FED9E" w14:textId="74CEBFDC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89" w:type="dxa"/>
          </w:tcPr>
          <w:p w14:paraId="01BB8AE3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12CBDAB1" w14:textId="7A957DDD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80" w:type="dxa"/>
          </w:tcPr>
          <w:p w14:paraId="319182EF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3658D202" w14:textId="338F31A3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2565</w:t>
            </w:r>
          </w:p>
        </w:tc>
        <w:tc>
          <w:tcPr>
            <w:tcW w:w="181" w:type="dxa"/>
            <w:vAlign w:val="bottom"/>
          </w:tcPr>
          <w:p w14:paraId="087D5FA3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4CCA9993" w14:textId="2C65D10C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82" w:type="dxa"/>
          </w:tcPr>
          <w:p w14:paraId="1372806F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AB5E89C" w14:textId="12573C8E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2565</w:t>
            </w:r>
          </w:p>
        </w:tc>
      </w:tr>
      <w:tr w:rsidR="00825EA4" w:rsidRPr="00F346C0" w14:paraId="7FA07FAD" w14:textId="77777777" w:rsidTr="00734397">
        <w:trPr>
          <w:cantSplit/>
          <w:tblHeader/>
        </w:trPr>
        <w:tc>
          <w:tcPr>
            <w:tcW w:w="2700" w:type="dxa"/>
          </w:tcPr>
          <w:p w14:paraId="416E9663" w14:textId="77777777" w:rsidR="00825EA4" w:rsidRPr="00F346C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3EADB5B3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7" w:type="dxa"/>
          </w:tcPr>
          <w:p w14:paraId="732B66E5" w14:textId="77777777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321" w:type="dxa"/>
            <w:gridSpan w:val="3"/>
          </w:tcPr>
          <w:p w14:paraId="50BC8E52" w14:textId="746C2098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F346C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ร้อยละ</w:t>
            </w:r>
            <w:r w:rsidRPr="00F346C0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8514" w:type="dxa"/>
            <w:gridSpan w:val="20"/>
          </w:tcPr>
          <w:p w14:paraId="4A8C3380" w14:textId="6B8FD5AF" w:rsidR="00825EA4" w:rsidRPr="00F346C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F346C0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F346C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825EA4" w:rsidRPr="00F346C0" w14:paraId="113EFE99" w14:textId="77777777" w:rsidTr="00825EA4">
        <w:trPr>
          <w:cantSplit/>
        </w:trPr>
        <w:tc>
          <w:tcPr>
            <w:tcW w:w="2700" w:type="dxa"/>
          </w:tcPr>
          <w:p w14:paraId="4B4F094E" w14:textId="77777777" w:rsidR="00825EA4" w:rsidRPr="00F346C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5D20A3F0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FEA9784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  <w:vAlign w:val="bottom"/>
          </w:tcPr>
          <w:p w14:paraId="3224E01C" w14:textId="63174CCF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4BB665CB" w14:textId="77777777" w:rsidR="00825EA4" w:rsidRPr="00F346C0" w:rsidRDefault="00825EA4" w:rsidP="00825EA4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2F6BEB7F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A363D4E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1A9C5E9" w14:textId="77777777" w:rsidR="00825EA4" w:rsidRPr="00F346C0" w:rsidRDefault="00825EA4" w:rsidP="00825EA4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91A22FB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2ABCDEE3" w14:textId="77777777" w:rsidR="00825EA4" w:rsidRPr="00F346C0" w:rsidRDefault="00825EA4" w:rsidP="00825EA4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ABF7864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E7A6A93" w14:textId="77777777" w:rsidR="00825EA4" w:rsidRPr="00F346C0" w:rsidRDefault="00825EA4" w:rsidP="00825EA4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573F81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32BF0E2" w14:textId="77777777" w:rsidR="00825EA4" w:rsidRPr="00F346C0" w:rsidRDefault="00825EA4" w:rsidP="00825EA4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C4F0B4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83" w:type="dxa"/>
            <w:vAlign w:val="bottom"/>
          </w:tcPr>
          <w:p w14:paraId="59532B17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6A8FB61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7BC092E6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25D07984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9D28F73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DD60818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70147FB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311B1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vAlign w:val="bottom"/>
          </w:tcPr>
          <w:p w14:paraId="5D3AA544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DE3061C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96E22EE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FA623C" w:rsidRPr="00F346C0" w14:paraId="5B226EEA" w14:textId="77777777" w:rsidTr="00AA0F54">
        <w:trPr>
          <w:cantSplit/>
        </w:trPr>
        <w:tc>
          <w:tcPr>
            <w:tcW w:w="2700" w:type="dxa"/>
          </w:tcPr>
          <w:p w14:paraId="38B9EA0E" w14:textId="77777777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โกลบอลกรีนเคมิคอล จำกัด (มหาชน) </w:t>
            </w:r>
          </w:p>
        </w:tc>
        <w:tc>
          <w:tcPr>
            <w:tcW w:w="1890" w:type="dxa"/>
          </w:tcPr>
          <w:p w14:paraId="11DA62C8" w14:textId="7F7854C9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ผลิต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จำหน่ายและขนส่งผลิตภัณฑ์โอลีโอเคมิคอล</w:t>
            </w:r>
          </w:p>
        </w:tc>
        <w:tc>
          <w:tcPr>
            <w:tcW w:w="947" w:type="dxa"/>
          </w:tcPr>
          <w:p w14:paraId="20C0B82E" w14:textId="422C3F11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F54F6F3" w14:textId="119947D6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80" w:type="dxa"/>
          </w:tcPr>
          <w:p w14:paraId="09929648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79BFF01" w14:textId="25219041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78" w:type="dxa"/>
          </w:tcPr>
          <w:p w14:paraId="1692A1B5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6C520204" w14:textId="2433F3CD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2124353D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51B1A4A" w14:textId="51672876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7BCC340A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63F55572" w14:textId="2E632B6C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5DBF352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721262C2" w14:textId="7DCE5317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663A1BD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</w:tcPr>
          <w:p w14:paraId="7740B3D6" w14:textId="01776DC6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08401354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1D32374A" w14:textId="3C0A02DE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89" w:type="dxa"/>
          </w:tcPr>
          <w:p w14:paraId="2A7FC715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054920" w14:textId="57B8C8EC" w:rsidR="00FA623C" w:rsidRPr="00F346C0" w:rsidRDefault="00FA623C" w:rsidP="00FA623C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6,660</w:t>
            </w:r>
          </w:p>
        </w:tc>
        <w:tc>
          <w:tcPr>
            <w:tcW w:w="180" w:type="dxa"/>
          </w:tcPr>
          <w:p w14:paraId="7CD2F197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38B2B10" w14:textId="447D55BE" w:rsidR="00FA623C" w:rsidRPr="00F346C0" w:rsidRDefault="00FA623C" w:rsidP="00FA623C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10,952</w:t>
            </w:r>
          </w:p>
        </w:tc>
        <w:tc>
          <w:tcPr>
            <w:tcW w:w="181" w:type="dxa"/>
          </w:tcPr>
          <w:p w14:paraId="4CFFE34C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0FBFB653" w14:textId="3BEBDCB3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259</w:t>
            </w:r>
          </w:p>
        </w:tc>
        <w:tc>
          <w:tcPr>
            <w:tcW w:w="182" w:type="dxa"/>
          </w:tcPr>
          <w:p w14:paraId="48C24E37" w14:textId="77777777" w:rsidR="00FA623C" w:rsidRPr="00F346C0" w:rsidRDefault="00FA623C" w:rsidP="00FA623C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613F796F" w14:textId="2F08C007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444</w:t>
            </w:r>
          </w:p>
        </w:tc>
      </w:tr>
      <w:tr w:rsidR="00FA623C" w:rsidRPr="00F346C0" w14:paraId="0E706A88" w14:textId="77777777" w:rsidTr="00AA0F54">
        <w:trPr>
          <w:cantSplit/>
        </w:trPr>
        <w:tc>
          <w:tcPr>
            <w:tcW w:w="2700" w:type="dxa"/>
          </w:tcPr>
          <w:p w14:paraId="7D8B3338" w14:textId="77777777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ไกลคอล จำกัด </w:t>
            </w:r>
          </w:p>
          <w:p w14:paraId="5305EDCF" w14:textId="58709C9F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2F1BB34C" w14:textId="071F63CD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23437815" w14:textId="563E3053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25810022" w14:textId="10CE1FAD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60EEDB56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46615AEB" w14:textId="2959167B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FE9B9B2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0E1D04C1" w14:textId="781CBF3C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A4C0ECC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E061CE" w14:textId="6B9357C8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514F06F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3" w:type="dxa"/>
          </w:tcPr>
          <w:p w14:paraId="5F588892" w14:textId="2D85902C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27C365C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523E41C9" w14:textId="69E32262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6E981B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</w:tcPr>
          <w:p w14:paraId="62CE26B6" w14:textId="5DBAEFF0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9B00B55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11AF6EFC" w14:textId="5A1E445F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</w:tcPr>
          <w:p w14:paraId="12416861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724E18DE" w14:textId="730D626A" w:rsidR="00FA623C" w:rsidRPr="00F346C0" w:rsidRDefault="00FA623C" w:rsidP="00FA623C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391CEF5D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2617A039" w14:textId="5377431D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736A7196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55948140" w14:textId="627E9891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3D2F5489" w14:textId="77777777" w:rsidR="00FA623C" w:rsidRPr="00F346C0" w:rsidRDefault="00FA623C" w:rsidP="00FA623C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5BCACEE7" w14:textId="1E8401F9" w:rsidR="00FA623C" w:rsidRPr="00F346C0" w:rsidRDefault="00FA623C" w:rsidP="00FA623C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9,240</w:t>
            </w:r>
          </w:p>
        </w:tc>
      </w:tr>
      <w:tr w:rsidR="00FA623C" w:rsidRPr="00F346C0" w14:paraId="266601F8" w14:textId="77777777" w:rsidTr="00AA0F54">
        <w:trPr>
          <w:cantSplit/>
        </w:trPr>
        <w:tc>
          <w:tcPr>
            <w:tcW w:w="2700" w:type="dxa"/>
          </w:tcPr>
          <w:p w14:paraId="09B3AB7E" w14:textId="77777777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 โพลีออลส์ จำกัด</w:t>
            </w:r>
          </w:p>
        </w:tc>
        <w:tc>
          <w:tcPr>
            <w:tcW w:w="1890" w:type="dxa"/>
          </w:tcPr>
          <w:p w14:paraId="05E43ADB" w14:textId="0A4A7056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54B066EA" w14:textId="28B7C631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CC6AA35" w14:textId="795D6231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80" w:type="dxa"/>
          </w:tcPr>
          <w:p w14:paraId="7C7C9E40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3CFE5C6" w14:textId="060DFBE1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78" w:type="dxa"/>
          </w:tcPr>
          <w:p w14:paraId="69AEC5C1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F648490" w14:textId="6AB17D1F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0E3E6095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A0BE68F" w14:textId="7295A13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3,28</w:t>
            </w:r>
            <w:r w:rsidR="00AF6A5E" w:rsidRPr="00F346C0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78" w:type="dxa"/>
          </w:tcPr>
          <w:p w14:paraId="0598B8CB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EF60A1A" w14:textId="77F8BBD3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FEE76CA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A4FFA14" w14:textId="40BDFFDB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398AD0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6F8F1438" w14:textId="6793AE11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5F078D32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3FC0A3E3" w14:textId="498EC1B6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3,28</w:t>
            </w:r>
            <w:r w:rsidR="004A5532" w:rsidRPr="00F346C0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89" w:type="dxa"/>
          </w:tcPr>
          <w:p w14:paraId="5C5C0472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123601B" w14:textId="6385658E" w:rsidR="00FA623C" w:rsidRPr="00F346C0" w:rsidRDefault="00FA623C" w:rsidP="00FA623C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52ACBB7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5D61880" w14:textId="105F73DC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6176CB5A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25642845" w14:textId="2DAFCED7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0E699A1D" w14:textId="77777777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044A031C" w14:textId="12C4FBC6" w:rsidR="00FA623C" w:rsidRPr="00F346C0" w:rsidRDefault="00FA623C" w:rsidP="00FA623C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A623C" w:rsidRPr="00F346C0" w14:paraId="4505BD3B" w14:textId="77777777" w:rsidTr="00AA0F54">
        <w:trPr>
          <w:cantSplit/>
        </w:trPr>
        <w:tc>
          <w:tcPr>
            <w:tcW w:w="2700" w:type="dxa"/>
          </w:tcPr>
          <w:p w14:paraId="326654CC" w14:textId="77777777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มาร์เก็ตติ้ง โซลูชั่นส์ จำกัด </w:t>
            </w:r>
          </w:p>
        </w:tc>
        <w:tc>
          <w:tcPr>
            <w:tcW w:w="1890" w:type="dxa"/>
          </w:tcPr>
          <w:p w14:paraId="23391059" w14:textId="7B85F292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ลงทุนในกิจการต่างประเทศ</w:t>
            </w:r>
          </w:p>
        </w:tc>
        <w:tc>
          <w:tcPr>
            <w:tcW w:w="947" w:type="dxa"/>
          </w:tcPr>
          <w:p w14:paraId="6EB490C2" w14:textId="4D4B6A01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ACFD773" w14:textId="5517A21A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289193D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09A176B" w14:textId="36B5864F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4281510B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655D963F" w14:textId="31855F58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5259E712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E0284DD" w14:textId="4F84EA7C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21AFFEA2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7C8595A" w14:textId="1C4A97AC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C18BCFE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C173A4F" w14:textId="00F41127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224C0F7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370B9C85" w14:textId="2789AC5A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53807D85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035C440B" w14:textId="070D70CD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89" w:type="dxa"/>
          </w:tcPr>
          <w:p w14:paraId="05AAFC9E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BA9E9BB" w14:textId="0F95EBE7" w:rsidR="00FA623C" w:rsidRPr="00F346C0" w:rsidRDefault="00FA623C" w:rsidP="00FA623C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1078647B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5B38957" w14:textId="636EB365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03A8B377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79F97C39" w14:textId="4C9ED19E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731F860C" w14:textId="77777777" w:rsidR="00FA623C" w:rsidRPr="00F346C0" w:rsidRDefault="00FA623C" w:rsidP="00FA623C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B667791" w14:textId="34E322D0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1,294</w:t>
            </w:r>
          </w:p>
        </w:tc>
      </w:tr>
      <w:tr w:rsidR="00FA623C" w:rsidRPr="00F346C0" w:rsidDel="00B958C1" w14:paraId="46543368" w14:textId="77777777" w:rsidTr="00AA0F54">
        <w:trPr>
          <w:cantSplit/>
        </w:trPr>
        <w:tc>
          <w:tcPr>
            <w:tcW w:w="2700" w:type="dxa"/>
          </w:tcPr>
          <w:p w14:paraId="29C1368C" w14:textId="2F793FD6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 เมนเทนแนนซ์ แอนด์</w:t>
            </w:r>
          </w:p>
          <w:p w14:paraId="08396C2F" w14:textId="2ED7E41D" w:rsidR="00FA623C" w:rsidRPr="00F346C0" w:rsidRDefault="00FA623C" w:rsidP="00FA623C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เอนจิเนียริง จำกัด  </w:t>
            </w:r>
          </w:p>
        </w:tc>
        <w:tc>
          <w:tcPr>
            <w:tcW w:w="1890" w:type="dxa"/>
          </w:tcPr>
          <w:p w14:paraId="09DC88A4" w14:textId="28836CD9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9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บริการบำรุงรักษาโรงงาน</w:t>
            </w:r>
            <w:r w:rsidRPr="00F346C0" w:rsidDel="00266BDF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และงานวิศวกรรม</w:t>
            </w:r>
          </w:p>
        </w:tc>
        <w:tc>
          <w:tcPr>
            <w:tcW w:w="947" w:type="dxa"/>
          </w:tcPr>
          <w:p w14:paraId="5E0EAE8C" w14:textId="506B34E1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DF80232" w14:textId="7C40E5BA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E78F7B4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6623D0A" w14:textId="3EA17490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1CC6673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75A5C4C" w14:textId="64A77774" w:rsidR="00FA623C" w:rsidRPr="00F346C0" w:rsidDel="00B958C1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20939718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04827F5" w14:textId="0C910D3D" w:rsidR="00FA623C" w:rsidRPr="00F346C0" w:rsidDel="00B958C1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3B31A12B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00CD2D" w14:textId="74A96B70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BCC4065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5CF1EB6" w14:textId="21D58431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5D9F28C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53ADB2B" w14:textId="67A5BAEE" w:rsidR="00FA623C" w:rsidRPr="00F346C0" w:rsidDel="00B958C1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6DF6F98E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7C2499F6" w14:textId="478AD0B9" w:rsidR="00FA623C" w:rsidRPr="00F346C0" w:rsidDel="00B958C1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89" w:type="dxa"/>
          </w:tcPr>
          <w:p w14:paraId="233367B5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61E4F9E" w14:textId="0587C54D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3E1111A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C59EED4" w14:textId="77777777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12C39CC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38B20779" w14:textId="396D1077" w:rsidR="00FA623C" w:rsidRPr="00F346C0" w:rsidDel="00B958C1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82" w:type="dxa"/>
          </w:tcPr>
          <w:p w14:paraId="20D587EC" w14:textId="77777777" w:rsidR="00FA623C" w:rsidRPr="00F346C0" w:rsidRDefault="00FA623C" w:rsidP="00FA623C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ACC2FD8" w14:textId="4BFBBD81" w:rsidR="00FA623C" w:rsidRPr="00F346C0" w:rsidDel="00B958C1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A623C" w:rsidRPr="00F346C0" w14:paraId="7C258DE3" w14:textId="77777777" w:rsidTr="00AA0F54">
        <w:trPr>
          <w:cantSplit/>
        </w:trPr>
        <w:tc>
          <w:tcPr>
            <w:tcW w:w="2700" w:type="dxa"/>
          </w:tcPr>
          <w:p w14:paraId="2744F0A1" w14:textId="77777777" w:rsidR="00FA623C" w:rsidRPr="00F346C0" w:rsidRDefault="00FA623C" w:rsidP="00FA623C">
            <w:pPr>
              <w:spacing w:line="240" w:lineRule="auto"/>
              <w:ind w:left="86" w:right="-17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โลจิสติกส์ โซลูชั่นส์ จำกัด </w:t>
            </w:r>
          </w:p>
        </w:tc>
        <w:tc>
          <w:tcPr>
            <w:tcW w:w="1890" w:type="dxa"/>
          </w:tcPr>
          <w:p w14:paraId="087009B7" w14:textId="58CA02EA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บริการขนส่ง บริหารคลังสินค้าและการบรรจุในธุรกิจเคมีภัณฑ์</w:t>
            </w:r>
          </w:p>
        </w:tc>
        <w:tc>
          <w:tcPr>
            <w:tcW w:w="947" w:type="dxa"/>
          </w:tcPr>
          <w:p w14:paraId="01EE3846" w14:textId="445A76F3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AD00DC8" w14:textId="60BA1318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3AAD7B76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2C66347C" w14:textId="7E95B0BC" w:rsidR="00FA623C" w:rsidRPr="00F346C0" w:rsidRDefault="00FA623C" w:rsidP="00FA623C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67F851FC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0F9E4248" w14:textId="3619F630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5618E8F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AA6EBF3" w14:textId="58778381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1,639</w:t>
            </w:r>
          </w:p>
        </w:tc>
        <w:tc>
          <w:tcPr>
            <w:tcW w:w="178" w:type="dxa"/>
          </w:tcPr>
          <w:p w14:paraId="00B6A79E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48FFCF" w14:textId="228B8C3E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D8A96DE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8CAB2F8" w14:textId="1B8FC7A8" w:rsidR="00FA623C" w:rsidRPr="00F346C0" w:rsidRDefault="00FA623C" w:rsidP="00FA623C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340924A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5F38CB37" w14:textId="5C012C2D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0D8EEE0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3D50D573" w14:textId="53E0EF6A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1,639</w:t>
            </w:r>
          </w:p>
        </w:tc>
        <w:tc>
          <w:tcPr>
            <w:tcW w:w="189" w:type="dxa"/>
          </w:tcPr>
          <w:p w14:paraId="611980F4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A750B3A" w14:textId="44A8E048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73C69D7" w14:textId="77777777" w:rsidR="00FA623C" w:rsidRPr="00F346C0" w:rsidRDefault="00FA623C" w:rsidP="00FA623C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3B538AC" w14:textId="77777777" w:rsidR="00FA623C" w:rsidRPr="00F346C0" w:rsidRDefault="00FA623C" w:rsidP="00FA623C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A4BD09D" w14:textId="77777777" w:rsidR="00FA623C" w:rsidRPr="00F346C0" w:rsidRDefault="00FA623C" w:rsidP="00FA623C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398EDE5E" w14:textId="281D76E7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38F592FE" w14:textId="77777777" w:rsidR="00FA623C" w:rsidRPr="00F346C0" w:rsidRDefault="00FA623C" w:rsidP="00FA623C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014E1C1" w14:textId="40A69F8A" w:rsidR="00FA623C" w:rsidRPr="00F346C0" w:rsidRDefault="00FA623C" w:rsidP="00FA623C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30</w:t>
            </w:r>
          </w:p>
        </w:tc>
      </w:tr>
      <w:tr w:rsidR="007733E5" w:rsidRPr="00F346C0" w14:paraId="63DC0DBE" w14:textId="77777777" w:rsidTr="00AA0F54">
        <w:trPr>
          <w:cantSplit/>
        </w:trPr>
        <w:tc>
          <w:tcPr>
            <w:tcW w:w="2700" w:type="dxa"/>
          </w:tcPr>
          <w:p w14:paraId="47C1496E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จีซี เวนเจอร์ส จำกัด</w:t>
            </w:r>
          </w:p>
        </w:tc>
        <w:tc>
          <w:tcPr>
            <w:tcW w:w="1890" w:type="dxa"/>
          </w:tcPr>
          <w:p w14:paraId="7CEF062B" w14:textId="5D9214ED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10"/>
                <w:sz w:val="25"/>
                <w:szCs w:val="25"/>
                <w:cs/>
              </w:rPr>
              <w:t xml:space="preserve">ลงทุนในรูปแบบ </w:t>
            </w:r>
            <w:r w:rsidRPr="00F346C0">
              <w:rPr>
                <w:rFonts w:ascii="Angsana New" w:hAnsi="Angsana New"/>
                <w:spacing w:val="-10"/>
                <w:sz w:val="25"/>
                <w:szCs w:val="25"/>
              </w:rPr>
              <w:t>Corporate Venture Capital (CVC)</w:t>
            </w:r>
          </w:p>
        </w:tc>
        <w:tc>
          <w:tcPr>
            <w:tcW w:w="947" w:type="dxa"/>
          </w:tcPr>
          <w:p w14:paraId="1190A1C4" w14:textId="4839C155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D2AE67D" w14:textId="14B50048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1D927F8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2DF37C7" w14:textId="25E16244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86B893D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80C1377" w14:textId="59A244E2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1,805</w:t>
            </w:r>
          </w:p>
        </w:tc>
        <w:tc>
          <w:tcPr>
            <w:tcW w:w="178" w:type="dxa"/>
          </w:tcPr>
          <w:p w14:paraId="1253873D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977DBD2" w14:textId="2E4CF8A1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1,308</w:t>
            </w:r>
          </w:p>
        </w:tc>
        <w:tc>
          <w:tcPr>
            <w:tcW w:w="178" w:type="dxa"/>
          </w:tcPr>
          <w:p w14:paraId="7638C4A7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DD31CD" w14:textId="7BA76C28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(159)</w:t>
            </w:r>
          </w:p>
        </w:tc>
        <w:tc>
          <w:tcPr>
            <w:tcW w:w="178" w:type="dxa"/>
          </w:tcPr>
          <w:p w14:paraId="12CC7E7C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A1D1C02" w14:textId="5A136A58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(122)</w:t>
            </w:r>
          </w:p>
        </w:tc>
        <w:tc>
          <w:tcPr>
            <w:tcW w:w="178" w:type="dxa"/>
          </w:tcPr>
          <w:p w14:paraId="59C86512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7DA5667" w14:textId="3EE2ED98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1,646</w:t>
            </w:r>
          </w:p>
        </w:tc>
        <w:tc>
          <w:tcPr>
            <w:tcW w:w="178" w:type="dxa"/>
          </w:tcPr>
          <w:p w14:paraId="0E3198B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1FBC8285" w14:textId="74F16178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1,186</w:t>
            </w:r>
          </w:p>
        </w:tc>
        <w:tc>
          <w:tcPr>
            <w:tcW w:w="189" w:type="dxa"/>
          </w:tcPr>
          <w:p w14:paraId="1DE7DA39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62AB6F22" w14:textId="0AD07583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5D34E8E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6798A4E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FBBC1AE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5102070D" w14:textId="682847BE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55D56B91" w14:textId="7777777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778C7E74" w14:textId="587D5A2B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733E5" w:rsidRPr="00F346C0" w14:paraId="71533307" w14:textId="77777777" w:rsidTr="00AA0F54">
        <w:trPr>
          <w:cantSplit/>
        </w:trPr>
        <w:tc>
          <w:tcPr>
            <w:tcW w:w="2700" w:type="dxa"/>
          </w:tcPr>
          <w:p w14:paraId="0C08178E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1890" w:type="dxa"/>
          </w:tcPr>
          <w:p w14:paraId="5ED11FBD" w14:textId="6ABAAFAB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บริหารจัดการด้านการเงินของกลุ่มบริษัท</w:t>
            </w:r>
          </w:p>
        </w:tc>
        <w:tc>
          <w:tcPr>
            <w:tcW w:w="947" w:type="dxa"/>
          </w:tcPr>
          <w:p w14:paraId="6980ECA1" w14:textId="16F23281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2D7C5AC9" w14:textId="53A5F285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16B38D57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0141FE8D" w14:textId="07C44122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BCF26B0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4E2E0C6" w14:textId="6E26967B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4ED5E3F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E978B57" w14:textId="279B8FAD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16C9782D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A141BA8" w14:textId="521441DA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075D68D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3B47C85" w14:textId="79822750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E19D4FA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400C7E3F" w14:textId="05D9CBCB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3A540171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43C81BA0" w14:textId="7021E646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89" w:type="dxa"/>
          </w:tcPr>
          <w:p w14:paraId="6ED89F37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760F5DF" w14:textId="7A38E114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DC52D47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066B84A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7FB8AAE6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6A81265A" w14:textId="6964D810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355</w:t>
            </w:r>
          </w:p>
        </w:tc>
        <w:tc>
          <w:tcPr>
            <w:tcW w:w="182" w:type="dxa"/>
          </w:tcPr>
          <w:p w14:paraId="77A92907" w14:textId="7777777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2F97E5AF" w14:textId="7E3F5A13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52</w:t>
            </w:r>
          </w:p>
        </w:tc>
      </w:tr>
      <w:tr w:rsidR="007733E5" w:rsidRPr="00F346C0" w14:paraId="08BDF41D" w14:textId="77777777" w:rsidTr="00AA0F54">
        <w:trPr>
          <w:cantSplit/>
        </w:trPr>
        <w:tc>
          <w:tcPr>
            <w:tcW w:w="2700" w:type="dxa"/>
          </w:tcPr>
          <w:p w14:paraId="7FA69301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 สไตรีนิคส์ จำกัด</w:t>
            </w:r>
          </w:p>
          <w:p w14:paraId="1FD98630" w14:textId="3976F5F4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                  </w:t>
            </w:r>
          </w:p>
        </w:tc>
        <w:tc>
          <w:tcPr>
            <w:tcW w:w="1890" w:type="dxa"/>
          </w:tcPr>
          <w:p w14:paraId="118B1B4E" w14:textId="6A02B30E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0CE1B83" w14:textId="56C9933E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6FD8F9D" w14:textId="2055C68A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87B725E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2DF7590" w14:textId="1046C549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41ADE111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</w:tcPr>
          <w:p w14:paraId="2F6BDDB3" w14:textId="5967ED42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5824F62A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D0496CE" w14:textId="595AC902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541A25BE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A26B9C0" w14:textId="6E2F1F7C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AB0B86B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89FA728" w14:textId="3BC677B7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FDC6B8B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6168E50" w14:textId="0F6BDA2E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4A5E4C3C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1E9F63FA" w14:textId="173D3EEB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89" w:type="dxa"/>
          </w:tcPr>
          <w:p w14:paraId="63CB40EA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7863BB6" w14:textId="731FA8D5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3AD5B6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C9877A6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0331776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3317E2F5" w14:textId="5CC1C643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366AA9B8" w14:textId="7777777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34FDD415" w14:textId="52B75952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127</w:t>
            </w:r>
          </w:p>
        </w:tc>
      </w:tr>
      <w:tr w:rsidR="007733E5" w:rsidRPr="00F346C0" w14:paraId="4288F45C" w14:textId="77777777" w:rsidTr="00AA0F54">
        <w:trPr>
          <w:cantSplit/>
        </w:trPr>
        <w:tc>
          <w:tcPr>
            <w:tcW w:w="2700" w:type="dxa"/>
          </w:tcPr>
          <w:p w14:paraId="79A8FC57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 ออกซีเรน จำกัด</w:t>
            </w:r>
          </w:p>
          <w:p w14:paraId="7A4A9EC6" w14:textId="62E59D00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3339C0B2" w14:textId="70177C06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4647CE27" w14:textId="61AD5966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BBA1282" w14:textId="15AE5708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C64D360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30DF506" w14:textId="79ABED65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97DB747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2FF58DF" w14:textId="5141D4C8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9013D86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FA227B5" w14:textId="27ED4519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7,53</w:t>
            </w:r>
            <w:r w:rsidR="00AF6A5E" w:rsidRPr="00F346C0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78" w:type="dxa"/>
          </w:tcPr>
          <w:p w14:paraId="2AD9FF0E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81A8DB0" w14:textId="20D7C957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DBA44FE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DF5BCFB" w14:textId="2F76E7DA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75FDB01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0361658C" w14:textId="379DC95D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A81577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5F05657E" w14:textId="04AA347E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7,53</w:t>
            </w:r>
            <w:r w:rsidR="004A5532" w:rsidRPr="00F346C0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89" w:type="dxa"/>
          </w:tcPr>
          <w:p w14:paraId="6D1376E0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EC462FE" w14:textId="209CFB3A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F16683D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9A9CE51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25CD178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0DDCAC7B" w14:textId="3336616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718</w:t>
            </w:r>
          </w:p>
        </w:tc>
        <w:tc>
          <w:tcPr>
            <w:tcW w:w="182" w:type="dxa"/>
          </w:tcPr>
          <w:p w14:paraId="65D1B3E3" w14:textId="7777777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38EEF710" w14:textId="63CF2DE9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733E5" w:rsidRPr="00F346C0" w14:paraId="2A078DDC" w14:textId="77777777" w:rsidTr="00AA0F54">
        <w:trPr>
          <w:cantSplit/>
        </w:trPr>
        <w:tc>
          <w:tcPr>
            <w:tcW w:w="2700" w:type="dxa"/>
          </w:tcPr>
          <w:p w14:paraId="1B133535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จีซี-เอ็ม พีทีเอ จำกัด</w:t>
            </w:r>
          </w:p>
        </w:tc>
        <w:tc>
          <w:tcPr>
            <w:tcW w:w="1890" w:type="dxa"/>
          </w:tcPr>
          <w:p w14:paraId="71551616" w14:textId="5ACCFC6B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CAEAFE6" w14:textId="376839A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AECE62E" w14:textId="5C4D788A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0" w:type="dxa"/>
          </w:tcPr>
          <w:p w14:paraId="7D4747D3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29B770B" w14:textId="6C385D0A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78" w:type="dxa"/>
          </w:tcPr>
          <w:p w14:paraId="1132B18C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C73ACB9" w14:textId="03010B76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0CB613FF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4029C87F" w14:textId="08EA97D5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1DFD8615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220D9438" w14:textId="1153DAA9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DFBF1D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579F2F0" w14:textId="20EB8A13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269CA9C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5F8EB250" w14:textId="3B42C688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005B99C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552744A7" w14:textId="41DB15CB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89" w:type="dxa"/>
          </w:tcPr>
          <w:p w14:paraId="5E81A0F2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E0849D1" w14:textId="415E9FAF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F04B1F8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22C1ECE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1A6A904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61AED2AC" w14:textId="48437C11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0AD4F09F" w14:textId="7777777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261FB8F6" w14:textId="780D48DD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733E5" w:rsidRPr="00F346C0" w14:paraId="02529EFD" w14:textId="77777777" w:rsidTr="00AA0F54">
        <w:trPr>
          <w:cantSplit/>
        </w:trPr>
        <w:tc>
          <w:tcPr>
            <w:tcW w:w="2700" w:type="dxa"/>
          </w:tcPr>
          <w:p w14:paraId="7ED9F840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เอสเตท จำกัด</w:t>
            </w:r>
          </w:p>
        </w:tc>
        <w:tc>
          <w:tcPr>
            <w:tcW w:w="1890" w:type="dxa"/>
          </w:tcPr>
          <w:p w14:paraId="0E2CA1C4" w14:textId="10AC834B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พัฒนาอสังหาริมทรัพย์เพื่อให้เช่าสําหรับลงทุน และประกอบกิจการโรงผลิตน้ำเพื่อใช้ในอุตสาหกรรมปิโตรเคมีและอุตสาหกรรมเกี่ยวเนื่อง</w:t>
            </w:r>
          </w:p>
        </w:tc>
        <w:tc>
          <w:tcPr>
            <w:tcW w:w="947" w:type="dxa"/>
          </w:tcPr>
          <w:p w14:paraId="0AA1F6ED" w14:textId="108833DA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0B15AC75" w14:textId="23162D89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985CC0F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28" w:type="dxa"/>
          </w:tcPr>
          <w:p w14:paraId="7CF24731" w14:textId="450FE984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5A22AA5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484E909" w14:textId="5A2167DC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39ECCD52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C8D8E77" w14:textId="31757BEF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6D9F569A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14CA36F4" w14:textId="58F846E1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CAADC6C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1D6F466" w14:textId="77777777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E6ACCBE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023D46C8" w14:textId="0BC72FC4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03D10B26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05A575E5" w14:textId="293AB853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89" w:type="dxa"/>
          </w:tcPr>
          <w:p w14:paraId="37A8886E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786C206" w14:textId="6620DE94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7CE3FDC" w14:textId="77777777" w:rsidR="007733E5" w:rsidRPr="00F346C0" w:rsidRDefault="007733E5" w:rsidP="007733E5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E74D966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3C50F46" w14:textId="77777777" w:rsidR="007733E5" w:rsidRPr="00F346C0" w:rsidRDefault="007733E5" w:rsidP="007733E5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09E7B598" w14:textId="5FFB753C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</w:tcPr>
          <w:p w14:paraId="192E2E6F" w14:textId="77777777" w:rsidR="007733E5" w:rsidRPr="00F346C0" w:rsidRDefault="007733E5" w:rsidP="007733E5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1BB8243B" w14:textId="0FE9E3AA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7733E5" w:rsidRPr="00F346C0" w14:paraId="19780CDF" w14:textId="77777777" w:rsidTr="00AA0F54">
        <w:trPr>
          <w:cantSplit/>
        </w:trPr>
        <w:tc>
          <w:tcPr>
            <w:tcW w:w="2700" w:type="dxa"/>
          </w:tcPr>
          <w:p w14:paraId="364874D2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lastRenderedPageBreak/>
              <w:t xml:space="preserve">บริษัท โซลูชั่น ครีเอชั่น จำกัด </w:t>
            </w:r>
          </w:p>
        </w:tc>
        <w:tc>
          <w:tcPr>
            <w:tcW w:w="1890" w:type="dxa"/>
          </w:tcPr>
          <w:p w14:paraId="63668147" w14:textId="2ADB3781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 w:hint="cs"/>
                <w:sz w:val="25"/>
                <w:szCs w:val="25"/>
                <w:cs/>
              </w:rPr>
              <w:t>จำหน่ายผลิตภัณฑ์ที่เกี่ยวข้องในกลุ่มสุขภาพและโภชนาการ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5"/>
                <w:szCs w:val="25"/>
                <w:cs/>
              </w:rPr>
              <w:t>และผลิตภัณฑ์แปรรูปจากพลาสติกที่ใช้แล้ว</w:t>
            </w:r>
          </w:p>
        </w:tc>
        <w:tc>
          <w:tcPr>
            <w:tcW w:w="947" w:type="dxa"/>
          </w:tcPr>
          <w:p w14:paraId="1CA0339A" w14:textId="015B07D0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4B67D66" w14:textId="70988C6D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7F5751E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E9AC92D" w14:textId="1EE45A9C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324B5E9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422F992" w14:textId="67002CD4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3CCD14E8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A7CAF8" w14:textId="0BDCDBCB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212</w:t>
            </w:r>
          </w:p>
        </w:tc>
        <w:tc>
          <w:tcPr>
            <w:tcW w:w="178" w:type="dxa"/>
          </w:tcPr>
          <w:p w14:paraId="1A2258E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32B92A00" w14:textId="14869322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48D0F8E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29A6DFD" w14:textId="77777777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97A4D9D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14005D8C" w14:textId="05146266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6D1191B5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560FC264" w14:textId="32B27B66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212</w:t>
            </w:r>
          </w:p>
        </w:tc>
        <w:tc>
          <w:tcPr>
            <w:tcW w:w="189" w:type="dxa"/>
          </w:tcPr>
          <w:p w14:paraId="35A1571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995C766" w14:textId="0A70C366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20F4B93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FD33719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54F574C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678CCC34" w14:textId="38B6EC61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</w:tcPr>
          <w:p w14:paraId="1F82DAA8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A0B2ADB" w14:textId="2B5DBDA7" w:rsidR="007733E5" w:rsidRPr="00F346C0" w:rsidRDefault="007733E5" w:rsidP="007733E5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7733E5" w:rsidRPr="00F346C0" w14:paraId="5F4D4B76" w14:textId="77777777" w:rsidTr="00AA0F54">
        <w:trPr>
          <w:cantSplit/>
        </w:trPr>
        <w:tc>
          <w:tcPr>
            <w:tcW w:w="2700" w:type="dxa"/>
          </w:tcPr>
          <w:p w14:paraId="2D927D7C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ไทยแท้งค์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เทอร์มินัล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890" w:type="dxa"/>
          </w:tcPr>
          <w:p w14:paraId="6A49841D" w14:textId="1C4771E9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บริการจัดเก็บและขนถ่ายเคมีภัณฑ์เหลว น้ำมัน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 และก๊าซ</w:t>
            </w:r>
          </w:p>
        </w:tc>
        <w:tc>
          <w:tcPr>
            <w:tcW w:w="947" w:type="dxa"/>
          </w:tcPr>
          <w:p w14:paraId="14266AA0" w14:textId="7BE9A5B9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67E4D9E8" w14:textId="36ED0C42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1888DA5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</w:tcPr>
          <w:p w14:paraId="7EAED026" w14:textId="5004EFED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3744083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5B02F9E0" w14:textId="0CC4BE13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C38FAAB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0F52200" w14:textId="255223B6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726367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0042C40" w14:textId="09C736A7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B2275DA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4102DE5" w14:textId="77777777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BBD9437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2EBDCB9" w14:textId="7A0F9688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D7F5769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29492572" w14:textId="773768F3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</w:tcPr>
          <w:p w14:paraId="762E5922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6B1E5B92" w14:textId="2304CCB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6ABD16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88C018E" w14:textId="7777777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7E246878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55C8B329" w14:textId="5C9723B9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</w:tcPr>
          <w:p w14:paraId="0F8E1792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92AF030" w14:textId="566869E5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265</w:t>
            </w:r>
          </w:p>
        </w:tc>
      </w:tr>
      <w:tr w:rsidR="007733E5" w:rsidRPr="00F346C0" w14:paraId="7AF43B05" w14:textId="77777777" w:rsidTr="00AA0F54">
        <w:trPr>
          <w:cantSplit/>
        </w:trPr>
        <w:tc>
          <w:tcPr>
            <w:tcW w:w="2700" w:type="dxa"/>
          </w:tcPr>
          <w:p w14:paraId="778B323B" w14:textId="68F91580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ไทย เพ็ท เรซิน จำกัด</w:t>
            </w:r>
          </w:p>
        </w:tc>
        <w:tc>
          <w:tcPr>
            <w:tcW w:w="1890" w:type="dxa"/>
          </w:tcPr>
          <w:p w14:paraId="32130C0D" w14:textId="43B0F75C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47" w:type="dxa"/>
          </w:tcPr>
          <w:p w14:paraId="1FC22A10" w14:textId="2BD3F50C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6D46B65" w14:textId="628D1DDD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44*</w:t>
            </w:r>
          </w:p>
        </w:tc>
        <w:tc>
          <w:tcPr>
            <w:tcW w:w="180" w:type="dxa"/>
          </w:tcPr>
          <w:p w14:paraId="4E28FBC0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</w:tcPr>
          <w:p w14:paraId="154ECA8C" w14:textId="71288CC6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44*</w:t>
            </w:r>
          </w:p>
        </w:tc>
        <w:tc>
          <w:tcPr>
            <w:tcW w:w="178" w:type="dxa"/>
          </w:tcPr>
          <w:p w14:paraId="0ABD0F84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1208E657" w14:textId="239B9941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7A795199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B3C4B0D" w14:textId="7AE72FDB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7317FDEC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753C85" w14:textId="3A885A18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E9FA8D5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E1CF095" w14:textId="7769F969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746720C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492221A" w14:textId="430EC812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2533474B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3B42C7DC" w14:textId="6B1A75CF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89" w:type="dxa"/>
          </w:tcPr>
          <w:p w14:paraId="0BFA24EE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667886B" w14:textId="0A2E45DA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CE92F1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8BF4983" w14:textId="0AD9F075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D73F21F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041C4657" w14:textId="2D424BEC" w:rsidR="007733E5" w:rsidRPr="00F346C0" w:rsidRDefault="007733E5" w:rsidP="007733E5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</w:tcPr>
          <w:p w14:paraId="4BC3182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6815706" w14:textId="42F4D35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7733E5" w:rsidRPr="00F346C0" w14:paraId="77379D90" w14:textId="77777777" w:rsidTr="00AA0F54">
        <w:trPr>
          <w:cantSplit/>
        </w:trPr>
        <w:tc>
          <w:tcPr>
            <w:tcW w:w="2700" w:type="dxa"/>
          </w:tcPr>
          <w:p w14:paraId="268C94C7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พีทีที ฟีนอล จำกัด</w:t>
            </w:r>
          </w:p>
          <w:p w14:paraId="3354C888" w14:textId="7A345DFF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34717CDC" w14:textId="4D87AABF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ผลิตและจำหน่ายผลิตภัณฑ์ปิโตรเคมี</w:t>
            </w: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947" w:type="dxa"/>
          </w:tcPr>
          <w:p w14:paraId="2C50E6F9" w14:textId="68AE3F45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69DDB01" w14:textId="773F59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00E787CA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4D50FC5E" w14:textId="5125ACEB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36EE6D87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D773AA2" w14:textId="1C04306F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126</w:t>
            </w:r>
          </w:p>
        </w:tc>
        <w:tc>
          <w:tcPr>
            <w:tcW w:w="178" w:type="dxa"/>
          </w:tcPr>
          <w:p w14:paraId="52112308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679BD00" w14:textId="2102F432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13,155</w:t>
            </w:r>
          </w:p>
        </w:tc>
        <w:tc>
          <w:tcPr>
            <w:tcW w:w="178" w:type="dxa"/>
          </w:tcPr>
          <w:p w14:paraId="375493B3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2B306AE" w14:textId="6D4D4853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(121)</w:t>
            </w:r>
          </w:p>
        </w:tc>
        <w:tc>
          <w:tcPr>
            <w:tcW w:w="178" w:type="dxa"/>
          </w:tcPr>
          <w:p w14:paraId="69141414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2533F6C" w14:textId="23552CD6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EB4EB41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4DB1C7FF" w14:textId="74B3F5E4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385261FF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4B863DBE" w14:textId="6FDC96AE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13,155</w:t>
            </w:r>
          </w:p>
        </w:tc>
        <w:tc>
          <w:tcPr>
            <w:tcW w:w="189" w:type="dxa"/>
          </w:tcPr>
          <w:p w14:paraId="77FB6E2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BD96A1" w14:textId="2C3A669B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B48447B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E77D9AE" w14:textId="7057CE5E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6E6CE7E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2F8C68ED" w14:textId="643FDAC6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8,061</w:t>
            </w:r>
          </w:p>
        </w:tc>
        <w:tc>
          <w:tcPr>
            <w:tcW w:w="182" w:type="dxa"/>
          </w:tcPr>
          <w:p w14:paraId="38A22BEF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07C2F83" w14:textId="1DCC9060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2,735</w:t>
            </w:r>
          </w:p>
        </w:tc>
      </w:tr>
      <w:tr w:rsidR="007733E5" w:rsidRPr="00F346C0" w14:paraId="3101F835" w14:textId="77777777" w:rsidTr="00AA0F54">
        <w:trPr>
          <w:cantSplit/>
        </w:trPr>
        <w:tc>
          <w:tcPr>
            <w:tcW w:w="2700" w:type="dxa"/>
          </w:tcPr>
          <w:p w14:paraId="2BA48983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เอ็นพีซี เซฟตี้ แอนด์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623C2527" w14:textId="77777777" w:rsidR="007733E5" w:rsidRPr="00F346C0" w:rsidRDefault="007733E5" w:rsidP="007733E5">
            <w:pPr>
              <w:spacing w:line="240" w:lineRule="auto"/>
              <w:ind w:left="90" w:right="-79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เอ็นไวรอนเมนทอล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เซอร์วิส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890" w:type="dxa"/>
          </w:tcPr>
          <w:p w14:paraId="3D3CC466" w14:textId="7FBE2AC1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>บริการด้านความปลอดภัย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>และสิ่งแวดล้อม</w:t>
            </w:r>
          </w:p>
        </w:tc>
        <w:tc>
          <w:tcPr>
            <w:tcW w:w="947" w:type="dxa"/>
          </w:tcPr>
          <w:p w14:paraId="0D5EB31B" w14:textId="3D7B3582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386A3CB5" w14:textId="4B1AF215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EA7C90A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97EF030" w14:textId="7A674DDA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5D140E5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C62CDC3" w14:textId="4075F531" w:rsidR="007733E5" w:rsidRPr="00F346C0" w:rsidDel="00B958C1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757C9C7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2F35F3" w14:textId="113AB4BD" w:rsidR="007733E5" w:rsidRPr="00F346C0" w:rsidDel="00B958C1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08355D2F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2448681" w14:textId="2BA498B9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9E8BFB5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10F491E" w14:textId="1598B47F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274BD85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39764F2" w14:textId="2DC92020" w:rsidR="007733E5" w:rsidRPr="00F346C0" w:rsidDel="00B958C1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0208524A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62EAA055" w14:textId="692F4DDD" w:rsidR="007733E5" w:rsidRPr="00F346C0" w:rsidDel="00B958C1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89" w:type="dxa"/>
          </w:tcPr>
          <w:p w14:paraId="5E15BE3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2EF596" w14:textId="577F1ACE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3B903869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6D0E17A" w14:textId="3067AB09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666BAD2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1E19D84B" w14:textId="00B8C748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82" w:type="dxa"/>
          </w:tcPr>
          <w:p w14:paraId="608B6C18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FBEAD0F" w14:textId="58096AEF" w:rsidR="007733E5" w:rsidRPr="00F346C0" w:rsidRDefault="007733E5" w:rsidP="007733E5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733E5" w:rsidRPr="00F346C0" w14:paraId="1AAD3818" w14:textId="77777777" w:rsidTr="00AA0F54">
        <w:trPr>
          <w:cantSplit/>
        </w:trPr>
        <w:tc>
          <w:tcPr>
            <w:tcW w:w="2700" w:type="dxa"/>
          </w:tcPr>
          <w:p w14:paraId="339BE857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บริษัท เอ็นวิคโค จำกัด</w:t>
            </w:r>
          </w:p>
        </w:tc>
        <w:tc>
          <w:tcPr>
            <w:tcW w:w="1890" w:type="dxa"/>
          </w:tcPr>
          <w:p w14:paraId="4C87873A" w14:textId="3AC09EC2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ผลิต จำหน่าย และพัฒนาพลาสติกรีไซเคิล และผลิตภัณฑ์พลอยได้ </w:t>
            </w:r>
          </w:p>
        </w:tc>
        <w:tc>
          <w:tcPr>
            <w:tcW w:w="947" w:type="dxa"/>
          </w:tcPr>
          <w:p w14:paraId="62031BF5" w14:textId="0A974CD9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F2D1856" w14:textId="3947418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80" w:type="dxa"/>
          </w:tcPr>
          <w:p w14:paraId="000B8711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5495956" w14:textId="1420ADC5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78" w:type="dxa"/>
          </w:tcPr>
          <w:p w14:paraId="79F520FD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5EEE8E30" w14:textId="084C295A" w:rsidR="007733E5" w:rsidRPr="00F346C0" w:rsidDel="00B958C1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00D1A361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5756ED9" w14:textId="3B232384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052A2D9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3E22AB29" w14:textId="6483CCB1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30D272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AA3D0B8" w14:textId="2CDFB18C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8AFC9C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409B761" w14:textId="17E22D7D" w:rsidR="007733E5" w:rsidRPr="00F346C0" w:rsidDel="00B958C1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23CCBB63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003D92D2" w14:textId="48148ACC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89" w:type="dxa"/>
          </w:tcPr>
          <w:p w14:paraId="55362B33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A24241D" w14:textId="42342A27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78A339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BE92303" w14:textId="26148006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09F0DBC5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782BD873" w14:textId="4BC1D778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451BA358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05652A4" w14:textId="61DAF7B5" w:rsidR="007733E5" w:rsidRPr="00F346C0" w:rsidRDefault="007733E5" w:rsidP="007733E5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733E5" w:rsidRPr="00F346C0" w14:paraId="45BC22C4" w14:textId="77777777" w:rsidTr="00AA0F54">
        <w:trPr>
          <w:cantSplit/>
        </w:trPr>
        <w:tc>
          <w:tcPr>
            <w:tcW w:w="2700" w:type="dxa"/>
          </w:tcPr>
          <w:p w14:paraId="024DB462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lastRenderedPageBreak/>
              <w:t>PTTGC America Corporation</w:t>
            </w:r>
          </w:p>
        </w:tc>
        <w:tc>
          <w:tcPr>
            <w:tcW w:w="1890" w:type="dxa"/>
          </w:tcPr>
          <w:p w14:paraId="0347F52C" w14:textId="696BE889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ลงทุน และดำเนินธุรกิจในกิจการต่างประเทศ</w:t>
            </w:r>
          </w:p>
        </w:tc>
        <w:tc>
          <w:tcPr>
            <w:tcW w:w="947" w:type="dxa"/>
          </w:tcPr>
          <w:p w14:paraId="4051A093" w14:textId="6BC4C973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613" w:type="dxa"/>
          </w:tcPr>
          <w:p w14:paraId="7A0DC7E6" w14:textId="2385E379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DBABA84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7F924360" w14:textId="40050D1B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292FA998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</w:tcPr>
          <w:p w14:paraId="67894178" w14:textId="46E9597B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5,505</w:t>
            </w:r>
          </w:p>
        </w:tc>
        <w:tc>
          <w:tcPr>
            <w:tcW w:w="178" w:type="dxa"/>
          </w:tcPr>
          <w:p w14:paraId="17A19534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CE5A1FE" w14:textId="483FAD9A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5,370</w:t>
            </w:r>
          </w:p>
        </w:tc>
        <w:tc>
          <w:tcPr>
            <w:tcW w:w="178" w:type="dxa"/>
          </w:tcPr>
          <w:p w14:paraId="0084464C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6D898DD9" w14:textId="3D15389F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113BF89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DA7B9F7" w14:textId="6C0AA3C4" w:rsidR="007733E5" w:rsidRPr="00F346C0" w:rsidRDefault="007733E5" w:rsidP="007733E5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69638B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6C0A5AE2" w14:textId="2981618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5,505</w:t>
            </w:r>
          </w:p>
        </w:tc>
        <w:tc>
          <w:tcPr>
            <w:tcW w:w="178" w:type="dxa"/>
          </w:tcPr>
          <w:p w14:paraId="644D75DA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</w:tcPr>
          <w:p w14:paraId="0AAF1FD0" w14:textId="2542C4C9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5,370</w:t>
            </w:r>
          </w:p>
        </w:tc>
        <w:tc>
          <w:tcPr>
            <w:tcW w:w="189" w:type="dxa"/>
          </w:tcPr>
          <w:p w14:paraId="7B642C73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4D0A3954" w14:textId="1F3CDDC1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C46279B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A6A21DA" w14:textId="003C277A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64A1790B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21AD7476" w14:textId="5131C223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659A810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8913573" w14:textId="2FEB659D" w:rsidR="007733E5" w:rsidRPr="00F346C0" w:rsidRDefault="007733E5" w:rsidP="007733E5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733E5" w:rsidRPr="00F346C0" w14:paraId="5E1F6F7F" w14:textId="77777777" w:rsidTr="00AA0F54">
        <w:trPr>
          <w:cantSplit/>
        </w:trPr>
        <w:tc>
          <w:tcPr>
            <w:tcW w:w="2700" w:type="dxa"/>
          </w:tcPr>
          <w:p w14:paraId="5D8E9690" w14:textId="77777777" w:rsidR="007733E5" w:rsidRPr="00F346C0" w:rsidRDefault="007733E5" w:rsidP="007733E5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PTTGC International Private Limited </w:t>
            </w:r>
          </w:p>
        </w:tc>
        <w:tc>
          <w:tcPr>
            <w:tcW w:w="1890" w:type="dxa"/>
          </w:tcPr>
          <w:p w14:paraId="4DE7EDED" w14:textId="77714061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ลงทุน และดำเนินธุรกิจในกิจการต่างประเทศ</w:t>
            </w:r>
          </w:p>
        </w:tc>
        <w:tc>
          <w:tcPr>
            <w:tcW w:w="947" w:type="dxa"/>
          </w:tcPr>
          <w:p w14:paraId="474A5A1A" w14:textId="4EBFAFF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สิงคโปร์</w:t>
            </w:r>
          </w:p>
        </w:tc>
        <w:tc>
          <w:tcPr>
            <w:tcW w:w="613" w:type="dxa"/>
          </w:tcPr>
          <w:p w14:paraId="4232F897" w14:textId="6F96453E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877905F" w14:textId="77777777" w:rsidR="007733E5" w:rsidRPr="00F346C0" w:rsidRDefault="007733E5" w:rsidP="007733E5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5DEA6C58" w14:textId="234FFE0F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054B5206" w14:textId="77777777" w:rsidR="007733E5" w:rsidRPr="00F346C0" w:rsidRDefault="007733E5" w:rsidP="007733E5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61E3365" w14:textId="68EEFA01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122,787</w:t>
            </w:r>
          </w:p>
        </w:tc>
        <w:tc>
          <w:tcPr>
            <w:tcW w:w="178" w:type="dxa"/>
          </w:tcPr>
          <w:p w14:paraId="6FA662B6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D25C2B9" w14:textId="1C8DF9A6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121,037</w:t>
            </w:r>
          </w:p>
        </w:tc>
        <w:tc>
          <w:tcPr>
            <w:tcW w:w="178" w:type="dxa"/>
          </w:tcPr>
          <w:p w14:paraId="0CAC0E8C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3FB6D472" w14:textId="722A0320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(14,106)</w:t>
            </w:r>
          </w:p>
        </w:tc>
        <w:tc>
          <w:tcPr>
            <w:tcW w:w="178" w:type="dxa"/>
          </w:tcPr>
          <w:p w14:paraId="6400ED1B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129520E5" w14:textId="0D9CB8EE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(14,106)</w:t>
            </w:r>
          </w:p>
        </w:tc>
        <w:tc>
          <w:tcPr>
            <w:tcW w:w="178" w:type="dxa"/>
          </w:tcPr>
          <w:p w14:paraId="7E1B9CDF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5E133F" w14:textId="7B489D7E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108,681</w:t>
            </w:r>
          </w:p>
        </w:tc>
        <w:tc>
          <w:tcPr>
            <w:tcW w:w="178" w:type="dxa"/>
          </w:tcPr>
          <w:p w14:paraId="281511A9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4B533598" w14:textId="203302B2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106,931</w:t>
            </w:r>
          </w:p>
        </w:tc>
        <w:tc>
          <w:tcPr>
            <w:tcW w:w="189" w:type="dxa"/>
          </w:tcPr>
          <w:p w14:paraId="523BE0B5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5E286D73" w14:textId="7D140595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FFBAB9E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4F3BA3F" w14:textId="4124213B" w:rsidR="007733E5" w:rsidRPr="00F346C0" w:rsidRDefault="007733E5" w:rsidP="007733E5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53CC14E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14:paraId="56D08C93" w14:textId="7CF186F0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9ADC8EF" w14:textId="77777777" w:rsidR="007733E5" w:rsidRPr="00F346C0" w:rsidRDefault="007733E5" w:rsidP="007733E5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3B023105" w14:textId="2008E712" w:rsidR="007733E5" w:rsidRPr="00F346C0" w:rsidRDefault="007733E5" w:rsidP="007733E5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25EA4" w:rsidRPr="00F346C0" w14:paraId="7938202D" w14:textId="77777777" w:rsidTr="00825EA4">
        <w:trPr>
          <w:cantSplit/>
        </w:trPr>
        <w:tc>
          <w:tcPr>
            <w:tcW w:w="2700" w:type="dxa"/>
          </w:tcPr>
          <w:p w14:paraId="77053D71" w14:textId="77777777" w:rsidR="00825EA4" w:rsidRPr="00F346C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6437C91D" w14:textId="77777777" w:rsidR="00825EA4" w:rsidRPr="00F346C0" w:rsidDel="001F5E15" w:rsidRDefault="00825EA4" w:rsidP="00825EA4">
            <w:pPr>
              <w:tabs>
                <w:tab w:val="decimal" w:pos="500"/>
              </w:tabs>
              <w:spacing w:line="240" w:lineRule="auto"/>
              <w:ind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47" w:type="dxa"/>
          </w:tcPr>
          <w:p w14:paraId="6EDB8064" w14:textId="77777777" w:rsidR="00825EA4" w:rsidRPr="00F346C0" w:rsidDel="001F5E15" w:rsidRDefault="00825EA4" w:rsidP="00825EA4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13" w:type="dxa"/>
          </w:tcPr>
          <w:p w14:paraId="1F12FDE1" w14:textId="0A6F6753" w:rsidR="00825EA4" w:rsidRPr="00F346C0" w:rsidDel="001F5E15" w:rsidRDefault="00825EA4" w:rsidP="00825EA4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6A274E2" w14:textId="77777777" w:rsidR="00825EA4" w:rsidRPr="00F346C0" w:rsidRDefault="00825EA4" w:rsidP="00825EA4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116ADB45" w14:textId="77777777" w:rsidR="00825EA4" w:rsidRPr="00F346C0" w:rsidRDefault="00825EA4" w:rsidP="00825EA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</w:tcPr>
          <w:p w14:paraId="4B6A9F63" w14:textId="77777777" w:rsidR="00825EA4" w:rsidRPr="00F346C0" w:rsidRDefault="00825EA4" w:rsidP="00825EA4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09164" w14:textId="778217CF" w:rsidR="00825EA4" w:rsidRPr="00F346C0" w:rsidRDefault="007733E5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155,629</w:t>
            </w:r>
          </w:p>
        </w:tc>
        <w:tc>
          <w:tcPr>
            <w:tcW w:w="178" w:type="dxa"/>
            <w:vAlign w:val="bottom"/>
          </w:tcPr>
          <w:p w14:paraId="2F8682DE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75ACF" w14:textId="13885D70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 w:hanging="16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175,074</w:t>
            </w:r>
          </w:p>
        </w:tc>
        <w:tc>
          <w:tcPr>
            <w:tcW w:w="178" w:type="dxa"/>
            <w:vAlign w:val="bottom"/>
          </w:tcPr>
          <w:p w14:paraId="7043A112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22A0" w14:textId="0BCDA23E" w:rsidR="00825EA4" w:rsidRPr="00F346C0" w:rsidRDefault="007733E5" w:rsidP="00825EA4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(14,386)</w:t>
            </w:r>
          </w:p>
        </w:tc>
        <w:tc>
          <w:tcPr>
            <w:tcW w:w="178" w:type="dxa"/>
            <w:vAlign w:val="bottom"/>
          </w:tcPr>
          <w:p w14:paraId="74485453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EC44" w14:textId="31E4AC21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(14,228)</w:t>
            </w:r>
          </w:p>
        </w:tc>
        <w:tc>
          <w:tcPr>
            <w:tcW w:w="178" w:type="dxa"/>
            <w:vAlign w:val="bottom"/>
          </w:tcPr>
          <w:p w14:paraId="178FA6C6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CB00" w14:textId="115FB203" w:rsidR="00825EA4" w:rsidRPr="00F346C0" w:rsidRDefault="007733E5" w:rsidP="00825EA4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141,243</w:t>
            </w:r>
          </w:p>
        </w:tc>
        <w:tc>
          <w:tcPr>
            <w:tcW w:w="178" w:type="dxa"/>
            <w:vAlign w:val="bottom"/>
          </w:tcPr>
          <w:p w14:paraId="2F61AD5F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4DE6B" w14:textId="400F7E46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160,846</w:t>
            </w:r>
          </w:p>
        </w:tc>
        <w:tc>
          <w:tcPr>
            <w:tcW w:w="189" w:type="dxa"/>
            <w:vAlign w:val="bottom"/>
          </w:tcPr>
          <w:p w14:paraId="5A157E98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67140" w14:textId="2B1EA1CB" w:rsidR="00825EA4" w:rsidRPr="00F346C0" w:rsidDel="001F5E15" w:rsidRDefault="007733E5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6,660</w:t>
            </w:r>
          </w:p>
        </w:tc>
        <w:tc>
          <w:tcPr>
            <w:tcW w:w="180" w:type="dxa"/>
            <w:vAlign w:val="bottom"/>
          </w:tcPr>
          <w:p w14:paraId="5D536A88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ACBC8" w14:textId="18C05EB6" w:rsidR="00825EA4" w:rsidRPr="00F346C0" w:rsidDel="001F5E15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10,952</w:t>
            </w:r>
          </w:p>
        </w:tc>
        <w:tc>
          <w:tcPr>
            <w:tcW w:w="181" w:type="dxa"/>
            <w:vAlign w:val="bottom"/>
          </w:tcPr>
          <w:p w14:paraId="58D89278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7E522" w14:textId="4886B83F" w:rsidR="00825EA4" w:rsidRPr="00F346C0" w:rsidRDefault="007733E5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9,443</w:t>
            </w:r>
          </w:p>
        </w:tc>
        <w:tc>
          <w:tcPr>
            <w:tcW w:w="182" w:type="dxa"/>
            <w:vAlign w:val="bottom"/>
          </w:tcPr>
          <w:p w14:paraId="1D9DED2B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05DB7" w14:textId="4BF2D0E2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14,187</w:t>
            </w:r>
          </w:p>
        </w:tc>
      </w:tr>
      <w:tr w:rsidR="00825EA4" w:rsidRPr="00F346C0" w14:paraId="08517252" w14:textId="77777777" w:rsidTr="00825EA4">
        <w:trPr>
          <w:cantSplit/>
        </w:trPr>
        <w:tc>
          <w:tcPr>
            <w:tcW w:w="2700" w:type="dxa"/>
          </w:tcPr>
          <w:p w14:paraId="0ABD4B86" w14:textId="77777777" w:rsidR="00825EA4" w:rsidRPr="00F346C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10556DAD" w14:textId="77777777" w:rsidR="00825EA4" w:rsidRPr="00F346C0" w:rsidDel="001F5E15" w:rsidRDefault="00825EA4" w:rsidP="00825EA4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47" w:type="dxa"/>
          </w:tcPr>
          <w:p w14:paraId="49398EE7" w14:textId="77777777" w:rsidR="00825EA4" w:rsidRPr="00F346C0" w:rsidDel="001F5E15" w:rsidRDefault="00825EA4" w:rsidP="00825EA4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13" w:type="dxa"/>
          </w:tcPr>
          <w:p w14:paraId="1B06FFD1" w14:textId="2FF4464C" w:rsidR="00825EA4" w:rsidRPr="00F346C0" w:rsidDel="001F5E15" w:rsidRDefault="00825EA4" w:rsidP="00825EA4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7690A7E0" w14:textId="77777777" w:rsidR="00825EA4" w:rsidRPr="00F346C0" w:rsidRDefault="00825EA4" w:rsidP="00825EA4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268529FF" w14:textId="77777777" w:rsidR="00825EA4" w:rsidRPr="00F346C0" w:rsidRDefault="00825EA4" w:rsidP="00825EA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</w:tcPr>
          <w:p w14:paraId="5DA8EB95" w14:textId="77777777" w:rsidR="00825EA4" w:rsidRPr="00F346C0" w:rsidRDefault="00825EA4" w:rsidP="00825EA4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vAlign w:val="bottom"/>
          </w:tcPr>
          <w:p w14:paraId="253E4F4E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627523C3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2E9E8E3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229823FC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41A93404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133D6382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51F34D7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093AE1F1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2FA991E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52D0E113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32577330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" w:type="dxa"/>
            <w:vAlign w:val="bottom"/>
          </w:tcPr>
          <w:p w14:paraId="5FEAD7BF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4F639606" w14:textId="77777777" w:rsidR="00825EA4" w:rsidRPr="00F346C0" w:rsidDel="001F5E15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3A7F43A4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F52ADCA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vAlign w:val="bottom"/>
          </w:tcPr>
          <w:p w14:paraId="61E1F599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497D8E8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2" w:type="dxa"/>
            <w:vAlign w:val="bottom"/>
          </w:tcPr>
          <w:p w14:paraId="40690C74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90FA59F" w14:textId="77777777" w:rsidR="00825EA4" w:rsidRPr="00F346C0" w:rsidRDefault="00825EA4" w:rsidP="00825EA4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</w:tbl>
    <w:p w14:paraId="1C3704AC" w14:textId="31DC7ECE" w:rsidR="00912A39" w:rsidRPr="00F346C0" w:rsidRDefault="00912A39" w:rsidP="00156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5"/>
          <w:szCs w:val="25"/>
        </w:rPr>
        <w:sectPr w:rsidR="00912A39" w:rsidRPr="00F346C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  <w:r w:rsidRPr="00F346C0">
        <w:rPr>
          <w:rFonts w:asciiTheme="majorBidi" w:hAnsiTheme="majorBidi"/>
          <w:sz w:val="25"/>
          <w:szCs w:val="25"/>
        </w:rPr>
        <w:t>*</w:t>
      </w:r>
      <w:r w:rsidRPr="00F346C0">
        <w:rPr>
          <w:rFonts w:asciiTheme="majorBidi" w:hAnsiTheme="majorBidi" w:hint="cs"/>
          <w:sz w:val="25"/>
          <w:szCs w:val="25"/>
          <w:cs/>
        </w:rPr>
        <w:t>บริษัท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ไทย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เพ็ท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เรซิน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จำกัด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ถือหุ้นโดยบริษัทร้อยละ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/>
          <w:sz w:val="25"/>
          <w:szCs w:val="25"/>
        </w:rPr>
        <w:t xml:space="preserve">44.4 </w:t>
      </w:r>
      <w:r w:rsidRPr="00F346C0">
        <w:rPr>
          <w:rFonts w:asciiTheme="majorBidi" w:hAnsiTheme="majorBidi" w:hint="cs"/>
          <w:sz w:val="25"/>
          <w:szCs w:val="25"/>
          <w:cs/>
        </w:rPr>
        <w:t>และบริษัท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จีซี</w:t>
      </w:r>
      <w:r w:rsidRPr="00F346C0">
        <w:rPr>
          <w:rFonts w:asciiTheme="majorBidi" w:hAnsiTheme="majorBidi"/>
          <w:sz w:val="25"/>
          <w:szCs w:val="25"/>
          <w:cs/>
        </w:rPr>
        <w:t>-</w:t>
      </w:r>
      <w:r w:rsidRPr="00F346C0">
        <w:rPr>
          <w:rFonts w:asciiTheme="majorBidi" w:hAnsiTheme="majorBidi" w:hint="cs"/>
          <w:sz w:val="25"/>
          <w:szCs w:val="25"/>
          <w:cs/>
        </w:rPr>
        <w:t>เอ็ม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พีทีเอ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จำกัด</w:t>
      </w:r>
      <w:r w:rsidRPr="00F346C0">
        <w:rPr>
          <w:rFonts w:asciiTheme="majorBidi" w:hAnsiTheme="majorBidi"/>
          <w:sz w:val="25"/>
          <w:szCs w:val="25"/>
          <w:cs/>
        </w:rPr>
        <w:t xml:space="preserve"> (</w:t>
      </w:r>
      <w:r w:rsidRPr="00F346C0">
        <w:rPr>
          <w:rFonts w:asciiTheme="majorBidi" w:hAnsiTheme="majorBidi" w:hint="cs"/>
          <w:sz w:val="25"/>
          <w:szCs w:val="25"/>
          <w:cs/>
        </w:rPr>
        <w:t>ซึ่งเป็นบริษัทย่อย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 w:hint="cs"/>
          <w:sz w:val="25"/>
          <w:szCs w:val="25"/>
          <w:cs/>
        </w:rPr>
        <w:t>ถือหุ้นร้อยละ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Pr="00F346C0">
        <w:rPr>
          <w:rFonts w:asciiTheme="majorBidi" w:hAnsiTheme="majorBidi"/>
          <w:sz w:val="25"/>
          <w:szCs w:val="25"/>
        </w:rPr>
        <w:t xml:space="preserve">100) </w:t>
      </w:r>
      <w:r w:rsidRPr="00F346C0">
        <w:rPr>
          <w:rFonts w:asciiTheme="majorBidi" w:hAnsiTheme="majorBidi" w:hint="cs"/>
          <w:sz w:val="25"/>
          <w:szCs w:val="25"/>
          <w:cs/>
        </w:rPr>
        <w:t>ร้อยละ</w:t>
      </w:r>
      <w:r w:rsidRPr="00F346C0">
        <w:rPr>
          <w:rFonts w:asciiTheme="majorBidi" w:hAnsiTheme="majorBidi"/>
          <w:sz w:val="25"/>
          <w:szCs w:val="25"/>
          <w:cs/>
        </w:rPr>
        <w:t xml:space="preserve"> </w:t>
      </w:r>
      <w:r w:rsidR="00734397" w:rsidRPr="00F346C0">
        <w:rPr>
          <w:rFonts w:asciiTheme="majorBidi" w:hAnsiTheme="majorBidi"/>
          <w:sz w:val="25"/>
          <w:szCs w:val="25"/>
        </w:rPr>
        <w:t>40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259"/>
        <w:gridCol w:w="1351"/>
        <w:gridCol w:w="1349"/>
      </w:tblGrid>
      <w:tr w:rsidR="001A4B99" w:rsidRPr="00F346C0" w14:paraId="20695BCF" w14:textId="43F8E8BC" w:rsidTr="00E94F7C">
        <w:trPr>
          <w:tblHeader/>
        </w:trPr>
        <w:tc>
          <w:tcPr>
            <w:tcW w:w="2905" w:type="pct"/>
          </w:tcPr>
          <w:p w14:paraId="792D60C7" w14:textId="55A9143B" w:rsidR="001A4B99" w:rsidRPr="00F346C0" w:rsidRDefault="001A4B99" w:rsidP="0015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666" w:type="pct"/>
            <w:vAlign w:val="bottom"/>
          </w:tcPr>
          <w:p w14:paraId="66E74115" w14:textId="25E567A2" w:rsidR="001A4B99" w:rsidRPr="00F346C0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9" w:type="pct"/>
            <w:gridSpan w:val="2"/>
          </w:tcPr>
          <w:p w14:paraId="3F05552E" w14:textId="758E92FF" w:rsidR="001A4B99" w:rsidRPr="00F346C0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346C0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346C0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4B99" w:rsidRPr="00F346C0" w14:paraId="1D36ECEE" w14:textId="4AA19A3B" w:rsidTr="00E94F7C">
        <w:trPr>
          <w:tblHeader/>
        </w:trPr>
        <w:tc>
          <w:tcPr>
            <w:tcW w:w="2905" w:type="pct"/>
          </w:tcPr>
          <w:p w14:paraId="51DC1C0E" w14:textId="18794CC3" w:rsidR="001A4B99" w:rsidRPr="00F346C0" w:rsidRDefault="001A4B99" w:rsidP="00A1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66" w:type="pct"/>
            <w:vAlign w:val="bottom"/>
          </w:tcPr>
          <w:p w14:paraId="042D18C9" w14:textId="77777777" w:rsidR="001A4B99" w:rsidRPr="00F346C0" w:rsidRDefault="001A4B99" w:rsidP="00A3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5" w:type="pct"/>
            <w:vAlign w:val="bottom"/>
          </w:tcPr>
          <w:p w14:paraId="361D4D9A" w14:textId="3183109D" w:rsidR="001A4B99" w:rsidRPr="00F346C0" w:rsidRDefault="00825EA4" w:rsidP="00A3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14" w:type="pct"/>
          </w:tcPr>
          <w:p w14:paraId="34A69F14" w14:textId="1D413451" w:rsidR="001A4B99" w:rsidRPr="00F346C0" w:rsidRDefault="00825EA4" w:rsidP="00A3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4B99" w:rsidRPr="00F346C0" w14:paraId="53F77095" w14:textId="77318D57" w:rsidTr="00E94F7C">
        <w:trPr>
          <w:trHeight w:val="344"/>
          <w:tblHeader/>
        </w:trPr>
        <w:tc>
          <w:tcPr>
            <w:tcW w:w="2905" w:type="pct"/>
          </w:tcPr>
          <w:p w14:paraId="26DD0372" w14:textId="6ECD4505" w:rsidR="001A4B99" w:rsidRPr="00F346C0" w:rsidRDefault="001A4B99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51D902B3" w14:textId="77777777" w:rsidR="001A4B99" w:rsidRPr="00F346C0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2"/>
          </w:tcPr>
          <w:p w14:paraId="430842F5" w14:textId="4267627B" w:rsidR="001A4B99" w:rsidRPr="00F346C0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4B99" w:rsidRPr="00F346C0" w14:paraId="765C834E" w14:textId="2EFD90B0" w:rsidTr="00E94F7C">
        <w:trPr>
          <w:trHeight w:val="344"/>
        </w:trPr>
        <w:tc>
          <w:tcPr>
            <w:tcW w:w="2905" w:type="pct"/>
          </w:tcPr>
          <w:p w14:paraId="04F3DC95" w14:textId="77777777" w:rsidR="001A4B99" w:rsidRPr="00F346C0" w:rsidRDefault="001A4B99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</w:tcPr>
          <w:p w14:paraId="54ACD0CB" w14:textId="77777777" w:rsidR="001A4B99" w:rsidRPr="00F346C0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05B7C711" w14:textId="77777777" w:rsidR="001A4B99" w:rsidRPr="00F346C0" w:rsidRDefault="001A4B99" w:rsidP="0015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50A4880D" w14:textId="77777777" w:rsidR="001A4B99" w:rsidRPr="00F346C0" w:rsidRDefault="001A4B99" w:rsidP="0015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EA4" w:rsidRPr="00F346C0" w14:paraId="2F6F875F" w14:textId="77777777" w:rsidTr="00E94F7C">
        <w:trPr>
          <w:trHeight w:val="344"/>
        </w:trPr>
        <w:tc>
          <w:tcPr>
            <w:tcW w:w="2905" w:type="pct"/>
          </w:tcPr>
          <w:p w14:paraId="1AD8627D" w14:textId="4AB88F8C" w:rsidR="00825EA4" w:rsidRPr="00F346C0" w:rsidRDefault="00825EA4" w:rsidP="0082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โพลีออลส์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7A47176B" w14:textId="77777777" w:rsidR="00825EA4" w:rsidRPr="00F346C0" w:rsidRDefault="00825EA4" w:rsidP="00825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5A650D" w14:textId="325F6D79" w:rsidR="00825EA4" w:rsidRPr="00F346C0" w:rsidRDefault="006851BF" w:rsidP="00825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AF6A5E" w:rsidRPr="00F346C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14" w:type="pct"/>
          </w:tcPr>
          <w:p w14:paraId="6AE35CE4" w14:textId="247B4EBA" w:rsidR="00825EA4" w:rsidRPr="00F346C0" w:rsidRDefault="00825EA4" w:rsidP="00825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779B9" w:rsidRPr="00F346C0" w14:paraId="014BC033" w14:textId="560481AD" w:rsidTr="00E94F7C">
        <w:trPr>
          <w:trHeight w:val="344"/>
        </w:trPr>
        <w:tc>
          <w:tcPr>
            <w:tcW w:w="2905" w:type="pct"/>
          </w:tcPr>
          <w:p w14:paraId="169604CE" w14:textId="1FD99DE1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จีซี เวนเจอร์ส จำกัด</w:t>
            </w:r>
          </w:p>
        </w:tc>
        <w:tc>
          <w:tcPr>
            <w:tcW w:w="666" w:type="pct"/>
          </w:tcPr>
          <w:p w14:paraId="14432197" w14:textId="77777777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CDCE50C" w14:textId="051A3AB9" w:rsidR="007779B9" w:rsidRPr="00F346C0" w:rsidRDefault="006851BF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</w:p>
        </w:tc>
        <w:tc>
          <w:tcPr>
            <w:tcW w:w="714" w:type="pct"/>
          </w:tcPr>
          <w:p w14:paraId="05EFA364" w14:textId="61121FDA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7779B9" w:rsidRPr="00F346C0" w14:paraId="7E411ED9" w14:textId="555BE920" w:rsidTr="00E94F7C">
        <w:trPr>
          <w:trHeight w:val="344"/>
        </w:trPr>
        <w:tc>
          <w:tcPr>
            <w:tcW w:w="2905" w:type="pct"/>
          </w:tcPr>
          <w:p w14:paraId="1121EC5D" w14:textId="56C60448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เอ็นวิคโค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5D756DCC" w14:textId="77777777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03F23753" w14:textId="1F75BC6C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420B5A80" w14:textId="7E229BBD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7779B9" w:rsidRPr="00F346C0" w14:paraId="61556D87" w14:textId="489BAD3A" w:rsidTr="00E94F7C">
        <w:trPr>
          <w:trHeight w:val="344"/>
        </w:trPr>
        <w:tc>
          <w:tcPr>
            <w:tcW w:w="2905" w:type="pct"/>
          </w:tcPr>
          <w:p w14:paraId="41CC3C92" w14:textId="059F2F9A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F346C0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666" w:type="pct"/>
          </w:tcPr>
          <w:p w14:paraId="533C8B5F" w14:textId="77777777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D117229" w14:textId="18B14E96" w:rsidR="007779B9" w:rsidRPr="00F346C0" w:rsidRDefault="006851BF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135</w:t>
            </w:r>
          </w:p>
        </w:tc>
        <w:tc>
          <w:tcPr>
            <w:tcW w:w="714" w:type="pct"/>
          </w:tcPr>
          <w:p w14:paraId="175163EA" w14:textId="53EF2484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7779B9" w:rsidRPr="00F346C0" w14:paraId="389AFF27" w14:textId="2872B351" w:rsidTr="00E94F7C">
        <w:trPr>
          <w:trHeight w:val="344"/>
        </w:trPr>
        <w:tc>
          <w:tcPr>
            <w:tcW w:w="2905" w:type="pct"/>
          </w:tcPr>
          <w:p w14:paraId="6CC01B24" w14:textId="46F1DA92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F346C0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666" w:type="pct"/>
          </w:tcPr>
          <w:p w14:paraId="20DE188F" w14:textId="77777777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4AEFFE0" w14:textId="22A53FD3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714" w:type="pct"/>
          </w:tcPr>
          <w:p w14:paraId="535603D0" w14:textId="1D152C00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56,998</w:t>
            </w:r>
          </w:p>
        </w:tc>
      </w:tr>
      <w:tr w:rsidR="00825EA4" w:rsidRPr="00F346C0" w14:paraId="332A8672" w14:textId="4A728FB6" w:rsidTr="00E94F7C">
        <w:trPr>
          <w:trHeight w:val="344"/>
        </w:trPr>
        <w:tc>
          <w:tcPr>
            <w:tcW w:w="2905" w:type="pct"/>
          </w:tcPr>
          <w:p w14:paraId="18282906" w14:textId="58D1CB75" w:rsidR="00825EA4" w:rsidRPr="00F346C0" w:rsidRDefault="00825EA4" w:rsidP="0082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bookmarkStart w:id="4" w:name="_Hlk117284706"/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Pr="00F346C0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666" w:type="pct"/>
          </w:tcPr>
          <w:p w14:paraId="57BA78E3" w14:textId="77777777" w:rsidR="00825EA4" w:rsidRPr="00F346C0" w:rsidRDefault="00825EA4" w:rsidP="00825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0648D546" w14:textId="77777777" w:rsidR="00825EA4" w:rsidRPr="00F346C0" w:rsidRDefault="00825EA4" w:rsidP="00825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28001A00" w14:textId="77777777" w:rsidR="00825EA4" w:rsidRPr="00F346C0" w:rsidRDefault="00825EA4" w:rsidP="00825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79B9" w:rsidRPr="00F346C0" w14:paraId="7184932A" w14:textId="26F24685" w:rsidTr="00E94F7C">
        <w:tc>
          <w:tcPr>
            <w:tcW w:w="2905" w:type="pct"/>
          </w:tcPr>
          <w:p w14:paraId="3813BEDC" w14:textId="3B0C724A" w:rsidR="007779B9" w:rsidRPr="00F346C0" w:rsidRDefault="007779B9" w:rsidP="007779B9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มาร์เก็ตติ้ง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688DBD02" w14:textId="76D057FA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11CFF206" w14:textId="0E6EEB90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378831F6" w14:textId="1DF37B47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779B9" w:rsidRPr="00F346C0" w14:paraId="506580C8" w14:textId="7EF17571" w:rsidTr="00E94F7C">
        <w:tc>
          <w:tcPr>
            <w:tcW w:w="2905" w:type="pct"/>
          </w:tcPr>
          <w:p w14:paraId="6AB6E75D" w14:textId="339E7E01" w:rsidR="007779B9" w:rsidRPr="00F346C0" w:rsidRDefault="007779B9" w:rsidP="007779B9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5D6DC1E" w14:textId="31CC1865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5A74DD95" w14:textId="504FB001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10337068" w14:textId="7605E4C2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7779B9" w:rsidRPr="00F346C0" w14:paraId="60259381" w14:textId="206BFF1B" w:rsidTr="00E94F7C">
        <w:tc>
          <w:tcPr>
            <w:tcW w:w="2905" w:type="pct"/>
          </w:tcPr>
          <w:p w14:paraId="2E527470" w14:textId="4505F9D8" w:rsidR="007779B9" w:rsidRPr="00F346C0" w:rsidRDefault="007779B9" w:rsidP="007779B9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 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เอ็ม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พีทีเอ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C49C87A" w14:textId="7DD096DB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21BCB983" w14:textId="1C1FF526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6A26608F" w14:textId="5862CF22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7779B9" w:rsidRPr="00F346C0" w14:paraId="4ECC73D8" w14:textId="5D533F2A" w:rsidTr="00E94F7C">
        <w:tc>
          <w:tcPr>
            <w:tcW w:w="2905" w:type="pct"/>
          </w:tcPr>
          <w:p w14:paraId="782E4563" w14:textId="114EACF0" w:rsidR="007779B9" w:rsidRPr="00F346C0" w:rsidRDefault="007779B9" w:rsidP="007779B9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เพ็ท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เรซิน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228E0CD" w14:textId="46384A4B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463A89FC" w14:textId="110C8408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5DAB19B4" w14:textId="6331C2E1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7779B9" w:rsidRPr="00F346C0" w14:paraId="669D24DE" w14:textId="77777777" w:rsidTr="00E94F7C">
        <w:tc>
          <w:tcPr>
            <w:tcW w:w="2905" w:type="pct"/>
          </w:tcPr>
          <w:p w14:paraId="7D0268C0" w14:textId="02C909BB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ใน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 โซลูชั่น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ครีเอชั่น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60797633" w14:textId="77777777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2EB86476" w14:textId="2831D67D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714" w:type="pct"/>
          </w:tcPr>
          <w:p w14:paraId="72F2C5DA" w14:textId="40B3E061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(614)</w:t>
            </w:r>
          </w:p>
        </w:tc>
      </w:tr>
      <w:tr w:rsidR="007779B9" w:rsidRPr="00F346C0" w14:paraId="71834BBD" w14:textId="77777777" w:rsidTr="00E94F7C">
        <w:tc>
          <w:tcPr>
            <w:tcW w:w="2905" w:type="pct"/>
          </w:tcPr>
          <w:p w14:paraId="764DE4B0" w14:textId="64AB7318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54B1D10" w14:textId="2D595CE9" w:rsidR="007779B9" w:rsidRPr="00F346C0" w:rsidRDefault="006851BF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15" w:type="pct"/>
          </w:tcPr>
          <w:p w14:paraId="4DA6C2A8" w14:textId="584E2A1D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DD2475" w:rsidRPr="00F34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4" w:type="pct"/>
          </w:tcPr>
          <w:p w14:paraId="11868AB0" w14:textId="5CA7AC54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779B9" w:rsidRPr="00F346C0" w14:paraId="70768B1A" w14:textId="77777777" w:rsidTr="00E94F7C">
        <w:tc>
          <w:tcPr>
            <w:tcW w:w="2905" w:type="pct"/>
          </w:tcPr>
          <w:p w14:paraId="30EA078E" w14:textId="7586F929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 ไทยแท้งค์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เทอร์มินัล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1D309B28" w14:textId="49B281B6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6851BF"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15" w:type="pct"/>
          </w:tcPr>
          <w:p w14:paraId="6CBD1114" w14:textId="4171A16D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2C450FA9" w14:textId="3C026273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(459)</w:t>
            </w:r>
          </w:p>
        </w:tc>
      </w:tr>
      <w:tr w:rsidR="007779B9" w:rsidRPr="00F346C0" w14:paraId="66C13406" w14:textId="77777777" w:rsidTr="00E94F7C">
        <w:tc>
          <w:tcPr>
            <w:tcW w:w="2905" w:type="pct"/>
          </w:tcPr>
          <w:p w14:paraId="3B9F192C" w14:textId="18CA0CA9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61956E8B" w14:textId="77777777" w:rsidR="007779B9" w:rsidRPr="00F346C0" w:rsidRDefault="007779B9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3CBEC83A" w14:textId="60270186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DD2475" w:rsidRPr="00F34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4" w:type="pct"/>
          </w:tcPr>
          <w:p w14:paraId="7E142AF7" w14:textId="01EB0352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779B9" w:rsidRPr="00F346C0" w14:paraId="48CF0372" w14:textId="0805FA5E" w:rsidTr="00E94F7C">
        <w:tc>
          <w:tcPr>
            <w:tcW w:w="2905" w:type="pct"/>
          </w:tcPr>
          <w:p w14:paraId="11367D3D" w14:textId="6354FF36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 จีซี ไกลคอล จำกัด</w:t>
            </w:r>
          </w:p>
        </w:tc>
        <w:tc>
          <w:tcPr>
            <w:tcW w:w="666" w:type="pct"/>
          </w:tcPr>
          <w:p w14:paraId="726F547D" w14:textId="77777777" w:rsidR="007779B9" w:rsidRPr="00F346C0" w:rsidRDefault="007779B9" w:rsidP="007779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5133BC63" w14:textId="31D2B81F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686291CE" w14:textId="6A77716C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(5,395)</w:t>
            </w:r>
          </w:p>
        </w:tc>
      </w:tr>
      <w:tr w:rsidR="007779B9" w:rsidRPr="00F346C0" w14:paraId="41561480" w14:textId="28808BBE" w:rsidTr="00E94F7C">
        <w:tc>
          <w:tcPr>
            <w:tcW w:w="2905" w:type="pct"/>
          </w:tcPr>
          <w:p w14:paraId="783E157D" w14:textId="32D03C8E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การเลิกกิจการในบริษัท</w:t>
            </w:r>
            <w:r w:rsidRPr="00F346C0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จีซี</w:t>
            </w:r>
            <w:r w:rsidRPr="00F346C0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สไตรีนิคส์</w:t>
            </w:r>
            <w:r w:rsidRPr="00F346C0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0CB63F6" w14:textId="77777777" w:rsidR="007779B9" w:rsidRPr="00F346C0" w:rsidRDefault="007779B9" w:rsidP="007779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1D64DBEF" w14:textId="7DB65E79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667DADD2" w14:textId="5BBEAAB3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</w:tr>
      <w:tr w:rsidR="007779B9" w:rsidRPr="00F346C0" w14:paraId="683DCF37" w14:textId="77777777" w:rsidTr="00E94F7C">
        <w:tc>
          <w:tcPr>
            <w:tcW w:w="2905" w:type="pct"/>
          </w:tcPr>
          <w:p w14:paraId="085AFB0B" w14:textId="22288E2B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การเลิกกิจการใน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ออกซีเรน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55D94C3" w14:textId="53726CC9" w:rsidR="007779B9" w:rsidRPr="00F346C0" w:rsidRDefault="006851BF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15" w:type="pct"/>
          </w:tcPr>
          <w:p w14:paraId="1220C66C" w14:textId="67C44591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(7,53</w:t>
            </w:r>
            <w:r w:rsidR="004A5532" w:rsidRPr="00F346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4" w:type="pct"/>
          </w:tcPr>
          <w:p w14:paraId="0E68DEF3" w14:textId="2FEB0189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779B9" w:rsidRPr="00F346C0" w14:paraId="33F46E67" w14:textId="77777777" w:rsidTr="00E94F7C">
        <w:tc>
          <w:tcPr>
            <w:tcW w:w="2905" w:type="pct"/>
          </w:tcPr>
          <w:p w14:paraId="498C3B1B" w14:textId="08E2CF55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การเลิกกิจการใน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พีทีที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3C458EC" w14:textId="6FADB0C0" w:rsidR="007779B9" w:rsidRPr="00F346C0" w:rsidRDefault="006851BF" w:rsidP="007779B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15" w:type="pct"/>
          </w:tcPr>
          <w:p w14:paraId="3E940E9B" w14:textId="5F34C542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(13,029)</w:t>
            </w:r>
          </w:p>
        </w:tc>
        <w:tc>
          <w:tcPr>
            <w:tcW w:w="714" w:type="pct"/>
          </w:tcPr>
          <w:p w14:paraId="510124FA" w14:textId="65A6A6B5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779B9" w:rsidRPr="00F346C0" w14:paraId="21571A63" w14:textId="77777777" w:rsidTr="00E94F7C">
        <w:tc>
          <w:tcPr>
            <w:tcW w:w="2905" w:type="pct"/>
          </w:tcPr>
          <w:p w14:paraId="1AC76270" w14:textId="1D4EFD3B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ขาดทุนจากการด้อยค่าเงินลงทุนในบริษัท</w:t>
            </w:r>
            <w:r w:rsidRPr="00F346C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จีซี เวนเจอร์ส จำกัด</w:t>
            </w:r>
          </w:p>
        </w:tc>
        <w:tc>
          <w:tcPr>
            <w:tcW w:w="666" w:type="pct"/>
          </w:tcPr>
          <w:p w14:paraId="6E1833C2" w14:textId="77777777" w:rsidR="007779B9" w:rsidRPr="00F346C0" w:rsidRDefault="007779B9" w:rsidP="007779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318687D9" w14:textId="7562B739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6851BF" w:rsidRPr="00F346C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4" w:type="pct"/>
          </w:tcPr>
          <w:p w14:paraId="111658BE" w14:textId="7F54F7CF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</w:tr>
      <w:tr w:rsidR="007779B9" w:rsidRPr="00F346C0" w14:paraId="6C22E4F1" w14:textId="77777777" w:rsidTr="00E94F7C">
        <w:tc>
          <w:tcPr>
            <w:tcW w:w="2905" w:type="pct"/>
          </w:tcPr>
          <w:p w14:paraId="219D37F7" w14:textId="3D0A0F45" w:rsidR="007779B9" w:rsidRPr="00F346C0" w:rsidRDefault="007779B9" w:rsidP="0077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ขาดทุนจากการด้อยค่าเงินลงทุนในบริษัท พีทีที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778BB20" w14:textId="77777777" w:rsidR="007779B9" w:rsidRPr="00F346C0" w:rsidRDefault="007779B9" w:rsidP="007779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5DAF8909" w14:textId="4B79C262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714" w:type="pct"/>
          </w:tcPr>
          <w:p w14:paraId="32290EA0" w14:textId="0102B47F" w:rsidR="007779B9" w:rsidRPr="00F346C0" w:rsidRDefault="007779B9" w:rsidP="00777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4"/>
    </w:tbl>
    <w:p w14:paraId="535F6D8A" w14:textId="4CFC7E7F" w:rsidR="00F04A2D" w:rsidRPr="00F346C0" w:rsidRDefault="00F04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D024A6B" w14:textId="77777777" w:rsidR="00BE5231" w:rsidRPr="00F346C0" w:rsidRDefault="00BE5231" w:rsidP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 จีซี โพลีออลส์ จำกัด</w:t>
      </w:r>
    </w:p>
    <w:p w14:paraId="3BEDCF20" w14:textId="77777777" w:rsidR="00BE5231" w:rsidRPr="00F346C0" w:rsidRDefault="00BE5231" w:rsidP="00BE523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14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โพลีออลส์ จำกัด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วิ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สามัญผู้ถือหุ้น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ประจำปี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14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Polyols &amp; PU System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410.50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กุมภาพันธ์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2566</w:t>
      </w:r>
    </w:p>
    <w:p w14:paraId="35F6CA35" w14:textId="77777777" w:rsidR="00BE5231" w:rsidRPr="00F346C0" w:rsidRDefault="00BE5231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2F47E043" w14:textId="77777777" w:rsidR="00BE5231" w:rsidRPr="00F346C0" w:rsidRDefault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C49DDF6" w14:textId="368534D0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จีซี เวนเจอร์ส จำกัด</w:t>
      </w:r>
    </w:p>
    <w:p w14:paraId="696840A9" w14:textId="77777777" w:rsidR="00BE5231" w:rsidRPr="00F346C0" w:rsidRDefault="00BE5231" w:rsidP="00BE523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27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26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Corporate Venture Capital (CVC)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>497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มีนาคม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2566</w:t>
      </w:r>
    </w:p>
    <w:p w14:paraId="2AE334AB" w14:textId="77777777" w:rsidR="00BE5231" w:rsidRPr="00F346C0" w:rsidRDefault="00BE5231" w:rsidP="00BE5231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C390EE6" w14:textId="08AE89A5" w:rsidR="00207E8B" w:rsidRPr="00F346C0" w:rsidRDefault="00015454" w:rsidP="000A376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และตามมติที่ประชุมสามัญผู้ถือหุ้นประจำปี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มีนาคม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Corporate Venture Capital (CVC)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526.39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ซึ่งบริษัทได้จ่ายชำระเงินค่าหุ้นเต็มจำนวนแล้วในระหว่าง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</w:t>
      </w:r>
    </w:p>
    <w:p w14:paraId="2676BC54" w14:textId="77777777" w:rsidR="00207E8B" w:rsidRPr="00F346C0" w:rsidRDefault="00207E8B" w:rsidP="00015454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43E08A0B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 เอ็นวิคโค จำกัด</w:t>
      </w:r>
    </w:p>
    <w:p w14:paraId="181C8E82" w14:textId="77777777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มีนาคม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เอ็นวิคโค จำกัด 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เพื่อดำเนินงานโครงการพลาสติกรีไซเคิล เป็นจำนวนเงินรวม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37.80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ซึ่งบริษัทได้จ่ายชำระเงินค่าหุ้นเต็มจำนวนแล้วในเดือนเมษายน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</w:t>
      </w:r>
    </w:p>
    <w:p w14:paraId="45A4C077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5C787B35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</w:rPr>
        <w:t>PTTGC America Corporation</w:t>
      </w:r>
    </w:p>
    <w:p w14:paraId="53951BBD" w14:textId="2494BE11" w:rsidR="00BE5231" w:rsidRPr="00F346C0" w:rsidRDefault="00BE5231" w:rsidP="00BE523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America Corporation (“GCA Corp.”)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คณะกรรมการของบริษัทย่อยเมื่อวันที่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9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และวันที่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กันยายน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3.84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134.66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="00ED1078"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โดยบริษัทย่อยได้นำเงินจำนวน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3.18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111.17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ไปลงทุนในโครงการ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US Petrochemical Complex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และได้นำเงินจำนวน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0.6</w:t>
      </w:r>
      <w:r w:rsidR="006851BF"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>6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23.49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ไปใช้ในการเข้าทำธุรกรรมซื้อหุ้นสามัญจำนวน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2,000,000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หุ้น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GC America Sustainability Corporation (“GCAS”) (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เดิมชื่อ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Innovation America Corp.)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ซึ่งเป็นการเข้าซื้อหุ้นจาก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International Private Limited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ซึ่งเป็นบริษัทย่อยและเป็นผู้ถือหุ้นเดิม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จึงถือว่าการเข้าซื้อหุ้นดังกล่าวเป็นการซื้อธุรกิจภายใต้การควบคุมเดียวกันของบริษัทย่อย โดยการซื้อหุ้นดังกล่าวมีผลให้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GCA Corp.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มีสัดส่วนการถือหุ้นใน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GCAS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100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ซึ่งเป็นไปตามแผนการปรับโครงสร้างการถือหุ้นใน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GCAS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พื่อจัดโครงสร้างในระยะยาวของการลงทุนในสหรัฐอเมริกาให้มีประสิทธิภาพและมีประโยชน์สูงสุดต่อกลุ่มบริษัท</w:t>
      </w:r>
    </w:p>
    <w:p w14:paraId="6F0951D4" w14:textId="77777777" w:rsidR="00BE5231" w:rsidRPr="00F346C0" w:rsidRDefault="00BE5231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77631E7A" w14:textId="77777777" w:rsidR="00BE5231" w:rsidRPr="00F346C0" w:rsidRDefault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 w:rsidRPr="00F346C0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51B8243" w14:textId="63596420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lastRenderedPageBreak/>
        <w:t>ในระหว่าง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 PTTGC America Corporation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18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กุมภาพันธ์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18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ตุลาคม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เพื่อนำเงินดังกล่าวไปลงทุนในโครงการ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US Petrochemical Complex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5.46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ล้านเหรียญสหรัฐอเมริกา หรือเทียบเท่าเป็นเงินบาทจำนวนเงิน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198.59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ซึ่งบริษัทได้จ่ายชำระเงินค่าหุ้นเต็มจำนวนแล้วในระหว่าง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</w:t>
      </w:r>
    </w:p>
    <w:p w14:paraId="356E37CD" w14:textId="77777777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605F842B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</w:rPr>
        <w:t>PTTGC International Private Limited</w:t>
      </w:r>
    </w:p>
    <w:p w14:paraId="47407222" w14:textId="794C5981" w:rsidR="00BE5231" w:rsidRPr="00F346C0" w:rsidRDefault="00BE5231" w:rsidP="00BE523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4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2566 PTTGC International Private Limited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(“GC Inter”)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ซึ่งเป็นบริษัทย่อย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คณะกรรมการของบริษัทย่อยเมื่อวันที่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30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PTTGC International (Netherlands) B.V.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ซึ่งเป็นบริษัทย่อยที่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GC Inter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ถือหุ้นอยู่ร้อยละ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100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45.31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ล้านยูโร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1,749.58 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เดือนธันวาคม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256</w:t>
      </w:r>
      <w:r w:rsidR="006851BF" w:rsidRPr="00F346C0">
        <w:rPr>
          <w:rFonts w:ascii="Angsana New" w:hAnsi="Angsana New" w:hint="cs"/>
          <w:spacing w:val="-4"/>
          <w:sz w:val="30"/>
          <w:szCs w:val="30"/>
          <w:lang w:val="en-US" w:bidi="th-TH"/>
        </w:rPr>
        <w:t>6</w:t>
      </w:r>
    </w:p>
    <w:p w14:paraId="0C58D718" w14:textId="77777777" w:rsidR="00BE5231" w:rsidRPr="00F346C0" w:rsidRDefault="00BE5231" w:rsidP="00BE523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76E1ED14" w14:textId="61807362" w:rsidR="00BE5231" w:rsidRPr="00F346C0" w:rsidRDefault="00BE5231" w:rsidP="00BE523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PTTGC International Private Limited (“GC Inter”)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16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PTTGC International (Netherlands) B.V. (“GC BV”)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Inter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ถือหุ้นอยู่ร้อยละ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100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1,531.23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ล้านยูโร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56,998.15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ซึ่งบริษัทได้จ่ายชำระเงินค่าหุ้นเต็มจำนวนแล้วในระหว่าง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BV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ได้นำเงิน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14.81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ล้านยูโร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="006851BF"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>552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.</w:t>
      </w:r>
      <w:r w:rsidR="006851BF"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>06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ไปใช้ในการเข้าทำธุรกรรมซื้อหุ้นสามัญเพิ่มเติมในบริษัท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Vencorex Holding SAS (“Vencorex”)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อีกร้อยละ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9.18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จาก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Perstorp Holding AB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มีผลให้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BV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มีสัดส่วนการถือหุ้นใน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Vencorex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เพิ่มขึ้นจากเดิมที่ถืออยู่ร้อยละ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90.82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100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BV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ได้ทำการลงนามในสัญญาซื้อขายหุ้นและดำเนินการชำระเงินค่าหุ้นแล้วเสร็จเมื่อวันที่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กลุ่มบริษัทรับรู้ส่วนได้เสียที่ไม่มีอำนาจควบคุมลดลงเป็นจำนวนเงิน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464.55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ส่วนต่างจากการเปลี่ยนแปลงสัดส่วนการถือหุ้นในเงินลงทุนเป็นจำนวนเงิน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941.91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และสำรองการแปลงค่างบการเงินเพิ่มขึ้นเป็นจำนวนเงิน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120.37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ล้านบาทไปยังส่วนของผู้ถือหุ้นของกลุ่มบริษัท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ซึ่งเกิดจากการเปลี่ยนแปลงส่วนของเจ้าของในบริษัท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Vencorex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นอกจากนี้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GC BV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ได้นำเงิน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1,516.42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ล้านยูโร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56,446.09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ไปใช้ในการชำระคืนเงินกู้ยืมและดอกเบี้ยให้แก่ผู้ถือหุ้น และใช้เป็นค่าใช้จ่ายในการดำเนินงาน </w:t>
      </w:r>
    </w:p>
    <w:p w14:paraId="7D501A06" w14:textId="76223CE2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1A869AF2" w14:textId="38F2FEAC" w:rsidR="00207E8B" w:rsidRPr="00F346C0" w:rsidRDefault="00207E8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D20CE45" w14:textId="78B3C310" w:rsidR="00207E8B" w:rsidRPr="00F346C0" w:rsidRDefault="00207E8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34F2FC1" w14:textId="535FAF46" w:rsidR="00207E8B" w:rsidRPr="00F346C0" w:rsidRDefault="00207E8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18D3F36A" w14:textId="77777777" w:rsidR="00207E8B" w:rsidRPr="00F346C0" w:rsidRDefault="00207E8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17321600" w14:textId="44DC273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</w:rPr>
        <w:lastRenderedPageBreak/>
        <w:t>PT. GCM Marketing Solutions Indonesia</w:t>
      </w:r>
    </w:p>
    <w:p w14:paraId="7782ACC1" w14:textId="77777777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มาร์เก็ตติ้ง โซลูชั่นส์ จำกัด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(“GCM”)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 ได้ดำเนินการใช้สิทธิ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Call option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ตามมติที่ประชุมคณะกรรมการของบริษัทย่อยเมื่อวันที่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เพื่อซื้อหุ้นสามัญเพิ่มเติมใน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PT. GCM Marketing Solutions Indonesia (“GCM Indonesia”)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อีกร้อยละ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จาก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PT. Cipta Aneka Air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3,300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ล้านรูเปียอินโดนีเซีย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8.52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มีผลให้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มีสัดส่วนการถือหุ้นใน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Indonesia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เพิ่มขึ้นจากเดิมที่ถืออยู่ร้อยละ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67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เป็นร้อยละ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100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ได้ทำการลงนามในสัญญาซื้อขายหุ้นและดำเนินการชำระเงินค่าหุ้นแล้วเสร็จเมื่อวันที่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30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กันยายน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กลุ่มบริษัทรับรู้ส่วนได้เสียที่ไม่มีอำนาจควบคุมลดลงเป็นจำนวนเงิน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36.08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ส่วนต่างจากการเปลี่ยนแปลงสัดส่วนการถือหุ้นในเงินลงทุนเป็นจำนวนเงิน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28.61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และสำรองการแปลงค่างบการเงินลดลงเป็นจำนวนเงิน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1.04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ไปยังส่วนของผู้ถือหุ้นของกลุ่มบริษัท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ซึ่งเกิดจากการเปลี่ยนแปลงส่วนของเจ้าของในบริษัท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Indonesia</w:t>
      </w:r>
    </w:p>
    <w:p w14:paraId="65A0124D" w14:textId="48EAF24F" w:rsidR="00450BAD" w:rsidRPr="00F346C0" w:rsidRDefault="00450BAD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12AE8A0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</w:rPr>
        <w:t>บริษัท โซลูชั่น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ครีเอชั่น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1D1BCBAB" w14:textId="2795086E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23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โซลูชั่น ครีเอชั่น ครีเอชั่น จำกัด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 ได้มีมติอนุมัติการลดทุนจดทะเบียนของบริษัทย่อยและ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คืนเงินลงทุนแก่บริษัทเป็นจำนวนเงิน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31.87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โดยบริษัทย่อยได้จดทะเบียนลดทุนกับกรมพัฒนาธุรกิจการค้า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กระทรวงพาณิชย์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แล้วเสร็จในวันที่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4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เมษายน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</w:p>
    <w:p w14:paraId="7E18DD7B" w14:textId="77777777" w:rsidR="002905EB" w:rsidRPr="00F346C0" w:rsidRDefault="002905E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762B2627" w14:textId="4E61196A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พฤศจิกายน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วิสามัญผู้ถือหุ้นของบริษัท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โซลูชั่น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ครีเอชั่น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ครีเอชั่น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("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SUN")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 ได้มีมติอนุมัติการลดทุนจดทะเบียนของ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="00450BAD"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</w:t>
      </w:r>
      <w:r w:rsidR="00450BAD"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613.88 </w:t>
      </w:r>
      <w:r w:rsidR="00450BAD"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ทั้งนี้ </w:t>
      </w:r>
      <w:r w:rsidR="00450BAD"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="00450BAD"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นำทุนจดทะเบียนที่ออกและชำระแล้วในส่วนที่ได้ลดทุน</w:t>
      </w:r>
      <w:r w:rsidR="00450BAD"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ดังกล่าว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ไปล้างขาดทุนสะสมของ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จำนวน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37.72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และคืนเงินลงทุนส่วนที่เหลือแก่บริษัทเป็นจำนวนเงิน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576.16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โดยบริษัทรับรู้ขาดทุนจากการคืนเงินลงทุนจำนวน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37.72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ณ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SUN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อยู่ระหว่างดำเนินการจดทะเบียนลดทุนกับกรมพัฒนาธุรกิจการค้า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กระทรวง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พาณิชย์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ได้จดทะเบียนลดทุนแล้วเสร็จในวันที่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E70C9" w:rsidRPr="00F346C0">
        <w:rPr>
          <w:rFonts w:ascii="Angsana New" w:hAnsi="Angsana New"/>
          <w:spacing w:val="-6"/>
          <w:sz w:val="30"/>
          <w:szCs w:val="30"/>
          <w:lang w:val="en-US" w:bidi="th-TH"/>
        </w:rPr>
        <w:t>19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มกราคม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</w:p>
    <w:p w14:paraId="706392D0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08577F9B" w14:textId="77777777" w:rsidR="002905EB" w:rsidRPr="00F346C0" w:rsidRDefault="0029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2A05B76" w14:textId="67718065" w:rsidR="002905EB" w:rsidRPr="00F346C0" w:rsidRDefault="002905EB" w:rsidP="0029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โลจิสติกส์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โซลูชั่นส์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6CE19648" w14:textId="39F97370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พฤศจิกายน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จีซี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="00DD2475"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       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โลจิสติกส์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โซลูชั่นส์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จำกัด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(“GCL”)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ซึ่งเป็นบริษัทย่อย ให้แก่บริษัท ดับบลิวเอชเอ เวนเจอร์ โฮลดิ้ง จำกัด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(“WHAVH”)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ในสัดส่วนร้อยละ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หรือคิดเป็นมูลค่าทั้งสิ้นจำนวน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2,640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เพื่อปรับโครงสร้างการถือหุ้นในธุรกิจโลจิสติกส์สำหรับธุรกิจโพลิเมอร์ของบริษัท โดยบริษัทได้เข้าทำสัญญาซื้อขายหุ้นและดำเนินการขายหุ้นสามัญของ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GCL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ให้กับ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WHAVH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เป็นที่เรียบร้อยแล้วในวันที่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โดยมีกำไรจากการขายเงินลงทุนในบริษัทย่อยรับรู้ในงบกำไรขาดทุนรวมและงบกำไรขาดทุนเฉพาะกิจการจำนวน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1,574.35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และ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1,820.70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ตามลำดับ ทั้งนี้ บริษัทมีสัดส่วนการถือหุ้นใน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GCL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ลดลงจากเดิมร้อยละ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100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ก่อนการขายหุ้น เป็นร้อยละ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ภายหลังการขายหุ้น ซึ่งบริษัทได้จัดประเภทเงินลงทุนส่วนที่เหลือใน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GCL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เป็นเงินลงทุนในการร่วมค้า และรับรู้กำไรจากการเปลี่ยนสัดส่วนเงินลงทุนในบริษัทย่อยในงบกำไรขาดทุนรวมจำนวน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2,4</w:t>
      </w:r>
      <w:r w:rsidR="006851BF"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>43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.35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</w:p>
    <w:p w14:paraId="5D8F042F" w14:textId="77777777" w:rsidR="002905EB" w:rsidRPr="00F346C0" w:rsidRDefault="002905EB" w:rsidP="0029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7041E17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</w:rPr>
        <w:t>บริษัท ไทยแท้งค์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เทอร์มินัล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34031AD1" w14:textId="3CF49F51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16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2565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ที่ประชุม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วิสามัญผู้ถือหุ้นของ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ไทยแท้งค์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เทอร์มินัล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จำกัด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(“TTT”)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ซึ่งเป็นบริษัทย่อย ได้มีมติอนุมัติการเพิ่มทุนจดทะเบียนและเสนอขายหุ้นสามัญเพิ่มทุนของ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TTT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ให้แก่บริษัท กัลฟ์ เอ็นเนอร์จี ดีเวลลอปเมนท์ จำกัด (มหาชน)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(“Gulf”)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ในสัดส่วนร้อยละ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28.57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หรือคิดเป็นมูลค่าทั้งสิ้นจำนวน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2,059.20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 โดยบริษัท</w:t>
      </w:r>
      <w:r w:rsidRPr="00F346C0">
        <w:rPr>
          <w:rFonts w:ascii="Angsana New" w:hAnsi="Angsana New"/>
          <w:spacing w:val="-4"/>
          <w:sz w:val="30"/>
          <w:szCs w:val="30"/>
          <w:cs/>
          <w:lang w:val="en-US" w:bidi="th-TH"/>
        </w:rPr>
        <w:t>ได้ทำการลงนามในสัญญาซื้อขายหุ้น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และสัญญาผู้ถือหุ้นกับ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Vopak Holding International B.V.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และ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Gulf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และ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TTT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19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2565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เพื่อปรับโครงสร้างการถือหุ้นใหม่ของ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TTT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โดย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Gulf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ได้ดำเนินการชำระเงินค่าหุ้นแล้วเสร็จในวันที่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7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2565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ทั้งนี้ บริษัทมีสัดส่วนการถือหุ้นใน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TTT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ลดลงจากเดิมร้อยละ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51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ก่อนการปรับโครงสร้างการถือหุ้น เป็นร้อยละ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36.43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ภายหลังการปรับโครงสร้างการถือหุ้น ซึ่งบริษัทได้จัดประเภทเงินลงทุนส่วนที่เหลือใน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TTT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เป็นเงินลงทุนในการร่วมค้า </w:t>
      </w:r>
      <w:r w:rsidR="00F966CB" w:rsidRPr="00F346C0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และรับรู้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กำไรจากการเปลี่ยนสัดส่วนเงินลงทุนในบริษัทย่อยในงบกำไรขาดทุนรวมจำนวน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847.96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</w:p>
    <w:p w14:paraId="1C32CCC4" w14:textId="77777777" w:rsidR="00207E8B" w:rsidRPr="00F346C0" w:rsidRDefault="00207E8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BA88764" w14:textId="28BB1BB3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 จีซี ไกลคอล จำกัด</w:t>
      </w:r>
    </w:p>
    <w:p w14:paraId="5B5ECC43" w14:textId="0C6DBD82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สิงหาคม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ไกลคอล จำกัด 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5,926.02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โดยบริษัทรับรู้กำไรจากการคืนเงินลงทุนจำนวน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531.02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</w:t>
      </w:r>
      <w:r w:rsidR="00126BDE"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แล้วในปี </w:t>
      </w:r>
      <w:r w:rsidR="00126BDE"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2565</w:t>
      </w:r>
      <w:r w:rsidR="005E50FF"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ทั้งนี้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ณ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</w:t>
      </w:r>
      <w:r w:rsidR="005E50FF" w:rsidRPr="00F346C0">
        <w:rPr>
          <w:rFonts w:ascii="Angsana New" w:hAnsi="Angsana New"/>
          <w:spacing w:val="-6"/>
          <w:sz w:val="30"/>
          <w:szCs w:val="30"/>
          <w:lang w:val="en-US" w:bidi="th-TH"/>
        </w:rPr>
        <w:t>6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บริษัทย่อยอยู่ระหว่างการชำระบัญชี </w:t>
      </w:r>
    </w:p>
    <w:p w14:paraId="5ECF0460" w14:textId="77777777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6E7AF24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 จีซี สไตรีนิคส์ จำกัด</w:t>
      </w:r>
    </w:p>
    <w:p w14:paraId="4136D0DE" w14:textId="0BA9C054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สิงหาคม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สไตรีนิคส์ จำกัด 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185.23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ทั้งนี้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ณ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</w:t>
      </w:r>
      <w:r w:rsidR="005E50FF" w:rsidRPr="00F346C0">
        <w:rPr>
          <w:rFonts w:ascii="Angsana New" w:hAnsi="Angsana New"/>
          <w:spacing w:val="-6"/>
          <w:sz w:val="30"/>
          <w:szCs w:val="30"/>
          <w:lang w:val="en-US" w:bidi="th-TH"/>
        </w:rPr>
        <w:t>6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 </w:t>
      </w:r>
    </w:p>
    <w:p w14:paraId="5A8777DC" w14:textId="77777777" w:rsidR="002905EB" w:rsidRPr="00F346C0" w:rsidRDefault="002905EB" w:rsidP="0029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</w:rPr>
        <w:t>จีซี ออกซิเรน จำกัด</w:t>
      </w:r>
    </w:p>
    <w:p w14:paraId="1A0E0E69" w14:textId="77777777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จีซี ออกซิเรน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 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7,569.17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โดยบริษัทรับรู้กำไรจากการคืนเงินลงทุนจำนวน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31.27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ณ วันที่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 </w:t>
      </w:r>
    </w:p>
    <w:p w14:paraId="284BA3AB" w14:textId="77777777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26"/>
          <w:szCs w:val="26"/>
          <w:lang w:val="en-US"/>
        </w:rPr>
      </w:pPr>
    </w:p>
    <w:p w14:paraId="78D2A292" w14:textId="77777777" w:rsidR="002905EB" w:rsidRPr="00F346C0" w:rsidRDefault="002905EB" w:rsidP="0029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</w:rPr>
        <w:t>พีทีที ฟีนอล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14:paraId="43B3B7DF" w14:textId="77777777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พีทีที ฟีนอล จำกัด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13,028.67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ณ วันที่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</w:t>
      </w:r>
    </w:p>
    <w:p w14:paraId="12FCAE57" w14:textId="77777777" w:rsidR="00450BAD" w:rsidRPr="00F346C0" w:rsidRDefault="00450BAD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305512EB" w14:textId="2B515EAC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F346C0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6BA9B77C" w14:textId="77777777" w:rsidR="00695933" w:rsidRPr="00F346C0" w:rsidRDefault="00695933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4AA25542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 จีซี เวนเจอร์ส จำกัด</w:t>
      </w:r>
    </w:p>
    <w:p w14:paraId="048EE688" w14:textId="56B2EA4C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บริษัทรับรู้ผลขาดทุนจากการด้อยค่าของเงินลงทุนใน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36.53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NirvaMed Inc.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หรือขาดทุนของกลุ่ม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และเงินลงทุนใน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Arevo Inc.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ดังกล่าว</w:t>
      </w:r>
    </w:p>
    <w:p w14:paraId="0EDAB661" w14:textId="77777777" w:rsidR="002905EB" w:rsidRPr="00F346C0" w:rsidRDefault="002905E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0ADA0C3" w14:textId="792EAE1E" w:rsidR="00015454" w:rsidRPr="00F346C0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 จีซี เวนเจอร์ส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ซึ่งเป็นบริษัทย่อย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เงิน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85.73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Arevo Inc.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15A7C2F5" w14:textId="77777777" w:rsidR="00015454" w:rsidRPr="00F346C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6354EC79" w14:textId="77777777" w:rsidR="002905EB" w:rsidRPr="00F346C0" w:rsidRDefault="002905EB" w:rsidP="0029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</w:rPr>
        <w:t>พีทีที ฟีนอล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14:paraId="4C00C4FC" w14:textId="77777777" w:rsidR="002905EB" w:rsidRPr="00F346C0" w:rsidRDefault="002905EB" w:rsidP="002905E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บริษัทรับรู้ผลขาดทุนจากการด้อยค่าของเงินลงทุนใน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พีทีที ฟีนอล จำกัด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Pr="00F346C0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121.30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ย่อย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จากการเลิกกิจการในบริษัทย่อย</w:t>
      </w:r>
    </w:p>
    <w:p w14:paraId="5CAB9DEF" w14:textId="2A3268BF" w:rsidR="00207E8B" w:rsidRPr="00F346C0" w:rsidRDefault="00207E8B" w:rsidP="00A2389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</w:p>
    <w:p w14:paraId="111485AB" w14:textId="2DC3F741" w:rsidR="00207E8B" w:rsidRPr="00F346C0" w:rsidRDefault="00207E8B" w:rsidP="00A2389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1F132FB" w14:textId="77777777" w:rsidR="00207E8B" w:rsidRPr="00F346C0" w:rsidRDefault="00207E8B" w:rsidP="00A2389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EE2B2FE" w14:textId="77777777" w:rsidR="00A2389F" w:rsidRPr="00F346C0" w:rsidRDefault="00A2389F" w:rsidP="00A2389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  <w:sectPr w:rsidR="00A2389F" w:rsidRPr="00F346C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AB259D" w14:textId="1E818253" w:rsidR="008E77F4" w:rsidRPr="00F346C0" w:rsidRDefault="008E77F4" w:rsidP="008E77F4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  <w:r w:rsidR="00A64D0F" w:rsidRPr="00F346C0">
        <w:rPr>
          <w:rFonts w:asciiTheme="majorBidi" w:hAnsiTheme="majorBidi" w:hint="cs"/>
          <w:b/>
          <w:bCs/>
          <w:sz w:val="30"/>
          <w:szCs w:val="30"/>
          <w:cs/>
        </w:rPr>
        <w:t>และบริษัทร่วม</w:t>
      </w:r>
    </w:p>
    <w:p w14:paraId="7CCEF7A2" w14:textId="77777777" w:rsidR="008E77F4" w:rsidRPr="00F346C0" w:rsidRDefault="008E77F4" w:rsidP="008E77F4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54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185"/>
        <w:gridCol w:w="1139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691"/>
      </w:tblGrid>
      <w:tr w:rsidR="00F94048" w:rsidRPr="00F346C0" w:rsidDel="00685444" w14:paraId="425584EE" w14:textId="77777777" w:rsidTr="00242BE2">
        <w:trPr>
          <w:cantSplit/>
          <w:trHeight w:val="343"/>
          <w:tblHeader/>
        </w:trPr>
        <w:tc>
          <w:tcPr>
            <w:tcW w:w="3150" w:type="dxa"/>
          </w:tcPr>
          <w:p w14:paraId="2AFF0EF1" w14:textId="77777777" w:rsidR="00F94048" w:rsidRPr="00F346C0" w:rsidDel="00685444" w:rsidRDefault="00F94048" w:rsidP="006C235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 w:bidi="ar-SA"/>
              </w:rPr>
              <w:br w:type="page"/>
            </w:r>
          </w:p>
        </w:tc>
        <w:tc>
          <w:tcPr>
            <w:tcW w:w="2185" w:type="dxa"/>
          </w:tcPr>
          <w:p w14:paraId="5CD7A8B0" w14:textId="77777777" w:rsidR="00F94048" w:rsidRPr="00F346C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9" w:type="dxa"/>
          </w:tcPr>
          <w:p w14:paraId="47054BCC" w14:textId="77777777" w:rsidR="00F94048" w:rsidRPr="00F346C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1" w:type="dxa"/>
            <w:gridSpan w:val="4"/>
          </w:tcPr>
          <w:p w14:paraId="32F128CD" w14:textId="7C439057" w:rsidR="00F94048" w:rsidRPr="00F346C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196" w:type="dxa"/>
            <w:gridSpan w:val="29"/>
          </w:tcPr>
          <w:p w14:paraId="15ED0E97" w14:textId="5BEBD472" w:rsidR="00F94048" w:rsidRPr="00F346C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602BB" w:rsidRPr="00F346C0" w14:paraId="36A97B80" w14:textId="77777777" w:rsidTr="00242BE2">
        <w:trPr>
          <w:cantSplit/>
          <w:trHeight w:val="343"/>
          <w:tblHeader/>
        </w:trPr>
        <w:tc>
          <w:tcPr>
            <w:tcW w:w="3150" w:type="dxa"/>
          </w:tcPr>
          <w:p w14:paraId="65D982A3" w14:textId="77777777" w:rsidR="003602BB" w:rsidRPr="00F346C0" w:rsidRDefault="003602BB" w:rsidP="00F94048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85" w:type="dxa"/>
          </w:tcPr>
          <w:p w14:paraId="2B988DB1" w14:textId="77777777" w:rsidR="00AA2B83" w:rsidRPr="00F346C0" w:rsidRDefault="00AA2B83" w:rsidP="00F94048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C7C39C" w14:textId="189BC9C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139" w:type="dxa"/>
          </w:tcPr>
          <w:p w14:paraId="09471E17" w14:textId="77777777" w:rsidR="003602BB" w:rsidRPr="00F346C0" w:rsidRDefault="003602BB" w:rsidP="00F940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346C0">
              <w:rPr>
                <w:rFonts w:asciiTheme="majorBidi" w:hAnsiTheme="majorBidi" w:cstheme="majorBidi"/>
                <w:sz w:val="23"/>
                <w:szCs w:val="23"/>
                <w:cs/>
              </w:rPr>
              <w:t>ประเทศที่</w:t>
            </w:r>
          </w:p>
          <w:p w14:paraId="0B5789DA" w14:textId="085A03E4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vAlign w:val="bottom"/>
          </w:tcPr>
          <w:p w14:paraId="6475A1CC" w14:textId="7393DA60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สัดส่วน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ความเป็นเจ้าของ</w:t>
            </w:r>
          </w:p>
        </w:tc>
        <w:tc>
          <w:tcPr>
            <w:tcW w:w="209" w:type="dxa"/>
            <w:vAlign w:val="bottom"/>
          </w:tcPr>
          <w:p w14:paraId="0FCCEF3F" w14:textId="7777777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704" w:type="dxa"/>
            <w:gridSpan w:val="5"/>
            <w:vAlign w:val="bottom"/>
          </w:tcPr>
          <w:p w14:paraId="42DA061C" w14:textId="77777777" w:rsidR="003602BB" w:rsidRPr="00F346C0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มูลค่าตามวิธี</w:t>
            </w:r>
          </w:p>
          <w:p w14:paraId="412944F3" w14:textId="7777777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vAlign w:val="bottom"/>
          </w:tcPr>
          <w:p w14:paraId="674703E1" w14:textId="7777777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2A6CB445" w14:textId="7777777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vAlign w:val="bottom"/>
          </w:tcPr>
          <w:p w14:paraId="274C7344" w14:textId="7777777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678" w:type="dxa"/>
            <w:gridSpan w:val="6"/>
            <w:vAlign w:val="bottom"/>
          </w:tcPr>
          <w:p w14:paraId="3AEEB405" w14:textId="77777777" w:rsidR="003602BB" w:rsidRPr="00F346C0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มูลค่าตามวิธี</w:t>
            </w:r>
          </w:p>
          <w:p w14:paraId="727D061F" w14:textId="77777777" w:rsidR="003602BB" w:rsidRPr="00F346C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ส่วนได้เสีย</w:t>
            </w: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780" w:type="dxa"/>
            <w:gridSpan w:val="8"/>
            <w:vAlign w:val="bottom"/>
          </w:tcPr>
          <w:p w14:paraId="4160B917" w14:textId="77777777" w:rsidR="003602BB" w:rsidRPr="00F346C0" w:rsidRDefault="003602BB" w:rsidP="00F94048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เงินปันผลรับ</w:t>
            </w:r>
          </w:p>
        </w:tc>
      </w:tr>
      <w:tr w:rsidR="003602BB" w:rsidRPr="00F346C0" w14:paraId="32071C2C" w14:textId="77777777" w:rsidTr="00242BE2">
        <w:trPr>
          <w:cantSplit/>
          <w:trHeight w:val="343"/>
          <w:tblHeader/>
        </w:trPr>
        <w:tc>
          <w:tcPr>
            <w:tcW w:w="3150" w:type="dxa"/>
          </w:tcPr>
          <w:p w14:paraId="1EF3B6AB" w14:textId="77777777" w:rsidR="003602BB" w:rsidRPr="00F346C0" w:rsidRDefault="003602BB" w:rsidP="006C235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85" w:type="dxa"/>
          </w:tcPr>
          <w:p w14:paraId="736D1A83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9" w:type="dxa"/>
          </w:tcPr>
          <w:p w14:paraId="74B797B0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6B37772" w14:textId="5B146D4F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82" w:type="dxa"/>
            <w:vAlign w:val="bottom"/>
          </w:tcPr>
          <w:p w14:paraId="2DFA022B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B31F679" w14:textId="6D05E3DD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209" w:type="dxa"/>
            <w:vAlign w:val="bottom"/>
          </w:tcPr>
          <w:p w14:paraId="76C96B67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A7FD6B5" w14:textId="740EA798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755CB9FD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1580FC2" w14:textId="47163B5A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98" w:type="dxa"/>
            <w:gridSpan w:val="2"/>
            <w:vAlign w:val="bottom"/>
          </w:tcPr>
          <w:p w14:paraId="2A6127DF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6C4357CC" w14:textId="2D80E9C9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6E8C24E1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16FC666" w14:textId="4E930ECB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081AF7DF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DA3DE10" w14:textId="4EF6CF85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628ABA31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7F15D458" w14:textId="77C52ACA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78" w:type="dxa"/>
            <w:gridSpan w:val="2"/>
            <w:vAlign w:val="bottom"/>
          </w:tcPr>
          <w:p w14:paraId="03803F6A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6A0D7A54" w14:textId="6659BC3B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206" w:type="dxa"/>
            <w:gridSpan w:val="3"/>
            <w:vAlign w:val="bottom"/>
          </w:tcPr>
          <w:p w14:paraId="221AEAE5" w14:textId="77777777" w:rsidR="003602BB" w:rsidRPr="00F346C0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7DB208C3" w14:textId="2FB90A8F" w:rsidR="003602BB" w:rsidRPr="00F346C0" w:rsidRDefault="00825EA4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2565</w:t>
            </w:r>
          </w:p>
        </w:tc>
      </w:tr>
      <w:tr w:rsidR="00F94048" w:rsidRPr="00F346C0" w14:paraId="55FE5202" w14:textId="77777777" w:rsidTr="00242BE2">
        <w:trPr>
          <w:cantSplit/>
          <w:trHeight w:val="343"/>
          <w:tblHeader/>
        </w:trPr>
        <w:tc>
          <w:tcPr>
            <w:tcW w:w="3150" w:type="dxa"/>
          </w:tcPr>
          <w:p w14:paraId="55D09D39" w14:textId="77777777" w:rsidR="00F94048" w:rsidRPr="00F346C0" w:rsidRDefault="00F94048" w:rsidP="006C235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85" w:type="dxa"/>
          </w:tcPr>
          <w:p w14:paraId="5F995225" w14:textId="77777777" w:rsidR="00F94048" w:rsidRPr="00F346C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8B3A0A7" w14:textId="77777777" w:rsidR="00F94048" w:rsidRPr="00F346C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3F2C7A5C" w14:textId="42433E23" w:rsidR="00F94048" w:rsidRPr="00F346C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i/>
                <w:iCs/>
                <w:sz w:val="23"/>
                <w:szCs w:val="23"/>
                <w:lang w:val="en-GB"/>
              </w:rPr>
              <w:t>(</w:t>
            </w:r>
            <w:r w:rsidRPr="00F346C0">
              <w:rPr>
                <w:rFonts w:ascii="Angsana New" w:hAnsi="Angsana New"/>
                <w:i/>
                <w:iCs/>
                <w:sz w:val="23"/>
                <w:szCs w:val="23"/>
                <w:cs/>
                <w:lang w:val="en-GB"/>
              </w:rPr>
              <w:t>ร้อยละ</w:t>
            </w:r>
            <w:r w:rsidRPr="00F346C0">
              <w:rPr>
                <w:rFonts w:ascii="Angsana New" w:hAnsi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09" w:type="dxa"/>
            <w:vAlign w:val="bottom"/>
          </w:tcPr>
          <w:p w14:paraId="285EEF6B" w14:textId="77777777" w:rsidR="00F94048" w:rsidRPr="00F346C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196" w:type="dxa"/>
            <w:gridSpan w:val="29"/>
            <w:vAlign w:val="bottom"/>
          </w:tcPr>
          <w:p w14:paraId="5D13A719" w14:textId="43498D4E" w:rsidR="00F94048" w:rsidRPr="00F346C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eastAsia="Times New Roman" w:hAnsi="Angsana New"/>
                <w:i/>
                <w:iCs/>
                <w:sz w:val="23"/>
                <w:szCs w:val="23"/>
              </w:rPr>
              <w:t>(</w:t>
            </w:r>
            <w:r w:rsidRPr="00F346C0"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F346C0">
              <w:rPr>
                <w:rFonts w:ascii="Angsana New" w:eastAsia="Times New Roman" w:hAnsi="Angsana New"/>
                <w:i/>
                <w:iCs/>
                <w:sz w:val="23"/>
                <w:szCs w:val="23"/>
              </w:rPr>
              <w:t>)</w:t>
            </w:r>
          </w:p>
        </w:tc>
      </w:tr>
      <w:tr w:rsidR="003602BB" w:rsidRPr="00F346C0" w14:paraId="7AAF66EA" w14:textId="77777777" w:rsidTr="00242BE2">
        <w:trPr>
          <w:cantSplit/>
          <w:trHeight w:val="343"/>
        </w:trPr>
        <w:tc>
          <w:tcPr>
            <w:tcW w:w="3150" w:type="dxa"/>
          </w:tcPr>
          <w:p w14:paraId="189CEE18" w14:textId="11B7D7AA" w:rsidR="003602BB" w:rsidRPr="00F346C0" w:rsidRDefault="002800B0" w:rsidP="006C2356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การร่วมค้าทางตรง</w:t>
            </w:r>
          </w:p>
        </w:tc>
        <w:tc>
          <w:tcPr>
            <w:tcW w:w="2185" w:type="dxa"/>
          </w:tcPr>
          <w:p w14:paraId="1E50250F" w14:textId="77777777" w:rsidR="003602BB" w:rsidRPr="00F346C0" w:rsidRDefault="003602BB" w:rsidP="002800B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39" w:type="dxa"/>
          </w:tcPr>
          <w:p w14:paraId="0890754F" w14:textId="77777777" w:rsidR="003602BB" w:rsidRPr="00F346C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</w:tcPr>
          <w:p w14:paraId="5766E09D" w14:textId="0E26FBA4" w:rsidR="003602BB" w:rsidRPr="00F346C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2" w:type="dxa"/>
          </w:tcPr>
          <w:p w14:paraId="20C3D555" w14:textId="77777777" w:rsidR="003602BB" w:rsidRPr="00F346C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13DBDFBE" w14:textId="77777777" w:rsidR="003602BB" w:rsidRPr="00F346C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09" w:type="dxa"/>
          </w:tcPr>
          <w:p w14:paraId="752348E6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61FF844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3840938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B626BE0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8" w:type="dxa"/>
            <w:gridSpan w:val="2"/>
          </w:tcPr>
          <w:p w14:paraId="09D17BF8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448D9BDB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7A0F455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44CA1734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7E8F3D2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DE6F2B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65BA116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43F8203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236B8FB3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0747B00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86" w:type="dxa"/>
          </w:tcPr>
          <w:p w14:paraId="3F9F98F3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68BB761F" w14:textId="77777777" w:rsidR="003602BB" w:rsidRPr="00F346C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</w:tr>
      <w:tr w:rsidR="00242BE2" w:rsidRPr="00F346C0" w14:paraId="66CECC76" w14:textId="77777777" w:rsidTr="00AA0F54">
        <w:trPr>
          <w:cantSplit/>
          <w:trHeight w:val="300"/>
        </w:trPr>
        <w:tc>
          <w:tcPr>
            <w:tcW w:w="3150" w:type="dxa"/>
          </w:tcPr>
          <w:p w14:paraId="360C0F2D" w14:textId="7F2A06D4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185" w:type="dxa"/>
          </w:tcPr>
          <w:p w14:paraId="3C749980" w14:textId="6AE93E2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ผลิตและจำหน่ายผลิตภัณฑ์ปิโตรเคมี</w:t>
            </w:r>
          </w:p>
        </w:tc>
        <w:tc>
          <w:tcPr>
            <w:tcW w:w="1139" w:type="dxa"/>
          </w:tcPr>
          <w:p w14:paraId="421B70F6" w14:textId="1DF889A9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07AF080B" w14:textId="581A818C" w:rsidR="00242BE2" w:rsidRPr="00F346C0" w:rsidRDefault="006851BF" w:rsidP="00242BE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182" w:type="dxa"/>
          </w:tcPr>
          <w:p w14:paraId="60D4478A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AC96627" w14:textId="7C2EEC94" w:rsidR="00242BE2" w:rsidRPr="00F346C0" w:rsidRDefault="006851BF" w:rsidP="00242BE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2B60CB0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82E5297" w14:textId="70B8E7B2" w:rsidR="00242BE2" w:rsidRPr="00F346C0" w:rsidRDefault="00242BE2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9,449</w:t>
            </w:r>
          </w:p>
        </w:tc>
        <w:tc>
          <w:tcPr>
            <w:tcW w:w="234" w:type="dxa"/>
            <w:gridSpan w:val="2"/>
          </w:tcPr>
          <w:p w14:paraId="5423503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69C9DE6B" w14:textId="4B2F0FEA" w:rsidR="00242BE2" w:rsidRPr="00F346C0" w:rsidRDefault="00242BE2" w:rsidP="00242BE2">
            <w:pPr>
              <w:tabs>
                <w:tab w:val="decimal" w:pos="59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10,467</w:t>
            </w:r>
          </w:p>
        </w:tc>
        <w:tc>
          <w:tcPr>
            <w:tcW w:w="198" w:type="dxa"/>
            <w:gridSpan w:val="2"/>
          </w:tcPr>
          <w:p w14:paraId="006699C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B26E24D" w14:textId="043F37E5" w:rsidR="00242BE2" w:rsidRPr="00F346C0" w:rsidRDefault="00242BE2" w:rsidP="00242BE2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1DC490D9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8F593D9" w14:textId="16E8E0C6" w:rsidR="00242BE2" w:rsidRPr="00F346C0" w:rsidRDefault="00242BE2" w:rsidP="00242BE2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2035BC75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88B9910" w14:textId="208083F7" w:rsidR="00242BE2" w:rsidRPr="00F346C0" w:rsidRDefault="00242BE2" w:rsidP="00242BE2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9,449</w:t>
            </w:r>
          </w:p>
        </w:tc>
        <w:tc>
          <w:tcPr>
            <w:tcW w:w="234" w:type="dxa"/>
            <w:gridSpan w:val="2"/>
          </w:tcPr>
          <w:p w14:paraId="2E7BDC5F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0C1EF04" w14:textId="0E30A993" w:rsidR="00242BE2" w:rsidRPr="00F346C0" w:rsidRDefault="00242BE2" w:rsidP="00242BE2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10,467</w:t>
            </w:r>
          </w:p>
        </w:tc>
        <w:tc>
          <w:tcPr>
            <w:tcW w:w="178" w:type="dxa"/>
            <w:gridSpan w:val="2"/>
          </w:tcPr>
          <w:p w14:paraId="0AFB69B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A141FBF" w14:textId="22145B79" w:rsidR="00242BE2" w:rsidRPr="00F346C0" w:rsidRDefault="00645D40" w:rsidP="00242BE2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2112C30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7D162F9" w14:textId="4243E167" w:rsidR="00242BE2" w:rsidRPr="00F346C0" w:rsidRDefault="00242BE2" w:rsidP="00242BE2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750</w:t>
            </w:r>
          </w:p>
        </w:tc>
      </w:tr>
      <w:tr w:rsidR="00242BE2" w:rsidRPr="00F346C0" w14:paraId="519E2464" w14:textId="77777777" w:rsidTr="00AA0F54">
        <w:trPr>
          <w:cantSplit/>
          <w:trHeight w:val="300"/>
        </w:trPr>
        <w:tc>
          <w:tcPr>
            <w:tcW w:w="3150" w:type="dxa"/>
          </w:tcPr>
          <w:p w14:paraId="2686BB30" w14:textId="0A54F1F3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pacing w:val="-4"/>
                <w:sz w:val="23"/>
                <w:szCs w:val="23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185" w:type="dxa"/>
          </w:tcPr>
          <w:p w14:paraId="6A540570" w14:textId="0429225C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9" w:type="dxa"/>
          </w:tcPr>
          <w:p w14:paraId="143BE871" w14:textId="62C5D42F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19C7DEA1" w14:textId="69A3764A" w:rsidR="00242BE2" w:rsidRPr="00F346C0" w:rsidRDefault="006851BF" w:rsidP="00242BE2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182" w:type="dxa"/>
          </w:tcPr>
          <w:p w14:paraId="23B49730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6218D7F7" w14:textId="2B96EDDF" w:rsidR="00242BE2" w:rsidRPr="00F346C0" w:rsidRDefault="006851BF" w:rsidP="00242BE2">
            <w:pPr>
              <w:tabs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6E21FC2A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D6714A2" w14:textId="3A4A1D04" w:rsidR="00242BE2" w:rsidRPr="00F346C0" w:rsidRDefault="00242BE2" w:rsidP="00242BE2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840</w:t>
            </w:r>
          </w:p>
        </w:tc>
        <w:tc>
          <w:tcPr>
            <w:tcW w:w="234" w:type="dxa"/>
            <w:gridSpan w:val="2"/>
          </w:tcPr>
          <w:p w14:paraId="468F509C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03144EA3" w14:textId="124DFD5D" w:rsidR="00242BE2" w:rsidRPr="00F346C0" w:rsidRDefault="00242BE2" w:rsidP="00242BE2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197</w:t>
            </w:r>
          </w:p>
        </w:tc>
        <w:tc>
          <w:tcPr>
            <w:tcW w:w="198" w:type="dxa"/>
            <w:gridSpan w:val="2"/>
          </w:tcPr>
          <w:p w14:paraId="3D196E2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3A384B9" w14:textId="08500969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03275A51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7C0963E" w14:textId="111CB099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5250809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5614CC8" w14:textId="7D536881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840</w:t>
            </w:r>
          </w:p>
        </w:tc>
        <w:tc>
          <w:tcPr>
            <w:tcW w:w="234" w:type="dxa"/>
            <w:gridSpan w:val="2"/>
          </w:tcPr>
          <w:p w14:paraId="30CB9C81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E3FC07B" w14:textId="4581967F" w:rsidR="00242BE2" w:rsidRPr="00F346C0" w:rsidRDefault="00242BE2" w:rsidP="00242BE2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197</w:t>
            </w:r>
          </w:p>
        </w:tc>
        <w:tc>
          <w:tcPr>
            <w:tcW w:w="178" w:type="dxa"/>
            <w:gridSpan w:val="2"/>
          </w:tcPr>
          <w:p w14:paraId="3EC7EA54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6756279" w14:textId="0205E842" w:rsidR="00242BE2" w:rsidRPr="00F346C0" w:rsidRDefault="00645D40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04F7A2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40DD480" w14:textId="2B3FBC47" w:rsidR="00242BE2" w:rsidRPr="00F346C0" w:rsidRDefault="00242BE2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42BE2" w:rsidRPr="00F346C0" w14:paraId="7BABC132" w14:textId="77777777" w:rsidTr="00AA0F54">
        <w:trPr>
          <w:cantSplit/>
          <w:trHeight w:val="300"/>
        </w:trPr>
        <w:tc>
          <w:tcPr>
            <w:tcW w:w="3150" w:type="dxa"/>
          </w:tcPr>
          <w:p w14:paraId="3AE6EDC4" w14:textId="2900DA7A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2185" w:type="dxa"/>
          </w:tcPr>
          <w:p w14:paraId="1A67A8E8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1F17747A" w14:textId="15C796C3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ind w:left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10506E12" w14:textId="5A6A0D54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483C3F16" w14:textId="4DEFDB05" w:rsidR="00242BE2" w:rsidRPr="00F346C0" w:rsidRDefault="006851BF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41</w:t>
            </w:r>
          </w:p>
        </w:tc>
        <w:tc>
          <w:tcPr>
            <w:tcW w:w="182" w:type="dxa"/>
          </w:tcPr>
          <w:p w14:paraId="4A4D0263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761702D" w14:textId="1F9A9D86" w:rsidR="00242BE2" w:rsidRPr="00F346C0" w:rsidRDefault="006851BF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41</w:t>
            </w:r>
          </w:p>
        </w:tc>
        <w:tc>
          <w:tcPr>
            <w:tcW w:w="209" w:type="dxa"/>
          </w:tcPr>
          <w:p w14:paraId="40192A84" w14:textId="77777777" w:rsidR="00242BE2" w:rsidRPr="00F346C0" w:rsidRDefault="00242BE2" w:rsidP="00242BE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D4FEF6C" w14:textId="3B006DF4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9,681</w:t>
            </w:r>
          </w:p>
        </w:tc>
        <w:tc>
          <w:tcPr>
            <w:tcW w:w="234" w:type="dxa"/>
            <w:gridSpan w:val="2"/>
          </w:tcPr>
          <w:p w14:paraId="7EA0F95E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008B8429" w14:textId="21984E5F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11,791</w:t>
            </w:r>
          </w:p>
        </w:tc>
        <w:tc>
          <w:tcPr>
            <w:tcW w:w="198" w:type="dxa"/>
            <w:gridSpan w:val="2"/>
          </w:tcPr>
          <w:p w14:paraId="0359D9D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90792E8" w14:textId="0185C3FC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229BA648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846E419" w14:textId="1AF1CCAE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62A95D4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66D1669" w14:textId="03DD0B89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9,681</w:t>
            </w:r>
          </w:p>
        </w:tc>
        <w:tc>
          <w:tcPr>
            <w:tcW w:w="234" w:type="dxa"/>
            <w:gridSpan w:val="2"/>
          </w:tcPr>
          <w:p w14:paraId="72017FE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E949EE1" w14:textId="5BC6332D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11,791</w:t>
            </w:r>
          </w:p>
        </w:tc>
        <w:tc>
          <w:tcPr>
            <w:tcW w:w="178" w:type="dxa"/>
            <w:gridSpan w:val="2"/>
          </w:tcPr>
          <w:p w14:paraId="669FEF2F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0A7C8ED" w14:textId="37ABE167" w:rsidR="00242BE2" w:rsidRPr="00F346C0" w:rsidRDefault="00645D40" w:rsidP="00242BE2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5FD3E05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E519AC8" w14:textId="354BC673" w:rsidR="00242BE2" w:rsidRPr="00F346C0" w:rsidRDefault="00242BE2" w:rsidP="00242BE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124</w:t>
            </w:r>
          </w:p>
        </w:tc>
      </w:tr>
      <w:tr w:rsidR="00242BE2" w:rsidRPr="00F346C0" w14:paraId="4A88068C" w14:textId="77777777" w:rsidTr="00AA0F54">
        <w:trPr>
          <w:cantSplit/>
          <w:trHeight w:val="300"/>
        </w:trPr>
        <w:tc>
          <w:tcPr>
            <w:tcW w:w="3150" w:type="dxa"/>
          </w:tcPr>
          <w:p w14:paraId="071F9381" w14:textId="082912D4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Revolve Group Limited</w:t>
            </w:r>
          </w:p>
        </w:tc>
        <w:tc>
          <w:tcPr>
            <w:tcW w:w="2185" w:type="dxa"/>
          </w:tcPr>
          <w:p w14:paraId="3992114F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57602863" w14:textId="5D379D15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ind w:left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เคมีภัณฑ์</w:t>
            </w:r>
          </w:p>
        </w:tc>
        <w:tc>
          <w:tcPr>
            <w:tcW w:w="1139" w:type="dxa"/>
          </w:tcPr>
          <w:p w14:paraId="7DBDD93F" w14:textId="7694E9CC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อังกฤษ</w:t>
            </w:r>
          </w:p>
        </w:tc>
        <w:tc>
          <w:tcPr>
            <w:tcW w:w="720" w:type="dxa"/>
          </w:tcPr>
          <w:p w14:paraId="616A648C" w14:textId="6F0D8546" w:rsidR="00242BE2" w:rsidRPr="00F346C0" w:rsidRDefault="006851BF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182" w:type="dxa"/>
          </w:tcPr>
          <w:p w14:paraId="49A040E6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23E6A2EE" w14:textId="57B3870B" w:rsidR="00242BE2" w:rsidRPr="00F346C0" w:rsidRDefault="006851BF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209" w:type="dxa"/>
          </w:tcPr>
          <w:p w14:paraId="62054319" w14:textId="77777777" w:rsidR="00242BE2" w:rsidRPr="00F346C0" w:rsidRDefault="00242BE2" w:rsidP="00242BE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44B87E1" w14:textId="0545DE7B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270</w:t>
            </w:r>
          </w:p>
        </w:tc>
        <w:tc>
          <w:tcPr>
            <w:tcW w:w="234" w:type="dxa"/>
            <w:gridSpan w:val="2"/>
          </w:tcPr>
          <w:p w14:paraId="20A89DEE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7FBF691B" w14:textId="4EF1AB5D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241</w:t>
            </w:r>
          </w:p>
        </w:tc>
        <w:tc>
          <w:tcPr>
            <w:tcW w:w="198" w:type="dxa"/>
            <w:gridSpan w:val="2"/>
          </w:tcPr>
          <w:p w14:paraId="6D30331B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D258E37" w14:textId="6A2C8C4C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4CDB41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283982B" w14:textId="5355B803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71AF7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D646BC6" w14:textId="553B01AD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270</w:t>
            </w:r>
          </w:p>
        </w:tc>
        <w:tc>
          <w:tcPr>
            <w:tcW w:w="234" w:type="dxa"/>
            <w:gridSpan w:val="2"/>
          </w:tcPr>
          <w:p w14:paraId="2087701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6E3B7B7" w14:textId="1AC5692C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241</w:t>
            </w:r>
          </w:p>
        </w:tc>
        <w:tc>
          <w:tcPr>
            <w:tcW w:w="178" w:type="dxa"/>
            <w:gridSpan w:val="2"/>
          </w:tcPr>
          <w:p w14:paraId="690B920A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BEE6A10" w14:textId="28E9D670" w:rsidR="00645D40" w:rsidRPr="00F346C0" w:rsidRDefault="00645D40" w:rsidP="00242BE2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0467DF41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FEC6269" w14:textId="3E050D7F" w:rsidR="00242BE2" w:rsidRPr="00F346C0" w:rsidRDefault="00242BE2" w:rsidP="00242BE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242BE2" w:rsidRPr="00F346C0" w14:paraId="2E9A5079" w14:textId="77777777" w:rsidTr="00AA0F54">
        <w:trPr>
          <w:cantSplit/>
          <w:trHeight w:val="300"/>
        </w:trPr>
        <w:tc>
          <w:tcPr>
            <w:tcW w:w="3150" w:type="dxa"/>
          </w:tcPr>
          <w:p w14:paraId="29F20CC9" w14:textId="5CD98839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ไทยแท้งค์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เทอร์มินัล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185" w:type="dxa"/>
          </w:tcPr>
          <w:p w14:paraId="45E14F3D" w14:textId="204BE13B" w:rsidR="00242BE2" w:rsidRPr="00F346C0" w:rsidRDefault="00242BE2" w:rsidP="00AA0F54">
            <w:pPr>
              <w:tabs>
                <w:tab w:val="clear" w:pos="454"/>
                <w:tab w:val="decimal" w:pos="474"/>
              </w:tabs>
              <w:spacing w:line="240" w:lineRule="auto"/>
              <w:ind w:left="100" w:hanging="100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1139" w:type="dxa"/>
          </w:tcPr>
          <w:p w14:paraId="6FA9B74A" w14:textId="1A0C44D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5CE993CF" w14:textId="36020461" w:rsidR="00242BE2" w:rsidRPr="00F346C0" w:rsidRDefault="006851BF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36</w:t>
            </w:r>
          </w:p>
        </w:tc>
        <w:tc>
          <w:tcPr>
            <w:tcW w:w="182" w:type="dxa"/>
          </w:tcPr>
          <w:p w14:paraId="07D844D8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ED5C161" w14:textId="65FBA366" w:rsidR="00242BE2" w:rsidRPr="00F346C0" w:rsidRDefault="006851BF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36</w:t>
            </w:r>
          </w:p>
        </w:tc>
        <w:tc>
          <w:tcPr>
            <w:tcW w:w="209" w:type="dxa"/>
          </w:tcPr>
          <w:p w14:paraId="39684E7A" w14:textId="77777777" w:rsidR="00242BE2" w:rsidRPr="00F346C0" w:rsidRDefault="00242BE2" w:rsidP="00242BE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197668C" w14:textId="07DD1C11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2,687</w:t>
            </w:r>
          </w:p>
        </w:tc>
        <w:tc>
          <w:tcPr>
            <w:tcW w:w="234" w:type="dxa"/>
            <w:gridSpan w:val="2"/>
          </w:tcPr>
          <w:p w14:paraId="58460CF5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126BF5D6" w14:textId="0F2744CC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2,826</w:t>
            </w:r>
          </w:p>
        </w:tc>
        <w:tc>
          <w:tcPr>
            <w:tcW w:w="198" w:type="dxa"/>
            <w:gridSpan w:val="2"/>
          </w:tcPr>
          <w:p w14:paraId="52C2DC9F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8969D5A" w14:textId="460E4255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51F342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9208751" w14:textId="032D97AC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FF435BE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6BEBC07" w14:textId="7572546E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2,687</w:t>
            </w:r>
          </w:p>
        </w:tc>
        <w:tc>
          <w:tcPr>
            <w:tcW w:w="234" w:type="dxa"/>
            <w:gridSpan w:val="2"/>
          </w:tcPr>
          <w:p w14:paraId="5E4011B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AF463A8" w14:textId="7C90C83F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2,826</w:t>
            </w:r>
          </w:p>
        </w:tc>
        <w:tc>
          <w:tcPr>
            <w:tcW w:w="178" w:type="dxa"/>
            <w:gridSpan w:val="2"/>
          </w:tcPr>
          <w:p w14:paraId="6CA01D7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982F1B" w14:textId="2ABDA2DF" w:rsidR="00645D40" w:rsidRPr="00F346C0" w:rsidRDefault="00645D40" w:rsidP="00242BE2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1,002</w:t>
            </w:r>
          </w:p>
        </w:tc>
        <w:tc>
          <w:tcPr>
            <w:tcW w:w="186" w:type="dxa"/>
          </w:tcPr>
          <w:p w14:paraId="4A5411D3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63C9E87" w14:textId="317FCF96" w:rsidR="00242BE2" w:rsidRPr="00F346C0" w:rsidRDefault="00242BE2" w:rsidP="00242BE2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42BE2" w:rsidRPr="00F346C0" w14:paraId="57BF102B" w14:textId="77777777" w:rsidTr="00AA0F54">
        <w:trPr>
          <w:cantSplit/>
          <w:trHeight w:val="165"/>
        </w:trPr>
        <w:tc>
          <w:tcPr>
            <w:tcW w:w="3150" w:type="dxa"/>
          </w:tcPr>
          <w:p w14:paraId="1CF048A1" w14:textId="77777777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3"/>
                <w:szCs w:val="23"/>
                <w:cs/>
              </w:rPr>
              <w:t>จีซี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3"/>
                <w:szCs w:val="23"/>
                <w:cs/>
              </w:rPr>
              <w:t>โลจิสติกส์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3"/>
                <w:szCs w:val="23"/>
                <w:cs/>
              </w:rPr>
              <w:t>โซลูชั่นส์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</w:p>
          <w:p w14:paraId="558D8F41" w14:textId="5FAD7863" w:rsidR="00242BE2" w:rsidRPr="00F346C0" w:rsidRDefault="00242BE2" w:rsidP="00242BE2">
            <w:pPr>
              <w:tabs>
                <w:tab w:val="left" w:pos="0"/>
                <w:tab w:val="left" w:pos="180"/>
              </w:tabs>
              <w:spacing w:line="240" w:lineRule="auto"/>
              <w:ind w:left="90" w:hanging="9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85" w:type="dxa"/>
          </w:tcPr>
          <w:p w14:paraId="48327A12" w14:textId="35C7BC82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บริการขนส่ง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บริหารคลังสินค้าและการบรรจุในธุรกิจเคมีภัณฑ์</w:t>
            </w:r>
          </w:p>
        </w:tc>
        <w:tc>
          <w:tcPr>
            <w:tcW w:w="1139" w:type="dxa"/>
          </w:tcPr>
          <w:p w14:paraId="638C6986" w14:textId="48C8CCA0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32BD9B2A" w14:textId="62775E88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182" w:type="dxa"/>
          </w:tcPr>
          <w:p w14:paraId="2EF658F9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3BC02392" w14:textId="62A5C0D9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09" w:type="dxa"/>
          </w:tcPr>
          <w:p w14:paraId="55216D15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59D2945" w14:textId="2B5E2192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3,973</w:t>
            </w:r>
          </w:p>
        </w:tc>
        <w:tc>
          <w:tcPr>
            <w:tcW w:w="234" w:type="dxa"/>
            <w:gridSpan w:val="2"/>
          </w:tcPr>
          <w:p w14:paraId="7944FFA6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67107D5C" w14:textId="38324761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  <w:gridSpan w:val="2"/>
          </w:tcPr>
          <w:p w14:paraId="7EA62E93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4855BCC8" w14:textId="39D68B6B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C381668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2EC04DC7" w14:textId="5C0FAE54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274956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6D94362E" w14:textId="214C4DBF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3,973</w:t>
            </w:r>
          </w:p>
        </w:tc>
        <w:tc>
          <w:tcPr>
            <w:tcW w:w="234" w:type="dxa"/>
            <w:gridSpan w:val="2"/>
          </w:tcPr>
          <w:p w14:paraId="69EF7187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21E33AC3" w14:textId="1FCAE506" w:rsidR="00645D40" w:rsidRPr="00F346C0" w:rsidRDefault="00645D40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255201D7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561D5505" w14:textId="1C5AE442" w:rsidR="00645D40" w:rsidRPr="00F346C0" w:rsidRDefault="00645D40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E537855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233C34B7" w14:textId="1E1239BA" w:rsidR="00645D40" w:rsidRPr="00F346C0" w:rsidRDefault="00645D40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42BE2" w:rsidRPr="00F346C0" w14:paraId="2E910C2E" w14:textId="77777777" w:rsidTr="00AA0F54">
        <w:trPr>
          <w:cantSplit/>
          <w:trHeight w:val="108"/>
        </w:trPr>
        <w:tc>
          <w:tcPr>
            <w:tcW w:w="3150" w:type="dxa"/>
          </w:tcPr>
          <w:p w14:paraId="57DC2A98" w14:textId="77777777" w:rsidR="00242BE2" w:rsidRPr="00F346C0" w:rsidRDefault="00242BE2" w:rsidP="00242BE2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3703AF02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03EF3E54" w14:textId="77777777" w:rsidR="00242BE2" w:rsidRPr="00F346C0" w:rsidRDefault="00242BE2" w:rsidP="00242BE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45AF56B" w14:textId="1CB9188B" w:rsidR="00242BE2" w:rsidRPr="00F346C0" w:rsidRDefault="00242BE2" w:rsidP="00242BE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085C870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7673DDD" w14:textId="77777777" w:rsidR="00242BE2" w:rsidRPr="00F346C0" w:rsidRDefault="00242BE2" w:rsidP="00242BE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5EBD249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6D5" w14:textId="6D6B2152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26,900</w:t>
            </w:r>
          </w:p>
        </w:tc>
        <w:tc>
          <w:tcPr>
            <w:tcW w:w="234" w:type="dxa"/>
            <w:gridSpan w:val="2"/>
          </w:tcPr>
          <w:p w14:paraId="20A0134D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1341C" w14:textId="0F3927A8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25,522</w:t>
            </w:r>
          </w:p>
        </w:tc>
        <w:tc>
          <w:tcPr>
            <w:tcW w:w="198" w:type="dxa"/>
            <w:gridSpan w:val="2"/>
          </w:tcPr>
          <w:p w14:paraId="0708E66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C8550" w14:textId="76AF59B1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3134439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D29C8" w14:textId="6561AED6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70A8A6D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63186" w14:textId="074F5ED3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26,900</w:t>
            </w:r>
          </w:p>
        </w:tc>
        <w:tc>
          <w:tcPr>
            <w:tcW w:w="234" w:type="dxa"/>
            <w:gridSpan w:val="2"/>
          </w:tcPr>
          <w:p w14:paraId="1B768ED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37C11" w14:textId="1F0CCB20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25,522</w:t>
            </w:r>
          </w:p>
        </w:tc>
        <w:tc>
          <w:tcPr>
            <w:tcW w:w="178" w:type="dxa"/>
            <w:gridSpan w:val="2"/>
          </w:tcPr>
          <w:p w14:paraId="53CB7277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31459" w14:textId="50CEA171" w:rsidR="00242BE2" w:rsidRPr="00F346C0" w:rsidRDefault="00645D40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1,002</w:t>
            </w:r>
          </w:p>
        </w:tc>
        <w:tc>
          <w:tcPr>
            <w:tcW w:w="186" w:type="dxa"/>
          </w:tcPr>
          <w:p w14:paraId="0E60815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F76E6" w14:textId="4C408AB6" w:rsidR="00242BE2" w:rsidRPr="00F346C0" w:rsidRDefault="00242BE2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874</w:t>
            </w:r>
          </w:p>
        </w:tc>
      </w:tr>
      <w:tr w:rsidR="00825EA4" w:rsidRPr="00F346C0" w14:paraId="6F763957" w14:textId="77777777" w:rsidTr="00AA0F54">
        <w:trPr>
          <w:cantSplit/>
          <w:trHeight w:val="108"/>
        </w:trPr>
        <w:tc>
          <w:tcPr>
            <w:tcW w:w="3150" w:type="dxa"/>
          </w:tcPr>
          <w:p w14:paraId="5A8CD102" w14:textId="77777777" w:rsidR="00825EA4" w:rsidRPr="00F346C0" w:rsidRDefault="00825EA4" w:rsidP="00825EA4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2A3FB60B" w14:textId="77777777" w:rsidR="00825EA4" w:rsidRPr="00F346C0" w:rsidRDefault="00825EA4" w:rsidP="00825EA4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27472B31" w14:textId="03DF5800" w:rsidR="00825EA4" w:rsidRPr="00F346C0" w:rsidRDefault="00825EA4" w:rsidP="00825EA4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7050BEA8" w14:textId="77777777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64AF1449" w14:textId="77777777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BAA2C08" w14:textId="77777777" w:rsidR="00825EA4" w:rsidRPr="00F346C0" w:rsidRDefault="00825EA4" w:rsidP="00825EA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A67FDE2" w14:textId="77777777" w:rsidR="00825EA4" w:rsidRPr="00F346C0" w:rsidRDefault="00825EA4" w:rsidP="00825EA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2838BD0" w14:textId="77777777" w:rsidR="00825EA4" w:rsidRPr="00F346C0" w:rsidRDefault="00825EA4" w:rsidP="00825EA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4B9773B1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2311E9B8" w14:textId="77777777" w:rsidR="00825EA4" w:rsidRPr="00F346C0" w:rsidRDefault="00825EA4" w:rsidP="00825EA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0CC8F3BD" w14:textId="77777777" w:rsidR="00825EA4" w:rsidRPr="00F346C0" w:rsidRDefault="00825EA4" w:rsidP="00825EA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0C3E31EF" w14:textId="013FEF38" w:rsidR="00825EA4" w:rsidRPr="00F346C0" w:rsidRDefault="00825EA4" w:rsidP="00825EA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490E4F20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</w:tcPr>
          <w:p w14:paraId="44FE6C65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</w:tcPr>
          <w:p w14:paraId="6F913C80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</w:tcBorders>
          </w:tcPr>
          <w:p w14:paraId="31CAE43A" w14:textId="77777777" w:rsidR="00825EA4" w:rsidRPr="00F346C0" w:rsidRDefault="00825EA4" w:rsidP="00825EA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4FA243EF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</w:tcPr>
          <w:p w14:paraId="1F1510E0" w14:textId="77777777" w:rsidR="00825EA4" w:rsidRPr="00F346C0" w:rsidRDefault="00825EA4" w:rsidP="00825EA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06352E2E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</w:tcPr>
          <w:p w14:paraId="41395528" w14:textId="77777777" w:rsidR="00825EA4" w:rsidRPr="00F346C0" w:rsidRDefault="00825EA4" w:rsidP="00825EA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4F84AD15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</w:tcPr>
          <w:p w14:paraId="2FF0D865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</w:tcPr>
          <w:p w14:paraId="45AA6565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3500B134" w14:textId="77777777" w:rsidR="00825EA4" w:rsidRPr="00F346C0" w:rsidRDefault="00825EA4" w:rsidP="00825EA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</w:tcPr>
          <w:p w14:paraId="769AE5BD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2F6C794D" w14:textId="77777777" w:rsidR="00825EA4" w:rsidRPr="00F346C0" w:rsidRDefault="00825EA4" w:rsidP="00825EA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825EA4" w:rsidRPr="00F346C0" w14:paraId="7DD7B020" w14:textId="77777777" w:rsidTr="00AA0F54">
        <w:trPr>
          <w:cantSplit/>
          <w:trHeight w:val="108"/>
        </w:trPr>
        <w:tc>
          <w:tcPr>
            <w:tcW w:w="3150" w:type="dxa"/>
          </w:tcPr>
          <w:p w14:paraId="1CE199C9" w14:textId="77777777" w:rsidR="00825EA4" w:rsidRPr="00F346C0" w:rsidRDefault="00825EA4" w:rsidP="00825EA4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185" w:type="dxa"/>
          </w:tcPr>
          <w:p w14:paraId="15D56853" w14:textId="77777777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370FE363" w14:textId="77777777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7931F62" w14:textId="77777777" w:rsidR="00825EA4" w:rsidRPr="00F346C0" w:rsidRDefault="00825EA4" w:rsidP="00825EA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6227EB4F" w14:textId="77777777" w:rsidR="00825EA4" w:rsidRPr="00F346C0" w:rsidRDefault="00825EA4" w:rsidP="00825EA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07B2784" w14:textId="77777777" w:rsidR="00825EA4" w:rsidRPr="00F346C0" w:rsidRDefault="00825EA4" w:rsidP="00825EA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7FA7C96B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2E6FF3C" w14:textId="77777777" w:rsidR="00825EA4" w:rsidRPr="00F346C0" w:rsidRDefault="00825EA4" w:rsidP="00825EA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52DA9A41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275C9A50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</w:tcPr>
          <w:p w14:paraId="2698BBB7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4C662E5A" w14:textId="77777777" w:rsidR="00825EA4" w:rsidRPr="00F346C0" w:rsidRDefault="00825EA4" w:rsidP="00825EA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70D087E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A0B7C6D" w14:textId="77777777" w:rsidR="00825EA4" w:rsidRPr="00F346C0" w:rsidRDefault="00825EA4" w:rsidP="00825EA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45B13358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A0B9754" w14:textId="77777777" w:rsidR="00825EA4" w:rsidRPr="00F346C0" w:rsidRDefault="00825EA4" w:rsidP="00825EA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69B93B9E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2310EE5" w14:textId="77777777" w:rsidR="00825EA4" w:rsidRPr="00F346C0" w:rsidRDefault="00825EA4" w:rsidP="00825EA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</w:tcPr>
          <w:p w14:paraId="2F150949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1201CC" w14:textId="77777777" w:rsidR="00825EA4" w:rsidRPr="00F346C0" w:rsidRDefault="00825EA4" w:rsidP="00825EA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</w:tcPr>
          <w:p w14:paraId="2EDBDC82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3A72232" w14:textId="77777777" w:rsidR="00825EA4" w:rsidRPr="00F346C0" w:rsidRDefault="00825EA4" w:rsidP="00825EA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825EA4" w:rsidRPr="00F346C0" w14:paraId="0E477AA9" w14:textId="77777777" w:rsidTr="00AA0F54">
        <w:trPr>
          <w:cantSplit/>
          <w:trHeight w:val="333"/>
        </w:trPr>
        <w:tc>
          <w:tcPr>
            <w:tcW w:w="3150" w:type="dxa"/>
          </w:tcPr>
          <w:p w14:paraId="69B9DBBA" w14:textId="1C68ACE4" w:rsidR="00825EA4" w:rsidRPr="00F346C0" w:rsidRDefault="00825EA4" w:rsidP="00825EA4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185" w:type="dxa"/>
          </w:tcPr>
          <w:p w14:paraId="7F499400" w14:textId="77777777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5B3235DD" w14:textId="77777777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A2F57EC" w14:textId="71801F00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254CBB0C" w14:textId="77777777" w:rsidR="00825EA4" w:rsidRPr="00F346C0" w:rsidRDefault="00825EA4" w:rsidP="00825EA4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BB08BB0" w14:textId="20768A10" w:rsidR="00825EA4" w:rsidRPr="00F346C0" w:rsidRDefault="00825EA4" w:rsidP="00825EA4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9" w:type="dxa"/>
          </w:tcPr>
          <w:p w14:paraId="0EEB87A0" w14:textId="77777777" w:rsidR="00825EA4" w:rsidRPr="00F346C0" w:rsidRDefault="00825EA4" w:rsidP="00825EA4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59937E21" w14:textId="77777777" w:rsidR="00825EA4" w:rsidRPr="00F346C0" w:rsidRDefault="00825EA4" w:rsidP="00825EA4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A5A925B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4FAD62C8" w14:textId="3FE071B2" w:rsidR="00825EA4" w:rsidRPr="00F346C0" w:rsidRDefault="00825EA4" w:rsidP="00825EA4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8" w:type="dxa"/>
            <w:gridSpan w:val="2"/>
          </w:tcPr>
          <w:p w14:paraId="49B37590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4B1E62A" w14:textId="77777777" w:rsidR="00825EA4" w:rsidRPr="00F346C0" w:rsidRDefault="00825EA4" w:rsidP="00825EA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37D78C5C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307A9D" w14:textId="0B4A63B9" w:rsidR="00825EA4" w:rsidRPr="00F346C0" w:rsidRDefault="00825EA4" w:rsidP="00825EA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5DCC707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1CC4A43" w14:textId="77777777" w:rsidR="00825EA4" w:rsidRPr="00F346C0" w:rsidRDefault="00825EA4" w:rsidP="00825EA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49A356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0" w:type="dxa"/>
            <w:gridSpan w:val="2"/>
          </w:tcPr>
          <w:p w14:paraId="550C0085" w14:textId="552BC5A6" w:rsidR="00825EA4" w:rsidRPr="00F346C0" w:rsidRDefault="00825EA4" w:rsidP="00825EA4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487CC5D5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5BE5C36" w14:textId="77777777" w:rsidR="00825EA4" w:rsidRPr="00F346C0" w:rsidRDefault="00825EA4" w:rsidP="00825EA4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6" w:type="dxa"/>
          </w:tcPr>
          <w:p w14:paraId="22E469AC" w14:textId="77777777" w:rsidR="00825EA4" w:rsidRPr="00F346C0" w:rsidRDefault="00825EA4" w:rsidP="00825EA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FB6AE3F" w14:textId="6F5CC62E" w:rsidR="00825EA4" w:rsidRPr="00F346C0" w:rsidRDefault="00825EA4" w:rsidP="00825EA4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785E9F" w:rsidRPr="00F346C0" w14:paraId="5AB47DE5" w14:textId="77777777" w:rsidTr="00AA0F54">
        <w:trPr>
          <w:cantSplit/>
          <w:trHeight w:val="102"/>
        </w:trPr>
        <w:tc>
          <w:tcPr>
            <w:tcW w:w="3150" w:type="dxa"/>
          </w:tcPr>
          <w:p w14:paraId="40DF48E3" w14:textId="78412298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ไทย อีทอกซีเลท จำกัด</w:t>
            </w:r>
          </w:p>
        </w:tc>
        <w:tc>
          <w:tcPr>
            <w:tcW w:w="2185" w:type="dxa"/>
          </w:tcPr>
          <w:p w14:paraId="50FC0B53" w14:textId="15674B9C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9" w:type="dxa"/>
          </w:tcPr>
          <w:p w14:paraId="704B4757" w14:textId="2D2577D8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12FCCCCB" w14:textId="51AFABC2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074948B6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2177341A" w14:textId="70A23421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209" w:type="dxa"/>
          </w:tcPr>
          <w:p w14:paraId="751695F2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EA905A8" w14:textId="3D962599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687</w:t>
            </w:r>
          </w:p>
        </w:tc>
        <w:tc>
          <w:tcPr>
            <w:tcW w:w="234" w:type="dxa"/>
            <w:gridSpan w:val="2"/>
          </w:tcPr>
          <w:p w14:paraId="054AB003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1D4F1C7D" w14:textId="7E1419FB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660</w:t>
            </w:r>
          </w:p>
        </w:tc>
        <w:tc>
          <w:tcPr>
            <w:tcW w:w="198" w:type="dxa"/>
            <w:gridSpan w:val="2"/>
          </w:tcPr>
          <w:p w14:paraId="7F04A021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F7FFF15" w14:textId="1B132D10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1C69B474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E3C884E" w14:textId="18C0A4A4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1345DABA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9E4C27F" w14:textId="0E23A6A4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687</w:t>
            </w:r>
          </w:p>
        </w:tc>
        <w:tc>
          <w:tcPr>
            <w:tcW w:w="234" w:type="dxa"/>
            <w:gridSpan w:val="2"/>
          </w:tcPr>
          <w:p w14:paraId="5806736D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A870F04" w14:textId="5D24C7D5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660</w:t>
            </w:r>
          </w:p>
        </w:tc>
        <w:tc>
          <w:tcPr>
            <w:tcW w:w="178" w:type="dxa"/>
            <w:gridSpan w:val="2"/>
          </w:tcPr>
          <w:p w14:paraId="7A57CDF0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58466F4" w14:textId="0E9A53F8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32</w:t>
            </w:r>
          </w:p>
        </w:tc>
        <w:tc>
          <w:tcPr>
            <w:tcW w:w="186" w:type="dxa"/>
          </w:tcPr>
          <w:p w14:paraId="136E4E5F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</w:tcPr>
          <w:p w14:paraId="09C1610A" w14:textId="74E7D5B5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102</w:t>
            </w:r>
          </w:p>
        </w:tc>
      </w:tr>
      <w:tr w:rsidR="00785E9F" w:rsidRPr="00F346C0" w14:paraId="0BEDE51D" w14:textId="77777777" w:rsidTr="00AA0F54">
        <w:trPr>
          <w:cantSplit/>
          <w:trHeight w:val="102"/>
        </w:trPr>
        <w:tc>
          <w:tcPr>
            <w:tcW w:w="3150" w:type="dxa"/>
          </w:tcPr>
          <w:p w14:paraId="3FCD7760" w14:textId="75D913C8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NatureWorks LLC</w:t>
            </w:r>
          </w:p>
        </w:tc>
        <w:tc>
          <w:tcPr>
            <w:tcW w:w="2185" w:type="dxa"/>
          </w:tcPr>
          <w:p w14:paraId="486971DF" w14:textId="04D8AE2F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9" w:type="dxa"/>
          </w:tcPr>
          <w:p w14:paraId="1042433E" w14:textId="762A61E6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591A6316" w14:textId="1D8D5CD2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64581A5B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22F80D52" w14:textId="039CA751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209" w:type="dxa"/>
          </w:tcPr>
          <w:p w14:paraId="2123CAB9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241C86B" w14:textId="3FAB7879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4,518</w:t>
            </w:r>
          </w:p>
        </w:tc>
        <w:tc>
          <w:tcPr>
            <w:tcW w:w="234" w:type="dxa"/>
            <w:gridSpan w:val="2"/>
          </w:tcPr>
          <w:p w14:paraId="50B2726F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68DCE3B0" w14:textId="7A5159FC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4,599</w:t>
            </w:r>
          </w:p>
        </w:tc>
        <w:tc>
          <w:tcPr>
            <w:tcW w:w="198" w:type="dxa"/>
            <w:gridSpan w:val="2"/>
          </w:tcPr>
          <w:p w14:paraId="7D17CF32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5749F76" w14:textId="49B479EE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361633BB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CCB59D0" w14:textId="5DC35DEE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704141F9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28CDD41" w14:textId="08BC98CE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4,518</w:t>
            </w:r>
          </w:p>
        </w:tc>
        <w:tc>
          <w:tcPr>
            <w:tcW w:w="234" w:type="dxa"/>
            <w:gridSpan w:val="2"/>
          </w:tcPr>
          <w:p w14:paraId="4110BA64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9CB5583" w14:textId="60D52C5A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4,599</w:t>
            </w:r>
          </w:p>
        </w:tc>
        <w:tc>
          <w:tcPr>
            <w:tcW w:w="178" w:type="dxa"/>
            <w:gridSpan w:val="2"/>
          </w:tcPr>
          <w:p w14:paraId="489C4B7F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F0916DD" w14:textId="538D20D4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0ABED9F4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</w:tcPr>
          <w:p w14:paraId="56BC2BEC" w14:textId="4B4141C4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330</w:t>
            </w:r>
          </w:p>
        </w:tc>
      </w:tr>
      <w:tr w:rsidR="00785E9F" w:rsidRPr="00F346C0" w14:paraId="5A222CE1" w14:textId="77777777" w:rsidTr="00AA0F54">
        <w:trPr>
          <w:cantSplit/>
          <w:trHeight w:val="102"/>
        </w:trPr>
        <w:tc>
          <w:tcPr>
            <w:tcW w:w="3150" w:type="dxa"/>
          </w:tcPr>
          <w:p w14:paraId="407B3DFC" w14:textId="23D8D585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85" w:type="dxa"/>
          </w:tcPr>
          <w:p w14:paraId="5305CC14" w14:textId="140A95AB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</w:t>
            </w: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ไฟฟ้าและ        เอทานอลจากอ้อย</w:t>
            </w:r>
          </w:p>
        </w:tc>
        <w:tc>
          <w:tcPr>
            <w:tcW w:w="1139" w:type="dxa"/>
          </w:tcPr>
          <w:p w14:paraId="20730BCF" w14:textId="52CDE53D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7898D74B" w14:textId="414120AE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1A8842F2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787D0A90" w14:textId="1904D768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209" w:type="dxa"/>
          </w:tcPr>
          <w:p w14:paraId="700B2F8B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CF1680" w14:textId="73A1B602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1,266</w:t>
            </w:r>
          </w:p>
        </w:tc>
        <w:tc>
          <w:tcPr>
            <w:tcW w:w="234" w:type="dxa"/>
            <w:gridSpan w:val="2"/>
          </w:tcPr>
          <w:p w14:paraId="119EFD0D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1B5E9951" w14:textId="05626C9A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1,223</w:t>
            </w:r>
          </w:p>
        </w:tc>
        <w:tc>
          <w:tcPr>
            <w:tcW w:w="198" w:type="dxa"/>
            <w:gridSpan w:val="2"/>
          </w:tcPr>
          <w:p w14:paraId="172C77B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FFA7A29" w14:textId="2BB6855D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672D2AF8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AD64F26" w14:textId="3087F8FA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1AA74397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DD8C915" w14:textId="463EC54B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1,266</w:t>
            </w:r>
          </w:p>
        </w:tc>
        <w:tc>
          <w:tcPr>
            <w:tcW w:w="234" w:type="dxa"/>
            <w:gridSpan w:val="2"/>
          </w:tcPr>
          <w:p w14:paraId="20A6DA36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C0E0A35" w14:textId="1AC4F2C3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1,223</w:t>
            </w:r>
          </w:p>
        </w:tc>
        <w:tc>
          <w:tcPr>
            <w:tcW w:w="178" w:type="dxa"/>
            <w:gridSpan w:val="2"/>
          </w:tcPr>
          <w:p w14:paraId="01AA5CC3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B55F94" w14:textId="6831528F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6C20C08D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</w:tcPr>
          <w:p w14:paraId="3F87DC7B" w14:textId="02365D1A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85E9F" w:rsidRPr="00F346C0" w14:paraId="68F96080" w14:textId="77777777" w:rsidTr="00AA0F54">
        <w:trPr>
          <w:cantSplit/>
          <w:trHeight w:val="102"/>
        </w:trPr>
        <w:tc>
          <w:tcPr>
            <w:tcW w:w="3150" w:type="dxa"/>
          </w:tcPr>
          <w:p w14:paraId="59623A3C" w14:textId="77938790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Emery Oleochemicals UK Limited</w:t>
            </w:r>
          </w:p>
        </w:tc>
        <w:tc>
          <w:tcPr>
            <w:tcW w:w="2185" w:type="dxa"/>
          </w:tcPr>
          <w:p w14:paraId="2860E691" w14:textId="4FFEE6E8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1139" w:type="dxa"/>
          </w:tcPr>
          <w:p w14:paraId="287A0931" w14:textId="0256B606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อังกฤษ</w:t>
            </w:r>
          </w:p>
        </w:tc>
        <w:tc>
          <w:tcPr>
            <w:tcW w:w="720" w:type="dxa"/>
          </w:tcPr>
          <w:p w14:paraId="6CBF5F56" w14:textId="4F963D6D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04B94B79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539123B8" w14:textId="4A60B572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209" w:type="dxa"/>
          </w:tcPr>
          <w:p w14:paraId="02141D9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C464322" w14:textId="31F14288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3,096</w:t>
            </w:r>
          </w:p>
        </w:tc>
        <w:tc>
          <w:tcPr>
            <w:tcW w:w="234" w:type="dxa"/>
            <w:gridSpan w:val="2"/>
          </w:tcPr>
          <w:p w14:paraId="2E8A5C99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0D0F2D21" w14:textId="754F9056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2,938</w:t>
            </w:r>
          </w:p>
        </w:tc>
        <w:tc>
          <w:tcPr>
            <w:tcW w:w="198" w:type="dxa"/>
            <w:gridSpan w:val="2"/>
          </w:tcPr>
          <w:p w14:paraId="1A4312C6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A33E9DC" w14:textId="74063B24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549F4BAD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2712DF" w14:textId="317183B1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3C0BEBD9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063C0F8" w14:textId="4F9C9CCD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3,096</w:t>
            </w:r>
          </w:p>
        </w:tc>
        <w:tc>
          <w:tcPr>
            <w:tcW w:w="234" w:type="dxa"/>
            <w:gridSpan w:val="2"/>
          </w:tcPr>
          <w:p w14:paraId="7DEEBB76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A9AA81C" w14:textId="69CE00F8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2,938</w:t>
            </w:r>
          </w:p>
        </w:tc>
        <w:tc>
          <w:tcPr>
            <w:tcW w:w="178" w:type="dxa"/>
            <w:gridSpan w:val="2"/>
          </w:tcPr>
          <w:p w14:paraId="2A3018F5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23A403B" w14:textId="47392738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5FBEC703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</w:tcPr>
          <w:p w14:paraId="34E5A50B" w14:textId="785B3194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26</w:t>
            </w:r>
          </w:p>
        </w:tc>
      </w:tr>
      <w:tr w:rsidR="00785E9F" w:rsidRPr="00F346C0" w14:paraId="2F8D14E1" w14:textId="77777777" w:rsidTr="00AA0F54">
        <w:trPr>
          <w:cantSplit/>
          <w:trHeight w:val="102"/>
        </w:trPr>
        <w:tc>
          <w:tcPr>
            <w:tcW w:w="3150" w:type="dxa"/>
          </w:tcPr>
          <w:p w14:paraId="41F7EF9B" w14:textId="71C4A8CE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Entis Co., Ltd.</w:t>
            </w:r>
          </w:p>
        </w:tc>
        <w:tc>
          <w:tcPr>
            <w:tcW w:w="2185" w:type="dxa"/>
          </w:tcPr>
          <w:p w14:paraId="5FAFF6BB" w14:textId="0A25C40D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  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สารเคลือบผิวอุตสาหกรรม</w:t>
            </w: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และสารเติมแต่ง</w:t>
            </w:r>
          </w:p>
        </w:tc>
        <w:tc>
          <w:tcPr>
            <w:tcW w:w="1139" w:type="dxa"/>
          </w:tcPr>
          <w:p w14:paraId="7C995393" w14:textId="14B1CF92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เกาหลีใต้</w:t>
            </w:r>
          </w:p>
        </w:tc>
        <w:tc>
          <w:tcPr>
            <w:tcW w:w="720" w:type="dxa"/>
          </w:tcPr>
          <w:p w14:paraId="212820F8" w14:textId="023BE943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1B859998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6F622B57" w14:textId="026060E4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209" w:type="dxa"/>
          </w:tcPr>
          <w:p w14:paraId="2425A19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81314C5" w14:textId="5B122B3B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175</w:t>
            </w:r>
          </w:p>
        </w:tc>
        <w:tc>
          <w:tcPr>
            <w:tcW w:w="234" w:type="dxa"/>
            <w:gridSpan w:val="2"/>
          </w:tcPr>
          <w:p w14:paraId="7F109611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3A59F579" w14:textId="15557ED9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179</w:t>
            </w:r>
          </w:p>
        </w:tc>
        <w:tc>
          <w:tcPr>
            <w:tcW w:w="198" w:type="dxa"/>
            <w:gridSpan w:val="2"/>
          </w:tcPr>
          <w:p w14:paraId="282B00F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4D1E88B" w14:textId="2E17BB7B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53D2CEEC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95916F0" w14:textId="547B972B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9D1E1E8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3D470A1" w14:textId="46384ECC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175</w:t>
            </w:r>
          </w:p>
        </w:tc>
        <w:tc>
          <w:tcPr>
            <w:tcW w:w="234" w:type="dxa"/>
            <w:gridSpan w:val="2"/>
          </w:tcPr>
          <w:p w14:paraId="57F180D1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6E7B1D5" w14:textId="13CA9FA2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179</w:t>
            </w:r>
          </w:p>
        </w:tc>
        <w:tc>
          <w:tcPr>
            <w:tcW w:w="178" w:type="dxa"/>
            <w:gridSpan w:val="2"/>
          </w:tcPr>
          <w:p w14:paraId="619E2566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B0D9EE9" w14:textId="76A25F10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249616DB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</w:tcPr>
          <w:p w14:paraId="2CF78A9B" w14:textId="0DD5F73A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</w:t>
            </w:r>
          </w:p>
        </w:tc>
      </w:tr>
      <w:tr w:rsidR="00785E9F" w:rsidRPr="00F346C0" w14:paraId="5909FE7B" w14:textId="77777777" w:rsidTr="00AA0F54">
        <w:trPr>
          <w:cantSplit/>
          <w:trHeight w:val="102"/>
        </w:trPr>
        <w:tc>
          <w:tcPr>
            <w:tcW w:w="3150" w:type="dxa"/>
          </w:tcPr>
          <w:p w14:paraId="5266DAE5" w14:textId="208CCCAA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ซินธีส (ประเทศไทย) จำกัด</w:t>
            </w:r>
          </w:p>
        </w:tc>
        <w:tc>
          <w:tcPr>
            <w:tcW w:w="2185" w:type="dxa"/>
          </w:tcPr>
          <w:p w14:paraId="4EE87741" w14:textId="20C97760" w:rsidR="00785E9F" w:rsidRPr="00F346C0" w:rsidRDefault="00785E9F" w:rsidP="00785E9F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  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สารเคลือบผิวอุตสาหกรรม</w:t>
            </w:r>
            <w:r w:rsidRPr="00F346C0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และสารเติมแต่ง</w:t>
            </w:r>
          </w:p>
        </w:tc>
        <w:tc>
          <w:tcPr>
            <w:tcW w:w="1139" w:type="dxa"/>
          </w:tcPr>
          <w:p w14:paraId="4733E050" w14:textId="3FE044CE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2C3145E4" w14:textId="613D081E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48</w:t>
            </w:r>
          </w:p>
        </w:tc>
        <w:tc>
          <w:tcPr>
            <w:tcW w:w="182" w:type="dxa"/>
          </w:tcPr>
          <w:p w14:paraId="7952F3B9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7E5CED60" w14:textId="784794F5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48</w:t>
            </w:r>
          </w:p>
        </w:tc>
        <w:tc>
          <w:tcPr>
            <w:tcW w:w="209" w:type="dxa"/>
          </w:tcPr>
          <w:p w14:paraId="4E0B6EBD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616CFBE8" w14:textId="7F842F35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494</w:t>
            </w:r>
          </w:p>
        </w:tc>
        <w:tc>
          <w:tcPr>
            <w:tcW w:w="234" w:type="dxa"/>
            <w:gridSpan w:val="2"/>
          </w:tcPr>
          <w:p w14:paraId="2D08EDCA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4A97378C" w14:textId="144068BD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507</w:t>
            </w:r>
          </w:p>
        </w:tc>
        <w:tc>
          <w:tcPr>
            <w:tcW w:w="198" w:type="dxa"/>
            <w:gridSpan w:val="2"/>
          </w:tcPr>
          <w:p w14:paraId="263AD58B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3A1F0D9D" w14:textId="5F802AA2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545A0AE3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1D6091EA" w14:textId="4B369676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1CCA839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2028146D" w14:textId="7933B848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494</w:t>
            </w:r>
          </w:p>
        </w:tc>
        <w:tc>
          <w:tcPr>
            <w:tcW w:w="234" w:type="dxa"/>
            <w:gridSpan w:val="2"/>
          </w:tcPr>
          <w:p w14:paraId="3CA44CC6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06222418" w14:textId="3A03AFD2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507</w:t>
            </w:r>
          </w:p>
        </w:tc>
        <w:tc>
          <w:tcPr>
            <w:tcW w:w="178" w:type="dxa"/>
            <w:gridSpan w:val="2"/>
          </w:tcPr>
          <w:p w14:paraId="66CF703A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F115429" w14:textId="20EFFE9D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29</w:t>
            </w:r>
          </w:p>
        </w:tc>
        <w:tc>
          <w:tcPr>
            <w:tcW w:w="186" w:type="dxa"/>
          </w:tcPr>
          <w:p w14:paraId="16D682BD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E6237F8" w14:textId="3F3B0B73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45</w:t>
            </w:r>
          </w:p>
        </w:tc>
      </w:tr>
      <w:tr w:rsidR="00785E9F" w:rsidRPr="00F346C0" w14:paraId="33EA04F4" w14:textId="77777777" w:rsidTr="00242BE2">
        <w:trPr>
          <w:cantSplit/>
          <w:trHeight w:val="102"/>
        </w:trPr>
        <w:tc>
          <w:tcPr>
            <w:tcW w:w="3150" w:type="dxa"/>
          </w:tcPr>
          <w:p w14:paraId="6F74A945" w14:textId="77777777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698EAE2E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1BD0D21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6CAD6C79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542754B8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03E9ECF1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403381B6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CFCE2" w14:textId="02B4DB9A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10,236</w:t>
            </w:r>
          </w:p>
        </w:tc>
        <w:tc>
          <w:tcPr>
            <w:tcW w:w="234" w:type="dxa"/>
            <w:gridSpan w:val="2"/>
            <w:vAlign w:val="bottom"/>
          </w:tcPr>
          <w:p w14:paraId="7C1E261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39B2" w14:textId="1F671627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10,106</w:t>
            </w:r>
          </w:p>
        </w:tc>
        <w:tc>
          <w:tcPr>
            <w:tcW w:w="198" w:type="dxa"/>
            <w:gridSpan w:val="2"/>
            <w:vAlign w:val="bottom"/>
          </w:tcPr>
          <w:p w14:paraId="1617319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269C" w14:textId="52F07798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2F0E897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7D25B" w14:textId="5682218F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FEDBD4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47C8" w14:textId="503189A2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10,236</w:t>
            </w:r>
          </w:p>
        </w:tc>
        <w:tc>
          <w:tcPr>
            <w:tcW w:w="234" w:type="dxa"/>
            <w:gridSpan w:val="2"/>
            <w:vAlign w:val="bottom"/>
          </w:tcPr>
          <w:p w14:paraId="73C29374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FB424" w14:textId="6601628D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10,106</w:t>
            </w:r>
          </w:p>
        </w:tc>
        <w:tc>
          <w:tcPr>
            <w:tcW w:w="178" w:type="dxa"/>
            <w:gridSpan w:val="2"/>
            <w:vAlign w:val="bottom"/>
          </w:tcPr>
          <w:p w14:paraId="2BCE8B3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08BE9" w14:textId="6812EE25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61</w:t>
            </w:r>
          </w:p>
        </w:tc>
        <w:tc>
          <w:tcPr>
            <w:tcW w:w="186" w:type="dxa"/>
            <w:vAlign w:val="bottom"/>
          </w:tcPr>
          <w:p w14:paraId="4EC440EF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021D" w14:textId="5DC4A1E8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530</w:t>
            </w:r>
          </w:p>
        </w:tc>
      </w:tr>
      <w:tr w:rsidR="00785E9F" w:rsidRPr="00F346C0" w14:paraId="012F0E1B" w14:textId="77777777" w:rsidTr="00242BE2">
        <w:trPr>
          <w:cantSplit/>
          <w:trHeight w:val="102"/>
        </w:trPr>
        <w:tc>
          <w:tcPr>
            <w:tcW w:w="3150" w:type="dxa"/>
          </w:tcPr>
          <w:p w14:paraId="33CCC621" w14:textId="549469E7" w:rsidR="00785E9F" w:rsidRPr="00F346C0" w:rsidRDefault="00785E9F" w:rsidP="00785E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รวมเงินลงทุนในการร่วมค้า</w:t>
            </w:r>
          </w:p>
        </w:tc>
        <w:tc>
          <w:tcPr>
            <w:tcW w:w="2185" w:type="dxa"/>
          </w:tcPr>
          <w:p w14:paraId="51D9B063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7509BFC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5A7CDA1A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02C80332" w14:textId="77777777" w:rsidR="00785E9F" w:rsidRPr="00F346C0" w:rsidRDefault="00785E9F" w:rsidP="00785E9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E2F5048" w14:textId="77777777" w:rsidR="00785E9F" w:rsidRPr="00F346C0" w:rsidRDefault="00785E9F" w:rsidP="00785E9F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0827C011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033C9" w14:textId="1905E726" w:rsidR="00785E9F" w:rsidRPr="00F346C0" w:rsidRDefault="00785E9F" w:rsidP="00785E9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37,136</w:t>
            </w:r>
          </w:p>
        </w:tc>
        <w:tc>
          <w:tcPr>
            <w:tcW w:w="234" w:type="dxa"/>
            <w:gridSpan w:val="2"/>
            <w:vAlign w:val="bottom"/>
          </w:tcPr>
          <w:p w14:paraId="242F64BD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5B69" w14:textId="5E3C75EA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35,628</w:t>
            </w:r>
          </w:p>
        </w:tc>
        <w:tc>
          <w:tcPr>
            <w:tcW w:w="198" w:type="dxa"/>
            <w:gridSpan w:val="2"/>
            <w:vAlign w:val="bottom"/>
          </w:tcPr>
          <w:p w14:paraId="1217A031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9317F" w14:textId="6E28EDE3" w:rsidR="00785E9F" w:rsidRPr="00F346C0" w:rsidRDefault="00785E9F" w:rsidP="00785E9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19CA9BA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478C" w14:textId="3944E057" w:rsidR="00785E9F" w:rsidRPr="00F346C0" w:rsidRDefault="00785E9F" w:rsidP="00785E9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E4D8CD0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0084B" w14:textId="1779DFD9" w:rsidR="00785E9F" w:rsidRPr="00F346C0" w:rsidRDefault="00785E9F" w:rsidP="00785E9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37,136</w:t>
            </w:r>
          </w:p>
        </w:tc>
        <w:tc>
          <w:tcPr>
            <w:tcW w:w="234" w:type="dxa"/>
            <w:gridSpan w:val="2"/>
            <w:vAlign w:val="bottom"/>
          </w:tcPr>
          <w:p w14:paraId="67EADB1E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4FEBE" w14:textId="418E59A2" w:rsidR="00785E9F" w:rsidRPr="00F346C0" w:rsidRDefault="00785E9F" w:rsidP="00785E9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35,628</w:t>
            </w:r>
          </w:p>
        </w:tc>
        <w:tc>
          <w:tcPr>
            <w:tcW w:w="178" w:type="dxa"/>
            <w:gridSpan w:val="2"/>
            <w:vAlign w:val="bottom"/>
          </w:tcPr>
          <w:p w14:paraId="670D9603" w14:textId="77777777" w:rsidR="00785E9F" w:rsidRPr="00F346C0" w:rsidRDefault="00785E9F" w:rsidP="00785E9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0ECE0" w14:textId="4B51311C" w:rsidR="00785E9F" w:rsidRPr="00F346C0" w:rsidRDefault="003E3DA0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1,063</w:t>
            </w:r>
          </w:p>
        </w:tc>
        <w:tc>
          <w:tcPr>
            <w:tcW w:w="186" w:type="dxa"/>
            <w:vAlign w:val="bottom"/>
          </w:tcPr>
          <w:p w14:paraId="48CC038C" w14:textId="77777777" w:rsidR="00785E9F" w:rsidRPr="00F346C0" w:rsidRDefault="00785E9F" w:rsidP="00785E9F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0F836" w14:textId="7630E482" w:rsidR="00785E9F" w:rsidRPr="00F346C0" w:rsidRDefault="00785E9F" w:rsidP="00785E9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1,404</w:t>
            </w:r>
          </w:p>
        </w:tc>
      </w:tr>
      <w:tr w:rsidR="00242BE2" w:rsidRPr="00F346C0" w14:paraId="2CE5CCBA" w14:textId="77777777" w:rsidTr="00AA0F54">
        <w:trPr>
          <w:cantSplit/>
          <w:trHeight w:val="102"/>
        </w:trPr>
        <w:tc>
          <w:tcPr>
            <w:tcW w:w="3150" w:type="dxa"/>
          </w:tcPr>
          <w:p w14:paraId="1A83906F" w14:textId="77777777" w:rsidR="00242BE2" w:rsidRPr="00F346C0" w:rsidRDefault="00242BE2" w:rsidP="00242BE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4448C4BF" w14:textId="77777777" w:rsidR="00242BE2" w:rsidRPr="00F346C0" w:rsidRDefault="00242BE2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36B0A5BC" w14:textId="77777777" w:rsidR="00242BE2" w:rsidRPr="00F346C0" w:rsidRDefault="00242BE2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31D2E8AD" w14:textId="77777777" w:rsidR="00242BE2" w:rsidRPr="00F346C0" w:rsidRDefault="00242BE2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0335045A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23F49975" w14:textId="77777777" w:rsidR="00242BE2" w:rsidRPr="00F346C0" w:rsidRDefault="00242BE2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79AFF02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6D9CE00E" w14:textId="77777777" w:rsidR="00242BE2" w:rsidRPr="00F346C0" w:rsidRDefault="00242BE2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64C7BD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  <w:vAlign w:val="bottom"/>
          </w:tcPr>
          <w:p w14:paraId="2F37993C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02FE5A2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double" w:sz="4" w:space="0" w:color="auto"/>
            </w:tcBorders>
            <w:vAlign w:val="bottom"/>
          </w:tcPr>
          <w:p w14:paraId="72D47AD4" w14:textId="77777777" w:rsidR="00242BE2" w:rsidRPr="00F346C0" w:rsidRDefault="00242BE2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5C7904DD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double" w:sz="4" w:space="0" w:color="auto"/>
            </w:tcBorders>
            <w:vAlign w:val="bottom"/>
          </w:tcPr>
          <w:p w14:paraId="29BC67C8" w14:textId="77777777" w:rsidR="00242BE2" w:rsidRPr="00F346C0" w:rsidRDefault="00242BE2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BE620C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double" w:sz="4" w:space="0" w:color="auto"/>
            </w:tcBorders>
            <w:vAlign w:val="bottom"/>
          </w:tcPr>
          <w:p w14:paraId="06851458" w14:textId="77777777" w:rsidR="00242BE2" w:rsidRPr="00F346C0" w:rsidRDefault="00242BE2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A6A2C77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</w:tcBorders>
            <w:vAlign w:val="bottom"/>
          </w:tcPr>
          <w:p w14:paraId="1638A96D" w14:textId="77777777" w:rsidR="00242BE2" w:rsidRPr="00F346C0" w:rsidRDefault="00242BE2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C8660F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21000E6A" w14:textId="77777777" w:rsidR="00242BE2" w:rsidRPr="00F346C0" w:rsidRDefault="00242BE2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  <w:vAlign w:val="bottom"/>
          </w:tcPr>
          <w:p w14:paraId="1A35BE7E" w14:textId="77777777" w:rsidR="00242BE2" w:rsidRPr="00F346C0" w:rsidRDefault="00242BE2" w:rsidP="00242BE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1AD9B447" w14:textId="77777777" w:rsidR="00242BE2" w:rsidRPr="00F346C0" w:rsidRDefault="00242BE2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DD2475" w:rsidRPr="00F346C0" w14:paraId="7004054C" w14:textId="77777777" w:rsidTr="00AA0F54">
        <w:trPr>
          <w:cantSplit/>
          <w:trHeight w:val="102"/>
        </w:trPr>
        <w:tc>
          <w:tcPr>
            <w:tcW w:w="3150" w:type="dxa"/>
          </w:tcPr>
          <w:p w14:paraId="47C602F4" w14:textId="77777777" w:rsidR="00DD2475" w:rsidRPr="00F346C0" w:rsidRDefault="00DD2475" w:rsidP="00242BE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126C253B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59DD1310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1131235C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25262C08" w14:textId="77777777" w:rsidR="00DD2475" w:rsidRPr="00F346C0" w:rsidRDefault="00DD2475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473FDCE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30DCABF1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BD09CE" w14:textId="77777777" w:rsidR="00DD2475" w:rsidRPr="00F346C0" w:rsidRDefault="00DD2475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1B2DE1BB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4A3977C2" w14:textId="77777777" w:rsidR="00DD2475" w:rsidRPr="00F346C0" w:rsidRDefault="00DD2475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19B4297E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2FA87C59" w14:textId="77777777" w:rsidR="00DD2475" w:rsidRPr="00F346C0" w:rsidRDefault="00DD2475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DB7374C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28D15E10" w14:textId="77777777" w:rsidR="00DD2475" w:rsidRPr="00F346C0" w:rsidRDefault="00DD2475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0312649B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73AA4B26" w14:textId="77777777" w:rsidR="00DD2475" w:rsidRPr="00F346C0" w:rsidRDefault="00DD2475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711DD87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336C6407" w14:textId="77777777" w:rsidR="00DD2475" w:rsidRPr="00F346C0" w:rsidRDefault="00DD2475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0462E2B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7F66085A" w14:textId="77777777" w:rsidR="00DD2475" w:rsidRPr="00F346C0" w:rsidRDefault="00DD2475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  <w:vAlign w:val="bottom"/>
          </w:tcPr>
          <w:p w14:paraId="085B51A5" w14:textId="77777777" w:rsidR="00DD2475" w:rsidRPr="00F346C0" w:rsidRDefault="00DD2475" w:rsidP="00242BE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3257DE9D" w14:textId="77777777" w:rsidR="00DD2475" w:rsidRPr="00F346C0" w:rsidRDefault="00DD2475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DD2475" w:rsidRPr="00F346C0" w14:paraId="604FCF88" w14:textId="77777777" w:rsidTr="00DD2475">
        <w:trPr>
          <w:cantSplit/>
          <w:trHeight w:val="102"/>
        </w:trPr>
        <w:tc>
          <w:tcPr>
            <w:tcW w:w="3150" w:type="dxa"/>
          </w:tcPr>
          <w:p w14:paraId="023AF067" w14:textId="77777777" w:rsidR="00DD2475" w:rsidRPr="00F346C0" w:rsidRDefault="00DD2475" w:rsidP="00242BE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2A255EF5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76B8B80B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27796314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76DAAB16" w14:textId="77777777" w:rsidR="00DD2475" w:rsidRPr="00F346C0" w:rsidRDefault="00DD2475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DE26D5E" w14:textId="77777777" w:rsidR="00DD2475" w:rsidRPr="00F346C0" w:rsidRDefault="00DD2475" w:rsidP="00242BE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328A8B16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069FF7" w14:textId="77777777" w:rsidR="00DD2475" w:rsidRPr="00F346C0" w:rsidRDefault="00DD2475" w:rsidP="00242BE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01337976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2EC75638" w14:textId="77777777" w:rsidR="00DD2475" w:rsidRPr="00F346C0" w:rsidRDefault="00DD2475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30437E95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285BF01C" w14:textId="77777777" w:rsidR="00DD2475" w:rsidRPr="00F346C0" w:rsidRDefault="00DD2475" w:rsidP="00242BE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A17396C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802E53A" w14:textId="77777777" w:rsidR="00DD2475" w:rsidRPr="00F346C0" w:rsidRDefault="00DD2475" w:rsidP="00242BE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2209CF7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783280BA" w14:textId="77777777" w:rsidR="00DD2475" w:rsidRPr="00F346C0" w:rsidRDefault="00DD2475" w:rsidP="00242BE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48146F9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E8C8B69" w14:textId="77777777" w:rsidR="00DD2475" w:rsidRPr="00F346C0" w:rsidRDefault="00DD2475" w:rsidP="00242BE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0CD0386" w14:textId="77777777" w:rsidR="00DD2475" w:rsidRPr="00F346C0" w:rsidRDefault="00DD2475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340D175A" w14:textId="77777777" w:rsidR="00DD2475" w:rsidRPr="00F346C0" w:rsidRDefault="00DD2475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  <w:vAlign w:val="bottom"/>
          </w:tcPr>
          <w:p w14:paraId="7545B235" w14:textId="77777777" w:rsidR="00DD2475" w:rsidRPr="00F346C0" w:rsidRDefault="00DD2475" w:rsidP="00242BE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0DD28548" w14:textId="77777777" w:rsidR="00DD2475" w:rsidRPr="00F346C0" w:rsidRDefault="00DD2475" w:rsidP="00242BE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242BE2" w:rsidRPr="00F346C0" w14:paraId="0958156A" w14:textId="77777777" w:rsidTr="00242BE2">
        <w:trPr>
          <w:cantSplit/>
          <w:trHeight w:val="343"/>
        </w:trPr>
        <w:tc>
          <w:tcPr>
            <w:tcW w:w="3150" w:type="dxa"/>
          </w:tcPr>
          <w:p w14:paraId="77BEECAA" w14:textId="77777777" w:rsidR="00242BE2" w:rsidRPr="00F346C0" w:rsidRDefault="00242BE2" w:rsidP="00242BE2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บริษัทร่วมทางตรง</w:t>
            </w:r>
          </w:p>
        </w:tc>
        <w:tc>
          <w:tcPr>
            <w:tcW w:w="2185" w:type="dxa"/>
          </w:tcPr>
          <w:p w14:paraId="728A228D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139" w:type="dxa"/>
          </w:tcPr>
          <w:p w14:paraId="385C7189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20" w:type="dxa"/>
          </w:tcPr>
          <w:p w14:paraId="4D7C676A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82" w:type="dxa"/>
          </w:tcPr>
          <w:p w14:paraId="389834C3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22CDBDB" w14:textId="77777777" w:rsidR="00242BE2" w:rsidRPr="00F346C0" w:rsidRDefault="00242BE2" w:rsidP="00242BE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09" w:type="dxa"/>
          </w:tcPr>
          <w:p w14:paraId="4DFB312E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89A9CA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E77D469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61C86A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3F668B96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5C05C7F1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4D44935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3F095C3B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5242570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6BD2A02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2014CEC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6F0A411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8D31211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68F39E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86" w:type="dxa"/>
          </w:tcPr>
          <w:p w14:paraId="495694EB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199BCEC5" w14:textId="77777777" w:rsidR="00242BE2" w:rsidRPr="00F346C0" w:rsidRDefault="00242BE2" w:rsidP="00242BE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</w:tr>
      <w:tr w:rsidR="00707DF8" w:rsidRPr="00F346C0" w14:paraId="584017E3" w14:textId="77777777" w:rsidTr="00AA0F54">
        <w:trPr>
          <w:cantSplit/>
          <w:trHeight w:val="300"/>
        </w:trPr>
        <w:tc>
          <w:tcPr>
            <w:tcW w:w="3150" w:type="dxa"/>
          </w:tcPr>
          <w:p w14:paraId="7976CCC8" w14:textId="77777777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คุราเร่ จีซี แอดวานซ์ แมททีเรียลส์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185" w:type="dxa"/>
          </w:tcPr>
          <w:p w14:paraId="5D9B04AC" w14:textId="66207EBE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</w:rPr>
              <w:t xml:space="preserve">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1F0F299B" w14:textId="09DD7981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23BBE119" w14:textId="3FD2B0E2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82" w:type="dxa"/>
          </w:tcPr>
          <w:p w14:paraId="79B741FD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66B72D0" w14:textId="231886D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209" w:type="dxa"/>
          </w:tcPr>
          <w:p w14:paraId="63203841" w14:textId="77777777" w:rsidR="00707DF8" w:rsidRPr="00F346C0" w:rsidRDefault="00707DF8" w:rsidP="00707DF8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61AF346" w14:textId="1EDADECE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1,579</w:t>
            </w:r>
          </w:p>
        </w:tc>
        <w:tc>
          <w:tcPr>
            <w:tcW w:w="234" w:type="dxa"/>
            <w:gridSpan w:val="2"/>
          </w:tcPr>
          <w:p w14:paraId="32F3A038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47564B60" w14:textId="3279E340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1,801</w:t>
            </w:r>
          </w:p>
        </w:tc>
        <w:tc>
          <w:tcPr>
            <w:tcW w:w="198" w:type="dxa"/>
            <w:gridSpan w:val="2"/>
          </w:tcPr>
          <w:p w14:paraId="5496833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D346039" w14:textId="475C1BB0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D5C27A0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68F273" w14:textId="410D2CB2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C2A1100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4DB0412" w14:textId="1288B91E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1,579</w:t>
            </w:r>
          </w:p>
        </w:tc>
        <w:tc>
          <w:tcPr>
            <w:tcW w:w="234" w:type="dxa"/>
            <w:gridSpan w:val="2"/>
          </w:tcPr>
          <w:p w14:paraId="6137DC90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71558BB" w14:textId="5624EF54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1,801</w:t>
            </w:r>
          </w:p>
        </w:tc>
        <w:tc>
          <w:tcPr>
            <w:tcW w:w="178" w:type="dxa"/>
            <w:gridSpan w:val="2"/>
          </w:tcPr>
          <w:p w14:paraId="48F9BE4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0064493" w14:textId="114EA876" w:rsidR="00707DF8" w:rsidRPr="00F346C0" w:rsidRDefault="00707DF8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7B818282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2789D87" w14:textId="7777ADDA" w:rsidR="00707DF8" w:rsidRPr="00F346C0" w:rsidRDefault="00707DF8" w:rsidP="00707DF8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707DF8" w:rsidRPr="00F346C0" w14:paraId="61F51481" w14:textId="77777777" w:rsidTr="00AA0F54">
        <w:trPr>
          <w:cantSplit/>
          <w:trHeight w:val="300"/>
        </w:trPr>
        <w:tc>
          <w:tcPr>
            <w:tcW w:w="3150" w:type="dxa"/>
          </w:tcPr>
          <w:p w14:paraId="326FB47A" w14:textId="77777777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 xml:space="preserve">บริษัท พีทีที เอนเนอร์ยี่ โซลูชั่นส์ จำกัด           </w:t>
            </w:r>
          </w:p>
          <w:p w14:paraId="2DE1431F" w14:textId="299E2149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firstLine="15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(อยู่ระหว่างชำระบัญชี)</w:t>
            </w:r>
          </w:p>
        </w:tc>
        <w:tc>
          <w:tcPr>
            <w:tcW w:w="2185" w:type="dxa"/>
          </w:tcPr>
          <w:p w14:paraId="35D8C611" w14:textId="248143E4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1139" w:type="dxa"/>
          </w:tcPr>
          <w:p w14:paraId="583350CB" w14:textId="1B90D462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43AF54B0" w14:textId="5F797F35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82" w:type="dxa"/>
          </w:tcPr>
          <w:p w14:paraId="3850AEB7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A4B86F7" w14:textId="23AB3D9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209" w:type="dxa"/>
          </w:tcPr>
          <w:p w14:paraId="0E85551A" w14:textId="77777777" w:rsidR="00707DF8" w:rsidRPr="00F346C0" w:rsidRDefault="00707DF8" w:rsidP="00707DF8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C1E6FBB" w14:textId="1C492984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21</w:t>
            </w:r>
          </w:p>
        </w:tc>
        <w:tc>
          <w:tcPr>
            <w:tcW w:w="234" w:type="dxa"/>
            <w:gridSpan w:val="2"/>
          </w:tcPr>
          <w:p w14:paraId="26B135FF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7771420A" w14:textId="23225CC8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22</w:t>
            </w:r>
          </w:p>
        </w:tc>
        <w:tc>
          <w:tcPr>
            <w:tcW w:w="198" w:type="dxa"/>
            <w:gridSpan w:val="2"/>
          </w:tcPr>
          <w:p w14:paraId="4EFF61A2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6516230" w14:textId="75D4DA45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(2)</w:t>
            </w:r>
          </w:p>
        </w:tc>
        <w:tc>
          <w:tcPr>
            <w:tcW w:w="234" w:type="dxa"/>
            <w:gridSpan w:val="2"/>
          </w:tcPr>
          <w:p w14:paraId="6B309936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2729B49" w14:textId="090B412A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(3)</w:t>
            </w:r>
          </w:p>
        </w:tc>
        <w:tc>
          <w:tcPr>
            <w:tcW w:w="234" w:type="dxa"/>
            <w:gridSpan w:val="2"/>
          </w:tcPr>
          <w:p w14:paraId="41BC244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9C95D36" w14:textId="3D8E5824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234" w:type="dxa"/>
            <w:gridSpan w:val="2"/>
          </w:tcPr>
          <w:p w14:paraId="6D09C62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35801" w14:textId="506D6791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178" w:type="dxa"/>
            <w:gridSpan w:val="2"/>
          </w:tcPr>
          <w:p w14:paraId="3A53DAD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DFEE742" w14:textId="6CE7236A" w:rsidR="00707DF8" w:rsidRPr="00F346C0" w:rsidRDefault="00707DF8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76FAAC8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9BAE523" w14:textId="7462961E" w:rsidR="00707DF8" w:rsidRPr="00F346C0" w:rsidRDefault="00707DF8" w:rsidP="00707DF8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4</w:t>
            </w:r>
          </w:p>
        </w:tc>
      </w:tr>
      <w:tr w:rsidR="00707DF8" w:rsidRPr="00F346C0" w14:paraId="56E8380B" w14:textId="77777777" w:rsidTr="00AA0F54">
        <w:trPr>
          <w:cantSplit/>
          <w:trHeight w:val="300"/>
        </w:trPr>
        <w:tc>
          <w:tcPr>
            <w:tcW w:w="3150" w:type="dxa"/>
          </w:tcPr>
          <w:p w14:paraId="122079D3" w14:textId="77777777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พีทีที ดิจิตอล โซลูชั่น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185" w:type="dxa"/>
          </w:tcPr>
          <w:p w14:paraId="02EE48C8" w14:textId="63D67161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1139" w:type="dxa"/>
          </w:tcPr>
          <w:p w14:paraId="0A6ACBD2" w14:textId="1E3073D1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3E19DC62" w14:textId="5312095E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40</w:t>
            </w:r>
          </w:p>
        </w:tc>
        <w:tc>
          <w:tcPr>
            <w:tcW w:w="182" w:type="dxa"/>
          </w:tcPr>
          <w:p w14:paraId="012862B4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55F460C" w14:textId="585EB21A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40</w:t>
            </w:r>
          </w:p>
        </w:tc>
        <w:tc>
          <w:tcPr>
            <w:tcW w:w="209" w:type="dxa"/>
          </w:tcPr>
          <w:p w14:paraId="330EE5B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D9095E0" w14:textId="7335B74A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1,535</w:t>
            </w:r>
          </w:p>
        </w:tc>
        <w:tc>
          <w:tcPr>
            <w:tcW w:w="234" w:type="dxa"/>
            <w:gridSpan w:val="2"/>
          </w:tcPr>
          <w:p w14:paraId="0ED2A9DA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42CAC88B" w14:textId="378AA2FA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1,350</w:t>
            </w:r>
          </w:p>
        </w:tc>
        <w:tc>
          <w:tcPr>
            <w:tcW w:w="198" w:type="dxa"/>
            <w:gridSpan w:val="2"/>
          </w:tcPr>
          <w:p w14:paraId="787C46B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2B30DD0" w14:textId="6A7EE058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A25CB4A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6F4B0D8" w14:textId="28DBA0E3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313BF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FD54E7C" w14:textId="6D429A14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1,535</w:t>
            </w:r>
          </w:p>
        </w:tc>
        <w:tc>
          <w:tcPr>
            <w:tcW w:w="234" w:type="dxa"/>
            <w:gridSpan w:val="2"/>
          </w:tcPr>
          <w:p w14:paraId="6530E54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1FD7D258" w14:textId="131FE0A6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1,350</w:t>
            </w:r>
          </w:p>
        </w:tc>
        <w:tc>
          <w:tcPr>
            <w:tcW w:w="178" w:type="dxa"/>
            <w:gridSpan w:val="2"/>
          </w:tcPr>
          <w:p w14:paraId="35AD4ABE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4192D85" w14:textId="02CA8C11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186" w:type="dxa"/>
          </w:tcPr>
          <w:p w14:paraId="64F420A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94AE1D" w14:textId="3F38ABF8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51</w:t>
            </w:r>
          </w:p>
        </w:tc>
      </w:tr>
      <w:tr w:rsidR="00707DF8" w:rsidRPr="00F346C0" w14:paraId="5EF43E86" w14:textId="77777777" w:rsidTr="00AA0F54">
        <w:trPr>
          <w:cantSplit/>
          <w:trHeight w:val="228"/>
        </w:trPr>
        <w:tc>
          <w:tcPr>
            <w:tcW w:w="3150" w:type="dxa"/>
          </w:tcPr>
          <w:p w14:paraId="25BAEFF7" w14:textId="77777777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วีนิไทย จำกัด (มหาชน)</w:t>
            </w:r>
          </w:p>
        </w:tc>
        <w:tc>
          <w:tcPr>
            <w:tcW w:w="2185" w:type="dxa"/>
          </w:tcPr>
          <w:p w14:paraId="0F9494C6" w14:textId="4A47638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</w:rPr>
              <w:t xml:space="preserve">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521C32B1" w14:textId="43D7E5F4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1ED18413" w14:textId="12BF1689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66C48339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1BEB1600" w14:textId="2DE112E1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09" w:type="dxa"/>
          </w:tcPr>
          <w:p w14:paraId="24B7ADE2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5966D33" w14:textId="37A7EBCF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66E81CE9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71A9F93F" w14:textId="7A2C416C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  <w:gridSpan w:val="2"/>
          </w:tcPr>
          <w:p w14:paraId="20CBE797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49804F84" w14:textId="3E9B0655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A77559D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2F1C5FFF" w14:textId="0939885C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E9B8C0E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058EDCB" w14:textId="270B0547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EA77690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97C48C9" w14:textId="0EDAFD7D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0000EBAA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E5D856A" w14:textId="6D2196B5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24D4173E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78C5DB7" w14:textId="248EFB8D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1,073</w:t>
            </w:r>
          </w:p>
        </w:tc>
      </w:tr>
      <w:tr w:rsidR="00707DF8" w:rsidRPr="00F346C0" w14:paraId="2348B213" w14:textId="77777777" w:rsidTr="00AA0F54">
        <w:trPr>
          <w:cantSplit/>
          <w:trHeight w:val="228"/>
        </w:trPr>
        <w:tc>
          <w:tcPr>
            <w:tcW w:w="3150" w:type="dxa"/>
          </w:tcPr>
          <w:p w14:paraId="3A224DF7" w14:textId="05E33FE9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อีสเทิร์น ฟลูอิด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ทรานสปอร์ต จำกัด</w:t>
            </w:r>
          </w:p>
        </w:tc>
        <w:tc>
          <w:tcPr>
            <w:tcW w:w="2185" w:type="dxa"/>
          </w:tcPr>
          <w:p w14:paraId="5115DB84" w14:textId="16C2610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บริการวางแผน ออกแบบ ควบคุมดูแลการก่อสร้าง บริหาร และจัดระบบสำหรับการวางท่อส่งวัตถุดิบและผลิตภัณฑ์</w:t>
            </w:r>
          </w:p>
        </w:tc>
        <w:tc>
          <w:tcPr>
            <w:tcW w:w="1139" w:type="dxa"/>
          </w:tcPr>
          <w:p w14:paraId="4E93282D" w14:textId="4C9D90FD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7E791C49" w14:textId="7EC20539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073F29D7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1D34C066" w14:textId="18592520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09" w:type="dxa"/>
          </w:tcPr>
          <w:p w14:paraId="0BC5D1BD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F0BFA7B" w14:textId="0E1FAA01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9950AB6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75C8D3A3" w14:textId="630F3893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  <w:gridSpan w:val="2"/>
          </w:tcPr>
          <w:p w14:paraId="346C0728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F5B5596" w14:textId="74F84D67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DEF1CFA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9379995" w14:textId="33A66434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50BBF26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EB0DC5C" w14:textId="450F765A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7202A12B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9EDD01A" w14:textId="2C9E7D03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63555B6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CA1203D" w14:textId="34F293A4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2C5EB47B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83E90E0" w14:textId="4A2403C1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707DF8" w:rsidRPr="00F346C0" w14:paraId="11931133" w14:textId="77777777" w:rsidTr="00AA0F54">
        <w:trPr>
          <w:cantSplit/>
          <w:trHeight w:val="228"/>
        </w:trPr>
        <w:tc>
          <w:tcPr>
            <w:tcW w:w="3150" w:type="dxa"/>
          </w:tcPr>
          <w:p w14:paraId="5C4150D5" w14:textId="59F03042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ไดนาชิสโซ่ ไทย จำกัด</w:t>
            </w:r>
          </w:p>
        </w:tc>
        <w:tc>
          <w:tcPr>
            <w:tcW w:w="2185" w:type="dxa"/>
          </w:tcPr>
          <w:p w14:paraId="50C6E567" w14:textId="70665DEC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9" w:type="dxa"/>
          </w:tcPr>
          <w:p w14:paraId="795B7B14" w14:textId="53D02176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458DA63A" w14:textId="42F542A9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42</w:t>
            </w:r>
          </w:p>
        </w:tc>
        <w:tc>
          <w:tcPr>
            <w:tcW w:w="182" w:type="dxa"/>
          </w:tcPr>
          <w:p w14:paraId="662ED190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2D2A80FE" w14:textId="14DA6D2B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42</w:t>
            </w:r>
          </w:p>
        </w:tc>
        <w:tc>
          <w:tcPr>
            <w:tcW w:w="209" w:type="dxa"/>
          </w:tcPr>
          <w:p w14:paraId="52A35788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F61CC47" w14:textId="1B16B69D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271</w:t>
            </w:r>
          </w:p>
        </w:tc>
        <w:tc>
          <w:tcPr>
            <w:tcW w:w="234" w:type="dxa"/>
            <w:gridSpan w:val="2"/>
          </w:tcPr>
          <w:p w14:paraId="45E6B1C2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3E3E43E2" w14:textId="0AA7539D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272</w:t>
            </w:r>
          </w:p>
        </w:tc>
        <w:tc>
          <w:tcPr>
            <w:tcW w:w="198" w:type="dxa"/>
            <w:gridSpan w:val="2"/>
          </w:tcPr>
          <w:p w14:paraId="75BEF7D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A37AD0E" w14:textId="46D7980F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F6CEED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B6D0F9A" w14:textId="4FA602A2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1FC2E94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293E756" w14:textId="0AD7B083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271</w:t>
            </w:r>
          </w:p>
        </w:tc>
        <w:tc>
          <w:tcPr>
            <w:tcW w:w="234" w:type="dxa"/>
            <w:gridSpan w:val="2"/>
          </w:tcPr>
          <w:p w14:paraId="2F1ECCF3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BA93FBF" w14:textId="346904A9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272</w:t>
            </w:r>
          </w:p>
        </w:tc>
        <w:tc>
          <w:tcPr>
            <w:tcW w:w="178" w:type="dxa"/>
            <w:gridSpan w:val="2"/>
          </w:tcPr>
          <w:p w14:paraId="36FF687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5679A9" w14:textId="076DB22E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3863498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E9C69C9" w14:textId="3688792F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707DF8" w:rsidRPr="00F346C0" w14:paraId="5234F69F" w14:textId="77777777" w:rsidTr="00AA0F54">
        <w:trPr>
          <w:cantSplit/>
          <w:trHeight w:val="165"/>
        </w:trPr>
        <w:tc>
          <w:tcPr>
            <w:tcW w:w="3150" w:type="dxa"/>
          </w:tcPr>
          <w:p w14:paraId="5B0F7D0F" w14:textId="46992773" w:rsidR="00707DF8" w:rsidRPr="00F346C0" w:rsidRDefault="00707DF8" w:rsidP="00707DF8">
            <w:pPr>
              <w:tabs>
                <w:tab w:val="left" w:pos="0"/>
                <w:tab w:val="left" w:pos="180"/>
              </w:tabs>
              <w:spacing w:line="240" w:lineRule="auto"/>
              <w:ind w:left="90" w:hanging="90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2185" w:type="dxa"/>
          </w:tcPr>
          <w:p w14:paraId="7C3D953E" w14:textId="723B06C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</w:rPr>
              <w:t xml:space="preserve">  </w:t>
            </w: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619361D5" w14:textId="72A086C1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6E1D2163" w14:textId="4FEE437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82" w:type="dxa"/>
          </w:tcPr>
          <w:p w14:paraId="6E96BA37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2772B583" w14:textId="21B4F7D6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209" w:type="dxa"/>
          </w:tcPr>
          <w:p w14:paraId="76AA1AD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6D55391" w14:textId="342B38D8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17,409</w:t>
            </w:r>
          </w:p>
        </w:tc>
        <w:tc>
          <w:tcPr>
            <w:tcW w:w="234" w:type="dxa"/>
            <w:gridSpan w:val="2"/>
          </w:tcPr>
          <w:p w14:paraId="70F3E65F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57D9BEB9" w14:textId="1B3C71EE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17,466</w:t>
            </w:r>
          </w:p>
        </w:tc>
        <w:tc>
          <w:tcPr>
            <w:tcW w:w="198" w:type="dxa"/>
            <w:gridSpan w:val="2"/>
          </w:tcPr>
          <w:p w14:paraId="5776B4EB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00782ED" w14:textId="6018D1EF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B36729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2D82444" w14:textId="101C9DCB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8F41866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758D6C6" w14:textId="54255E4B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17,409</w:t>
            </w:r>
          </w:p>
        </w:tc>
        <w:tc>
          <w:tcPr>
            <w:tcW w:w="234" w:type="dxa"/>
            <w:gridSpan w:val="2"/>
          </w:tcPr>
          <w:p w14:paraId="66343BF9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CEDBBAF" w14:textId="236EAD8A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17,466</w:t>
            </w:r>
          </w:p>
        </w:tc>
        <w:tc>
          <w:tcPr>
            <w:tcW w:w="178" w:type="dxa"/>
            <w:gridSpan w:val="2"/>
          </w:tcPr>
          <w:p w14:paraId="47462EE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A82E16F" w14:textId="249AE24A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1,266</w:t>
            </w:r>
          </w:p>
        </w:tc>
        <w:tc>
          <w:tcPr>
            <w:tcW w:w="186" w:type="dxa"/>
          </w:tcPr>
          <w:p w14:paraId="3A0F4707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7249A00" w14:textId="21727224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07DF8" w:rsidRPr="00F346C0" w14:paraId="3D070342" w14:textId="77777777" w:rsidTr="00242BE2">
        <w:trPr>
          <w:cantSplit/>
          <w:trHeight w:val="108"/>
        </w:trPr>
        <w:tc>
          <w:tcPr>
            <w:tcW w:w="3150" w:type="dxa"/>
          </w:tcPr>
          <w:p w14:paraId="54E61F15" w14:textId="77777777" w:rsidR="00707DF8" w:rsidRPr="00F346C0" w:rsidRDefault="00707DF8" w:rsidP="00707DF8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85" w:type="dxa"/>
          </w:tcPr>
          <w:p w14:paraId="1B4342FF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7E6DE65B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720" w:type="dxa"/>
          </w:tcPr>
          <w:p w14:paraId="592B3A53" w14:textId="77777777" w:rsidR="00707DF8" w:rsidRPr="00F346C0" w:rsidRDefault="00707DF8" w:rsidP="00707DF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6A69795C" w14:textId="77777777" w:rsidR="00707DF8" w:rsidRPr="00F346C0" w:rsidRDefault="00707DF8" w:rsidP="00707DF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6B61BE3F" w14:textId="77777777" w:rsidR="00707DF8" w:rsidRPr="00F346C0" w:rsidRDefault="00707DF8" w:rsidP="00707DF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1FCC7272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F4720" w14:textId="76D26991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20,815</w:t>
            </w:r>
          </w:p>
        </w:tc>
        <w:tc>
          <w:tcPr>
            <w:tcW w:w="234" w:type="dxa"/>
            <w:gridSpan w:val="2"/>
          </w:tcPr>
          <w:p w14:paraId="59684395" w14:textId="7777777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5845F" w14:textId="7A752ABA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20,911</w:t>
            </w:r>
          </w:p>
        </w:tc>
        <w:tc>
          <w:tcPr>
            <w:tcW w:w="198" w:type="dxa"/>
            <w:gridSpan w:val="2"/>
          </w:tcPr>
          <w:p w14:paraId="58E3FC43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8AE" w14:textId="7BE40071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7BF55C17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AD93E" w14:textId="4C4C26C3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(3)</w:t>
            </w:r>
          </w:p>
        </w:tc>
        <w:tc>
          <w:tcPr>
            <w:tcW w:w="234" w:type="dxa"/>
            <w:gridSpan w:val="2"/>
          </w:tcPr>
          <w:p w14:paraId="7CCCCECD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67FEA" w14:textId="1EC43B3B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20,813</w:t>
            </w:r>
          </w:p>
        </w:tc>
        <w:tc>
          <w:tcPr>
            <w:tcW w:w="234" w:type="dxa"/>
            <w:gridSpan w:val="2"/>
          </w:tcPr>
          <w:p w14:paraId="58060E2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98EFC" w14:textId="0A3CEB51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20,908</w:t>
            </w:r>
          </w:p>
        </w:tc>
        <w:tc>
          <w:tcPr>
            <w:tcW w:w="178" w:type="dxa"/>
            <w:gridSpan w:val="2"/>
          </w:tcPr>
          <w:p w14:paraId="35CF48D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49B9" w14:textId="7F373D6C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1,326</w:t>
            </w:r>
          </w:p>
        </w:tc>
        <w:tc>
          <w:tcPr>
            <w:tcW w:w="186" w:type="dxa"/>
          </w:tcPr>
          <w:p w14:paraId="06FE293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F986A" w14:textId="7024C96D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1,138</w:t>
            </w:r>
          </w:p>
        </w:tc>
      </w:tr>
      <w:tr w:rsidR="00707DF8" w:rsidRPr="00F346C0" w14:paraId="3DD57A5E" w14:textId="77777777" w:rsidTr="00242BE2">
        <w:trPr>
          <w:cantSplit/>
          <w:trHeight w:val="263"/>
        </w:trPr>
        <w:tc>
          <w:tcPr>
            <w:tcW w:w="3150" w:type="dxa"/>
          </w:tcPr>
          <w:p w14:paraId="5114D244" w14:textId="26A04D9D" w:rsidR="00707DF8" w:rsidRPr="00F346C0" w:rsidRDefault="00707DF8" w:rsidP="00707DF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85" w:type="dxa"/>
          </w:tcPr>
          <w:p w14:paraId="26D36BFF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17E2E1B1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720" w:type="dxa"/>
          </w:tcPr>
          <w:p w14:paraId="75F904C9" w14:textId="77777777" w:rsidR="00707DF8" w:rsidRPr="00F346C0" w:rsidRDefault="00707DF8" w:rsidP="00707DF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6D3989C7" w14:textId="77777777" w:rsidR="00707DF8" w:rsidRPr="00F346C0" w:rsidRDefault="00707DF8" w:rsidP="00707DF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536793BF" w14:textId="77777777" w:rsidR="00707DF8" w:rsidRPr="00F346C0" w:rsidRDefault="00707DF8" w:rsidP="00707DF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9" w:type="dxa"/>
          </w:tcPr>
          <w:p w14:paraId="479BFB5A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0673ED" w14:textId="77777777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09A28D6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351D5623" w14:textId="77777777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417E3FA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35BCA56" w14:textId="77777777" w:rsidR="00707DF8" w:rsidRPr="00F346C0" w:rsidRDefault="00707DF8" w:rsidP="00707DF8">
            <w:pPr>
              <w:tabs>
                <w:tab w:val="clear" w:pos="454"/>
                <w:tab w:val="decimal" w:pos="370"/>
                <w:tab w:val="decimal" w:pos="46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01F0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4D0C9B" w14:textId="77777777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CE98DE4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6F56022" w14:textId="77777777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75DF6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75CB6" w14:textId="77777777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547C8F1A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98AC23E" w14:textId="77777777" w:rsidR="00707DF8" w:rsidRPr="00F346C0" w:rsidRDefault="00707DF8" w:rsidP="00707DF8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6" w:type="dxa"/>
          </w:tcPr>
          <w:p w14:paraId="6B4AB0A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B6787E7" w14:textId="77777777" w:rsidR="00707DF8" w:rsidRPr="00F346C0" w:rsidRDefault="00707DF8" w:rsidP="00707DF8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</w:tr>
      <w:tr w:rsidR="00243913" w:rsidRPr="00F346C0" w14:paraId="57144238" w14:textId="77777777" w:rsidTr="00242BE2">
        <w:trPr>
          <w:cantSplit/>
          <w:trHeight w:val="333"/>
        </w:trPr>
        <w:tc>
          <w:tcPr>
            <w:tcW w:w="3150" w:type="dxa"/>
          </w:tcPr>
          <w:p w14:paraId="4E65C4EF" w14:textId="6ECE3C5A" w:rsidR="00243913" w:rsidRPr="00F346C0" w:rsidRDefault="00243913" w:rsidP="00707DF8">
            <w:pPr>
              <w:keepNext/>
              <w:spacing w:line="240" w:lineRule="auto"/>
              <w:outlineLvl w:val="2"/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บริษัทร่วมทางอ้อม</w:t>
            </w:r>
          </w:p>
        </w:tc>
        <w:tc>
          <w:tcPr>
            <w:tcW w:w="2185" w:type="dxa"/>
          </w:tcPr>
          <w:p w14:paraId="3140EDA6" w14:textId="77777777" w:rsidR="00243913" w:rsidRPr="00F346C0" w:rsidRDefault="00243913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</w:p>
        </w:tc>
        <w:tc>
          <w:tcPr>
            <w:tcW w:w="1139" w:type="dxa"/>
          </w:tcPr>
          <w:p w14:paraId="22E9D791" w14:textId="77777777" w:rsidR="00243913" w:rsidRPr="00F346C0" w:rsidRDefault="00243913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7FFF9C7B" w14:textId="77777777" w:rsidR="00243913" w:rsidRPr="00F346C0" w:rsidRDefault="00243913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0C230D7A" w14:textId="77777777" w:rsidR="00243913" w:rsidRPr="00F346C0" w:rsidRDefault="00243913" w:rsidP="00707DF8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37C8BF49" w14:textId="77777777" w:rsidR="00243913" w:rsidRPr="00F346C0" w:rsidRDefault="00243913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9" w:type="dxa"/>
          </w:tcPr>
          <w:p w14:paraId="2B5F35AD" w14:textId="77777777" w:rsidR="00243913" w:rsidRPr="00F346C0" w:rsidRDefault="00243913" w:rsidP="00707DF8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7E9B05BC" w14:textId="77777777" w:rsidR="00243913" w:rsidRPr="00F346C0" w:rsidRDefault="00243913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C37FFF9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2B63C4E8" w14:textId="77777777" w:rsidR="00243913" w:rsidRPr="00F346C0" w:rsidRDefault="00243913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2D85BCC4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EA785CA" w14:textId="77777777" w:rsidR="00243913" w:rsidRPr="00F346C0" w:rsidRDefault="00243913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7BC4875F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D8A446B" w14:textId="77777777" w:rsidR="00243913" w:rsidRPr="00F346C0" w:rsidRDefault="00243913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7C6F8EEA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CAA33D" w14:textId="77777777" w:rsidR="00243913" w:rsidRPr="00F346C0" w:rsidRDefault="00243913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E53B4C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0" w:type="dxa"/>
            <w:gridSpan w:val="2"/>
          </w:tcPr>
          <w:p w14:paraId="5B2087CF" w14:textId="77777777" w:rsidR="00243913" w:rsidRPr="00F346C0" w:rsidRDefault="00243913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A06E8B1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61995A2" w14:textId="77777777" w:rsidR="00243913" w:rsidRPr="00F346C0" w:rsidRDefault="00243913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6" w:type="dxa"/>
          </w:tcPr>
          <w:p w14:paraId="5E8E3EB1" w14:textId="77777777" w:rsidR="00243913" w:rsidRPr="00F346C0" w:rsidRDefault="00243913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207FA26" w14:textId="77777777" w:rsidR="00243913" w:rsidRPr="00F346C0" w:rsidRDefault="00243913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707DF8" w:rsidRPr="00F346C0" w14:paraId="29F9C734" w14:textId="77777777" w:rsidTr="00AA0F54">
        <w:trPr>
          <w:cantSplit/>
          <w:trHeight w:val="333"/>
        </w:trPr>
        <w:tc>
          <w:tcPr>
            <w:tcW w:w="3150" w:type="dxa"/>
          </w:tcPr>
          <w:p w14:paraId="41C42CA2" w14:textId="77777777" w:rsidR="00707DF8" w:rsidRPr="00F346C0" w:rsidRDefault="00000000" w:rsidP="00707DF8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</w:rPr>
            </w:pPr>
            <w:hyperlink r:id="rId17" w:history="1">
              <w:r w:rsidR="00707DF8" w:rsidRPr="00F346C0">
                <w:rPr>
                  <w:rFonts w:ascii="Angsana New" w:hAnsi="Angsana New"/>
                  <w:sz w:val="23"/>
                  <w:szCs w:val="23"/>
                  <w:cs/>
                </w:rPr>
                <w:t>บริษัท ไทยอีสเทิร์น ท้อปซีดส์ ออยล์ จำกัด</w:t>
              </w:r>
            </w:hyperlink>
          </w:p>
        </w:tc>
        <w:tc>
          <w:tcPr>
            <w:tcW w:w="2185" w:type="dxa"/>
          </w:tcPr>
          <w:p w14:paraId="1DF11D71" w14:textId="03FB5CA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ผลิตและจำหน่ายน้ำมันเมล็ดในปาล์มและน้ำมันพืชชนิดอื่น ๆ</w:t>
            </w:r>
          </w:p>
        </w:tc>
        <w:tc>
          <w:tcPr>
            <w:tcW w:w="1139" w:type="dxa"/>
          </w:tcPr>
          <w:p w14:paraId="460342AE" w14:textId="400F63F5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0621E3C2" w14:textId="2F74D69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D2B3515" w14:textId="77777777" w:rsidR="00707DF8" w:rsidRPr="00F346C0" w:rsidRDefault="00707DF8" w:rsidP="00707DF8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5DA05BE4" w14:textId="1C301D44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09" w:type="dxa"/>
          </w:tcPr>
          <w:p w14:paraId="6BF21DEE" w14:textId="77777777" w:rsidR="00707DF8" w:rsidRPr="00F346C0" w:rsidRDefault="00707DF8" w:rsidP="00707DF8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42732713" w14:textId="50F9C6BB" w:rsidR="00707DF8" w:rsidRPr="00F346C0" w:rsidRDefault="00707DF8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6AEE83B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0F100198" w14:textId="058A0EE2" w:rsidR="00707DF8" w:rsidRPr="00F346C0" w:rsidRDefault="00707DF8" w:rsidP="00707DF8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98" w:type="dxa"/>
            <w:gridSpan w:val="2"/>
          </w:tcPr>
          <w:p w14:paraId="7419D5BE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E29DCB3" w14:textId="7B04BC72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7049079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5275CCF" w14:textId="475C8915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2220256D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648913A" w14:textId="7464FAB7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F8349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0" w:type="dxa"/>
            <w:gridSpan w:val="2"/>
          </w:tcPr>
          <w:p w14:paraId="15073D02" w14:textId="273991B8" w:rsidR="00707DF8" w:rsidRPr="00F346C0" w:rsidRDefault="00707DF8" w:rsidP="00707DF8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51BC44A0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EA1923B" w14:textId="0668D8C2" w:rsidR="00707DF8" w:rsidRPr="00F346C0" w:rsidRDefault="00707DF8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5773AEA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0C0153D5" w14:textId="2CB31363" w:rsidR="00707DF8" w:rsidRPr="00F346C0" w:rsidRDefault="00707DF8" w:rsidP="00707DF8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707DF8" w:rsidRPr="00F346C0" w14:paraId="31C699F4" w14:textId="77777777" w:rsidTr="00AA0F54">
        <w:trPr>
          <w:cantSplit/>
          <w:trHeight w:val="333"/>
        </w:trPr>
        <w:tc>
          <w:tcPr>
            <w:tcW w:w="3150" w:type="dxa"/>
          </w:tcPr>
          <w:p w14:paraId="6E5BF1E6" w14:textId="77777777" w:rsidR="00707DF8" w:rsidRPr="00F346C0" w:rsidRDefault="00707DF8" w:rsidP="00707DF8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บริษัท เอส.พี.เพ็ทแพค อินเตอร์ กรุ๊ป</w:t>
            </w:r>
            <w:r w:rsidRPr="00F346C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346C0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185" w:type="dxa"/>
          </w:tcPr>
          <w:p w14:paraId="585C06DB" w14:textId="1A8E6267" w:rsidR="00707DF8" w:rsidRPr="00F346C0" w:rsidRDefault="00707DF8" w:rsidP="00707DF8">
            <w:pPr>
              <w:tabs>
                <w:tab w:val="clear" w:pos="454"/>
                <w:tab w:val="clear" w:pos="1871"/>
                <w:tab w:val="decimal" w:pos="474"/>
                <w:tab w:val="left" w:pos="1755"/>
              </w:tabs>
              <w:spacing w:line="240" w:lineRule="auto"/>
              <w:ind w:left="135" w:right="-60" w:hanging="135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pacing w:val="-2"/>
                <w:sz w:val="23"/>
                <w:szCs w:val="23"/>
                <w:cs/>
              </w:rPr>
              <w:t>จำหน่ายสินค้าทั่วไป โดยได้รับค่าตอบแทนหรือตามสัญญาจ้าง</w:t>
            </w:r>
          </w:p>
        </w:tc>
        <w:tc>
          <w:tcPr>
            <w:tcW w:w="1139" w:type="dxa"/>
          </w:tcPr>
          <w:p w14:paraId="5D7FD49A" w14:textId="297A8EBD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0C0BF802" w14:textId="1954253F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182" w:type="dxa"/>
          </w:tcPr>
          <w:p w14:paraId="423612F5" w14:textId="77777777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2F821D9E" w14:textId="249FB609" w:rsidR="00707DF8" w:rsidRPr="00F346C0" w:rsidRDefault="00707DF8" w:rsidP="00707DF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209" w:type="dxa"/>
          </w:tcPr>
          <w:p w14:paraId="2DB6FD5B" w14:textId="77777777" w:rsidR="00707DF8" w:rsidRPr="00F346C0" w:rsidRDefault="00707DF8" w:rsidP="00707DF8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6022666C" w14:textId="70BF8198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46</w:t>
            </w:r>
          </w:p>
        </w:tc>
        <w:tc>
          <w:tcPr>
            <w:tcW w:w="234" w:type="dxa"/>
            <w:gridSpan w:val="2"/>
          </w:tcPr>
          <w:p w14:paraId="22C01953" w14:textId="77777777" w:rsidR="00707DF8" w:rsidRPr="00F346C0" w:rsidRDefault="00707DF8" w:rsidP="00707DF8">
            <w:pPr>
              <w:tabs>
                <w:tab w:val="decimal" w:pos="533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56" w:type="dxa"/>
            <w:gridSpan w:val="2"/>
          </w:tcPr>
          <w:p w14:paraId="3E9841B2" w14:textId="5FCCA417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198" w:type="dxa"/>
            <w:gridSpan w:val="2"/>
          </w:tcPr>
          <w:p w14:paraId="721D1A82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18EED0D" w14:textId="36077C26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329076E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80EDC88" w14:textId="1DE997FF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D2F118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1BFD310" w14:textId="2D9C1B3E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46</w:t>
            </w:r>
          </w:p>
        </w:tc>
        <w:tc>
          <w:tcPr>
            <w:tcW w:w="234" w:type="dxa"/>
            <w:gridSpan w:val="2"/>
          </w:tcPr>
          <w:p w14:paraId="1710EC0D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60" w:type="dxa"/>
            <w:gridSpan w:val="2"/>
          </w:tcPr>
          <w:p w14:paraId="7F3C5D06" w14:textId="54BFBA99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46C0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178" w:type="dxa"/>
            <w:gridSpan w:val="2"/>
          </w:tcPr>
          <w:p w14:paraId="49C9B91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ACFC389" w14:textId="2811155F" w:rsidR="00707DF8" w:rsidRPr="00F346C0" w:rsidRDefault="00707DF8" w:rsidP="00707DF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6F8D4079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8EF5CC4" w14:textId="14683A7B" w:rsidR="00707DF8" w:rsidRPr="00F346C0" w:rsidRDefault="00707DF8" w:rsidP="00707DF8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707DF8" w:rsidRPr="00F346C0" w14:paraId="66D3B08A" w14:textId="77777777" w:rsidTr="00242BE2">
        <w:trPr>
          <w:cantSplit/>
          <w:trHeight w:val="281"/>
        </w:trPr>
        <w:tc>
          <w:tcPr>
            <w:tcW w:w="3150" w:type="dxa"/>
          </w:tcPr>
          <w:p w14:paraId="77CECD47" w14:textId="77777777" w:rsidR="00707DF8" w:rsidRPr="00F346C0" w:rsidRDefault="00707DF8" w:rsidP="00707DF8">
            <w:pPr>
              <w:spacing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85" w:type="dxa"/>
          </w:tcPr>
          <w:p w14:paraId="53A6271C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8374300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6B122B11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330B23BD" w14:textId="77777777" w:rsidR="00707DF8" w:rsidRPr="00F346C0" w:rsidRDefault="00707DF8" w:rsidP="00707DF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D66C72D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7AF3E80E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A51B3" w14:textId="69D8C7AD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46</w:t>
            </w:r>
          </w:p>
        </w:tc>
        <w:tc>
          <w:tcPr>
            <w:tcW w:w="234" w:type="dxa"/>
            <w:gridSpan w:val="2"/>
          </w:tcPr>
          <w:p w14:paraId="5EBD4087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168AA" w14:textId="58BB5D34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35</w:t>
            </w:r>
          </w:p>
        </w:tc>
        <w:tc>
          <w:tcPr>
            <w:tcW w:w="198" w:type="dxa"/>
            <w:gridSpan w:val="2"/>
          </w:tcPr>
          <w:p w14:paraId="3CF911A2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63F74" w14:textId="264FB05F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5D298B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FA29F" w14:textId="569A25BD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7DE8188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C1B18" w14:textId="7A23A0CE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46</w:t>
            </w:r>
          </w:p>
        </w:tc>
        <w:tc>
          <w:tcPr>
            <w:tcW w:w="234" w:type="dxa"/>
            <w:gridSpan w:val="2"/>
          </w:tcPr>
          <w:p w14:paraId="574835A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ED130" w14:textId="1C710682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35</w:t>
            </w:r>
          </w:p>
        </w:tc>
        <w:tc>
          <w:tcPr>
            <w:tcW w:w="178" w:type="dxa"/>
            <w:gridSpan w:val="2"/>
          </w:tcPr>
          <w:p w14:paraId="6CEBD489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6B28" w14:textId="326DA6DE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82C99D9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6FC24" w14:textId="3289E9E0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</w:tr>
      <w:tr w:rsidR="00707DF8" w:rsidRPr="00F346C0" w14:paraId="3A81FBE8" w14:textId="77777777" w:rsidTr="00242BE2">
        <w:trPr>
          <w:cantSplit/>
          <w:trHeight w:val="102"/>
        </w:trPr>
        <w:tc>
          <w:tcPr>
            <w:tcW w:w="3150" w:type="dxa"/>
          </w:tcPr>
          <w:p w14:paraId="62289890" w14:textId="77777777" w:rsidR="00707DF8" w:rsidRPr="00F346C0" w:rsidRDefault="00707DF8" w:rsidP="00707DF8">
            <w:pPr>
              <w:spacing w:line="240" w:lineRule="auto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รวมเงินลงทุนในบริษัทร่วม</w:t>
            </w:r>
          </w:p>
        </w:tc>
        <w:tc>
          <w:tcPr>
            <w:tcW w:w="2185" w:type="dxa"/>
          </w:tcPr>
          <w:p w14:paraId="4A71C4DF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099A82D2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079963AC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22916580" w14:textId="77777777" w:rsidR="00707DF8" w:rsidRPr="00F346C0" w:rsidRDefault="00707DF8" w:rsidP="00707DF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EEF92D4" w14:textId="77777777" w:rsidR="00707DF8" w:rsidRPr="00F346C0" w:rsidRDefault="00707DF8" w:rsidP="00707DF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07E092C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AB162" w14:textId="747D35C4" w:rsidR="00707DF8" w:rsidRPr="00F346C0" w:rsidRDefault="00707DF8" w:rsidP="00707DF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20,861</w:t>
            </w:r>
          </w:p>
        </w:tc>
        <w:tc>
          <w:tcPr>
            <w:tcW w:w="234" w:type="dxa"/>
            <w:gridSpan w:val="2"/>
          </w:tcPr>
          <w:p w14:paraId="1123CA15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0C3410" w14:textId="6460A99F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20,946</w:t>
            </w:r>
          </w:p>
        </w:tc>
        <w:tc>
          <w:tcPr>
            <w:tcW w:w="198" w:type="dxa"/>
            <w:gridSpan w:val="2"/>
          </w:tcPr>
          <w:p w14:paraId="603618A3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C025B" w14:textId="44944D3D" w:rsidR="00707DF8" w:rsidRPr="00F346C0" w:rsidRDefault="00707DF8" w:rsidP="00707DF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62D30811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9580E" w14:textId="7D14A7BF" w:rsidR="00707DF8" w:rsidRPr="00F346C0" w:rsidRDefault="00707DF8" w:rsidP="00707DF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(3)</w:t>
            </w:r>
          </w:p>
        </w:tc>
        <w:tc>
          <w:tcPr>
            <w:tcW w:w="234" w:type="dxa"/>
            <w:gridSpan w:val="2"/>
          </w:tcPr>
          <w:p w14:paraId="16E3EFCC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32F5D" w14:textId="51C3D289" w:rsidR="00707DF8" w:rsidRPr="00F346C0" w:rsidRDefault="00707DF8" w:rsidP="00707DF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20,859</w:t>
            </w:r>
          </w:p>
        </w:tc>
        <w:tc>
          <w:tcPr>
            <w:tcW w:w="234" w:type="dxa"/>
            <w:gridSpan w:val="2"/>
          </w:tcPr>
          <w:p w14:paraId="7AECDCD8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E15768" w14:textId="017881C9" w:rsidR="00707DF8" w:rsidRPr="00F346C0" w:rsidRDefault="00707DF8" w:rsidP="00707DF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20,943</w:t>
            </w:r>
          </w:p>
        </w:tc>
        <w:tc>
          <w:tcPr>
            <w:tcW w:w="178" w:type="dxa"/>
            <w:gridSpan w:val="2"/>
          </w:tcPr>
          <w:p w14:paraId="3EE3243F" w14:textId="77777777" w:rsidR="00707DF8" w:rsidRPr="00F346C0" w:rsidRDefault="00707DF8" w:rsidP="00707DF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25B48" w14:textId="60DF4BE8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1,326</w:t>
            </w:r>
          </w:p>
        </w:tc>
        <w:tc>
          <w:tcPr>
            <w:tcW w:w="186" w:type="dxa"/>
          </w:tcPr>
          <w:p w14:paraId="2EA49D31" w14:textId="77777777" w:rsidR="00707DF8" w:rsidRPr="00F346C0" w:rsidRDefault="00707DF8" w:rsidP="00707DF8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F37F0" w14:textId="3565DC8D" w:rsidR="00707DF8" w:rsidRPr="00F346C0" w:rsidRDefault="00707DF8" w:rsidP="00707DF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346C0">
              <w:rPr>
                <w:rFonts w:ascii="Angsana New" w:hAnsi="Angsana New"/>
                <w:b/>
                <w:bCs/>
                <w:sz w:val="23"/>
                <w:szCs w:val="23"/>
              </w:rPr>
              <w:t>1,138</w:t>
            </w:r>
          </w:p>
        </w:tc>
      </w:tr>
    </w:tbl>
    <w:p w14:paraId="0FB0094B" w14:textId="2620AD0A" w:rsidR="00130F71" w:rsidRPr="00F346C0" w:rsidRDefault="00130F71" w:rsidP="008E77F4">
      <w:pPr>
        <w:spacing w:line="240" w:lineRule="auto"/>
        <w:ind w:left="-540"/>
        <w:jc w:val="thaiDistribute"/>
        <w:rPr>
          <w:rFonts w:ascii="Angsana New" w:hAnsi="Angsana New"/>
          <w:spacing w:val="-6"/>
          <w:sz w:val="16"/>
          <w:szCs w:val="16"/>
          <w:cs/>
          <w:lang w:val="en-GB"/>
        </w:rPr>
      </w:pPr>
    </w:p>
    <w:p w14:paraId="72BF0B48" w14:textId="2DEA174F" w:rsidR="002800B0" w:rsidRPr="00F346C0" w:rsidRDefault="00130F71" w:rsidP="0013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</w:rPr>
      </w:pPr>
      <w:r w:rsidRPr="00F346C0">
        <w:rPr>
          <w:rFonts w:ascii="Angsana New" w:hAnsi="Angsana New"/>
          <w:spacing w:val="-6"/>
          <w:sz w:val="16"/>
          <w:szCs w:val="16"/>
          <w:cs/>
          <w:lang w:val="en-GB"/>
        </w:rPr>
        <w:br w:type="page"/>
      </w:r>
    </w:p>
    <w:p w14:paraId="6AE3E63D" w14:textId="77777777" w:rsidR="008E77F4" w:rsidRPr="00F346C0" w:rsidRDefault="008E77F4" w:rsidP="008E77F4">
      <w:pPr>
        <w:spacing w:line="240" w:lineRule="auto"/>
        <w:ind w:left="-90" w:right="-590"/>
        <w:jc w:val="both"/>
        <w:rPr>
          <w:rFonts w:ascii="Angsana New" w:hAnsi="Angsana New"/>
          <w:b/>
          <w:bCs/>
          <w:spacing w:val="-6"/>
          <w:sz w:val="2"/>
          <w:szCs w:val="2"/>
          <w:cs/>
        </w:rPr>
      </w:pPr>
    </w:p>
    <w:tbl>
      <w:tblPr>
        <w:tblW w:w="1554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070"/>
        <w:gridCol w:w="810"/>
        <w:gridCol w:w="630"/>
        <w:gridCol w:w="180"/>
        <w:gridCol w:w="666"/>
        <w:gridCol w:w="213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80"/>
        <w:gridCol w:w="630"/>
        <w:gridCol w:w="180"/>
        <w:gridCol w:w="630"/>
        <w:gridCol w:w="243"/>
        <w:gridCol w:w="658"/>
        <w:gridCol w:w="180"/>
        <w:gridCol w:w="695"/>
      </w:tblGrid>
      <w:tr w:rsidR="00A21F50" w:rsidRPr="00F346C0" w:rsidDel="00685444" w14:paraId="56BECAAB" w14:textId="77777777" w:rsidTr="00B40CA3">
        <w:trPr>
          <w:cantSplit/>
          <w:tblHeader/>
        </w:trPr>
        <w:tc>
          <w:tcPr>
            <w:tcW w:w="2700" w:type="dxa"/>
          </w:tcPr>
          <w:p w14:paraId="4404AE51" w14:textId="77777777" w:rsidR="00A21F50" w:rsidRPr="00F346C0" w:rsidDel="00685444" w:rsidRDefault="00A21F50" w:rsidP="006C2356">
            <w:pPr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2070" w:type="dxa"/>
          </w:tcPr>
          <w:p w14:paraId="4B1E38D7" w14:textId="77777777" w:rsidR="00A21F50" w:rsidRPr="00F346C0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D312233" w14:textId="77777777" w:rsidR="00A21F50" w:rsidRPr="00F346C0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66" w:type="dxa"/>
            <w:gridSpan w:val="23"/>
            <w:vAlign w:val="center"/>
          </w:tcPr>
          <w:p w14:paraId="02A03285" w14:textId="799B7DAC" w:rsidR="00A21F50" w:rsidRPr="00F346C0" w:rsidRDefault="00A21F50" w:rsidP="006C235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602BB" w:rsidRPr="00F346C0" w:rsidDel="00685444" w14:paraId="74535768" w14:textId="77777777" w:rsidTr="00B40CA3">
        <w:trPr>
          <w:cantSplit/>
          <w:tblHeader/>
        </w:trPr>
        <w:tc>
          <w:tcPr>
            <w:tcW w:w="2700" w:type="dxa"/>
          </w:tcPr>
          <w:p w14:paraId="7071DE5C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</w:tcPr>
          <w:p w14:paraId="3C0E92B9" w14:textId="3484B5EF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2446538" w14:textId="77777777" w:rsidR="003602BB" w:rsidRPr="00F346C0" w:rsidRDefault="003602BB" w:rsidP="003602B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4C78599D" w14:textId="74EBF58C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76" w:type="dxa"/>
            <w:gridSpan w:val="3"/>
            <w:vAlign w:val="bottom"/>
          </w:tcPr>
          <w:p w14:paraId="5B6C50E7" w14:textId="156F7F08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13" w:type="dxa"/>
          </w:tcPr>
          <w:p w14:paraId="656893E5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34555BCE" w14:textId="77777777" w:rsidR="003602BB" w:rsidRPr="00F346C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9AFBC36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75D43D4E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91" w:type="dxa"/>
            <w:gridSpan w:val="3"/>
          </w:tcPr>
          <w:p w14:paraId="6A40C36F" w14:textId="77777777" w:rsidR="003602BB" w:rsidRPr="00F346C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1965AF4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02C367C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569" w:type="dxa"/>
            <w:gridSpan w:val="3"/>
          </w:tcPr>
          <w:p w14:paraId="0B32DF7C" w14:textId="77777777" w:rsidR="003602BB" w:rsidRPr="00F346C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9B44082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63" w:type="dxa"/>
            <w:gridSpan w:val="5"/>
          </w:tcPr>
          <w:p w14:paraId="531B985D" w14:textId="77777777" w:rsidR="003602BB" w:rsidRPr="00F346C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533" w:type="dxa"/>
            <w:gridSpan w:val="3"/>
            <w:vAlign w:val="bottom"/>
          </w:tcPr>
          <w:p w14:paraId="64B0F928" w14:textId="77777777" w:rsidR="003602BB" w:rsidRPr="00F346C0" w:rsidRDefault="003602BB" w:rsidP="003602BB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3602BB" w:rsidRPr="00F346C0" w14:paraId="6B591BD4" w14:textId="77777777" w:rsidTr="00B40CA3">
        <w:trPr>
          <w:cantSplit/>
          <w:tblHeader/>
        </w:trPr>
        <w:tc>
          <w:tcPr>
            <w:tcW w:w="2700" w:type="dxa"/>
          </w:tcPr>
          <w:p w14:paraId="3C4D35DB" w14:textId="77777777" w:rsidR="003602BB" w:rsidRPr="00F346C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</w:tcPr>
          <w:p w14:paraId="579BF2BA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E0EF2C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917DCCF" w14:textId="7DC61C3C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237EF1A1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58086DDA" w14:textId="5A8E0955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13" w:type="dxa"/>
            <w:vAlign w:val="bottom"/>
          </w:tcPr>
          <w:p w14:paraId="566B1F28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9B14AEE" w14:textId="21CFD0F2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21948972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A698CFD" w14:textId="026BE105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1E52B70E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455233" w14:textId="69930D87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0C6F5EA0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78DC96A" w14:textId="6FD477E8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05749E36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65E621A8" w14:textId="4FE73039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48A61208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60E9B3E" w14:textId="0D0A847A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1966674D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895BD48" w14:textId="341445AF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738B317E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3DF6B3C6" w14:textId="1EDD2CC3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3" w:type="dxa"/>
            <w:vAlign w:val="bottom"/>
          </w:tcPr>
          <w:p w14:paraId="3C5B764A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1BD5DA0A" w14:textId="5C6313BE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761A6D59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EE1E69E" w14:textId="01554C5F" w:rsidR="003602BB" w:rsidRPr="00F346C0" w:rsidRDefault="00573771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</w:tr>
      <w:tr w:rsidR="003602BB" w:rsidRPr="00F346C0" w14:paraId="03F791E5" w14:textId="77777777" w:rsidTr="00B40CA3">
        <w:trPr>
          <w:cantSplit/>
          <w:tblHeader/>
        </w:trPr>
        <w:tc>
          <w:tcPr>
            <w:tcW w:w="2700" w:type="dxa"/>
          </w:tcPr>
          <w:p w14:paraId="548D8B86" w14:textId="77777777" w:rsidR="003602BB" w:rsidRPr="00F346C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70" w:type="dxa"/>
          </w:tcPr>
          <w:p w14:paraId="7E2DDCAA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09ED78B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52E8917" w14:textId="7B442726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F346C0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F346C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3" w:type="dxa"/>
            <w:vAlign w:val="bottom"/>
          </w:tcPr>
          <w:p w14:paraId="754E2965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77" w:type="dxa"/>
            <w:gridSpan w:val="19"/>
            <w:vAlign w:val="bottom"/>
          </w:tcPr>
          <w:p w14:paraId="5296F310" w14:textId="77777777" w:rsidR="003602BB" w:rsidRPr="00F346C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F346C0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F346C0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30F71" w:rsidRPr="00F346C0" w14:paraId="48A5E2C7" w14:textId="77777777" w:rsidTr="00B40CA3">
        <w:trPr>
          <w:cantSplit/>
        </w:trPr>
        <w:tc>
          <w:tcPr>
            <w:tcW w:w="2700" w:type="dxa"/>
          </w:tcPr>
          <w:p w14:paraId="4E2903B0" w14:textId="6B632AC2" w:rsidR="00130F71" w:rsidRPr="00F346C0" w:rsidRDefault="00130F71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167F4F48" w14:textId="77777777" w:rsidR="00130F71" w:rsidRPr="00F346C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11368E" w14:textId="77777777" w:rsidR="00130F71" w:rsidRPr="00F346C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8669E4F" w14:textId="77777777" w:rsidR="00130F71" w:rsidRPr="00F346C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3D4036E" w14:textId="77777777" w:rsidR="00130F71" w:rsidRPr="00F346C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57947EC8" w14:textId="77777777" w:rsidR="00130F71" w:rsidRPr="00F346C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76D0A71A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3DA79897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95B457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734657E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0265E3A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1AF9AD8A" w14:textId="77777777" w:rsidR="00130F71" w:rsidRPr="00F346C0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77835222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03F2DBBD" w14:textId="77777777" w:rsidR="00130F71" w:rsidRPr="00F346C0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6E49F07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</w:tcPr>
          <w:p w14:paraId="5BB5A050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D415EC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059D80D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1C231FB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2043A10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7341D0C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54B6022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3" w:type="dxa"/>
          </w:tcPr>
          <w:p w14:paraId="57B3ABD4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22D3B5B1" w14:textId="77777777" w:rsidR="00130F71" w:rsidRPr="00F346C0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EEDFA54" w14:textId="77777777" w:rsidR="00130F71" w:rsidRPr="00F346C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</w:tcPr>
          <w:p w14:paraId="7AA936BD" w14:textId="77777777" w:rsidR="00130F71" w:rsidRPr="00F346C0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C40AF" w:rsidRPr="00F346C0" w14:paraId="4510F0F6" w14:textId="77777777" w:rsidTr="00AA0F54">
        <w:trPr>
          <w:cantSplit/>
        </w:trPr>
        <w:tc>
          <w:tcPr>
            <w:tcW w:w="2700" w:type="dxa"/>
          </w:tcPr>
          <w:p w14:paraId="1EF9B859" w14:textId="041015FC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070" w:type="dxa"/>
          </w:tcPr>
          <w:p w14:paraId="6D21EFD1" w14:textId="0AF0C953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49FA1BB0" w14:textId="52C7DC78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B050508" w14:textId="1D87BC60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2A9ED26F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29FBAD97" w14:textId="25E1195A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13" w:type="dxa"/>
          </w:tcPr>
          <w:p w14:paraId="373F355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0EEE79B7" w14:textId="370122C6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6DC027E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C80BF4" w14:textId="24B0A166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387F88A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FAA2FA2" w14:textId="14B4A8D0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EF21FD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79BC213E" w14:textId="4AC12606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5432D2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562E8053" w14:textId="314D1A2C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50FDC86B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FE89AA" w14:textId="49D6260B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69F3FB9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08094D" w14:textId="451E3351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59BE51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E7001F" w14:textId="19DCBD4A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8FC5ECF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54CDF1DB" w14:textId="47A78DED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BC4436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335AFFB7" w14:textId="134E3F4B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750</w:t>
            </w:r>
          </w:p>
        </w:tc>
      </w:tr>
      <w:tr w:rsidR="005C40AF" w:rsidRPr="00F346C0" w14:paraId="738A644E" w14:textId="77777777" w:rsidTr="00AA0F54">
        <w:trPr>
          <w:cantSplit/>
        </w:trPr>
        <w:tc>
          <w:tcPr>
            <w:tcW w:w="2700" w:type="dxa"/>
          </w:tcPr>
          <w:p w14:paraId="35F8F345" w14:textId="3865E01F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070" w:type="dxa"/>
          </w:tcPr>
          <w:p w14:paraId="2A99791B" w14:textId="5861B704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810" w:type="dxa"/>
          </w:tcPr>
          <w:p w14:paraId="5CC7CEE2" w14:textId="37B702F9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78589847" w14:textId="6BE56F46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9D6D65F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41EB0102" w14:textId="57A68760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13" w:type="dxa"/>
          </w:tcPr>
          <w:p w14:paraId="6F92855C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6313203E" w14:textId="530E5DC2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1,066</w:t>
            </w:r>
          </w:p>
        </w:tc>
        <w:tc>
          <w:tcPr>
            <w:tcW w:w="180" w:type="dxa"/>
          </w:tcPr>
          <w:p w14:paraId="6FC8D43F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835A0B" w14:textId="4D79D625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80" w:type="dxa"/>
          </w:tcPr>
          <w:p w14:paraId="782213DC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4E60E425" w14:textId="7AE08F4C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1D37C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59F1D36A" w14:textId="327DD285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D4868BE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4DE715B1" w14:textId="59AFDEFD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1,066</w:t>
            </w:r>
          </w:p>
        </w:tc>
        <w:tc>
          <w:tcPr>
            <w:tcW w:w="180" w:type="dxa"/>
          </w:tcPr>
          <w:p w14:paraId="35380AE2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0642F0" w14:textId="57F09E88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80" w:type="dxa"/>
          </w:tcPr>
          <w:p w14:paraId="0542CBEE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961BA9" w14:textId="4463E9E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B01710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716D3E" w14:textId="3E56BE2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778D8B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621E9B40" w14:textId="01FC9BE3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36DDFC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12EEF06E" w14:textId="6E9E0FAE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C40AF" w:rsidRPr="00F346C0" w14:paraId="0BB9300A" w14:textId="77777777" w:rsidTr="00AA0F54">
        <w:trPr>
          <w:cantSplit/>
        </w:trPr>
        <w:tc>
          <w:tcPr>
            <w:tcW w:w="2700" w:type="dxa"/>
          </w:tcPr>
          <w:p w14:paraId="1F36F4F5" w14:textId="4554FA6F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2070" w:type="dxa"/>
          </w:tcPr>
          <w:p w14:paraId="1A600EC8" w14:textId="52682D46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7223D5D6" w14:textId="5101F308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3CF6202" w14:textId="7F9BB865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41</w:t>
            </w:r>
          </w:p>
        </w:tc>
        <w:tc>
          <w:tcPr>
            <w:tcW w:w="180" w:type="dxa"/>
          </w:tcPr>
          <w:p w14:paraId="25EFDCE4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7DF9DB76" w14:textId="0EA0B6C5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41</w:t>
            </w:r>
          </w:p>
        </w:tc>
        <w:tc>
          <w:tcPr>
            <w:tcW w:w="213" w:type="dxa"/>
          </w:tcPr>
          <w:p w14:paraId="75652664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447EB327" w14:textId="597CED5C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4BABBD81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91CBA4" w14:textId="2189CEC9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723E1AE2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39A34CE" w14:textId="045E552E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E8A178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4087623E" w14:textId="3920F5B4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D0C2B6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77CA7FF4" w14:textId="6D42117C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2E9BAA8E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EAC741" w14:textId="5893CE6A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5DEACEE5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4100F92" w14:textId="54BCA24F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32087D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7C82F1" w14:textId="6BDCA5A3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4B8481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5CB293D0" w14:textId="52F4FE53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DD7D56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511E1FDD" w14:textId="7C7C39CF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124</w:t>
            </w:r>
          </w:p>
        </w:tc>
      </w:tr>
      <w:tr w:rsidR="005C40AF" w:rsidRPr="00F346C0" w14:paraId="63E28B0C" w14:textId="77777777" w:rsidTr="00AA0F54">
        <w:trPr>
          <w:cantSplit/>
        </w:trPr>
        <w:tc>
          <w:tcPr>
            <w:tcW w:w="2700" w:type="dxa"/>
          </w:tcPr>
          <w:p w14:paraId="6A5B98A1" w14:textId="62A336C6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Revolve Group Limited</w:t>
            </w:r>
          </w:p>
        </w:tc>
        <w:tc>
          <w:tcPr>
            <w:tcW w:w="2070" w:type="dxa"/>
          </w:tcPr>
          <w:p w14:paraId="56FB3759" w14:textId="20CCBE2D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810" w:type="dxa"/>
          </w:tcPr>
          <w:p w14:paraId="7E872985" w14:textId="2137B672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อังกฤษ</w:t>
            </w:r>
          </w:p>
        </w:tc>
        <w:tc>
          <w:tcPr>
            <w:tcW w:w="630" w:type="dxa"/>
          </w:tcPr>
          <w:p w14:paraId="2250CB81" w14:textId="2CA418EF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49</w:t>
            </w:r>
          </w:p>
        </w:tc>
        <w:tc>
          <w:tcPr>
            <w:tcW w:w="180" w:type="dxa"/>
          </w:tcPr>
          <w:p w14:paraId="109BD4D4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45408F00" w14:textId="4D62DF2A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49</w:t>
            </w:r>
          </w:p>
        </w:tc>
        <w:tc>
          <w:tcPr>
            <w:tcW w:w="213" w:type="dxa"/>
          </w:tcPr>
          <w:p w14:paraId="58BABF80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0F517CCD" w14:textId="156C3710" w:rsidR="005C40AF" w:rsidRPr="00F346C0" w:rsidRDefault="00243913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180" w:type="dxa"/>
          </w:tcPr>
          <w:p w14:paraId="442D7C25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006FB6" w14:textId="007CD710" w:rsidR="005C40AF" w:rsidRPr="00F346C0" w:rsidRDefault="006851B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269</w:t>
            </w:r>
          </w:p>
        </w:tc>
        <w:tc>
          <w:tcPr>
            <w:tcW w:w="180" w:type="dxa"/>
          </w:tcPr>
          <w:p w14:paraId="4BCA4B8B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AC0F6B4" w14:textId="55972F00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C51DC0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701317BA" w14:textId="569ABE40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8237A1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499CD51C" w14:textId="61F2E0EF" w:rsidR="005C40AF" w:rsidRPr="00F346C0" w:rsidRDefault="00243913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180" w:type="dxa"/>
          </w:tcPr>
          <w:p w14:paraId="20A860CD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9652D7" w14:textId="2EDC5B1E" w:rsidR="005C40AF" w:rsidRPr="00F346C0" w:rsidRDefault="006851B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269</w:t>
            </w:r>
          </w:p>
        </w:tc>
        <w:tc>
          <w:tcPr>
            <w:tcW w:w="180" w:type="dxa"/>
          </w:tcPr>
          <w:p w14:paraId="7FF4EF0C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83A3C1" w14:textId="49C5E116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F2E21D1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D42EC2" w14:textId="01970488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5212AE8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31BE5A05" w14:textId="1BCD8C1A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9037A6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2DB3C03C" w14:textId="7A37189D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C40AF" w:rsidRPr="00F346C0" w14:paraId="52265D87" w14:textId="77777777" w:rsidTr="00AA0F54">
        <w:trPr>
          <w:cantSplit/>
        </w:trPr>
        <w:tc>
          <w:tcPr>
            <w:tcW w:w="2700" w:type="dxa"/>
          </w:tcPr>
          <w:p w14:paraId="1AA16C9E" w14:textId="07E23837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ไทยแท้งค์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เทอร์มินัล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3DD0B91F" w14:textId="0C934ABC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810" w:type="dxa"/>
          </w:tcPr>
          <w:p w14:paraId="0B5ABE4B" w14:textId="09A6BCFB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33430988" w14:textId="6353C859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36</w:t>
            </w:r>
          </w:p>
        </w:tc>
        <w:tc>
          <w:tcPr>
            <w:tcW w:w="180" w:type="dxa"/>
          </w:tcPr>
          <w:p w14:paraId="2DD1686B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559FABAF" w14:textId="673AD53D" w:rsidR="005C40AF" w:rsidRPr="00F346C0" w:rsidRDefault="006851B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36</w:t>
            </w:r>
          </w:p>
        </w:tc>
        <w:tc>
          <w:tcPr>
            <w:tcW w:w="213" w:type="dxa"/>
          </w:tcPr>
          <w:p w14:paraId="698A381B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76975459" w14:textId="6D58420A" w:rsidR="005C40AF" w:rsidRPr="00F346C0" w:rsidRDefault="006851B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459</w:t>
            </w:r>
          </w:p>
        </w:tc>
        <w:tc>
          <w:tcPr>
            <w:tcW w:w="180" w:type="dxa"/>
          </w:tcPr>
          <w:p w14:paraId="268BD3CB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D48D727" w14:textId="204B1574" w:rsidR="005C40AF" w:rsidRPr="00F346C0" w:rsidRDefault="006851B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459</w:t>
            </w:r>
          </w:p>
        </w:tc>
        <w:tc>
          <w:tcPr>
            <w:tcW w:w="180" w:type="dxa"/>
          </w:tcPr>
          <w:p w14:paraId="4E72ED2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A00BFEB" w14:textId="3977A5A6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CF708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261D33A1" w14:textId="240E0760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5264B4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78EE3696" w14:textId="0E7E187E" w:rsidR="005C40AF" w:rsidRPr="00F346C0" w:rsidRDefault="006851B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459</w:t>
            </w:r>
          </w:p>
        </w:tc>
        <w:tc>
          <w:tcPr>
            <w:tcW w:w="180" w:type="dxa"/>
          </w:tcPr>
          <w:p w14:paraId="65B1199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2FB4DC" w14:textId="755B6053" w:rsidR="005C40AF" w:rsidRPr="00F346C0" w:rsidRDefault="006851B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459</w:t>
            </w:r>
          </w:p>
        </w:tc>
        <w:tc>
          <w:tcPr>
            <w:tcW w:w="180" w:type="dxa"/>
          </w:tcPr>
          <w:p w14:paraId="7F3A3130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7DF366" w14:textId="36EC0399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8EF7EB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DD63FC" w14:textId="35483B4D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2651A027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2479B756" w14:textId="5B2C5FA8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1,002</w:t>
            </w:r>
          </w:p>
        </w:tc>
        <w:tc>
          <w:tcPr>
            <w:tcW w:w="180" w:type="dxa"/>
          </w:tcPr>
          <w:p w14:paraId="6C7B1670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4918A95E" w14:textId="2F17B9A3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C40AF" w:rsidRPr="00F346C0" w14:paraId="5F5B0C7A" w14:textId="77777777" w:rsidTr="00AA0F54">
        <w:trPr>
          <w:cantSplit/>
        </w:trPr>
        <w:tc>
          <w:tcPr>
            <w:tcW w:w="2700" w:type="dxa"/>
          </w:tcPr>
          <w:p w14:paraId="2F633DC9" w14:textId="77777777" w:rsidR="005C40AF" w:rsidRPr="00F346C0" w:rsidRDefault="005C40AF" w:rsidP="005C40A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จีซี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โลจิสติกส์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โซลูชั่นส์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  <w:p w14:paraId="5DE8164B" w14:textId="74F32870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2BAC2A5E" w14:textId="537FE9C5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บริการขนส่ง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บริหารคลังสินค้าและการบรรจุในธุรกิจเคมีภัณฑ์</w:t>
            </w:r>
          </w:p>
        </w:tc>
        <w:tc>
          <w:tcPr>
            <w:tcW w:w="810" w:type="dxa"/>
          </w:tcPr>
          <w:p w14:paraId="06E219F0" w14:textId="1A3E8DBF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2B09D219" w14:textId="1B07C721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32CDCE9E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1C7C4C75" w14:textId="7E81DD1B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13" w:type="dxa"/>
          </w:tcPr>
          <w:p w14:paraId="678DDBCD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48362342" w14:textId="24FA754B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8</w:t>
            </w:r>
            <w:r w:rsidR="002A0E6B" w:rsidRPr="00F346C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5FF3885F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CC385D9" w14:textId="2B354780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F28770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5A42909A" w14:textId="1F752401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B257A2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2D8CD13" w14:textId="442F315B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4028F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2708E7B" w14:textId="6D28AE92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8</w:t>
            </w:r>
            <w:r w:rsidR="002A0E6B" w:rsidRPr="00F346C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7316DD1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2CEECF" w14:textId="66BD53F4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D2563E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543303C" w14:textId="5DC4AE1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9E51F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BBB80B" w14:textId="27D7451A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59037C4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8B835C4" w14:textId="378472AD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F378B1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606A0BFF" w14:textId="0882ABDF" w:rsidR="005C40AF" w:rsidRPr="00F346C0" w:rsidRDefault="005C40AF" w:rsidP="005C40A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C40AF" w:rsidRPr="00F346C0" w14:paraId="5E94941F" w14:textId="77777777" w:rsidTr="00B40CA3">
        <w:trPr>
          <w:cantSplit/>
        </w:trPr>
        <w:tc>
          <w:tcPr>
            <w:tcW w:w="2700" w:type="dxa"/>
          </w:tcPr>
          <w:p w14:paraId="5A749F70" w14:textId="7D223B3F" w:rsidR="005C40AF" w:rsidRPr="00F346C0" w:rsidRDefault="005C40AF" w:rsidP="005C40A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070" w:type="dxa"/>
          </w:tcPr>
          <w:p w14:paraId="4715612E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3E0538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85AF136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E4837A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6094B782" w14:textId="77777777" w:rsidR="005C40AF" w:rsidRPr="00F346C0" w:rsidRDefault="005C40AF" w:rsidP="005C40A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4450EE69" w14:textId="77777777" w:rsidR="005C40AF" w:rsidRPr="00F346C0" w:rsidRDefault="005C40AF" w:rsidP="005C40A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FD71978" w14:textId="1A047453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17,82</w:t>
            </w:r>
            <w:r w:rsidR="002A0E6B" w:rsidRPr="00F346C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9F8FCF1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0C7634" w14:textId="6DD6B3E8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16,101</w:t>
            </w:r>
          </w:p>
        </w:tc>
        <w:tc>
          <w:tcPr>
            <w:tcW w:w="180" w:type="dxa"/>
          </w:tcPr>
          <w:p w14:paraId="091F7BC4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17DBBDA3" w14:textId="6BF30298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406C8DD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7354BE64" w14:textId="56DD3029" w:rsidR="005C40AF" w:rsidRPr="00F346C0" w:rsidRDefault="005C40AF" w:rsidP="005C40AF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519090D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7C7D01F9" w14:textId="74BAD934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17,82</w:t>
            </w:r>
            <w:r w:rsidR="002A0E6B" w:rsidRPr="00F346C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62C1ADE2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389DD4" w14:textId="4FD9F968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16,101</w:t>
            </w:r>
          </w:p>
        </w:tc>
        <w:tc>
          <w:tcPr>
            <w:tcW w:w="180" w:type="dxa"/>
          </w:tcPr>
          <w:p w14:paraId="060BA8FC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85E6C4B" w14:textId="5D5796CC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96D3B2F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844DEB" w14:textId="34166202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14AE1407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31A58" w14:textId="441C365A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1,002</w:t>
            </w:r>
          </w:p>
        </w:tc>
        <w:tc>
          <w:tcPr>
            <w:tcW w:w="180" w:type="dxa"/>
            <w:vAlign w:val="bottom"/>
          </w:tcPr>
          <w:p w14:paraId="2A569EF3" w14:textId="77777777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CA937" w14:textId="0DE524EC" w:rsidR="005C40AF" w:rsidRPr="00F346C0" w:rsidRDefault="005C40AF" w:rsidP="005C40A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874</w:t>
            </w:r>
          </w:p>
        </w:tc>
      </w:tr>
      <w:tr w:rsidR="00573771" w:rsidRPr="00F346C0" w14:paraId="440C5C09" w14:textId="77777777" w:rsidTr="00B40CA3">
        <w:trPr>
          <w:cantSplit/>
        </w:trPr>
        <w:tc>
          <w:tcPr>
            <w:tcW w:w="2700" w:type="dxa"/>
          </w:tcPr>
          <w:p w14:paraId="07E85478" w14:textId="77777777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89D623B" w14:textId="77777777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DCB86DD" w14:textId="77777777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86CAF10" w14:textId="77777777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02A4FFB" w14:textId="77777777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69F0DBD" w14:textId="2C84DD4B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EDEFAB4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44ACB9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4A30D2C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3D3444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7D0AE21A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2590F1A3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</w:tcPr>
          <w:p w14:paraId="4492CD29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ED57AA8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CF53EC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2D37D39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</w:tcPr>
          <w:p w14:paraId="2677AA2F" w14:textId="77777777" w:rsidR="00573771" w:rsidRPr="00F346C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7C88292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2460F67" w14:textId="77777777" w:rsidR="00573771" w:rsidRPr="00F346C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4C9BFA2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1AC95BD5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9D4B3C6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019204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74B6A2F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33578E6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56BD1A5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456625C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3" w:type="dxa"/>
          </w:tcPr>
          <w:p w14:paraId="71083ED5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645F624B" w14:textId="77777777" w:rsidR="00573771" w:rsidRPr="00F346C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A4ACD42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62B13A09" w14:textId="77777777" w:rsidR="00573771" w:rsidRPr="00F346C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73771" w:rsidRPr="00F346C0" w14:paraId="5C213B17" w14:textId="77777777" w:rsidTr="00B40CA3">
        <w:trPr>
          <w:cantSplit/>
        </w:trPr>
        <w:tc>
          <w:tcPr>
            <w:tcW w:w="2700" w:type="dxa"/>
          </w:tcPr>
          <w:p w14:paraId="4BA4B2F1" w14:textId="77777777" w:rsidR="00573771" w:rsidRPr="00F346C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บริษัทร่วม</w:t>
            </w:r>
          </w:p>
        </w:tc>
        <w:tc>
          <w:tcPr>
            <w:tcW w:w="2070" w:type="dxa"/>
          </w:tcPr>
          <w:p w14:paraId="40D4316D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2A1B2C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8719C99" w14:textId="68BF90FD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915348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27349F64" w14:textId="77777777" w:rsidR="00573771" w:rsidRPr="00F346C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28D37594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3E383141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CC66415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1FA2876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4EEFE7F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FA640DA" w14:textId="77777777" w:rsidR="00573771" w:rsidRPr="00F346C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6812C88E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33A4D5DD" w14:textId="77777777" w:rsidR="00573771" w:rsidRPr="00F346C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5AD56CD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</w:tcPr>
          <w:p w14:paraId="75E7D64E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A155463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F534316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8419D20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835B176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EE5D7BB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291EEEF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3" w:type="dxa"/>
          </w:tcPr>
          <w:p w14:paraId="1388240A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68DB459C" w14:textId="77777777" w:rsidR="00573771" w:rsidRPr="00F346C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F0A516E" w14:textId="77777777" w:rsidR="00573771" w:rsidRPr="00F346C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</w:tcPr>
          <w:p w14:paraId="09E2C80C" w14:textId="77777777" w:rsidR="00573771" w:rsidRPr="00F346C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C5F8B" w:rsidRPr="00F346C0" w14:paraId="1B34AD9E" w14:textId="77777777" w:rsidTr="00AA0F54">
        <w:trPr>
          <w:cantSplit/>
        </w:trPr>
        <w:tc>
          <w:tcPr>
            <w:tcW w:w="2700" w:type="dxa"/>
          </w:tcPr>
          <w:p w14:paraId="6078B883" w14:textId="2FBA1ABD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คุราเร่ จีซี แอดวานซ์ แมททีเรียลส์จำกัด</w:t>
            </w:r>
          </w:p>
        </w:tc>
        <w:tc>
          <w:tcPr>
            <w:tcW w:w="2070" w:type="dxa"/>
          </w:tcPr>
          <w:p w14:paraId="669BD051" w14:textId="69A87533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   ปิโตรเคมี</w:t>
            </w:r>
          </w:p>
        </w:tc>
        <w:tc>
          <w:tcPr>
            <w:tcW w:w="810" w:type="dxa"/>
          </w:tcPr>
          <w:p w14:paraId="02A58E04" w14:textId="20A42EE6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24B6377" w14:textId="6D11E76B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80" w:type="dxa"/>
          </w:tcPr>
          <w:p w14:paraId="713398F4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637FC8D7" w14:textId="72D6275A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13" w:type="dxa"/>
          </w:tcPr>
          <w:p w14:paraId="3848D837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771B683E" w14:textId="19770915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180" w:type="dxa"/>
          </w:tcPr>
          <w:p w14:paraId="717B0F47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060145" w14:textId="414C4284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180" w:type="dxa"/>
          </w:tcPr>
          <w:p w14:paraId="166B6BE4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216C9AB" w14:textId="279ABD6D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F4375AC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3FD8F94" w14:textId="4D498A0E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17A0D44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125B9DC8" w14:textId="2721E751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180" w:type="dxa"/>
          </w:tcPr>
          <w:p w14:paraId="5FC0BE59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533B1F" w14:textId="45292C19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180" w:type="dxa"/>
          </w:tcPr>
          <w:p w14:paraId="140FBF20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B23DE35" w14:textId="7F73A54E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A106635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07B13412" w14:textId="6A72BB88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34274A17" w14:textId="77777777" w:rsidR="002C5F8B" w:rsidRPr="00F346C0" w:rsidRDefault="002C5F8B" w:rsidP="002C5F8B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62522CFE" w14:textId="11A868F2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59507E9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2C502F55" w14:textId="37A2535E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F8B" w:rsidRPr="00F346C0" w14:paraId="59263C7E" w14:textId="77777777" w:rsidTr="00AA0F54">
        <w:trPr>
          <w:cantSplit/>
        </w:trPr>
        <w:tc>
          <w:tcPr>
            <w:tcW w:w="2700" w:type="dxa"/>
          </w:tcPr>
          <w:p w14:paraId="4EF542CA" w14:textId="21401B89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พีทีที เอนเนอร์ยี่ โซลูชั่นส์ จำกัด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                                              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(อยู่ระหว่างชำระบัญชี)</w:t>
            </w:r>
          </w:p>
        </w:tc>
        <w:tc>
          <w:tcPr>
            <w:tcW w:w="2070" w:type="dxa"/>
          </w:tcPr>
          <w:p w14:paraId="731D8A2C" w14:textId="55A7FF86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810" w:type="dxa"/>
          </w:tcPr>
          <w:p w14:paraId="296FE701" w14:textId="2902ACF2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321028A9" w14:textId="730202E5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30F496BD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3247A51B" w14:textId="3721B3A9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13" w:type="dxa"/>
          </w:tcPr>
          <w:p w14:paraId="0195CB7D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51" w:type="dxa"/>
          </w:tcPr>
          <w:p w14:paraId="2E19ECE6" w14:textId="64963BC7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33A1F677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77914EF" w14:textId="7609C40F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2B250FA2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47D58887" w14:textId="1F8B96F6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(11)</w:t>
            </w:r>
          </w:p>
        </w:tc>
        <w:tc>
          <w:tcPr>
            <w:tcW w:w="180" w:type="dxa"/>
          </w:tcPr>
          <w:p w14:paraId="65E3723D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1A28E23" w14:textId="490DDEF0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(11)</w:t>
            </w:r>
          </w:p>
        </w:tc>
        <w:tc>
          <w:tcPr>
            <w:tcW w:w="180" w:type="dxa"/>
          </w:tcPr>
          <w:p w14:paraId="3433B7D9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3F20BF39" w14:textId="3E5BDE7E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80" w:type="dxa"/>
          </w:tcPr>
          <w:p w14:paraId="6654BACE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8F6D84" w14:textId="789D00AA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80" w:type="dxa"/>
          </w:tcPr>
          <w:p w14:paraId="28694462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9713EDD" w14:textId="27842329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8858744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75A31384" w14:textId="248B6AF7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0C30AAA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420FEB0A" w14:textId="04CEB4AE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B8A9B5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0253851C" w14:textId="67A568C4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C5F8B" w:rsidRPr="00F346C0" w14:paraId="3372D05F" w14:textId="77777777" w:rsidTr="00AA0F54">
        <w:trPr>
          <w:cantSplit/>
        </w:trPr>
        <w:tc>
          <w:tcPr>
            <w:tcW w:w="2700" w:type="dxa"/>
          </w:tcPr>
          <w:p w14:paraId="2AEB85E5" w14:textId="77777777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พีทีที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 xml:space="preserve">ดิจิตอล โซลูชั่น จำกัด </w:t>
            </w:r>
          </w:p>
        </w:tc>
        <w:tc>
          <w:tcPr>
            <w:tcW w:w="2070" w:type="dxa"/>
          </w:tcPr>
          <w:p w14:paraId="7F1DDFF8" w14:textId="66B17DA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right="-79" w:hanging="75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810" w:type="dxa"/>
          </w:tcPr>
          <w:p w14:paraId="5C51BA45" w14:textId="422E6348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287C5DB0" w14:textId="75D2B694" w:rsidR="002C5F8B" w:rsidRPr="00F346C0" w:rsidRDefault="006851BF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40</w:t>
            </w:r>
          </w:p>
        </w:tc>
        <w:tc>
          <w:tcPr>
            <w:tcW w:w="180" w:type="dxa"/>
          </w:tcPr>
          <w:p w14:paraId="4622E4F4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43B65170" w14:textId="08BEC593" w:rsidR="002C5F8B" w:rsidRPr="00F346C0" w:rsidRDefault="006851BF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40</w:t>
            </w:r>
          </w:p>
        </w:tc>
        <w:tc>
          <w:tcPr>
            <w:tcW w:w="213" w:type="dxa"/>
          </w:tcPr>
          <w:p w14:paraId="445F05A3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</w:tcPr>
          <w:p w14:paraId="78CBF955" w14:textId="72801B81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</w:tcPr>
          <w:p w14:paraId="4429280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9F1F2B4" w14:textId="4F21452D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</w:tcPr>
          <w:p w14:paraId="51F8D2E2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51BF0CBB" w14:textId="492B1DD4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958399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38A6905A" w14:textId="7390D09F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8FCAA81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</w:tcPr>
          <w:p w14:paraId="40260096" w14:textId="65736C53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</w:tcPr>
          <w:p w14:paraId="0CF15FA6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EF1F06" w14:textId="4907F3E4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</w:tcPr>
          <w:p w14:paraId="4A85FA1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0D897E2" w14:textId="7428E12A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04763CF" w14:textId="77777777" w:rsidR="002C5F8B" w:rsidRPr="00F346C0" w:rsidRDefault="002C5F8B" w:rsidP="002C5F8B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2DCCEA92" w14:textId="2ECE117E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294FABDF" w14:textId="77777777" w:rsidR="002C5F8B" w:rsidRPr="00F346C0" w:rsidRDefault="002C5F8B" w:rsidP="002C5F8B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708152C4" w14:textId="51C3C454" w:rsidR="002C5F8B" w:rsidRPr="00F346C0" w:rsidRDefault="006851BF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80" w:type="dxa"/>
          </w:tcPr>
          <w:p w14:paraId="2C51115B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3D13961E" w14:textId="5A6410E6" w:rsidR="002C5F8B" w:rsidRPr="00F346C0" w:rsidRDefault="002C5F8B" w:rsidP="002C5F8B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2C5F8B" w:rsidRPr="00F346C0" w14:paraId="09417E09" w14:textId="77777777" w:rsidTr="00AA0F54">
        <w:trPr>
          <w:cantSplit/>
        </w:trPr>
        <w:tc>
          <w:tcPr>
            <w:tcW w:w="2700" w:type="dxa"/>
          </w:tcPr>
          <w:p w14:paraId="56B08D53" w14:textId="77777777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วีนิไทย จำกัด (มหาชน)</w:t>
            </w:r>
          </w:p>
        </w:tc>
        <w:tc>
          <w:tcPr>
            <w:tcW w:w="2070" w:type="dxa"/>
          </w:tcPr>
          <w:p w14:paraId="2DC3D5D7" w14:textId="7EA50FD9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  ปิโตรเคมี</w:t>
            </w:r>
          </w:p>
        </w:tc>
        <w:tc>
          <w:tcPr>
            <w:tcW w:w="810" w:type="dxa"/>
          </w:tcPr>
          <w:p w14:paraId="7BBA95A4" w14:textId="673400E4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4E2A8790" w14:textId="14446615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F740E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103427A3" w14:textId="272D587F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13" w:type="dxa"/>
          </w:tcPr>
          <w:p w14:paraId="3BE156EE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0FBE37D6" w14:textId="59503A49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70D3B4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6765463" w14:textId="57DAFD62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905C6B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2136317E" w14:textId="5743EE5F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715603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4A19666A" w14:textId="48CF06A0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B7AC613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400DB160" w14:textId="1DB898AA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5A8DFC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05DBC7" w14:textId="5F8E87B8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CD5C52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D5BBFE1" w14:textId="2D2E03E9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DD11F2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30670D2" w14:textId="0B419116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922DE2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39B1BBBD" w14:textId="7DC7CB9A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7C2144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1F152537" w14:textId="4DB80310" w:rsidR="002C5F8B" w:rsidRPr="00F346C0" w:rsidRDefault="002C5F8B" w:rsidP="002C5F8B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1,073</w:t>
            </w:r>
          </w:p>
        </w:tc>
      </w:tr>
      <w:tr w:rsidR="002C5F8B" w:rsidRPr="00F346C0" w14:paraId="188633A9" w14:textId="77777777" w:rsidTr="00AA0F54">
        <w:trPr>
          <w:cantSplit/>
        </w:trPr>
        <w:tc>
          <w:tcPr>
            <w:tcW w:w="2700" w:type="dxa"/>
          </w:tcPr>
          <w:p w14:paraId="308CC496" w14:textId="77777777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ฟลูอิด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ทรานสปอร์ต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174AB469" w14:textId="511306C4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บริการวางแผน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ออกแบบ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ควบคุมดูแลการก่อสร้าง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บริหาร</w:t>
            </w: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และจัดระบบสำหรับการวางท่อส่งวัตถุดิบและผลิตภัณฑ์</w:t>
            </w:r>
          </w:p>
        </w:tc>
        <w:tc>
          <w:tcPr>
            <w:tcW w:w="810" w:type="dxa"/>
          </w:tcPr>
          <w:p w14:paraId="1A7F814A" w14:textId="61F7622C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235E7381" w14:textId="70047FFE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981DA80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05A85B03" w14:textId="58659720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13" w:type="dxa"/>
          </w:tcPr>
          <w:p w14:paraId="26B834F8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7397F0FD" w14:textId="4514F12B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05122C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896E9FF" w14:textId="72613F98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9B7E1B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08419A91" w14:textId="59F4933A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57D36E76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5419123" w14:textId="5487D3AC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F69D79D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3A816B17" w14:textId="1DB06E52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F62F05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76883E" w14:textId="09FFC4B9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55798E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C251DEC" w14:textId="20F91F96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56F99856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055FE86" w14:textId="29AC0B51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3E122802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59959996" w14:textId="5A5B01D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31E68F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2466D856" w14:textId="52C8F32A" w:rsidR="002C5F8B" w:rsidRPr="00F346C0" w:rsidRDefault="002C5F8B" w:rsidP="002C5F8B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C5F8B" w:rsidRPr="00F346C0" w14:paraId="4D889362" w14:textId="77777777" w:rsidTr="00AA0F54">
        <w:trPr>
          <w:cantSplit/>
        </w:trPr>
        <w:tc>
          <w:tcPr>
            <w:tcW w:w="2700" w:type="dxa"/>
          </w:tcPr>
          <w:p w14:paraId="594EB198" w14:textId="3540ACE2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 ไดนาชิสโซ่ ไทย จำกัด</w:t>
            </w:r>
          </w:p>
        </w:tc>
        <w:tc>
          <w:tcPr>
            <w:tcW w:w="2070" w:type="dxa"/>
          </w:tcPr>
          <w:p w14:paraId="3AFFEB5C" w14:textId="51C899CC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810" w:type="dxa"/>
          </w:tcPr>
          <w:p w14:paraId="06F50BC8" w14:textId="007BB09F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01D1A597" w14:textId="14572386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80" w:type="dxa"/>
          </w:tcPr>
          <w:p w14:paraId="62CA5297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06CF68AB" w14:textId="091DF87D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13" w:type="dxa"/>
          </w:tcPr>
          <w:p w14:paraId="5DEF0B43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368FEA73" w14:textId="6FD20698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4A2200D6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5870163" w14:textId="00C76FFD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774CFF2A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5FE5E40B" w14:textId="032A080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16A6885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3A3866B9" w14:textId="336901F2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0C987B9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6E6886BE" w14:textId="503AF269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3B060C41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10DC5F" w14:textId="73443B4B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0BE322A6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3B4F0C8" w14:textId="21545E0F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F85DE27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DA87287" w14:textId="40007C01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423EA8B1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78DA6DAE" w14:textId="65BC8006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EAEB52D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3F69810D" w14:textId="18A3AEC1" w:rsidR="002C5F8B" w:rsidRPr="00F346C0" w:rsidRDefault="002C5F8B" w:rsidP="002C5F8B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2C5F8B" w:rsidRPr="00F346C0" w14:paraId="4595BCAE" w14:textId="77777777" w:rsidTr="00AA0F54">
        <w:trPr>
          <w:cantSplit/>
        </w:trPr>
        <w:tc>
          <w:tcPr>
            <w:tcW w:w="2700" w:type="dxa"/>
          </w:tcPr>
          <w:p w14:paraId="247A320F" w14:textId="029C214F" w:rsidR="002C5F8B" w:rsidRPr="00F346C0" w:rsidRDefault="002C5F8B" w:rsidP="002C5F8B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เอจีซี วีนิไทย จ</w:t>
            </w: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ำ</w:t>
            </w:r>
            <w:r w:rsidRPr="00F346C0">
              <w:rPr>
                <w:rFonts w:ascii="Angsana New" w:hAnsi="Angsana New"/>
                <w:sz w:val="24"/>
                <w:szCs w:val="24"/>
                <w:cs/>
              </w:rPr>
              <w:t>กัด (มหาชน)</w:t>
            </w:r>
          </w:p>
        </w:tc>
        <w:tc>
          <w:tcPr>
            <w:tcW w:w="2070" w:type="dxa"/>
          </w:tcPr>
          <w:p w14:paraId="7EDF2B62" w14:textId="1D5DEE5F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  ปิโตรเคมี</w:t>
            </w:r>
          </w:p>
        </w:tc>
        <w:tc>
          <w:tcPr>
            <w:tcW w:w="810" w:type="dxa"/>
          </w:tcPr>
          <w:p w14:paraId="529048CF" w14:textId="31957CC6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346C0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044610EF" w14:textId="41C9C6B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80" w:type="dxa"/>
          </w:tcPr>
          <w:p w14:paraId="0F044B3D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32C70F4B" w14:textId="52A0F723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13" w:type="dxa"/>
          </w:tcPr>
          <w:p w14:paraId="19A28990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0B842093" w14:textId="1B513E1B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11,375</w:t>
            </w:r>
          </w:p>
        </w:tc>
        <w:tc>
          <w:tcPr>
            <w:tcW w:w="180" w:type="dxa"/>
          </w:tcPr>
          <w:p w14:paraId="66E250E9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46EC9D" w14:textId="2A2D80F6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11,375</w:t>
            </w:r>
          </w:p>
        </w:tc>
        <w:tc>
          <w:tcPr>
            <w:tcW w:w="180" w:type="dxa"/>
          </w:tcPr>
          <w:p w14:paraId="22F00114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6C661F06" w14:textId="74F61F2E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4C12351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07490E7" w14:textId="56C4E33D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2E7A36B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B750DDE" w14:textId="4590421B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11,375</w:t>
            </w:r>
          </w:p>
        </w:tc>
        <w:tc>
          <w:tcPr>
            <w:tcW w:w="180" w:type="dxa"/>
          </w:tcPr>
          <w:p w14:paraId="54A20139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15C00C" w14:textId="195CFB39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11,375</w:t>
            </w:r>
          </w:p>
        </w:tc>
        <w:tc>
          <w:tcPr>
            <w:tcW w:w="180" w:type="dxa"/>
          </w:tcPr>
          <w:p w14:paraId="6B756C1E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2C199FC" w14:textId="41A365F0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83D1F5B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E8B27C" w14:textId="4777E79A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39142360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49DFC08" w14:textId="0CFCF802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1,266</w:t>
            </w:r>
          </w:p>
        </w:tc>
        <w:tc>
          <w:tcPr>
            <w:tcW w:w="180" w:type="dxa"/>
          </w:tcPr>
          <w:p w14:paraId="4BDA96CC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BD7EC6C" w14:textId="2A7980A6" w:rsidR="002C5F8B" w:rsidRPr="00F346C0" w:rsidRDefault="002C5F8B" w:rsidP="002C5F8B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F8B" w:rsidRPr="00F346C0" w14:paraId="574D3A21" w14:textId="77777777" w:rsidTr="0051708A">
        <w:trPr>
          <w:cantSplit/>
        </w:trPr>
        <w:tc>
          <w:tcPr>
            <w:tcW w:w="2700" w:type="dxa"/>
            <w:vAlign w:val="center"/>
          </w:tcPr>
          <w:p w14:paraId="6F789AC1" w14:textId="77777777" w:rsidR="002C5F8B" w:rsidRPr="00F346C0" w:rsidRDefault="002C5F8B" w:rsidP="002C5F8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070" w:type="dxa"/>
          </w:tcPr>
          <w:p w14:paraId="6B1F19AE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3CAFCB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D5DF72" w14:textId="288FA1BE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E9B94F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4C76DB93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dxa"/>
          </w:tcPr>
          <w:p w14:paraId="06D26D83" w14:textId="77777777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B4800" w14:textId="16C84344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13,629</w:t>
            </w:r>
          </w:p>
        </w:tc>
        <w:tc>
          <w:tcPr>
            <w:tcW w:w="180" w:type="dxa"/>
            <w:vAlign w:val="bottom"/>
          </w:tcPr>
          <w:p w14:paraId="21861A1E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4BCF4" w14:textId="0F8E0033" w:rsidR="002C5F8B" w:rsidRPr="00F346C0" w:rsidRDefault="002C5F8B" w:rsidP="002C5F8B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13,629</w:t>
            </w:r>
          </w:p>
        </w:tc>
        <w:tc>
          <w:tcPr>
            <w:tcW w:w="180" w:type="dxa"/>
            <w:vAlign w:val="bottom"/>
          </w:tcPr>
          <w:p w14:paraId="3AF19E21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624C2862" w14:textId="21170DB1" w:rsidR="002C5F8B" w:rsidRPr="00F346C0" w:rsidRDefault="002C5F8B" w:rsidP="002C5F8B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1EB633FC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EF5121A" w14:textId="12666A95" w:rsidR="002C5F8B" w:rsidRPr="00F346C0" w:rsidRDefault="002C5F8B" w:rsidP="002C5F8B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2AC45B32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B4848" w14:textId="4A44D10A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13,618</w:t>
            </w:r>
          </w:p>
        </w:tc>
        <w:tc>
          <w:tcPr>
            <w:tcW w:w="180" w:type="dxa"/>
            <w:vAlign w:val="bottom"/>
          </w:tcPr>
          <w:p w14:paraId="6240D80F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927C" w14:textId="71C1C288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13,618</w:t>
            </w:r>
          </w:p>
        </w:tc>
        <w:tc>
          <w:tcPr>
            <w:tcW w:w="180" w:type="dxa"/>
            <w:vAlign w:val="bottom"/>
          </w:tcPr>
          <w:p w14:paraId="59D9937C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BE061" w14:textId="348A7E48" w:rsidR="002C5F8B" w:rsidRPr="00F346C0" w:rsidRDefault="002C5F8B" w:rsidP="002C5F8B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DBA507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6FBCC" w14:textId="478B6EE6" w:rsidR="002C5F8B" w:rsidRPr="00F346C0" w:rsidRDefault="002C5F8B" w:rsidP="002C5F8B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8069D80" w14:textId="77777777" w:rsidR="002C5F8B" w:rsidRPr="00F346C0" w:rsidRDefault="002C5F8B" w:rsidP="002C5F8B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98E" w14:textId="3994800C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1,326</w:t>
            </w:r>
          </w:p>
        </w:tc>
        <w:tc>
          <w:tcPr>
            <w:tcW w:w="180" w:type="dxa"/>
            <w:vAlign w:val="bottom"/>
          </w:tcPr>
          <w:p w14:paraId="0310ACF4" w14:textId="77777777" w:rsidR="002C5F8B" w:rsidRPr="00F346C0" w:rsidRDefault="002C5F8B" w:rsidP="002C5F8B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7C13E" w14:textId="1A491D28" w:rsidR="002C5F8B" w:rsidRPr="00F346C0" w:rsidRDefault="002C5F8B" w:rsidP="002C5F8B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6C0">
              <w:rPr>
                <w:rFonts w:ascii="Angsana New" w:hAnsi="Angsana New"/>
                <w:b/>
                <w:bCs/>
                <w:sz w:val="24"/>
                <w:szCs w:val="24"/>
              </w:rPr>
              <w:t>1,134</w:t>
            </w:r>
          </w:p>
        </w:tc>
      </w:tr>
    </w:tbl>
    <w:p w14:paraId="191FC904" w14:textId="77777777" w:rsidR="004C3BE4" w:rsidRPr="00F346C0" w:rsidRDefault="004C3BE4" w:rsidP="008E7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C3BE4" w:rsidRPr="00F346C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850"/>
        <w:gridCol w:w="925"/>
        <w:gridCol w:w="900"/>
        <w:gridCol w:w="241"/>
        <w:gridCol w:w="932"/>
        <w:gridCol w:w="988"/>
      </w:tblGrid>
      <w:tr w:rsidR="008E77F4" w:rsidRPr="00F346C0" w14:paraId="59B2E884" w14:textId="77777777" w:rsidTr="00E10E1D">
        <w:trPr>
          <w:tblHeader/>
        </w:trPr>
        <w:tc>
          <w:tcPr>
            <w:tcW w:w="2489" w:type="pct"/>
          </w:tcPr>
          <w:p w14:paraId="23E5C94D" w14:textId="77777777" w:rsidR="008E77F4" w:rsidRPr="00F346C0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41" w:type="pct"/>
            <w:vAlign w:val="bottom"/>
          </w:tcPr>
          <w:p w14:paraId="41684E36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7" w:type="pct"/>
            <w:gridSpan w:val="2"/>
            <w:vAlign w:val="bottom"/>
          </w:tcPr>
          <w:p w14:paraId="598D5325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DBB9101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gridSpan w:val="2"/>
          </w:tcPr>
          <w:p w14:paraId="3FB68FAE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346C0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346C0">
              <w:rPr>
                <w:b/>
                <w:bCs/>
                <w:sz w:val="30"/>
                <w:szCs w:val="30"/>
                <w:cs/>
              </w:rPr>
              <w:t>เฉพาะกิจกา</w:t>
            </w:r>
            <w:r w:rsidRPr="00F346C0">
              <w:rPr>
                <w:rFonts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8E77F4" w:rsidRPr="00F346C0" w14:paraId="7ED2DFF7" w14:textId="77777777" w:rsidTr="00E10E1D">
        <w:trPr>
          <w:tblHeader/>
        </w:trPr>
        <w:tc>
          <w:tcPr>
            <w:tcW w:w="2489" w:type="pct"/>
          </w:tcPr>
          <w:p w14:paraId="3F8EF5C8" w14:textId="77777777" w:rsidR="008E77F4" w:rsidRPr="00F346C0" w:rsidRDefault="008E77F4" w:rsidP="00A13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1" w:type="pct"/>
            <w:vAlign w:val="bottom"/>
          </w:tcPr>
          <w:p w14:paraId="6A77CDB9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0" w:type="pct"/>
            <w:vAlign w:val="bottom"/>
          </w:tcPr>
          <w:p w14:paraId="111C2AC5" w14:textId="2B4AC095" w:rsidR="008E77F4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67" w:type="pct"/>
          </w:tcPr>
          <w:p w14:paraId="00A18503" w14:textId="3E217155" w:rsidR="008E77F4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</w:tcPr>
          <w:p w14:paraId="4F787578" w14:textId="77777777" w:rsidR="008E77F4" w:rsidRPr="00F346C0" w:rsidRDefault="008E77F4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B3F4AF8" w14:textId="3AA6A06B" w:rsidR="008E77F4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13" w:type="pct"/>
          </w:tcPr>
          <w:p w14:paraId="262BF140" w14:textId="4B0C117D" w:rsidR="008E77F4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E77F4" w:rsidRPr="00F346C0" w14:paraId="1CA1AE03" w14:textId="77777777" w:rsidTr="00E10E1D">
        <w:trPr>
          <w:trHeight w:val="344"/>
          <w:tblHeader/>
        </w:trPr>
        <w:tc>
          <w:tcPr>
            <w:tcW w:w="2489" w:type="pct"/>
          </w:tcPr>
          <w:p w14:paraId="7AE6FE03" w14:textId="77777777" w:rsidR="008E77F4" w:rsidRPr="00F346C0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AABBFE4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9" w:type="pct"/>
            <w:gridSpan w:val="5"/>
          </w:tcPr>
          <w:p w14:paraId="79ED389C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77F4" w:rsidRPr="00F346C0" w14:paraId="43B2928C" w14:textId="77777777" w:rsidTr="00E10E1D">
        <w:tc>
          <w:tcPr>
            <w:tcW w:w="2489" w:type="pct"/>
          </w:tcPr>
          <w:p w14:paraId="019D6DF4" w14:textId="77777777" w:rsidR="008E77F4" w:rsidRPr="00F346C0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1" w:type="pct"/>
          </w:tcPr>
          <w:p w14:paraId="0F8FDA59" w14:textId="77777777" w:rsidR="008E77F4" w:rsidRPr="00F346C0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1CB83E5C" w14:textId="77777777" w:rsidR="008E77F4" w:rsidRPr="00F346C0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633D0CF9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3827A1D5" w14:textId="77777777" w:rsidR="008E77F4" w:rsidRPr="00F346C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637843CA" w14:textId="77777777" w:rsidR="008E77F4" w:rsidRPr="00F346C0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17CD8D4D" w14:textId="77777777" w:rsidR="008E77F4" w:rsidRPr="00F346C0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57492" w:rsidRPr="00F346C0" w14:paraId="58CABC02" w14:textId="77777777" w:rsidTr="00E10E1D">
        <w:tc>
          <w:tcPr>
            <w:tcW w:w="2489" w:type="pct"/>
          </w:tcPr>
          <w:p w14:paraId="70AE90A6" w14:textId="2FE6FF12" w:rsidR="00157492" w:rsidRPr="00F346C0" w:rsidRDefault="00157492" w:rsidP="0015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พีทีที เอ็มซีซี ไบโอเคม จำกัด</w:t>
            </w:r>
          </w:p>
        </w:tc>
        <w:tc>
          <w:tcPr>
            <w:tcW w:w="441" w:type="pct"/>
          </w:tcPr>
          <w:p w14:paraId="73F026B0" w14:textId="77777777" w:rsidR="00157492" w:rsidRPr="00F346C0" w:rsidRDefault="00157492" w:rsidP="0015749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5F092DD7" w14:textId="76128056" w:rsidR="00157492" w:rsidRPr="00F346C0" w:rsidRDefault="006851BF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906</w:t>
            </w:r>
          </w:p>
        </w:tc>
        <w:tc>
          <w:tcPr>
            <w:tcW w:w="467" w:type="pct"/>
          </w:tcPr>
          <w:p w14:paraId="7E306D57" w14:textId="06B0E206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22DF9373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6286B88" w14:textId="063F2B49" w:rsidR="00157492" w:rsidRPr="00F346C0" w:rsidRDefault="006851BF" w:rsidP="00157492">
            <w:pPr>
              <w:pStyle w:val="acctfourfigures"/>
              <w:tabs>
                <w:tab w:val="clear" w:pos="765"/>
                <w:tab w:val="decimal" w:pos="1037"/>
                <w:tab w:val="decimal" w:pos="10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513" w:type="pct"/>
          </w:tcPr>
          <w:p w14:paraId="07B2288F" w14:textId="4ADBBF6B" w:rsidR="00157492" w:rsidRPr="00F346C0" w:rsidRDefault="00157492" w:rsidP="00157492">
            <w:pPr>
              <w:pStyle w:val="acctfourfigures"/>
              <w:tabs>
                <w:tab w:val="clear" w:pos="765"/>
                <w:tab w:val="decimal" w:pos="1037"/>
                <w:tab w:val="decimal" w:pos="10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57492" w:rsidRPr="00F346C0" w14:paraId="66E08956" w14:textId="77777777" w:rsidTr="00E10E1D">
        <w:tc>
          <w:tcPr>
            <w:tcW w:w="2489" w:type="pct"/>
          </w:tcPr>
          <w:p w14:paraId="34ACDAF4" w14:textId="77777777" w:rsidR="00157492" w:rsidRPr="00F346C0" w:rsidRDefault="00157492" w:rsidP="0015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441" w:type="pct"/>
          </w:tcPr>
          <w:p w14:paraId="6658912A" w14:textId="77777777" w:rsidR="00157492" w:rsidRPr="00F346C0" w:rsidRDefault="00157492" w:rsidP="0015749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6EC5DFE2" w14:textId="7B55D533" w:rsidR="00157492" w:rsidRPr="00F346C0" w:rsidRDefault="006851BF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188</w:t>
            </w:r>
          </w:p>
        </w:tc>
        <w:tc>
          <w:tcPr>
            <w:tcW w:w="467" w:type="pct"/>
          </w:tcPr>
          <w:p w14:paraId="382AC2F5" w14:textId="02CAAD9A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5" w:type="pct"/>
          </w:tcPr>
          <w:p w14:paraId="5B861389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1A84324" w14:textId="3CA4678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13" w:type="pct"/>
          </w:tcPr>
          <w:p w14:paraId="6F2483C8" w14:textId="09D12AE6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7492" w:rsidRPr="00F346C0" w14:paraId="7A90C55F" w14:textId="77777777" w:rsidTr="00E10E1D">
        <w:tc>
          <w:tcPr>
            <w:tcW w:w="2489" w:type="pct"/>
          </w:tcPr>
          <w:p w14:paraId="4F01A7D8" w14:textId="77777777" w:rsidR="00157492" w:rsidRPr="00F346C0" w:rsidRDefault="00157492" w:rsidP="0015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Pr="00F346C0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41" w:type="pct"/>
          </w:tcPr>
          <w:p w14:paraId="0D90F020" w14:textId="77777777" w:rsidR="00157492" w:rsidRPr="00F346C0" w:rsidRDefault="00157492" w:rsidP="0015749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0C58A943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" w:type="pct"/>
          </w:tcPr>
          <w:p w14:paraId="40621434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DADF6D2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5E2874A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E6D1A25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7492" w:rsidRPr="00F346C0" w14:paraId="089B977B" w14:textId="77777777" w:rsidTr="00E10E1D">
        <w:tc>
          <w:tcPr>
            <w:tcW w:w="2489" w:type="pct"/>
          </w:tcPr>
          <w:p w14:paraId="1EF0B5BD" w14:textId="77777777" w:rsidR="00157492" w:rsidRPr="00F346C0" w:rsidRDefault="00157492" w:rsidP="00157492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</w:rPr>
              <w:t>Revolve Group Limited</w:t>
            </w:r>
          </w:p>
        </w:tc>
        <w:tc>
          <w:tcPr>
            <w:tcW w:w="441" w:type="pct"/>
          </w:tcPr>
          <w:p w14:paraId="1378E09D" w14:textId="3152829C" w:rsidR="00157492" w:rsidRPr="00F346C0" w:rsidRDefault="00157492" w:rsidP="0015749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F4DAF6B" w14:textId="469F5940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67" w:type="pct"/>
          </w:tcPr>
          <w:p w14:paraId="024F612F" w14:textId="2CE2DC83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A4FFC3A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298C00BC" w14:textId="2FEC1CC4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13" w:type="pct"/>
          </w:tcPr>
          <w:p w14:paraId="7B04F799" w14:textId="74C2C713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157492" w:rsidRPr="00F346C0" w14:paraId="41E43FA4" w14:textId="77777777" w:rsidTr="00E10E1D">
        <w:tc>
          <w:tcPr>
            <w:tcW w:w="2489" w:type="pct"/>
          </w:tcPr>
          <w:p w14:paraId="44F0C024" w14:textId="5EE247B0" w:rsidR="00157492" w:rsidRPr="00F346C0" w:rsidRDefault="00157492" w:rsidP="0015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 ไทยแท้งค์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เทอร์มินัล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200AB3C5" w14:textId="77777777" w:rsidR="00157492" w:rsidRPr="00F346C0" w:rsidRDefault="00157492" w:rsidP="0015749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63080FA0" w14:textId="6EFC54C9" w:rsidR="00157492" w:rsidRPr="00F346C0" w:rsidRDefault="00157492" w:rsidP="0015749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480" w:type="pct"/>
          </w:tcPr>
          <w:p w14:paraId="35DA8C4F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C5234" w14:textId="0A2483A2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67" w:type="pct"/>
          </w:tcPr>
          <w:p w14:paraId="2657DCE7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FA7001" w14:textId="13C251DA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  <w:tc>
          <w:tcPr>
            <w:tcW w:w="125" w:type="pct"/>
          </w:tcPr>
          <w:p w14:paraId="03A7AB69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0186951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794D7" w14:textId="138D014D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13" w:type="pct"/>
          </w:tcPr>
          <w:p w14:paraId="38D7201D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5D0B2" w14:textId="2FF7CC62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</w:tr>
      <w:tr w:rsidR="00157492" w:rsidRPr="00F346C0" w14:paraId="746A3F68" w14:textId="77777777" w:rsidTr="00E10E1D">
        <w:tc>
          <w:tcPr>
            <w:tcW w:w="2489" w:type="pct"/>
          </w:tcPr>
          <w:p w14:paraId="77424728" w14:textId="664F572F" w:rsidR="00157492" w:rsidRPr="00F346C0" w:rsidRDefault="00157492" w:rsidP="0015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2B1B5DC0" w14:textId="77777777" w:rsidR="00157492" w:rsidRPr="00F346C0" w:rsidRDefault="00157492" w:rsidP="0015749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4B0C8C2" w14:textId="26E1104C" w:rsidR="00157492" w:rsidRPr="00F346C0" w:rsidRDefault="006851BF" w:rsidP="0015749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480" w:type="pct"/>
          </w:tcPr>
          <w:p w14:paraId="70A6A5B6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2A4CD" w14:textId="4620BAAF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3,509</w:t>
            </w:r>
          </w:p>
        </w:tc>
        <w:tc>
          <w:tcPr>
            <w:tcW w:w="467" w:type="pct"/>
          </w:tcPr>
          <w:p w14:paraId="30F9F527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91CA5" w14:textId="003EB4A9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12DCCD6C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D489DCA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155CB" w14:textId="33359CD8" w:rsidR="00157492" w:rsidRPr="00F346C0" w:rsidRDefault="006851BF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1C7635" w:rsidRPr="00F346C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13" w:type="pct"/>
          </w:tcPr>
          <w:p w14:paraId="6F794B1A" w14:textId="77777777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51103" w14:textId="1B432912" w:rsidR="00157492" w:rsidRPr="00F346C0" w:rsidRDefault="00157492" w:rsidP="00157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6565" w:rsidRPr="00F346C0" w14:paraId="37672789" w14:textId="77777777" w:rsidTr="00E10E1D">
        <w:tc>
          <w:tcPr>
            <w:tcW w:w="2489" w:type="pct"/>
          </w:tcPr>
          <w:p w14:paraId="540EF691" w14:textId="77777777" w:rsidR="00DA6565" w:rsidRPr="00F346C0" w:rsidRDefault="00DA6565" w:rsidP="00D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D15EAF2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2CE330B0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22CFA38F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12C273B4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48DD7032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722603A8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A6565" w:rsidRPr="00F346C0" w14:paraId="716F8196" w14:textId="77777777" w:rsidTr="00E10E1D">
        <w:tc>
          <w:tcPr>
            <w:tcW w:w="2489" w:type="pct"/>
          </w:tcPr>
          <w:p w14:paraId="0B649501" w14:textId="77777777" w:rsidR="00DA6565" w:rsidRPr="00F346C0" w:rsidRDefault="00DA6565" w:rsidP="00D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1" w:type="pct"/>
          </w:tcPr>
          <w:p w14:paraId="2CB4FFDC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36C8731D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42F4F15B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9DC1762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9F6F3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310394C8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7DC8" w:rsidRPr="00F346C0" w14:paraId="0D33C0BB" w14:textId="77777777" w:rsidTr="00E10E1D">
        <w:tc>
          <w:tcPr>
            <w:tcW w:w="2489" w:type="pct"/>
          </w:tcPr>
          <w:p w14:paraId="5DCB5BE4" w14:textId="77777777" w:rsidR="00A07DC8" w:rsidRPr="00F346C0" w:rsidRDefault="00A07DC8" w:rsidP="00A0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คุราเร่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แอดวานซ์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แมททีเรียลส์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5D91122B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172DB62" w14:textId="70F0002F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4E56F752" w14:textId="4D2EA7C0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5" w:type="pct"/>
          </w:tcPr>
          <w:p w14:paraId="795AF1E2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30FE56ED" w14:textId="5F3A2CFA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28598443" w14:textId="58BF4E79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A07DC8" w:rsidRPr="00F346C0" w14:paraId="6A7592A2" w14:textId="77777777" w:rsidTr="00E10E1D">
        <w:tc>
          <w:tcPr>
            <w:tcW w:w="2489" w:type="pct"/>
          </w:tcPr>
          <w:p w14:paraId="157576DD" w14:textId="77777777" w:rsidR="00A07DC8" w:rsidRPr="00F346C0" w:rsidRDefault="00A07DC8" w:rsidP="00A0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ซื้อเงินลงทุนเพิ่มในบริษัท วีนิไทย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41" w:type="pct"/>
          </w:tcPr>
          <w:p w14:paraId="565DC736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6B05508" w14:textId="4580E149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15BAFBC3" w14:textId="4C4F42F0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5,934</w:t>
            </w:r>
          </w:p>
        </w:tc>
        <w:tc>
          <w:tcPr>
            <w:tcW w:w="125" w:type="pct"/>
          </w:tcPr>
          <w:p w14:paraId="415911E0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10F9465" w14:textId="55DC5D24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1DBCAE40" w14:textId="2E27D1E0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</w:tr>
      <w:tr w:rsidR="00A07DC8" w:rsidRPr="00F346C0" w14:paraId="7BAE1130" w14:textId="77777777" w:rsidTr="00E10E1D">
        <w:tc>
          <w:tcPr>
            <w:tcW w:w="2489" w:type="pct"/>
          </w:tcPr>
          <w:p w14:paraId="276F26BA" w14:textId="3CB799CF" w:rsidR="00A07DC8" w:rsidRPr="00F346C0" w:rsidRDefault="00A07DC8" w:rsidP="00A0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ซื้อเงินลงทุนเพิ่มในบริษัท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เอจีซี วีนิไทย จ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กัด (มหาชน)</w:t>
            </w:r>
          </w:p>
        </w:tc>
        <w:tc>
          <w:tcPr>
            <w:tcW w:w="441" w:type="pct"/>
          </w:tcPr>
          <w:p w14:paraId="6E2D8742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3AAD913" w14:textId="7C4F9870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2C568F89" w14:textId="68F24420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  <w:tc>
          <w:tcPr>
            <w:tcW w:w="125" w:type="pct"/>
          </w:tcPr>
          <w:p w14:paraId="0FCD4840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51596BAF" w14:textId="01EE249E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6E84E765" w14:textId="6C73150B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</w:tr>
      <w:tr w:rsidR="00DA6565" w:rsidRPr="00F346C0" w14:paraId="0BF23316" w14:textId="77777777" w:rsidTr="00E10E1D">
        <w:tc>
          <w:tcPr>
            <w:tcW w:w="2489" w:type="pct"/>
          </w:tcPr>
          <w:p w14:paraId="3B873255" w14:textId="77777777" w:rsidR="00DA6565" w:rsidRPr="00F346C0" w:rsidRDefault="00DA6565" w:rsidP="00D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Pr="00F346C0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41" w:type="pct"/>
          </w:tcPr>
          <w:p w14:paraId="4CA2CCC8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C96EFB2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65764DBD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6912FD8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0AE51F54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12EF934A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7DC8" w:rsidRPr="00F346C0" w14:paraId="485614A2" w14:textId="77777777" w:rsidTr="00E10E1D">
        <w:tc>
          <w:tcPr>
            <w:tcW w:w="2489" w:type="pct"/>
          </w:tcPr>
          <w:p w14:paraId="659E851E" w14:textId="77777777" w:rsidR="00A07DC8" w:rsidRPr="00F346C0" w:rsidRDefault="00A07DC8" w:rsidP="00A07DC8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ไดนาชิสโซ่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0D65BD99" w14:textId="4569618E" w:rsidR="00A07DC8" w:rsidRPr="00F346C0" w:rsidRDefault="00A07DC8" w:rsidP="00A07DC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3274710" w14:textId="059E627F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64DDF84B" w14:textId="0E4B7214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28B3A07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223DDDC9" w14:textId="23A46F78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3A72272F" w14:textId="6223F5A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</w:tr>
      <w:tr w:rsidR="00A07DC8" w:rsidRPr="00F346C0" w14:paraId="290C1BF9" w14:textId="77777777" w:rsidTr="00E10E1D">
        <w:tc>
          <w:tcPr>
            <w:tcW w:w="2489" w:type="pct"/>
          </w:tcPr>
          <w:p w14:paraId="4269F40A" w14:textId="2D76F4DB" w:rsidR="00A07DC8" w:rsidRPr="00F346C0" w:rsidRDefault="00A07DC8" w:rsidP="00A0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 อีสเทิร์น ฟลูอิด     ทรานสปอร์ต จำกัด</w:t>
            </w:r>
          </w:p>
        </w:tc>
        <w:tc>
          <w:tcPr>
            <w:tcW w:w="441" w:type="pct"/>
          </w:tcPr>
          <w:p w14:paraId="75C40ABB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421BC26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CA5BC" w14:textId="2AE451C5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3DACC256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CF1C9A" w14:textId="27A829E5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125" w:type="pct"/>
          </w:tcPr>
          <w:p w14:paraId="1F890ACD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6550BF5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701F8E" w14:textId="37B8AD24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7D7E1B8A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77768F" w14:textId="69F37FCE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A07DC8" w:rsidRPr="00F346C0" w14:paraId="26CDE4D5" w14:textId="77777777" w:rsidTr="00E10E1D">
        <w:tc>
          <w:tcPr>
            <w:tcW w:w="2489" w:type="pct"/>
          </w:tcPr>
          <w:p w14:paraId="2A0124D2" w14:textId="29580BC2" w:rsidR="00A07DC8" w:rsidRPr="00F346C0" w:rsidRDefault="00A07DC8" w:rsidP="00A0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ขายเงินลงทุนในบริษัท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ไทยอีสเทิร์น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ท้อปซีดส์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ออยล์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08EE507A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83A97F4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921709" w14:textId="581CE99A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1FD00C50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8A8F62" w14:textId="4239005F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42AB77A5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2D710B9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19D500" w14:textId="4FA97075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27011E31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0D3598" w14:textId="0B751DB3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7DC8" w:rsidRPr="00F346C0" w14:paraId="0AB6AE04" w14:textId="77777777" w:rsidTr="00E10E1D">
        <w:tc>
          <w:tcPr>
            <w:tcW w:w="2489" w:type="pct"/>
          </w:tcPr>
          <w:p w14:paraId="1B71C6DD" w14:textId="78F40BB7" w:rsidR="00A07DC8" w:rsidRPr="00F346C0" w:rsidRDefault="00A07DC8" w:rsidP="00A0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การเลิกกิจการในบริษัท พีทีที เอนเนอร์ยี่ โซลูชั่นส์ จำกัด</w:t>
            </w:r>
          </w:p>
        </w:tc>
        <w:tc>
          <w:tcPr>
            <w:tcW w:w="441" w:type="pct"/>
          </w:tcPr>
          <w:p w14:paraId="76E6BC76" w14:textId="77777777" w:rsidR="00A07DC8" w:rsidRPr="00F346C0" w:rsidRDefault="00A07DC8" w:rsidP="00A07DC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0CD8F335" w14:textId="5486F2C9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79F6E0F0" w14:textId="3B7DE515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F20493B" w14:textId="77777777" w:rsidR="00A07DC8" w:rsidRPr="00F346C0" w:rsidRDefault="00A07DC8" w:rsidP="00A0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4A62197" w14:textId="324C1DE2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546390CB" w14:textId="26566DAD" w:rsidR="00A07DC8" w:rsidRPr="00F346C0" w:rsidRDefault="00A07DC8" w:rsidP="00A07DC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6565" w:rsidRPr="00F346C0" w14:paraId="7781F3F8" w14:textId="77777777" w:rsidTr="00E10E1D">
        <w:tc>
          <w:tcPr>
            <w:tcW w:w="2489" w:type="pct"/>
          </w:tcPr>
          <w:p w14:paraId="51181395" w14:textId="4A53B45C" w:rsidR="00DA6565" w:rsidRPr="00F346C0" w:rsidRDefault="00157492" w:rsidP="0015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 (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 xml:space="preserve">) 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ในบริษัท พีทีที เอนเนอร์ยี่ โซลูชั่นส์ จำกัด</w:t>
            </w:r>
          </w:p>
        </w:tc>
        <w:tc>
          <w:tcPr>
            <w:tcW w:w="441" w:type="pct"/>
          </w:tcPr>
          <w:p w14:paraId="23B40A7B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82F1042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02DD56" w14:textId="2ACED865" w:rsidR="00A07DC8" w:rsidRPr="00F346C0" w:rsidRDefault="006851BF" w:rsidP="00DA656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467" w:type="pct"/>
          </w:tcPr>
          <w:p w14:paraId="4A6BB72F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F1FF1E" w14:textId="215F568D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5" w:type="pct"/>
          </w:tcPr>
          <w:p w14:paraId="3BD4D154" w14:textId="77777777" w:rsidR="00DA6565" w:rsidRPr="00F346C0" w:rsidRDefault="00DA6565" w:rsidP="00D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AC3DA97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E6F5C88" w14:textId="56A59CE2" w:rsidR="00A07DC8" w:rsidRPr="00F346C0" w:rsidRDefault="00A07DC8" w:rsidP="00DA656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6428CE50" w14:textId="77777777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3DB628" w14:textId="0C7FAE41" w:rsidR="00DA6565" w:rsidRPr="00F346C0" w:rsidRDefault="00DA6565" w:rsidP="00DA656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(11)</w:t>
            </w:r>
          </w:p>
        </w:tc>
      </w:tr>
    </w:tbl>
    <w:p w14:paraId="7C19266B" w14:textId="77777777" w:rsidR="008E77F4" w:rsidRPr="00F346C0" w:rsidRDefault="008E77F4" w:rsidP="0048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64A6E47" w14:textId="77777777" w:rsidR="00912895" w:rsidRPr="00F346C0" w:rsidRDefault="009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</w:rPr>
        <w:br w:type="page"/>
      </w:r>
    </w:p>
    <w:p w14:paraId="2CD191D9" w14:textId="606D906C" w:rsidR="00912895" w:rsidRPr="00F346C0" w:rsidRDefault="00912895" w:rsidP="0091289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เอ็มซีซี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ไบโอเคม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ED50FDD" w14:textId="77777777" w:rsidR="00912895" w:rsidRPr="00F346C0" w:rsidRDefault="00912895" w:rsidP="0091289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เอ็มซีซี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ไบโอเคม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ซึ่งเป็นบริษัทร่วมค้าทางตรงของกลุ่มบริษัท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ได้เรียกชำระค่าหุ้นจากการเพิ่มทุนจำนวน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90,604,050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10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906.04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ซึ่งบริษัทได้จ่ายชำระเงินค่าหุ้นเต็มจำนวนแล้วในเดือนพฤศจิกายน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465A374B" w14:textId="50757AF9" w:rsidR="00E10E1D" w:rsidRPr="00F346C0" w:rsidRDefault="00E1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3BB209D" w14:textId="77777777" w:rsidR="00E10E1D" w:rsidRPr="00F346C0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จีจีซี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เคทิส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42871BF" w14:textId="15095D4A" w:rsidR="00912895" w:rsidRPr="00F346C0" w:rsidRDefault="00912895" w:rsidP="0091289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46C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256</w:t>
      </w:r>
      <w:r w:rsidR="006851BF" w:rsidRPr="00F346C0">
        <w:rPr>
          <w:rFonts w:ascii="Angsana New" w:hAnsi="Angsana New" w:hint="cs"/>
          <w:sz w:val="30"/>
          <w:szCs w:val="30"/>
          <w:lang w:val="en-US" w:bidi="th-TH"/>
        </w:rPr>
        <w:t>6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เคทิส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ไบโออินดัสเทรียล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ได้เรียกชำระค่าหุ้น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จากการ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เพิ่มทุนจากบริษัท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ไบโอเคมิคอล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187.50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256</w:t>
      </w:r>
      <w:r w:rsidR="006851BF" w:rsidRPr="00F346C0">
        <w:rPr>
          <w:rFonts w:ascii="Angsana New" w:hAnsi="Angsana New" w:hint="cs"/>
          <w:sz w:val="30"/>
          <w:szCs w:val="30"/>
          <w:lang w:val="en-US" w:bidi="th-TH"/>
        </w:rPr>
        <w:t>6</w:t>
      </w:r>
    </w:p>
    <w:p w14:paraId="044C3724" w14:textId="77777777" w:rsidR="00912895" w:rsidRPr="00F346C0" w:rsidRDefault="00912895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DED8F1" w14:textId="4EA0A7A5" w:rsidR="00E10E1D" w:rsidRPr="00F346C0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8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เคทิส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ไบโออินดัสเทรียล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ได้เรียกชำระค่าหุ้นจากการเพิ่มทุนจากบริษัท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ไบโอเคมิคอล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3,575,000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53.63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ซึ่งบริษัทย่อยได้จ่ายชำระเงินค่าหุ้นเต็มจำนวนแล้วในเดือนพฤษภาคม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2565</w:t>
      </w:r>
      <w:r w:rsidR="007578AA" w:rsidRPr="00F346C0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8831F5C" w14:textId="7956CF7B" w:rsidR="00FE15D9" w:rsidRPr="00F346C0" w:rsidRDefault="00FE15D9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6E0FDE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 คุราเร่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จีซี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แอดวานซ์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แมททีเรียลส์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1B639503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10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คุราเร่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แอดวานซ์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แมททีเรียลส์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ได้เรียกชำระค่าหุ้นจากการเพิ่มทุนจำนวน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933,530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100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93.35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ซึ่งบริษัทได้จ่ายชำระเงินค่าหุ้นเต็มจำนวนแล้วในเดือนเมษายน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2565</w:t>
      </w:r>
    </w:p>
    <w:p w14:paraId="56585401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9CEEB17" w14:textId="575621BE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วีนิไทย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(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มหาชน</w:t>
      </w:r>
      <w:r w:rsidRPr="00F346C0">
        <w:rPr>
          <w:rFonts w:ascii="Angsana New" w:hAnsi="Angsana New"/>
          <w:i/>
          <w:iCs/>
          <w:sz w:val="30"/>
          <w:szCs w:val="30"/>
          <w:lang w:val="en-US"/>
        </w:rPr>
        <w:t xml:space="preserve">) </w:t>
      </w:r>
    </w:p>
    <w:p w14:paraId="0B38F566" w14:textId="61EF285D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1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บริษัทได้เสร็จสิ้นการทำคำเสนอซื้อหลักทรัพย์ทั้งหมดของ</w:t>
      </w:r>
      <w:r w:rsidR="00620495"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VNT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โดยบริษัทได้ซื้อหลักทรัพย์ของ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VNT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ตามคำเสนอซื้อจำนวนทั้งสิ้น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151,149,415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หรือคิดเป็นร้อยละ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12.75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ของหุ้นที่ออกและชำระแล้วทั้งหมดของ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โดยมีราคาเสนอซื้อหุ้นสามัญหุ้นละ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39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คิดเป็น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จำนวนเงินรวมทั้งสิ้น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5,894.83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ส่งผลให้บริษัทมีสัดส่วนการถือหุ้นใน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เพิ่มขึ้นจากร้อยละ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24.98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เป็นร้อยละ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37.73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ของทุน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ที่ออก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และชำระแล้ว และ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12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คณะกรรมการตลาดหลักทรัพย์ฯ</w:t>
      </w:r>
      <w:r w:rsidR="00620495"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ได้มีคำสั่งเพิกถอนหุ้นสามัญของ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จากการเป็นหลักทรัพย์จดทะเบียนใน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ตลาดหลักทรัพย์ฯ</w:t>
      </w:r>
    </w:p>
    <w:p w14:paraId="232AFF55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F3D7A5A" w14:textId="77777777" w:rsidR="00912895" w:rsidRPr="00F346C0" w:rsidRDefault="009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346C0">
        <w:rPr>
          <w:rFonts w:ascii="Angsana New" w:hAnsi="Angsana New"/>
          <w:sz w:val="30"/>
          <w:szCs w:val="30"/>
          <w:cs/>
        </w:rPr>
        <w:br w:type="page"/>
      </w:r>
    </w:p>
    <w:p w14:paraId="439218F9" w14:textId="0F93401F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เมื่อวันที่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11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2565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ประชุมวิสามัญผู้ถือหุ้นของ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VNT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ได้มีมติอนุมัติการควบบริษัทระหว่าง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กับบริษัท ไทยอาซาฮีเคมีภัณฑ์ จำกัด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(“AGC-TH”)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ซี่งเป็นบริษัทย่อยของ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AGC Inc.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ด้วยมติคะแนนเสียงเห็นด้วยร้อยละ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99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F346C0">
        <w:rPr>
          <w:rFonts w:ascii="Angsana New" w:hAnsi="Angsana New"/>
          <w:sz w:val="30"/>
          <w:szCs w:val="30"/>
          <w:lang w:val="en-US"/>
        </w:rPr>
        <w:t>8975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และไม่เห็นด้วยร้อยละ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0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F346C0">
        <w:rPr>
          <w:rFonts w:ascii="Angsana New" w:hAnsi="Angsana New"/>
          <w:sz w:val="30"/>
          <w:szCs w:val="30"/>
          <w:lang w:val="en-US"/>
        </w:rPr>
        <w:t>1024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(คิดเป็นจำนวนหุ้นรวม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1,205,517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หุ้น)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โดยบริษัทได้ทำการเสนอซื้อหุ้นส่วนที่เหลือจากผู้ถือหุ้นที่คัดค้านการควบบริษัทที่ราคา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39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บาทต่อหุ้น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ราคาเดียวกันกับราคาเสนอซื้อของการทำคำเสนอซื้อหลักทรัพย์ทั้งหมดของกิจการเพื่อเพิกถอนหลักทรัพย์ของกิจการออกจากการเป็นหลักทรัพย์จดทะเบียนในตลาดหลักทรัพย์ฯ ดังนั้น บริษัทได้ซื้อหุ้นของ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เพิ่มเติมอีกจำนวน  </w:t>
      </w:r>
      <w:r w:rsidRPr="00F346C0">
        <w:rPr>
          <w:rFonts w:ascii="Angsana New" w:hAnsi="Angsana New"/>
          <w:sz w:val="30"/>
          <w:szCs w:val="30"/>
          <w:lang w:val="en-US"/>
        </w:rPr>
        <w:t>995,017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คิดเป็นจำนวนเงิน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38.81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โดยการโอนหุ้นแล้วเสร็จเมื่อวันที่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3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2565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ส่งผลให้บริษัทถือหุ้นใน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เพิ่มเติมจากร้อยละ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37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F346C0">
        <w:rPr>
          <w:rFonts w:ascii="Angsana New" w:hAnsi="Angsana New"/>
          <w:sz w:val="30"/>
          <w:szCs w:val="30"/>
          <w:lang w:val="en-US"/>
        </w:rPr>
        <w:t>73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37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F346C0">
        <w:rPr>
          <w:rFonts w:ascii="Angsana New" w:hAnsi="Angsana New"/>
          <w:sz w:val="30"/>
          <w:szCs w:val="30"/>
          <w:lang w:val="en-US"/>
        </w:rPr>
        <w:t>82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การควบรวมกิจการระหว่าง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VNT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กับ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AGC-TH 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เพื่อก่อตั้งบริษัทใหม่ชื่อว่า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เอจีซี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C7635"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วีนิไทย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ำ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กัด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มหาชน</w:t>
      </w:r>
      <w:r w:rsidRPr="00F346C0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(“AVT”)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ได้เสร็จสมบูรณ์เรียบร้อยแล้วในวันที่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ภายหลังการควบรวมกิจการและการจัดสรรหุ้นที่เกี่ยวข้องใน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AVT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ส่งผลให้บริษัทมีสัดส่วนการถือหุ้นใน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AVT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ร้อยละ </w:t>
      </w:r>
      <w:r w:rsidRPr="00F346C0">
        <w:rPr>
          <w:rFonts w:ascii="Angsana New" w:hAnsi="Angsana New"/>
          <w:sz w:val="30"/>
          <w:szCs w:val="30"/>
          <w:lang w:val="en-US"/>
        </w:rPr>
        <w:t>27.32</w:t>
      </w:r>
    </w:p>
    <w:p w14:paraId="585F18A1" w14:textId="0FD7155B" w:rsidR="005F22D6" w:rsidRPr="00F346C0" w:rsidRDefault="005F22D6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55F41F" w14:textId="2E11E380" w:rsidR="00FE15D9" w:rsidRPr="00F346C0" w:rsidRDefault="00FE15D9" w:rsidP="00B40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t>บริษัท เอจีซี วีนิไทย จ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ำ</w:t>
      </w:r>
      <w:r w:rsidRPr="00F346C0">
        <w:rPr>
          <w:rFonts w:ascii="Angsana New" w:hAnsi="Angsana New"/>
          <w:i/>
          <w:iCs/>
          <w:sz w:val="30"/>
          <w:szCs w:val="30"/>
          <w:cs/>
        </w:rPr>
        <w:t>กัด (มหาชน)</w:t>
      </w:r>
    </w:p>
    <w:p w14:paraId="76833395" w14:textId="4B3BEDEE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ที่ประชุมวิสามัญผู้ถือหุ้นของ </w:t>
      </w:r>
      <w:r w:rsidR="00267D6E" w:rsidRPr="00F346C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267D6E"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7D6E" w:rsidRPr="00F346C0">
        <w:rPr>
          <w:rFonts w:ascii="Angsana New" w:hAnsi="Angsana New"/>
          <w:sz w:val="30"/>
          <w:szCs w:val="30"/>
          <w:cs/>
          <w:lang w:val="en-US" w:bidi="th-TH"/>
        </w:rPr>
        <w:t>เอจีซี</w:t>
      </w:r>
      <w:r w:rsidR="00267D6E"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7D6E" w:rsidRPr="00F346C0">
        <w:rPr>
          <w:rFonts w:ascii="Angsana New" w:hAnsi="Angsana New"/>
          <w:sz w:val="30"/>
          <w:szCs w:val="30"/>
          <w:cs/>
          <w:lang w:val="en-US" w:bidi="th-TH"/>
        </w:rPr>
        <w:t>วีนิไทย</w:t>
      </w:r>
      <w:r w:rsidR="00267D6E"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7D6E" w:rsidRPr="00F346C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="00267D6E" w:rsidRPr="00F346C0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267D6E" w:rsidRPr="00F346C0">
        <w:rPr>
          <w:rFonts w:ascii="Angsana New" w:hAnsi="Angsana New"/>
          <w:sz w:val="30"/>
          <w:szCs w:val="30"/>
          <w:cs/>
          <w:lang w:val="en-US" w:bidi="th-TH"/>
        </w:rPr>
        <w:t>มหาชน</w:t>
      </w:r>
      <w:r w:rsidR="00267D6E" w:rsidRPr="00F346C0">
        <w:rPr>
          <w:rFonts w:ascii="Angsana New" w:hAnsi="Angsana New"/>
          <w:sz w:val="30"/>
          <w:szCs w:val="30"/>
          <w:cs/>
          <w:lang w:val="en-US"/>
        </w:rPr>
        <w:t>)</w:t>
      </w:r>
      <w:r w:rsidR="00267D6E"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67D6E" w:rsidRPr="00F346C0">
        <w:rPr>
          <w:rFonts w:ascii="Angsana New" w:hAnsi="Angsana New"/>
          <w:sz w:val="30"/>
          <w:szCs w:val="30"/>
          <w:lang w:val="en-US"/>
        </w:rPr>
        <w:t>(“AVT”)</w:t>
      </w:r>
      <w:r w:rsidR="00267D6E" w:rsidRPr="00F346C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ได้มีมติอนุมัติการจัดสรรหุ้นสามัญเพิ่มทุนที่ออกใหม่เพื่อการเสนอขายต่อบุคคลในวงจำกัด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(Private Placement)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ให้แก่บริษัท คิดเป็นจำนวนเงินรวมทั้งสิ้น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2,143.89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โดยภายหลังการออกและเสนอขายหุ้นสามัญเพิ่มทุนให้แก่บริษัทในครั้งนี้ มีผลให้บริษัทมีสัดส่วนการถือหุ้นใน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AVT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เพิ่มขึ้นจากเดิมร้อยละ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27.32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เป็นร้อยละ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32.72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ซึ่งบริษัทได้จ่ายชำระเงินค่าหุ้นสามัญเพิ่มทุนที่ออกใหม่เต็มจำนวนแล้วในเดือนธันวาคม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>2565</w:t>
      </w:r>
      <w:r w:rsidR="003837AF" w:rsidRPr="00F346C0">
        <w:rPr>
          <w:rFonts w:ascii="Angsana New" w:hAnsi="Angsana New"/>
          <w:sz w:val="30"/>
          <w:szCs w:val="30"/>
          <w:lang w:val="en-US"/>
        </w:rPr>
        <w:t xml:space="preserve"> </w:t>
      </w:r>
      <w:r w:rsidR="003837AF" w:rsidRPr="00F346C0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รับรู้ส่วนต่างระหว่างมูลค่ายุติธรรมของสินทรัพย์สุทธิที่ระบุได้ที่สูงกว่าต้นทุนของเงินลงทุนเป็นรายได้ในการรับรู้ส่วนแบ่งกำไรของบริษัทร่วมที่ใช้วิธีส่วนได้เสียจำนวน</w:t>
      </w:r>
      <w:r w:rsidR="003837AF"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3837AF" w:rsidRPr="00F346C0">
        <w:rPr>
          <w:rFonts w:ascii="Angsana New" w:hAnsi="Angsana New"/>
          <w:sz w:val="30"/>
          <w:szCs w:val="30"/>
          <w:lang w:val="en-US"/>
        </w:rPr>
        <w:t xml:space="preserve">938.55 </w:t>
      </w:r>
      <w:r w:rsidR="003837AF"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2A9E4E63" w14:textId="29F14021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1631E776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 อีสเทิร์น ฟลูอิด ทรานสปอร์ต จำกัด</w:t>
      </w:r>
    </w:p>
    <w:p w14:paraId="138955E3" w14:textId="09DB7E70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7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F346C0">
        <w:rPr>
          <w:rFonts w:ascii="Angsana New" w:hAnsi="Angsana New"/>
          <w:sz w:val="30"/>
          <w:szCs w:val="30"/>
          <w:lang w:val="en-US"/>
        </w:rPr>
        <w:t>2565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F346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ไทยแท้งค์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เทอร์มินัล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จำกัด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(“TTT”)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 ได้ดำเนินการปรับโครงสร้างการถือหุ้นใหม่ ตามมติที่ประชุม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วิสามัญผู้ถือหุ้นของ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TTT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16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โดยการปรับโครงสร้างการถือหุ้นดังกล่าว มีผลให้บริษัทมีสัดส่วนการถือหุ้นในบริษัท อีสเทิร์น ฟลูอิด ทรานสปอร์ต จำกัด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(“EFT”)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ซึ่งเป็นบริษัทร่วมของกลุ่มบริษัท ลดลงจากเดิมร้อยละ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22.65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ก่อนการปรับโครงสร้างการถือหุ้น เป็น</w:t>
      </w:r>
      <w:r w:rsidR="005F22D6"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ร้อยละ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15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ภายหลังการปรับโครงสร้างการถือหุ้น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ซึ่งบริษัทได้จัดประเภทเงินลงทุนส่วนที่เหลือใน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EFT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เป็นเงินลงทุนในสินทรัพย์ทางการเงินไม่หมุนเวียน โดยวัดมูลค่าด้วยมูลค่ายุติธรรมผ่านกำไรขาดทุนเบ็ดเสร็จอื่น โดยมีกำไรจากการวัดมูลค่ายุติธรรมใหม่ ณ วันเปลี่ยนประเภทเงินลงทุนแสดงรวมเป็นส่วนหนึ่งของรายได้จากการลงทุนในงบกำไรขาดทุนเฉพาะกิจการจำนวน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8.82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</w:p>
    <w:p w14:paraId="040CAEF0" w14:textId="20B6F53E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1BA415E" w14:textId="77777777" w:rsidR="00912895" w:rsidRPr="00F346C0" w:rsidRDefault="009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59FDD97" w14:textId="465B257F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ไทยอีสเทิร์น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ท้อปซีดส์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ออยล์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1104D0BC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13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มกราคม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บริษัท โกลบอลกรีนเคมิคอล จำกัด (มหาชน) (“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GGC”)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ได้ดำเนินการขายหุ้นในบริษัท ไทยอีสเทิร์น ท้อปซีดส์ ออยล์ จำกัด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ซึ่งเป็นบริษัทร่วมทางอ้อมที่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GGC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ถือหุ้นร้อยละ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30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ของทุนจดทะเบียนและชำระแล้ว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ตามมติที่ประชุมคณะกรรมการของ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GGC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15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2564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ให้แก่บริษัทแห่งหนึ่งเป็นจำนวนเงิน</w:t>
      </w:r>
      <w:r w:rsidRPr="00F346C0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บาท</w:t>
      </w:r>
    </w:p>
    <w:p w14:paraId="00C87EEA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6B9767B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เอนเนอร์ยี่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โซลูชั่นส์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34030B40" w14:textId="13F03942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เอนเนอร์ยี่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โซลูชั่นส์</w:t>
      </w:r>
      <w:r w:rsidRPr="00F346C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ได้จดทะเบียนเลิกบริษัท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กับกรมพัฒนาธุรกิจการค้า กระทรวงพาณิชย์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ทั้งนี้ ณ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243913" w:rsidRPr="00F346C0">
        <w:rPr>
          <w:rFonts w:ascii="Angsana New" w:hAnsi="Angsana New"/>
          <w:spacing w:val="-6"/>
          <w:sz w:val="30"/>
          <w:szCs w:val="30"/>
          <w:lang w:val="en-US" w:bidi="th-TH"/>
        </w:rPr>
        <w:t>6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บริษัทร่วม</w:t>
      </w:r>
      <w:r w:rsidRPr="00F346C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อยู่ระหว่างการชำระบัญชี </w:t>
      </w:r>
    </w:p>
    <w:p w14:paraId="73D36EED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11536609" w14:textId="2E74EE65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F346C0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การด้อยค่าของเงินลงทุนในบริษัทร่วม</w:t>
      </w:r>
    </w:p>
    <w:p w14:paraId="56EA7201" w14:textId="77777777" w:rsidR="00695933" w:rsidRPr="00F346C0" w:rsidRDefault="00695933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77E20BD" w14:textId="77777777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เอนเนอร์ยี่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โซลูชั่นส์</w:t>
      </w:r>
      <w:r w:rsidRPr="00F346C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09906BC9" w14:textId="3A79C82A" w:rsidR="00AA0B0C" w:rsidRPr="00F346C0" w:rsidRDefault="00AA0B0C" w:rsidP="00AA0B0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346C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2566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บริษัทได้กลับรายการผลขาดทุน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จากการด้อยค่าของเงินลงทุนในบริษัท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เอนเนอร์ยี่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โซลูชั่นส์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จำกัด ซึ่งเป็นบริษัทร่วมทางตรงของกลุ่มบริษัท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F346C0">
        <w:rPr>
          <w:rFonts w:ascii="Angsana New" w:hAnsi="Angsana New"/>
          <w:sz w:val="30"/>
          <w:szCs w:val="30"/>
          <w:lang w:val="en-US" w:bidi="th-TH"/>
        </w:rPr>
        <w:t xml:space="preserve"> 0.92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ในงบกำไรขาดทุนรวม เนื่องจากบริษัทได้มีการพิจารณามูลค่าตามวิธีส่วนได้เสียในงบการเงินรวมแล้วมีมูลค่าสูงขึ้น</w:t>
      </w:r>
    </w:p>
    <w:p w14:paraId="4DFA8741" w14:textId="77777777" w:rsidR="00AA0B0C" w:rsidRPr="00F346C0" w:rsidRDefault="00AA0B0C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CBAD8B6" w14:textId="0483C3C8" w:rsidR="00FE15D9" w:rsidRPr="00F346C0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F346C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31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บริษัทรับรู้ผลขาดทุนจากการด้อยค่าของเงินลงทุนในบริษัท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เอนเนอร์ยี่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โซลูชั่นส์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จำกัด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(“PTTES”)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 2.61 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 </w:t>
      </w:r>
      <w:r w:rsidRPr="00F346C0">
        <w:rPr>
          <w:rFonts w:ascii="Angsana New" w:hAnsi="Angsana New"/>
          <w:sz w:val="30"/>
          <w:szCs w:val="30"/>
          <w:lang w:val="en-US"/>
        </w:rPr>
        <w:t xml:space="preserve">11.40 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>ล้านบาท ในงบกำไรขาดทุนรวมและ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งบกำไรขาดทุนเฉพาะกิจการ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 ตามลำดับ เนื่องจากบริษัทได้มีการพิจารณามูลค่าที่คาดว่าจะได้รับคืน แล้วมีมูลค่าต่ำกว่ามูลค่าตามวิธีส่วนได้เสียในงบการเงินรวมและ</w:t>
      </w:r>
      <w:r w:rsidRPr="00F346C0">
        <w:rPr>
          <w:rFonts w:ascii="Angsana New" w:hAnsi="Angsana New"/>
          <w:sz w:val="30"/>
          <w:szCs w:val="30"/>
          <w:cs/>
          <w:lang w:val="en-US" w:bidi="th-TH"/>
        </w:rPr>
        <w:t>มูลค่าตามบัญชีของเงินลงทุน</w:t>
      </w:r>
      <w:r w:rsidRPr="00F346C0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ในงบการเงินเฉพาะกิจการ จากการเลิกบริษัท </w:t>
      </w:r>
      <w:r w:rsidRPr="00F346C0">
        <w:rPr>
          <w:rFonts w:ascii="Angsana New" w:hAnsi="Angsana New"/>
          <w:sz w:val="30"/>
          <w:szCs w:val="30"/>
          <w:lang w:val="en-US"/>
        </w:rPr>
        <w:t>PTTES</w:t>
      </w:r>
    </w:p>
    <w:p w14:paraId="12629154" w14:textId="77777777" w:rsidR="00FE15D9" w:rsidRPr="00F346C0" w:rsidRDefault="00FE15D9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8438476" w14:textId="77777777" w:rsidR="00E10E1D" w:rsidRPr="00F346C0" w:rsidRDefault="00E1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8B4CB9" w14:textId="4D61C5DD" w:rsidR="008E77F4" w:rsidRPr="00F346C0" w:rsidRDefault="00FE15D9" w:rsidP="008E77F4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en-US" w:bidi="th-TH"/>
        </w:rPr>
      </w:pPr>
      <w:r w:rsidRPr="00F346C0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การร่วมค้าและ</w:t>
      </w:r>
      <w:r w:rsidR="008E77F4" w:rsidRPr="00F346C0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บริษัทร่วมที่มีสาระสำคัญ</w:t>
      </w:r>
      <w:r w:rsidR="00E46E4E" w:rsidRPr="00F346C0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5C0B3E41" w14:textId="77777777" w:rsidR="008E77F4" w:rsidRPr="00F346C0" w:rsidRDefault="008E77F4" w:rsidP="008E77F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</w:p>
    <w:p w14:paraId="0E6E5367" w14:textId="09890D88" w:rsidR="008E77F4" w:rsidRPr="00F346C0" w:rsidRDefault="008E77F4" w:rsidP="0048517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pacing w:val="2"/>
          <w:sz w:val="30"/>
          <w:szCs w:val="30"/>
          <w:cs/>
        </w:rPr>
        <w:t>ตารางต่อไปนี้สรุปข้อมูลทางการเงินของ</w:t>
      </w:r>
      <w:r w:rsidR="00FE15D9" w:rsidRPr="00F346C0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บริษัทร่วมที่รวมอยู่ในงบการเงินของ</w:t>
      </w:r>
      <w:r w:rsidR="00FE15D9" w:rsidRPr="00F346C0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บริษัทร่วม</w:t>
      </w:r>
      <w:r w:rsidR="00485172" w:rsidRPr="00F346C0">
        <w:rPr>
          <w:rFonts w:ascii="Angsana New" w:hAnsi="Angsana New" w:hint="cs"/>
          <w:spacing w:val="2"/>
          <w:sz w:val="30"/>
          <w:szCs w:val="30"/>
          <w:cs/>
        </w:rPr>
        <w:t>ที่มีสาระสำคัญ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ปรับปรุงด้วยการ</w:t>
      </w:r>
      <w:r w:rsidRPr="00F346C0">
        <w:rPr>
          <w:rFonts w:ascii="Angsana New" w:hAnsi="Angsana New" w:hint="cs"/>
          <w:sz w:val="30"/>
          <w:szCs w:val="30"/>
          <w:cs/>
        </w:rPr>
        <w:t>ปรับมูลค่ายุติธรรม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ณ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485172" w:rsidRPr="00F346C0">
        <w:rPr>
          <w:rFonts w:ascii="Angsana New" w:hAnsi="Angsana New" w:hint="cs"/>
          <w:sz w:val="30"/>
          <w:szCs w:val="30"/>
          <w:cs/>
        </w:rPr>
        <w:t>กิจการเหล่านี้</w:t>
      </w:r>
    </w:p>
    <w:p w14:paraId="4A85E655" w14:textId="77777777" w:rsidR="00FE15D9" w:rsidRPr="00F346C0" w:rsidRDefault="00FE15D9" w:rsidP="00FE15D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49" w:type="dxa"/>
        <w:tblInd w:w="450" w:type="dxa"/>
        <w:tblLook w:val="04A0" w:firstRow="1" w:lastRow="0" w:firstColumn="1" w:lastColumn="0" w:noHBand="0" w:noVBand="1"/>
      </w:tblPr>
      <w:tblGrid>
        <w:gridCol w:w="4140"/>
        <w:gridCol w:w="1112"/>
        <w:gridCol w:w="237"/>
        <w:gridCol w:w="1113"/>
        <w:gridCol w:w="238"/>
        <w:gridCol w:w="1150"/>
        <w:gridCol w:w="241"/>
        <w:gridCol w:w="1118"/>
      </w:tblGrid>
      <w:tr w:rsidR="00FE15D9" w:rsidRPr="00F346C0" w14:paraId="445DB65F" w14:textId="77777777" w:rsidTr="00B83648">
        <w:tc>
          <w:tcPr>
            <w:tcW w:w="4140" w:type="dxa"/>
            <w:shd w:val="clear" w:color="auto" w:fill="auto"/>
          </w:tcPr>
          <w:p w14:paraId="0DE2222C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62" w:type="dxa"/>
            <w:gridSpan w:val="3"/>
            <w:shd w:val="clear" w:color="auto" w:fill="auto"/>
          </w:tcPr>
          <w:p w14:paraId="3745BCEA" w14:textId="77777777" w:rsidR="00FE15D9" w:rsidRPr="00F346C0" w:rsidRDefault="00FE15D9" w:rsidP="00B83648">
            <w:pPr>
              <w:spacing w:line="240" w:lineRule="auto"/>
              <w:ind w:left="-114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8" w:type="dxa"/>
            <w:shd w:val="clear" w:color="auto" w:fill="auto"/>
          </w:tcPr>
          <w:p w14:paraId="096D2910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shd w:val="clear" w:color="auto" w:fill="auto"/>
          </w:tcPr>
          <w:p w14:paraId="3BCD0C4D" w14:textId="77777777" w:rsidR="00FE15D9" w:rsidRPr="00F346C0" w:rsidRDefault="00FE15D9" w:rsidP="00B83648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FE15D9" w:rsidRPr="00F346C0" w14:paraId="7D89D955" w14:textId="77777777" w:rsidTr="00B83648">
        <w:tc>
          <w:tcPr>
            <w:tcW w:w="4140" w:type="dxa"/>
            <w:shd w:val="clear" w:color="auto" w:fill="auto"/>
          </w:tcPr>
          <w:p w14:paraId="5A2A3087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F9498F7" w14:textId="4BBEE941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22BD011E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7E09704" w14:textId="7FEDC889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0E0E5A5C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57AD3018" w14:textId="3054EB1B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2A1AFD29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86ECBB5" w14:textId="7F02E8E7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E15D9" w:rsidRPr="00F346C0" w14:paraId="48A45F0C" w14:textId="77777777" w:rsidTr="00B83648">
        <w:tc>
          <w:tcPr>
            <w:tcW w:w="4140" w:type="dxa"/>
            <w:shd w:val="clear" w:color="auto" w:fill="auto"/>
          </w:tcPr>
          <w:p w14:paraId="2C639860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03D97684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5D9" w:rsidRPr="00F346C0" w14:paraId="325AC5A7" w14:textId="77777777" w:rsidTr="00B83648">
        <w:tc>
          <w:tcPr>
            <w:tcW w:w="4140" w:type="dxa"/>
            <w:shd w:val="clear" w:color="auto" w:fill="auto"/>
          </w:tcPr>
          <w:p w14:paraId="64DF38EE" w14:textId="77777777" w:rsidR="00FE15D9" w:rsidRPr="00F346C0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298000A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C4669F4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45BAC2E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BE921F9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9C92F4F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628F272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BE9C5EC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F346C0" w14:paraId="7CA145C8" w14:textId="77777777" w:rsidTr="00B83648">
        <w:tc>
          <w:tcPr>
            <w:tcW w:w="4140" w:type="dxa"/>
            <w:shd w:val="clear" w:color="auto" w:fill="auto"/>
          </w:tcPr>
          <w:p w14:paraId="5F5D661E" w14:textId="77777777" w:rsidR="00FE15D9" w:rsidRPr="00F346C0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D236D8F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2EC68F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4846451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0967BE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1DDC893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464A676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452EED6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55" w:rsidRPr="00F346C0" w14:paraId="469BBEB4" w14:textId="77777777" w:rsidTr="00B83648">
        <w:trPr>
          <w:trHeight w:val="74"/>
        </w:trPr>
        <w:tc>
          <w:tcPr>
            <w:tcW w:w="4140" w:type="dxa"/>
            <w:shd w:val="clear" w:color="auto" w:fill="auto"/>
          </w:tcPr>
          <w:p w14:paraId="51FEF2C8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CB4B680" w14:textId="0E1B267A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10,649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CA3027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6A63857" w14:textId="3EE3578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14,596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CC11F0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CD8DDBC" w14:textId="1F237E45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25,100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BF3BF4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16BFB7D" w14:textId="59FA502A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32,557</w:t>
            </w:r>
          </w:p>
        </w:tc>
      </w:tr>
      <w:tr w:rsidR="009C4C55" w:rsidRPr="00F346C0" w14:paraId="25EA23C0" w14:textId="77777777" w:rsidTr="00B83648">
        <w:tc>
          <w:tcPr>
            <w:tcW w:w="4140" w:type="dxa"/>
            <w:shd w:val="clear" w:color="auto" w:fill="auto"/>
          </w:tcPr>
          <w:p w14:paraId="5FEFE67E" w14:textId="42AFC419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16A4738" w14:textId="4A1B6222" w:rsidR="009C4C55" w:rsidRPr="00F346C0" w:rsidRDefault="006C276C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(2,028)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3AE1D9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EF705A5" w14:textId="01946F61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(1,185)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A04D2D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1BDA712" w14:textId="5D563512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(4,332)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BF0A58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2FCC3A3" w14:textId="6C9D0BE3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(1,628)</w:t>
            </w:r>
          </w:p>
        </w:tc>
      </w:tr>
      <w:tr w:rsidR="009C4C55" w:rsidRPr="00F346C0" w14:paraId="4BA205A4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226A46EE" w14:textId="2A870D20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EB8E" w14:textId="66350A04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6C9148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6A2C" w14:textId="22BB396F" w:rsidR="009C4C55" w:rsidRPr="00F346C0" w:rsidRDefault="009C4C55" w:rsidP="00DF50AE">
            <w:pPr>
              <w:tabs>
                <w:tab w:val="decimal" w:pos="53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0BECD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6359" w14:textId="5D9A1353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(761)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124CB6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5B3DE" w14:textId="5FB8F179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(990)</w:t>
            </w:r>
          </w:p>
        </w:tc>
      </w:tr>
      <w:tr w:rsidR="009C4C55" w:rsidRPr="00F346C0" w14:paraId="69C564A9" w14:textId="77777777" w:rsidTr="003F0F00">
        <w:tc>
          <w:tcPr>
            <w:tcW w:w="4140" w:type="dxa"/>
            <w:shd w:val="clear" w:color="auto" w:fill="auto"/>
          </w:tcPr>
          <w:p w14:paraId="21BF550C" w14:textId="59274E89" w:rsidR="009C4C55" w:rsidRPr="00F346C0" w:rsidRDefault="00D125BD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9C4C55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9C4C55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เบ็ดเสร็จรวม (ร้อยละ </w:t>
            </w:r>
            <w:r w:rsidR="009C4C55" w:rsidRPr="00F346C0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E797D" w14:textId="025E4608" w:rsidR="009C4C55" w:rsidRPr="00F346C0" w:rsidRDefault="006C276C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(2,035)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F778DE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A8ED" w14:textId="5574C169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(1,170)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31627D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C3FD0" w14:textId="392426AB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(5,093)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48BF57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14FF7" w14:textId="14FDF02A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(2,618)</w:t>
            </w:r>
          </w:p>
        </w:tc>
      </w:tr>
      <w:tr w:rsidR="009C4C55" w:rsidRPr="00F346C0" w14:paraId="2056F744" w14:textId="77777777" w:rsidTr="003F0F00">
        <w:trPr>
          <w:trHeight w:val="68"/>
        </w:trPr>
        <w:tc>
          <w:tcPr>
            <w:tcW w:w="4140" w:type="dxa"/>
            <w:shd w:val="clear" w:color="auto" w:fill="auto"/>
          </w:tcPr>
          <w:p w14:paraId="54B38E7F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E7595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A187A2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D15A9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A94DCFE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EEBFE" w14:textId="77777777" w:rsidR="009C4C55" w:rsidRPr="00F346C0" w:rsidRDefault="009C4C55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E04285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BA96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55" w:rsidRPr="00F346C0" w14:paraId="4BC6875D" w14:textId="77777777" w:rsidTr="00B83648">
        <w:tc>
          <w:tcPr>
            <w:tcW w:w="4140" w:type="dxa"/>
            <w:shd w:val="clear" w:color="auto" w:fill="auto"/>
          </w:tcPr>
          <w:p w14:paraId="4358BF53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EB0A1E7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93FF117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510AE7C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02AE8E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DEF3973" w14:textId="77777777" w:rsidR="009C4C55" w:rsidRPr="00F346C0" w:rsidRDefault="009C4C55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D7BF600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7993656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4C55" w:rsidRPr="00F346C0" w14:paraId="53DDFE70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1A43DA06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80FC67C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03E66A0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4F3F154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D7DD7E5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FD01E64" w14:textId="77777777" w:rsidR="009C4C55" w:rsidRPr="00F346C0" w:rsidRDefault="009C4C55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E2AD6FD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86A111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55" w:rsidRPr="00F346C0" w14:paraId="2507C96E" w14:textId="77777777" w:rsidTr="00B83648">
        <w:tc>
          <w:tcPr>
            <w:tcW w:w="4140" w:type="dxa"/>
            <w:shd w:val="clear" w:color="auto" w:fill="auto"/>
          </w:tcPr>
          <w:p w14:paraId="0676F2DF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C5002DF" w14:textId="4F11EEA6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8ADEC8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E917A39" w14:textId="7D459A6E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4,397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0A8ED5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6166F14" w14:textId="703F0965" w:rsidR="009C4C55" w:rsidRPr="00F346C0" w:rsidRDefault="00D20519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7,617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B002BF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6620DE" w14:textId="4B03B50F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9,100</w:t>
            </w:r>
          </w:p>
        </w:tc>
      </w:tr>
      <w:tr w:rsidR="009C4C55" w:rsidRPr="00F346C0" w14:paraId="49D712EB" w14:textId="77777777" w:rsidTr="00B83648">
        <w:tc>
          <w:tcPr>
            <w:tcW w:w="4140" w:type="dxa"/>
            <w:shd w:val="clear" w:color="auto" w:fill="auto"/>
          </w:tcPr>
          <w:p w14:paraId="36C74047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4F9A9EE" w14:textId="1DDE7070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21,181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8F8C389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A7241D4" w14:textId="79A011F7" w:rsidR="009C4C55" w:rsidRPr="00F346C0" w:rsidRDefault="009C4C55" w:rsidP="00AA0F54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22,545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541A6F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1870BE9" w14:textId="26F15D70" w:rsidR="009C4C55" w:rsidRPr="00F346C0" w:rsidRDefault="006C276C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30,7</w:t>
            </w:r>
            <w:r w:rsidR="00D20519" w:rsidRPr="00F346C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E0BF96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D22C471" w14:textId="5CA5C59A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32,733</w:t>
            </w:r>
          </w:p>
        </w:tc>
      </w:tr>
      <w:tr w:rsidR="009C4C55" w:rsidRPr="00F346C0" w14:paraId="5D7DC384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5AFDA27A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F4F0BBE" w14:textId="14D88A01" w:rsidR="009C4C55" w:rsidRPr="00F346C0" w:rsidRDefault="006C276C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(2,516)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8267AB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3CFD752" w14:textId="44D3FDE1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(1,740)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845A95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B93A7EB" w14:textId="0319F2D1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(5,109)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9DDF80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5941887" w14:textId="6B5D0FE4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(5,714)</w:t>
            </w:r>
          </w:p>
        </w:tc>
      </w:tr>
      <w:tr w:rsidR="009C4C55" w:rsidRPr="00F346C0" w14:paraId="4D179779" w14:textId="77777777" w:rsidTr="00B83648">
        <w:tc>
          <w:tcPr>
            <w:tcW w:w="4140" w:type="dxa"/>
            <w:shd w:val="clear" w:color="auto" w:fill="auto"/>
          </w:tcPr>
          <w:p w14:paraId="3CC27BF1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8FFD" w14:textId="45D9287E" w:rsidR="009C4C55" w:rsidRPr="00F346C0" w:rsidRDefault="006C276C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(4,568)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B5A2AB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5816" w14:textId="33B4729A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F5EEEE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BD702" w14:textId="7981C75B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(17,226)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D44A8E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D19E8" w14:textId="2B57BA6F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</w:tr>
      <w:tr w:rsidR="009C4C55" w:rsidRPr="00F346C0" w14:paraId="25CE7763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1D1ACDA8" w14:textId="33BDC805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6851BF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07190" w14:textId="5B3030E5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215863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894D8" w14:textId="2AFB6EAB" w:rsidR="009C4C55" w:rsidRPr="00F346C0" w:rsidRDefault="009C4C55" w:rsidP="00AA0F54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831C3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EBD47" w14:textId="753E6DB9" w:rsidR="009C4C55" w:rsidRPr="00F346C0" w:rsidRDefault="006C276C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102F53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45785" w14:textId="633CA2C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21,123</w:t>
            </w:r>
          </w:p>
        </w:tc>
      </w:tr>
      <w:tr w:rsidR="009C4C55" w:rsidRPr="00F346C0" w14:paraId="4CC92AA1" w14:textId="77777777" w:rsidTr="00BF5D03">
        <w:trPr>
          <w:trHeight w:val="68"/>
        </w:trPr>
        <w:tc>
          <w:tcPr>
            <w:tcW w:w="4140" w:type="dxa"/>
            <w:shd w:val="clear" w:color="auto" w:fill="auto"/>
          </w:tcPr>
          <w:p w14:paraId="7CC6E448" w14:textId="77777777" w:rsidR="009C4C55" w:rsidRPr="00F346C0" w:rsidRDefault="009C4C55" w:rsidP="009C4C55">
            <w:pPr>
              <w:spacing w:line="240" w:lineRule="auto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09DC2" w14:textId="7451CC48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9,4</w:t>
            </w:r>
            <w:r w:rsidR="00E80E3C" w:rsidRPr="00F346C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210234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E5FEE" w14:textId="1CA4C5DD" w:rsidR="009C4C55" w:rsidRPr="00F346C0" w:rsidRDefault="009C4C55" w:rsidP="009C4C55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10,467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92FB89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89AF3" w14:textId="47E3CF9E" w:rsidR="009C4C55" w:rsidRPr="00F346C0" w:rsidRDefault="006C276C" w:rsidP="009C4C55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6,643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ED307F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6A5845" w14:textId="5F886765" w:rsidR="009C4C55" w:rsidRPr="00F346C0" w:rsidRDefault="009C4C55" w:rsidP="009C4C55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8,753</w:t>
            </w:r>
          </w:p>
        </w:tc>
      </w:tr>
      <w:tr w:rsidR="009C4C55" w:rsidRPr="00F346C0" w14:paraId="6D586CE4" w14:textId="77777777" w:rsidTr="00BF5D03">
        <w:tc>
          <w:tcPr>
            <w:tcW w:w="4140" w:type="dxa"/>
            <w:shd w:val="clear" w:color="auto" w:fill="auto"/>
          </w:tcPr>
          <w:p w14:paraId="5C753AFA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7685" w14:textId="4996F392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237CCB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6598" w14:textId="69EBD33C" w:rsidR="009C4C55" w:rsidRPr="00F346C0" w:rsidRDefault="009C4C55" w:rsidP="00AA0F54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8136A2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CA74" w14:textId="3B9A87CF" w:rsidR="009C4C55" w:rsidRPr="00F346C0" w:rsidRDefault="006C276C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78A9AC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1E3AE" w14:textId="2E473681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</w:tr>
      <w:tr w:rsidR="009C4C55" w:rsidRPr="00F346C0" w14:paraId="2ECF7A00" w14:textId="77777777" w:rsidTr="00BF5D03">
        <w:tc>
          <w:tcPr>
            <w:tcW w:w="4140" w:type="dxa"/>
            <w:shd w:val="clear" w:color="auto" w:fill="auto"/>
          </w:tcPr>
          <w:p w14:paraId="74564935" w14:textId="152DAC53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6320" w14:textId="246C2DE1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</w:t>
            </w:r>
            <w:r w:rsidR="00E80E3C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3E999F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817D1" w14:textId="6809BE88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D68977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5A39" w14:textId="2D52294D" w:rsidR="009C4C55" w:rsidRPr="00F346C0" w:rsidRDefault="006C276C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E5F4D5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44BA" w14:textId="70205F4D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11,791</w:t>
            </w:r>
          </w:p>
        </w:tc>
      </w:tr>
      <w:tr w:rsidR="009C4C55" w:rsidRPr="00F346C0" w14:paraId="763B2E9C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6888112A" w14:textId="77777777" w:rsidR="009C4C55" w:rsidRPr="00F346C0" w:rsidRDefault="009C4C55" w:rsidP="009C4C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0756D1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F9A729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2B869D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7D81ADE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8B645B" w14:textId="77777777" w:rsidR="009C4C55" w:rsidRPr="00F346C0" w:rsidRDefault="009C4C55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695C940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56A66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55" w:rsidRPr="00F346C0" w14:paraId="2BAB22B2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57780B7C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35D74C8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55E33E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0FB790C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5F8BB0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E7EBFF7" w14:textId="77777777" w:rsidR="009C4C55" w:rsidRPr="00F346C0" w:rsidRDefault="009C4C55" w:rsidP="009C4C55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F976F8C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9F41C6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C55" w:rsidRPr="00F346C0" w14:paraId="68AE7A64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5F5ED15E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392E0A8" w14:textId="522DF39F" w:rsidR="009C4C55" w:rsidRPr="00F346C0" w:rsidRDefault="00D20519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C1813F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E881D29" w14:textId="0B017B18" w:rsidR="009C4C55" w:rsidRPr="00F346C0" w:rsidRDefault="009C4C55" w:rsidP="00AA0F54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D38E7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D0DBD55" w14:textId="047BF166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2525A4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321F486" w14:textId="656C6719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1,434</w:t>
            </w:r>
          </w:p>
        </w:tc>
      </w:tr>
      <w:tr w:rsidR="009C4C55" w:rsidRPr="00F346C0" w14:paraId="245AA69D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089A33A3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EBB9782" w14:textId="62DA5921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B01EE9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89E8B78" w14:textId="5A801302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591E42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6EAB581" w14:textId="3B4A3AE4" w:rsidR="009C4C55" w:rsidRPr="00F346C0" w:rsidRDefault="006C27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41BC13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5D9172A" w14:textId="6A766053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</w:tr>
    </w:tbl>
    <w:p w14:paraId="2A80112D" w14:textId="766A9DEB" w:rsidR="00FE15D9" w:rsidRPr="00F346C0" w:rsidRDefault="00FE15D9" w:rsidP="00FD2D7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การกระทบยอดรายการระหว่างข้อมูลทางการเงินโดยสรุปกับมูลค่าตามบัญชีของส่วนได้เสียของกลุ่มบริษัทในการร่วมค้า</w:t>
      </w:r>
    </w:p>
    <w:p w14:paraId="73393748" w14:textId="77777777" w:rsidR="00E80EE3" w:rsidRPr="00F346C0" w:rsidRDefault="00E80EE3" w:rsidP="00057A1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140"/>
        <w:gridCol w:w="1080"/>
        <w:gridCol w:w="237"/>
        <w:gridCol w:w="1113"/>
        <w:gridCol w:w="238"/>
        <w:gridCol w:w="1202"/>
        <w:gridCol w:w="241"/>
        <w:gridCol w:w="1109"/>
      </w:tblGrid>
      <w:tr w:rsidR="00FE15D9" w:rsidRPr="00F346C0" w14:paraId="00F538F6" w14:textId="77777777" w:rsidTr="00AA0F54">
        <w:trPr>
          <w:trHeight w:val="614"/>
        </w:trPr>
        <w:tc>
          <w:tcPr>
            <w:tcW w:w="4140" w:type="dxa"/>
            <w:shd w:val="clear" w:color="auto" w:fill="auto"/>
          </w:tcPr>
          <w:p w14:paraId="0E1FB634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19DADF9" w14:textId="77777777" w:rsidR="00FE15D9" w:rsidRPr="00F346C0" w:rsidRDefault="00FE15D9" w:rsidP="00E80EE3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8" w:type="dxa"/>
            <w:shd w:val="clear" w:color="auto" w:fill="auto"/>
          </w:tcPr>
          <w:p w14:paraId="4928156E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21CAED10" w14:textId="77777777" w:rsidR="00FE15D9" w:rsidRPr="00F346C0" w:rsidRDefault="00FE15D9" w:rsidP="00AA0F54">
            <w:pPr>
              <w:spacing w:line="240" w:lineRule="auto"/>
              <w:ind w:left="10" w:right="-20" w:hanging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FE15D9" w:rsidRPr="00F346C0" w14:paraId="23D39820" w14:textId="77777777" w:rsidTr="00AA0F54">
        <w:tc>
          <w:tcPr>
            <w:tcW w:w="4140" w:type="dxa"/>
            <w:shd w:val="clear" w:color="auto" w:fill="auto"/>
          </w:tcPr>
          <w:p w14:paraId="5A96E70B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A7B3E" w14:textId="3B53765A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7AC6F48D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DA0CF2B" w14:textId="16DB4CB2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5D386788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7E8AE1D" w14:textId="054361AC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146C62FB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E05DC" w14:textId="217B40E1" w:rsidR="00FE15D9" w:rsidRPr="00F346C0" w:rsidRDefault="009C4C55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E15D9" w:rsidRPr="00F346C0" w14:paraId="56DC449D" w14:textId="77777777" w:rsidTr="00AA0F54">
        <w:tc>
          <w:tcPr>
            <w:tcW w:w="4140" w:type="dxa"/>
            <w:shd w:val="clear" w:color="auto" w:fill="auto"/>
          </w:tcPr>
          <w:p w14:paraId="077FB6E1" w14:textId="77777777" w:rsidR="00FE15D9" w:rsidRPr="00F346C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49979281" w14:textId="77777777" w:rsidR="00FE15D9" w:rsidRPr="00F346C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4C55" w:rsidRPr="00F346C0" w14:paraId="31A270CC" w14:textId="77777777" w:rsidTr="00AA0F54">
        <w:tc>
          <w:tcPr>
            <w:tcW w:w="4140" w:type="dxa"/>
            <w:shd w:val="clear" w:color="auto" w:fill="auto"/>
          </w:tcPr>
          <w:p w14:paraId="5B412E80" w14:textId="77777777" w:rsidR="009C4C55" w:rsidRPr="00F346C0" w:rsidRDefault="009C4C55" w:rsidP="009C4C55">
            <w:pPr>
              <w:spacing w:line="240" w:lineRule="auto"/>
              <w:ind w:left="168" w:right="-107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</w:t>
            </w:r>
          </w:p>
          <w:p w14:paraId="6EA1BAD1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ของผู้ถูกลงทุน 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8C75B" w14:textId="07757D2C" w:rsidR="009C4C55" w:rsidRPr="00F346C0" w:rsidRDefault="001C466C" w:rsidP="00AA0F54">
            <w:pPr>
              <w:tabs>
                <w:tab w:val="clear" w:pos="907"/>
              </w:tabs>
              <w:spacing w:line="240" w:lineRule="auto"/>
              <w:ind w:left="-114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10,467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54C966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6BF11A4" w14:textId="6104A3FA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11,802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49446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891726" w14:textId="2FA23D77" w:rsidR="009C4C55" w:rsidRPr="00F346C0" w:rsidRDefault="001C46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11,791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49DEDB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F7270F" w14:textId="4D210C93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13,001</w:t>
            </w:r>
          </w:p>
        </w:tc>
      </w:tr>
      <w:tr w:rsidR="009C4C55" w:rsidRPr="00F346C0" w14:paraId="333D4534" w14:textId="77777777" w:rsidTr="00AA0F54">
        <w:trPr>
          <w:trHeight w:val="68"/>
        </w:trPr>
        <w:tc>
          <w:tcPr>
            <w:tcW w:w="4140" w:type="dxa"/>
            <w:shd w:val="clear" w:color="auto" w:fill="auto"/>
          </w:tcPr>
          <w:p w14:paraId="4F53CED6" w14:textId="77777777" w:rsidR="00D125BD" w:rsidRPr="00F346C0" w:rsidRDefault="00D125BD" w:rsidP="009C4C55">
            <w:pPr>
              <w:spacing w:line="240" w:lineRule="auto"/>
              <w:ind w:left="168" w:right="-107" w:hanging="18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 (</w:t>
            </w:r>
            <w:r w:rsidR="009C4C55"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) </w:t>
            </w:r>
            <w:r w:rsidR="009C4C55"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เบ็ดเสร็จรวมส่วนที่เป็นของ</w:t>
            </w:r>
          </w:p>
          <w:p w14:paraId="3FCE0FCF" w14:textId="4FE748B5" w:rsidR="009C4C55" w:rsidRPr="00F346C0" w:rsidRDefault="00D125BD" w:rsidP="00AA0F54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</w:t>
            </w:r>
            <w:r w:rsidR="009C4C55"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15FE6" w14:textId="4AAA3861" w:rsidR="009C4C55" w:rsidRPr="00F346C0" w:rsidRDefault="001C466C" w:rsidP="00AA0F54">
            <w:pPr>
              <w:tabs>
                <w:tab w:val="clear" w:pos="680"/>
                <w:tab w:val="clear" w:pos="907"/>
                <w:tab w:val="decimal" w:pos="610"/>
              </w:tabs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(1,01</w:t>
            </w:r>
            <w:r w:rsidR="00E80E3C" w:rsidRPr="00F346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08E361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07DE7F" w14:textId="2B4244D1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(585)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EF9B4F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25F234" w14:textId="44F61F4C" w:rsidR="009C4C55" w:rsidRPr="00F346C0" w:rsidRDefault="001C466C" w:rsidP="00AA0F54">
            <w:pPr>
              <w:spacing w:line="240" w:lineRule="auto"/>
              <w:ind w:left="-114"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(2,110)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C979D4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35371B1" w14:textId="0F51EA0A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(1,086)</w:t>
            </w:r>
          </w:p>
        </w:tc>
      </w:tr>
      <w:tr w:rsidR="009C4C55" w:rsidRPr="00F346C0" w14:paraId="15B494F6" w14:textId="77777777" w:rsidTr="00AA0F54">
        <w:trPr>
          <w:trHeight w:val="68"/>
        </w:trPr>
        <w:tc>
          <w:tcPr>
            <w:tcW w:w="4140" w:type="dxa"/>
            <w:shd w:val="clear" w:color="auto" w:fill="auto"/>
          </w:tcPr>
          <w:p w14:paraId="5094B4AF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4716B" w14:textId="04DEE2D9" w:rsidR="009C4C55" w:rsidRPr="00F346C0" w:rsidRDefault="001C466C" w:rsidP="00AA0F54">
            <w:pPr>
              <w:tabs>
                <w:tab w:val="clear" w:pos="907"/>
              </w:tabs>
              <w:spacing w:line="240" w:lineRule="auto"/>
              <w:ind w:left="-114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DFF987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47A00" w14:textId="25C52B8B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(750)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791030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F881" w14:textId="311B92BB" w:rsidR="009C4C55" w:rsidRPr="00F346C0" w:rsidRDefault="001C46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40121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353DA" w14:textId="2456A865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</w:tr>
      <w:tr w:rsidR="009C4C55" w:rsidRPr="00F346C0" w14:paraId="3ADCFE60" w14:textId="77777777" w:rsidTr="00AA0F54">
        <w:tc>
          <w:tcPr>
            <w:tcW w:w="4140" w:type="dxa"/>
            <w:shd w:val="clear" w:color="auto" w:fill="auto"/>
          </w:tcPr>
          <w:p w14:paraId="4BC34EC6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</w:t>
            </w:r>
          </w:p>
          <w:p w14:paraId="1EB1DE9E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ณ วันที่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62153" w14:textId="632ADF8E" w:rsidR="009C4C55" w:rsidRPr="00F346C0" w:rsidRDefault="001C466C" w:rsidP="00AA0F54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</w:t>
            </w:r>
            <w:r w:rsidR="00E80E3C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294364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B5627" w14:textId="41AF6552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4F5B4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C493" w14:textId="08C818A5" w:rsidR="009C4C55" w:rsidRPr="00F346C0" w:rsidRDefault="001C466C" w:rsidP="00AA0F54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BBE822" w14:textId="77777777" w:rsidR="009C4C55" w:rsidRPr="00F346C0" w:rsidRDefault="009C4C55" w:rsidP="009C4C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4B0C" w14:textId="721111C1" w:rsidR="009C4C55" w:rsidRPr="00F346C0" w:rsidRDefault="009C4C55" w:rsidP="00AA0F54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11,791</w:t>
            </w:r>
          </w:p>
        </w:tc>
      </w:tr>
    </w:tbl>
    <w:p w14:paraId="09353968" w14:textId="77777777" w:rsidR="00485172" w:rsidRPr="00F346C0" w:rsidRDefault="00485172" w:rsidP="00FD2D7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1C7635" w:rsidRPr="00F346C0" w14:paraId="3BEAA8EF" w14:textId="77777777" w:rsidTr="00AA0F54">
        <w:trPr>
          <w:tblHeader/>
        </w:trPr>
        <w:tc>
          <w:tcPr>
            <w:tcW w:w="5760" w:type="dxa"/>
            <w:shd w:val="clear" w:color="auto" w:fill="auto"/>
          </w:tcPr>
          <w:p w14:paraId="66654F0A" w14:textId="77777777" w:rsidR="001C7635" w:rsidRPr="00F346C0" w:rsidRDefault="001C7635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165729C" w14:textId="01A6454B" w:rsidR="001C7635" w:rsidRPr="00F346C0" w:rsidRDefault="001C7635" w:rsidP="00AA0F54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84966" w:rsidRPr="00F346C0" w14:paraId="6A01E1C2" w14:textId="77777777" w:rsidTr="00AA0F54">
        <w:trPr>
          <w:tblHeader/>
        </w:trPr>
        <w:tc>
          <w:tcPr>
            <w:tcW w:w="5760" w:type="dxa"/>
            <w:shd w:val="clear" w:color="auto" w:fill="auto"/>
          </w:tcPr>
          <w:p w14:paraId="345F9FA2" w14:textId="77777777" w:rsidR="00084966" w:rsidRPr="00F346C0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7BD647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D8461F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06F56C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C7635" w:rsidRPr="00F346C0" w14:paraId="05A6A0EF" w14:textId="77777777" w:rsidTr="00AA0F54">
        <w:trPr>
          <w:tblHeader/>
        </w:trPr>
        <w:tc>
          <w:tcPr>
            <w:tcW w:w="5760" w:type="dxa"/>
            <w:shd w:val="clear" w:color="auto" w:fill="auto"/>
          </w:tcPr>
          <w:p w14:paraId="653ED226" w14:textId="77777777" w:rsidR="001C7635" w:rsidRPr="00F346C0" w:rsidRDefault="001C7635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3E790B1" w14:textId="380D8422" w:rsidR="001C7635" w:rsidRPr="00F346C0" w:rsidRDefault="001C7635" w:rsidP="001C763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4966" w:rsidRPr="00F346C0" w14:paraId="75687F66" w14:textId="77777777" w:rsidTr="00AA0F54">
        <w:tc>
          <w:tcPr>
            <w:tcW w:w="5760" w:type="dxa"/>
            <w:shd w:val="clear" w:color="auto" w:fill="auto"/>
          </w:tcPr>
          <w:p w14:paraId="6478A100" w14:textId="77777777" w:rsidR="00084966" w:rsidRPr="00F346C0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14:paraId="02C57557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3324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3DD030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84966" w:rsidRPr="00F346C0" w14:paraId="35B51EFE" w14:textId="77777777" w:rsidTr="00AA0F54">
        <w:tc>
          <w:tcPr>
            <w:tcW w:w="5760" w:type="dxa"/>
            <w:shd w:val="clear" w:color="auto" w:fill="auto"/>
          </w:tcPr>
          <w:p w14:paraId="44EC7494" w14:textId="77777777" w:rsidR="00084966" w:rsidRPr="00F346C0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20" w:type="dxa"/>
          </w:tcPr>
          <w:p w14:paraId="3E411A5F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D88B9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9315B8" w14:textId="77777777" w:rsidR="00084966" w:rsidRPr="00F346C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84966" w:rsidRPr="00F346C0" w14:paraId="1DF64F9F" w14:textId="77777777" w:rsidTr="00AA0F54">
        <w:tc>
          <w:tcPr>
            <w:tcW w:w="5760" w:type="dxa"/>
            <w:shd w:val="clear" w:color="auto" w:fill="auto"/>
          </w:tcPr>
          <w:p w14:paraId="0072C660" w14:textId="77777777" w:rsidR="00084966" w:rsidRPr="00F346C0" w:rsidRDefault="00084966" w:rsidP="004F450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4E310B05" w14:textId="77777777" w:rsidR="00084966" w:rsidRPr="00F346C0" w:rsidRDefault="00084966" w:rsidP="00461A6D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34,370</w:t>
            </w:r>
          </w:p>
        </w:tc>
        <w:tc>
          <w:tcPr>
            <w:tcW w:w="270" w:type="dxa"/>
          </w:tcPr>
          <w:p w14:paraId="4A8096DC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284545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21,305</w:t>
            </w:r>
          </w:p>
        </w:tc>
      </w:tr>
      <w:tr w:rsidR="00084966" w:rsidRPr="00F346C0" w14:paraId="67872CAA" w14:textId="77777777" w:rsidTr="00AA0F54">
        <w:tc>
          <w:tcPr>
            <w:tcW w:w="5760" w:type="dxa"/>
            <w:shd w:val="clear" w:color="auto" w:fill="auto"/>
          </w:tcPr>
          <w:p w14:paraId="0D593B4A" w14:textId="77777777" w:rsidR="00084966" w:rsidRPr="00F346C0" w:rsidRDefault="00084966" w:rsidP="004F450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620" w:type="dxa"/>
          </w:tcPr>
          <w:p w14:paraId="33444606" w14:textId="7992D7F3" w:rsidR="00084966" w:rsidRPr="00F346C0" w:rsidRDefault="00D30AD3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24E0" w:rsidRPr="00F346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5D3F1A3C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8DE69A1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</w:tr>
      <w:tr w:rsidR="00084966" w:rsidRPr="00F346C0" w14:paraId="66A82B31" w14:textId="77777777" w:rsidTr="00AA0F54">
        <w:trPr>
          <w:trHeight w:val="68"/>
        </w:trPr>
        <w:tc>
          <w:tcPr>
            <w:tcW w:w="5760" w:type="dxa"/>
            <w:shd w:val="clear" w:color="auto" w:fill="auto"/>
          </w:tcPr>
          <w:p w14:paraId="47C9542B" w14:textId="77777777" w:rsidR="00084966" w:rsidRPr="00F346C0" w:rsidRDefault="00084966" w:rsidP="004F450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AECA5E" w14:textId="77777777" w:rsidR="00084966" w:rsidRPr="00F346C0" w:rsidRDefault="00084966" w:rsidP="00AA0F54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79963C54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956DF6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084966" w:rsidRPr="00F346C0" w14:paraId="45C6064A" w14:textId="77777777" w:rsidTr="00AA0F54">
        <w:tc>
          <w:tcPr>
            <w:tcW w:w="5760" w:type="dxa"/>
            <w:shd w:val="clear" w:color="auto" w:fill="auto"/>
          </w:tcPr>
          <w:p w14:paraId="5C8DD2D0" w14:textId="77777777" w:rsidR="00084966" w:rsidRPr="00F346C0" w:rsidRDefault="00084966" w:rsidP="004F450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DD5180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3,695</w:t>
            </w:r>
          </w:p>
        </w:tc>
        <w:tc>
          <w:tcPr>
            <w:tcW w:w="270" w:type="dxa"/>
          </w:tcPr>
          <w:p w14:paraId="108C7079" w14:textId="77777777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384AE" w14:textId="047517B9" w:rsidR="00084966" w:rsidRPr="00F346C0" w:rsidRDefault="00084966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7635" w:rsidRPr="00F346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</w:tbl>
    <w:p w14:paraId="4C2F4B70" w14:textId="1FB283B1" w:rsidR="00DD1243" w:rsidRPr="00F346C0" w:rsidRDefault="00DD1243">
      <w:pPr>
        <w:rPr>
          <w:rFonts w:asciiTheme="majorBidi" w:hAnsiTheme="majorBidi" w:cstheme="majorBidi"/>
          <w:sz w:val="30"/>
          <w:szCs w:val="30"/>
        </w:rPr>
      </w:pPr>
    </w:p>
    <w:p w14:paraId="1E72E037" w14:textId="38105953" w:rsidR="00DD1243" w:rsidRPr="00F346C0" w:rsidRDefault="00DD1243">
      <w:pPr>
        <w:rPr>
          <w:rFonts w:asciiTheme="majorBidi" w:hAnsiTheme="majorBidi" w:cstheme="majorBidi"/>
          <w:sz w:val="30"/>
          <w:szCs w:val="30"/>
        </w:rPr>
      </w:pPr>
    </w:p>
    <w:p w14:paraId="663F9998" w14:textId="30F45142" w:rsidR="00DD1243" w:rsidRPr="00F346C0" w:rsidRDefault="00DD1243">
      <w:pPr>
        <w:rPr>
          <w:rFonts w:asciiTheme="majorBidi" w:hAnsiTheme="majorBidi" w:cstheme="majorBidi"/>
          <w:sz w:val="30"/>
          <w:szCs w:val="30"/>
        </w:rPr>
      </w:pPr>
    </w:p>
    <w:p w14:paraId="27DE202D" w14:textId="35ECB5E1" w:rsidR="00DD1243" w:rsidRPr="00F346C0" w:rsidRDefault="00DD1243">
      <w:pPr>
        <w:rPr>
          <w:rFonts w:asciiTheme="majorBidi" w:hAnsiTheme="majorBidi" w:cstheme="majorBidi"/>
          <w:sz w:val="30"/>
          <w:szCs w:val="30"/>
        </w:rPr>
      </w:pPr>
    </w:p>
    <w:p w14:paraId="550A3B33" w14:textId="77777777" w:rsidR="001C7635" w:rsidRPr="00F346C0" w:rsidRDefault="001C7635">
      <w:pPr>
        <w:rPr>
          <w:rFonts w:asciiTheme="majorBidi" w:hAnsiTheme="majorBidi" w:cstheme="majorBidi"/>
          <w:sz w:val="30"/>
          <w:szCs w:val="30"/>
        </w:rPr>
      </w:pPr>
    </w:p>
    <w:p w14:paraId="04C0BB80" w14:textId="77777777" w:rsidR="00DD1243" w:rsidRPr="00F346C0" w:rsidRDefault="00DD12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1C7635" w:rsidRPr="00F346C0" w14:paraId="1EA1B9FD" w14:textId="78DF4E97" w:rsidTr="00AA0F54">
        <w:trPr>
          <w:tblHeader/>
        </w:trPr>
        <w:tc>
          <w:tcPr>
            <w:tcW w:w="5670" w:type="dxa"/>
            <w:shd w:val="clear" w:color="auto" w:fill="auto"/>
          </w:tcPr>
          <w:p w14:paraId="52ADE027" w14:textId="77777777" w:rsidR="001C7635" w:rsidRPr="00F346C0" w:rsidRDefault="001C7635" w:rsidP="00FE312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9075E0" w14:textId="78A9A885" w:rsidR="001C7635" w:rsidRPr="00F346C0" w:rsidRDefault="001C7635" w:rsidP="001C7635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E312B" w:rsidRPr="00F346C0" w14:paraId="040939EF" w14:textId="3783042E" w:rsidTr="00AA0F54">
        <w:trPr>
          <w:tblHeader/>
        </w:trPr>
        <w:tc>
          <w:tcPr>
            <w:tcW w:w="5670" w:type="dxa"/>
            <w:shd w:val="clear" w:color="auto" w:fill="auto"/>
          </w:tcPr>
          <w:p w14:paraId="3D68E977" w14:textId="77777777" w:rsidR="00FE312B" w:rsidRPr="00F346C0" w:rsidRDefault="00FE312B" w:rsidP="00FE312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D149CD" w14:textId="0C2C70F2" w:rsidR="00FE312B" w:rsidRPr="00F346C0" w:rsidRDefault="00FE312B" w:rsidP="00FE31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D2018D3" w14:textId="77777777" w:rsidR="00FE312B" w:rsidRPr="00F346C0" w:rsidRDefault="00FE312B" w:rsidP="00FE31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0DAFB7" w14:textId="76A156BF" w:rsidR="00FE312B" w:rsidRPr="00F346C0" w:rsidRDefault="00FE312B" w:rsidP="00FE31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C7635" w:rsidRPr="00F346C0" w14:paraId="5D8057BB" w14:textId="28829D5B" w:rsidTr="00AA0F54">
        <w:trPr>
          <w:tblHeader/>
        </w:trPr>
        <w:tc>
          <w:tcPr>
            <w:tcW w:w="5670" w:type="dxa"/>
            <w:shd w:val="clear" w:color="auto" w:fill="auto"/>
          </w:tcPr>
          <w:p w14:paraId="71002E0F" w14:textId="77777777" w:rsidR="001C7635" w:rsidRPr="00F346C0" w:rsidRDefault="001C7635" w:rsidP="00FE312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7937C79" w14:textId="7403EF97" w:rsidR="001C7635" w:rsidRPr="00F346C0" w:rsidRDefault="001C7635" w:rsidP="001C763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312B" w:rsidRPr="00F346C0" w14:paraId="6252EE55" w14:textId="4164BD76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77BC986A" w14:textId="53521B5F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300595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FB65C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E77BB7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12B" w:rsidRPr="00F346C0" w14:paraId="127E443C" w14:textId="3630B406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748BD03A" w14:textId="0FF0E32E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C03356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C7335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206E4F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12B" w:rsidRPr="00F346C0" w14:paraId="6DAC56EA" w14:textId="46434A46" w:rsidTr="00AA0F54">
        <w:tc>
          <w:tcPr>
            <w:tcW w:w="5670" w:type="dxa"/>
            <w:shd w:val="clear" w:color="auto" w:fill="auto"/>
          </w:tcPr>
          <w:p w14:paraId="56DEEE79" w14:textId="6F5F5534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6F80C8" w14:textId="31E5B4A9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22,485</w:t>
            </w:r>
          </w:p>
        </w:tc>
        <w:tc>
          <w:tcPr>
            <w:tcW w:w="270" w:type="dxa"/>
          </w:tcPr>
          <w:p w14:paraId="73E05EA9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0D1DA39" w14:textId="11B0966A" w:rsidR="00FE312B" w:rsidRPr="00F346C0" w:rsidRDefault="00FE312B" w:rsidP="006F21FE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31,639</w:t>
            </w:r>
          </w:p>
        </w:tc>
      </w:tr>
      <w:tr w:rsidR="00FE312B" w:rsidRPr="00F346C0" w14:paraId="50446BEA" w14:textId="77BC4031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078F3C2F" w14:textId="43F3C224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1D047D37" w14:textId="60619A83" w:rsidR="00FE312B" w:rsidRPr="00F346C0" w:rsidRDefault="00FE312B" w:rsidP="00461A6D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26,298</w:t>
            </w:r>
          </w:p>
        </w:tc>
        <w:tc>
          <w:tcPr>
            <w:tcW w:w="270" w:type="dxa"/>
          </w:tcPr>
          <w:p w14:paraId="6A9B7835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7038D5" w14:textId="3E871303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17,903</w:t>
            </w:r>
          </w:p>
        </w:tc>
      </w:tr>
      <w:tr w:rsidR="00FE312B" w:rsidRPr="00F346C0" w14:paraId="59126747" w14:textId="34BA4E3F" w:rsidTr="00AA0F54">
        <w:tc>
          <w:tcPr>
            <w:tcW w:w="5670" w:type="dxa"/>
            <w:shd w:val="clear" w:color="auto" w:fill="auto"/>
          </w:tcPr>
          <w:p w14:paraId="6BECCE0A" w14:textId="358AB692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76A95442" w14:textId="01027C5D" w:rsidR="00FE312B" w:rsidRPr="00F346C0" w:rsidRDefault="00FE312B" w:rsidP="00AA0F54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(4,333)</w:t>
            </w:r>
          </w:p>
        </w:tc>
        <w:tc>
          <w:tcPr>
            <w:tcW w:w="270" w:type="dxa"/>
          </w:tcPr>
          <w:p w14:paraId="0DAB32DD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DA63BE" w14:textId="5EF11DE6" w:rsidR="00FE312B" w:rsidRPr="00F346C0" w:rsidRDefault="00FE312B" w:rsidP="00AA0F54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(5,348)</w:t>
            </w:r>
          </w:p>
        </w:tc>
      </w:tr>
      <w:tr w:rsidR="00FE312B" w:rsidRPr="00F346C0" w14:paraId="4189DBF5" w14:textId="639C8271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32110003" w14:textId="5698B07C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3A382C" w14:textId="32051B9C" w:rsidR="00FE312B" w:rsidRPr="00F346C0" w:rsidRDefault="00FE312B" w:rsidP="00AA0F54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(2,519)</w:t>
            </w:r>
          </w:p>
        </w:tc>
        <w:tc>
          <w:tcPr>
            <w:tcW w:w="270" w:type="dxa"/>
          </w:tcPr>
          <w:p w14:paraId="363D2D19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1C5AB1C" w14:textId="6314E927" w:rsidR="00FE312B" w:rsidRPr="00F346C0" w:rsidRDefault="00FE312B" w:rsidP="00AA0F54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(2,581)</w:t>
            </w:r>
          </w:p>
        </w:tc>
      </w:tr>
      <w:tr w:rsidR="00FE312B" w:rsidRPr="00F346C0" w14:paraId="1E97D5CB" w14:textId="22220444" w:rsidTr="00AA0F54">
        <w:tc>
          <w:tcPr>
            <w:tcW w:w="5670" w:type="dxa"/>
            <w:shd w:val="clear" w:color="auto" w:fill="auto"/>
          </w:tcPr>
          <w:p w14:paraId="60C81607" w14:textId="13D1B1B6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01E414" w14:textId="67F1B460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41,931</w:t>
            </w:r>
          </w:p>
        </w:tc>
        <w:tc>
          <w:tcPr>
            <w:tcW w:w="270" w:type="dxa"/>
          </w:tcPr>
          <w:p w14:paraId="3831519E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27E4DB" w14:textId="34416CE3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41,613</w:t>
            </w:r>
          </w:p>
        </w:tc>
      </w:tr>
      <w:tr w:rsidR="00FE312B" w:rsidRPr="00F346C0" w14:paraId="3B0CA703" w14:textId="42BC96A5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41F19068" w14:textId="7D6D0897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3DC071" w14:textId="2DAC3190" w:rsidR="00FE312B" w:rsidRPr="00F346C0" w:rsidRDefault="00FE312B" w:rsidP="00AA0F54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(337)</w:t>
            </w:r>
          </w:p>
        </w:tc>
        <w:tc>
          <w:tcPr>
            <w:tcW w:w="270" w:type="dxa"/>
          </w:tcPr>
          <w:p w14:paraId="57A5F3F4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CA4B1E" w14:textId="4CFB13A3" w:rsidR="00FE312B" w:rsidRPr="00F346C0" w:rsidRDefault="00FE312B" w:rsidP="00AA0F54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(323)</w:t>
            </w:r>
          </w:p>
        </w:tc>
      </w:tr>
      <w:tr w:rsidR="00FE312B" w:rsidRPr="00F346C0" w14:paraId="0DDA6BB3" w14:textId="14A9EBE5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5EE6574D" w14:textId="044884B2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00C73" w14:textId="46FAE852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41,594</w:t>
            </w:r>
          </w:p>
        </w:tc>
        <w:tc>
          <w:tcPr>
            <w:tcW w:w="270" w:type="dxa"/>
          </w:tcPr>
          <w:p w14:paraId="78755FD4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B67192" w14:textId="572D1F84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41,290</w:t>
            </w:r>
          </w:p>
        </w:tc>
      </w:tr>
      <w:tr w:rsidR="00FE312B" w:rsidRPr="00F346C0" w14:paraId="53EF7434" w14:textId="77200443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511D2B8E" w14:textId="5A805371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71CB8EE" w14:textId="3AEE3888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13,610</w:t>
            </w:r>
          </w:p>
        </w:tc>
        <w:tc>
          <w:tcPr>
            <w:tcW w:w="270" w:type="dxa"/>
          </w:tcPr>
          <w:p w14:paraId="3CE41274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52E60D" w14:textId="791EF9D8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13,510</w:t>
            </w:r>
          </w:p>
        </w:tc>
      </w:tr>
      <w:tr w:rsidR="00FE312B" w:rsidRPr="00F346C0" w14:paraId="68666374" w14:textId="0663BD0A" w:rsidTr="00AA0F54">
        <w:tc>
          <w:tcPr>
            <w:tcW w:w="5670" w:type="dxa"/>
            <w:shd w:val="clear" w:color="auto" w:fill="auto"/>
            <w:vAlign w:val="bottom"/>
          </w:tcPr>
          <w:p w14:paraId="6F6FF095" w14:textId="18C77A7D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แบบ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</w:p>
        </w:tc>
        <w:tc>
          <w:tcPr>
            <w:tcW w:w="1620" w:type="dxa"/>
            <w:shd w:val="clear" w:color="auto" w:fill="auto"/>
          </w:tcPr>
          <w:p w14:paraId="346D83CF" w14:textId="7046C13B" w:rsidR="00FE312B" w:rsidRPr="00F346C0" w:rsidRDefault="00FE312B" w:rsidP="00AA0F54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70" w:type="dxa"/>
          </w:tcPr>
          <w:p w14:paraId="0D6F00D6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CDB180" w14:textId="3463CD14" w:rsidR="00FE312B" w:rsidRPr="00F346C0" w:rsidRDefault="00FE312B" w:rsidP="00AA0F54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FE312B" w:rsidRPr="00F346C0" w14:paraId="0E4B6650" w14:textId="370DF40A" w:rsidTr="00AA0F54">
        <w:tc>
          <w:tcPr>
            <w:tcW w:w="5670" w:type="dxa"/>
            <w:shd w:val="clear" w:color="auto" w:fill="auto"/>
            <w:vAlign w:val="bottom"/>
          </w:tcPr>
          <w:p w14:paraId="4AC83297" w14:textId="5650B2B6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การปันส่วนราคาซื้อ</w:t>
            </w:r>
          </w:p>
        </w:tc>
        <w:tc>
          <w:tcPr>
            <w:tcW w:w="1620" w:type="dxa"/>
            <w:shd w:val="clear" w:color="auto" w:fill="auto"/>
          </w:tcPr>
          <w:p w14:paraId="7D49ABA9" w14:textId="37F1D74E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2,963</w:t>
            </w:r>
          </w:p>
        </w:tc>
        <w:tc>
          <w:tcPr>
            <w:tcW w:w="270" w:type="dxa"/>
          </w:tcPr>
          <w:p w14:paraId="20EE4DCD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A63F12" w14:textId="73BF4A9C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3,116</w:t>
            </w:r>
          </w:p>
        </w:tc>
      </w:tr>
      <w:tr w:rsidR="00FE312B" w:rsidRPr="00F346C0" w14:paraId="7CB5A782" w14:textId="2305C3BE" w:rsidTr="00AA0F54">
        <w:trPr>
          <w:trHeight w:val="68"/>
        </w:trPr>
        <w:tc>
          <w:tcPr>
            <w:tcW w:w="5670" w:type="dxa"/>
            <w:shd w:val="clear" w:color="auto" w:fill="auto"/>
            <w:vAlign w:val="bottom"/>
          </w:tcPr>
          <w:p w14:paraId="3B024F61" w14:textId="0C61A004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AC07D7" w14:textId="2D02948A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290BCD1B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62D01C" w14:textId="0C9E346B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FE312B" w:rsidRPr="00F346C0" w14:paraId="2CD768CA" w14:textId="58417BCF" w:rsidTr="00AA0F54">
        <w:tc>
          <w:tcPr>
            <w:tcW w:w="5670" w:type="dxa"/>
            <w:shd w:val="clear" w:color="auto" w:fill="auto"/>
          </w:tcPr>
          <w:p w14:paraId="5FE80F59" w14:textId="3820E580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1C38A" w14:textId="75E7041C" w:rsidR="00FE312B" w:rsidRPr="00F346C0" w:rsidRDefault="00FE312B" w:rsidP="00FE312B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17,409</w:t>
            </w:r>
          </w:p>
        </w:tc>
        <w:tc>
          <w:tcPr>
            <w:tcW w:w="270" w:type="dxa"/>
          </w:tcPr>
          <w:p w14:paraId="53BBF0CE" w14:textId="77777777" w:rsidR="00FE312B" w:rsidRPr="00F346C0" w:rsidRDefault="00FE312B" w:rsidP="00FE312B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1ADD0D" w14:textId="2C4D9628" w:rsidR="00FE312B" w:rsidRPr="00F346C0" w:rsidRDefault="00FE312B" w:rsidP="00FE312B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17,466</w:t>
            </w:r>
          </w:p>
        </w:tc>
      </w:tr>
      <w:tr w:rsidR="00FE312B" w:rsidRPr="00F346C0" w14:paraId="1BDCA907" w14:textId="693C1A2B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5EDBD730" w14:textId="464DD66A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DB230E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E9DEA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D67DC66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312B" w:rsidRPr="00F346C0" w14:paraId="4900F2DF" w14:textId="36822890" w:rsidTr="00AA0F54">
        <w:tc>
          <w:tcPr>
            <w:tcW w:w="5670" w:type="dxa"/>
            <w:shd w:val="clear" w:color="auto" w:fill="auto"/>
          </w:tcPr>
          <w:p w14:paraId="7B4D3C51" w14:textId="5F41B9BD" w:rsidR="00FE312B" w:rsidRPr="00F346C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  <w:r w:rsidRPr="00F346C0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0FFA44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F4EA5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B6A38B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12B" w:rsidRPr="00F346C0" w14:paraId="3146FB4E" w14:textId="4C4F029C" w:rsidTr="00AA0F54">
        <w:tc>
          <w:tcPr>
            <w:tcW w:w="5670" w:type="dxa"/>
            <w:shd w:val="clear" w:color="auto" w:fill="auto"/>
          </w:tcPr>
          <w:p w14:paraId="1BC8186C" w14:textId="5C8DE116" w:rsidR="00FE312B" w:rsidRPr="00F346C0" w:rsidRDefault="00FE312B" w:rsidP="00FE312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5DA31A" w14:textId="0CC2D93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14,055</w:t>
            </w:r>
          </w:p>
        </w:tc>
        <w:tc>
          <w:tcPr>
            <w:tcW w:w="270" w:type="dxa"/>
          </w:tcPr>
          <w:p w14:paraId="70D379C9" w14:textId="77777777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AB0B28" w14:textId="37865998" w:rsidR="00FE312B" w:rsidRPr="00F346C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24,111</w:t>
            </w:r>
          </w:p>
        </w:tc>
      </w:tr>
      <w:tr w:rsidR="00FE312B" w:rsidRPr="00F346C0" w14:paraId="10582751" w14:textId="15B2A864" w:rsidTr="00AA0F54">
        <w:tc>
          <w:tcPr>
            <w:tcW w:w="5670" w:type="dxa"/>
            <w:shd w:val="clear" w:color="auto" w:fill="auto"/>
          </w:tcPr>
          <w:p w14:paraId="0BD5CF34" w14:textId="166A0A38" w:rsidR="00FE312B" w:rsidRPr="00F346C0" w:rsidRDefault="00FE312B" w:rsidP="00FE312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7AA6A7" w14:textId="5D00AC83" w:rsidR="00FE312B" w:rsidRPr="00F346C0" w:rsidRDefault="00FE312B" w:rsidP="00FE312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5AEFC086" w14:textId="77777777" w:rsidR="00FE312B" w:rsidRPr="00F346C0" w:rsidRDefault="00FE312B" w:rsidP="00FE312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C0ABE2" w14:textId="3827E6A0" w:rsidR="00FE312B" w:rsidRPr="00F346C0" w:rsidRDefault="00FE312B" w:rsidP="00FE312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552</w:t>
            </w:r>
          </w:p>
        </w:tc>
      </w:tr>
    </w:tbl>
    <w:p w14:paraId="7E35EF08" w14:textId="77777777" w:rsidR="003F0F00" w:rsidRPr="00F346C0" w:rsidRDefault="003F0F00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8ACFC7" w14:textId="77777777" w:rsidR="00057A10" w:rsidRPr="00F346C0" w:rsidRDefault="0005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346C0">
        <w:rPr>
          <w:rFonts w:ascii="Angsana New" w:hAnsi="Angsana New"/>
          <w:sz w:val="30"/>
          <w:szCs w:val="30"/>
          <w:cs/>
        </w:rPr>
        <w:br w:type="page"/>
      </w:r>
    </w:p>
    <w:p w14:paraId="28F2B179" w14:textId="6652BF89" w:rsidR="00E46E4E" w:rsidRPr="00F346C0" w:rsidRDefault="00E46E4E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lastRenderedPageBreak/>
        <w:t>การกระทบยอดรายการระหว่างข้อมูลทางการเงินโดยสรุปกับมูลค่าตามบัญชีของส่วนได้เสียของ</w:t>
      </w:r>
      <w:r w:rsidRPr="00F346C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346C0">
        <w:rPr>
          <w:rFonts w:ascii="Angsana New" w:hAnsi="Angsana New"/>
          <w:sz w:val="30"/>
          <w:szCs w:val="30"/>
          <w:cs/>
        </w:rPr>
        <w:t>ใน</w:t>
      </w:r>
      <w:r w:rsidRPr="00F346C0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68E64E32" w14:textId="09C6F907" w:rsidR="00057A10" w:rsidRPr="00F346C0" w:rsidRDefault="00057A10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C7371D" w:rsidRPr="00F346C0" w14:paraId="5752FEC5" w14:textId="77777777" w:rsidTr="00AA0F54">
        <w:tc>
          <w:tcPr>
            <w:tcW w:w="5670" w:type="dxa"/>
            <w:shd w:val="clear" w:color="auto" w:fill="auto"/>
          </w:tcPr>
          <w:p w14:paraId="561BD5A6" w14:textId="77777777" w:rsidR="00C7371D" w:rsidRPr="00F346C0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6A1C3610" w14:textId="7C3C912C" w:rsidR="00C7371D" w:rsidRPr="00F346C0" w:rsidRDefault="00C7371D" w:rsidP="00C7371D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C1437" w:rsidRPr="00F346C0" w14:paraId="1EEB5156" w14:textId="77777777" w:rsidTr="00AA0F54">
        <w:tc>
          <w:tcPr>
            <w:tcW w:w="5670" w:type="dxa"/>
            <w:shd w:val="clear" w:color="auto" w:fill="auto"/>
          </w:tcPr>
          <w:p w14:paraId="2604A82E" w14:textId="77777777" w:rsidR="009C1437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4B3AC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5D817B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3D4E22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7371D" w:rsidRPr="00F346C0" w14:paraId="493BA8F4" w14:textId="77777777" w:rsidTr="00AA0F54">
        <w:tc>
          <w:tcPr>
            <w:tcW w:w="5670" w:type="dxa"/>
            <w:shd w:val="clear" w:color="auto" w:fill="auto"/>
          </w:tcPr>
          <w:p w14:paraId="449C01B2" w14:textId="77777777" w:rsidR="00C7371D" w:rsidRPr="00F346C0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67BC98B8" w14:textId="66C1C1E6" w:rsidR="00C7371D" w:rsidRPr="00F346C0" w:rsidRDefault="00C7371D" w:rsidP="00C7371D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46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1437" w:rsidRPr="00F346C0" w14:paraId="32FE1624" w14:textId="77777777" w:rsidTr="00AA0F54">
        <w:tc>
          <w:tcPr>
            <w:tcW w:w="5670" w:type="dxa"/>
            <w:shd w:val="clear" w:color="auto" w:fill="auto"/>
          </w:tcPr>
          <w:p w14:paraId="07EAB0B6" w14:textId="77777777" w:rsidR="00C7371D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0CD77E1" w14:textId="184CEFB6" w:rsidR="009C1437" w:rsidRPr="00F346C0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C1437" w:rsidRPr="00F346C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="009C1437"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1437" w:rsidRPr="00F346C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9C1437"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1437" w:rsidRPr="00F346C0">
              <w:rPr>
                <w:rFonts w:ascii="Angsana New" w:hAnsi="Angsana New"/>
                <w:sz w:val="30"/>
                <w:szCs w:val="30"/>
              </w:rPr>
              <w:t>1</w:t>
            </w:r>
            <w:r w:rsidR="009C1437" w:rsidRPr="00F346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1437" w:rsidRPr="00F346C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357CA10C" w14:textId="77777777" w:rsidR="009C1437" w:rsidRPr="00F346C0" w:rsidRDefault="009C1437" w:rsidP="00AA0F54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3B0694" w14:textId="77777777" w:rsidR="009C1437" w:rsidRPr="00F346C0" w:rsidRDefault="009C1437" w:rsidP="00AA0F54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17,466</w:t>
            </w:r>
          </w:p>
        </w:tc>
        <w:tc>
          <w:tcPr>
            <w:tcW w:w="270" w:type="dxa"/>
          </w:tcPr>
          <w:p w14:paraId="38781E9A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3AD4AE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1437" w:rsidRPr="00F346C0" w14:paraId="3E4CB777" w14:textId="77777777" w:rsidTr="00AA0F54">
        <w:tc>
          <w:tcPr>
            <w:tcW w:w="5670" w:type="dxa"/>
            <w:shd w:val="clear" w:color="auto" w:fill="auto"/>
          </w:tcPr>
          <w:p w14:paraId="58A43187" w14:textId="77777777" w:rsidR="009C1437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ได้มาจากการควบรวมกิจการ</w:t>
            </w:r>
          </w:p>
        </w:tc>
        <w:tc>
          <w:tcPr>
            <w:tcW w:w="1620" w:type="dxa"/>
          </w:tcPr>
          <w:p w14:paraId="2E0CE8B4" w14:textId="77777777" w:rsidR="009C1437" w:rsidRPr="00F346C0" w:rsidRDefault="009C1437" w:rsidP="00AA0F54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80101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5B655F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13,617</w:t>
            </w:r>
          </w:p>
        </w:tc>
      </w:tr>
      <w:tr w:rsidR="009C1437" w:rsidRPr="00F346C0" w14:paraId="51533329" w14:textId="77777777" w:rsidTr="00AA0F54">
        <w:tc>
          <w:tcPr>
            <w:tcW w:w="5670" w:type="dxa"/>
            <w:shd w:val="clear" w:color="auto" w:fill="auto"/>
          </w:tcPr>
          <w:p w14:paraId="202734C9" w14:textId="77777777" w:rsidR="009C1437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ซื้อเงินลงทุนเพิ่ม</w:t>
            </w:r>
          </w:p>
        </w:tc>
        <w:tc>
          <w:tcPr>
            <w:tcW w:w="1620" w:type="dxa"/>
          </w:tcPr>
          <w:p w14:paraId="1B20D3B8" w14:textId="77777777" w:rsidR="009C1437" w:rsidRPr="00F346C0" w:rsidRDefault="009C1437" w:rsidP="00AA0F54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7055F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45EAF2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</w:tr>
      <w:tr w:rsidR="009C1437" w:rsidRPr="00F346C0" w14:paraId="721449F7" w14:textId="77777777" w:rsidTr="00AA0F54">
        <w:tc>
          <w:tcPr>
            <w:tcW w:w="5670" w:type="dxa"/>
            <w:shd w:val="clear" w:color="auto" w:fill="auto"/>
          </w:tcPr>
          <w:p w14:paraId="7FDE7F70" w14:textId="7D28685B" w:rsidR="009C1437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125BD" w:rsidRPr="00F346C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1620" w:type="dxa"/>
          </w:tcPr>
          <w:p w14:paraId="15CBD9D6" w14:textId="77777777" w:rsidR="009C1437" w:rsidRPr="00F346C0" w:rsidRDefault="009C1437" w:rsidP="00AA0F54">
            <w:pPr>
              <w:tabs>
                <w:tab w:val="decimal" w:pos="141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70" w:type="dxa"/>
          </w:tcPr>
          <w:p w14:paraId="48709AD1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F026FC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9C1437" w:rsidRPr="00F346C0" w14:paraId="77418375" w14:textId="77777777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0F668052" w14:textId="77777777" w:rsidR="009C1437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620" w:type="dxa"/>
          </w:tcPr>
          <w:p w14:paraId="6A55795E" w14:textId="77777777" w:rsidR="009C1437" w:rsidRPr="00F346C0" w:rsidRDefault="009C1437" w:rsidP="00AA0F54">
            <w:pPr>
              <w:tabs>
                <w:tab w:val="decimal" w:pos="141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1DF219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DD98F3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9C1437" w:rsidRPr="00F346C0" w14:paraId="0DAB819D" w14:textId="77777777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275D0FE6" w14:textId="77777777" w:rsidR="009C1437" w:rsidRPr="00F346C0" w:rsidRDefault="009C1437" w:rsidP="004F450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37AFB7" w14:textId="77777777" w:rsidR="009C1437" w:rsidRPr="00F346C0" w:rsidRDefault="009C1437" w:rsidP="00AA0F54">
            <w:pPr>
              <w:tabs>
                <w:tab w:val="decimal" w:pos="1150"/>
              </w:tabs>
              <w:spacing w:line="240" w:lineRule="auto"/>
              <w:ind w:left="-114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(1,266)</w:t>
            </w:r>
          </w:p>
        </w:tc>
        <w:tc>
          <w:tcPr>
            <w:tcW w:w="270" w:type="dxa"/>
          </w:tcPr>
          <w:p w14:paraId="4B5CCC0F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0D275A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1437" w:rsidRPr="00F346C0" w14:paraId="3C5A28AC" w14:textId="77777777" w:rsidTr="00AA0F54">
        <w:trPr>
          <w:trHeight w:val="68"/>
        </w:trPr>
        <w:tc>
          <w:tcPr>
            <w:tcW w:w="5670" w:type="dxa"/>
            <w:shd w:val="clear" w:color="auto" w:fill="auto"/>
          </w:tcPr>
          <w:p w14:paraId="07981651" w14:textId="77777777" w:rsidR="009C1437" w:rsidRPr="00F346C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มูลค่าตามบัญชีของส่วนได้เสียในผู้ถูกลงทุน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F11B7A" w14:textId="77777777" w:rsidR="009C1437" w:rsidRPr="00F346C0" w:rsidRDefault="009C1437" w:rsidP="00AA0F54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>17,409</w:t>
            </w:r>
          </w:p>
        </w:tc>
        <w:tc>
          <w:tcPr>
            <w:tcW w:w="270" w:type="dxa"/>
          </w:tcPr>
          <w:p w14:paraId="1EB805FE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A9F9E" w14:textId="77777777" w:rsidR="009C1437" w:rsidRPr="00F346C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>17,466</w:t>
            </w:r>
          </w:p>
        </w:tc>
      </w:tr>
    </w:tbl>
    <w:p w14:paraId="53AAF79C" w14:textId="77777777" w:rsidR="00254A24" w:rsidRPr="00F346C0" w:rsidRDefault="00254A24">
      <w:pPr>
        <w:rPr>
          <w:rFonts w:asciiTheme="majorBidi" w:hAnsiTheme="majorBidi" w:cstheme="majorBidi"/>
          <w:sz w:val="30"/>
          <w:szCs w:val="30"/>
        </w:rPr>
      </w:pPr>
    </w:p>
    <w:p w14:paraId="001B8258" w14:textId="198DCF84" w:rsidR="008E77F4" w:rsidRPr="00F346C0" w:rsidRDefault="00FE15D9" w:rsidP="00FD2D79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F346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การร่วมค้าและ</w:t>
      </w:r>
      <w:r w:rsidR="008E77F4" w:rsidRPr="00F346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บริษัทร่วมที่ไม่มีสาระสำคัญ</w:t>
      </w:r>
      <w:r w:rsidR="008E77F4" w:rsidRPr="00F346C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705EB8B1" w14:textId="77777777" w:rsidR="00FD2D79" w:rsidRPr="00F346C0" w:rsidRDefault="00FD2D79" w:rsidP="00FD2D7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3A6419B3" w14:textId="40AD091A" w:rsidR="008E77F4" w:rsidRPr="00F346C0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F346C0">
        <w:rPr>
          <w:rFonts w:ascii="Angsana New" w:hAnsi="Angsana New" w:hint="cs"/>
          <w:sz w:val="30"/>
          <w:szCs w:val="30"/>
          <w:cs/>
          <w:lang w:val="en-GB"/>
        </w:rPr>
        <w:t>สรุป</w:t>
      </w:r>
      <w:r w:rsidRPr="00F346C0">
        <w:rPr>
          <w:rFonts w:ascii="Angsana New" w:hAnsi="Angsana New"/>
          <w:sz w:val="30"/>
          <w:szCs w:val="30"/>
          <w:cs/>
          <w:lang w:val="en-GB"/>
        </w:rPr>
        <w:t>ข้อมูลทางการเงินของส่วนได้เสียของกลุ่มบริษัทใน</w:t>
      </w:r>
      <w:r w:rsidR="00FE15D9" w:rsidRPr="00F346C0">
        <w:rPr>
          <w:rFonts w:ascii="Angsana New" w:hAnsi="Angsana New" w:hint="cs"/>
          <w:sz w:val="30"/>
          <w:szCs w:val="30"/>
          <w:cs/>
          <w:lang w:val="en-GB"/>
        </w:rPr>
        <w:t>การร่วมค้าและ</w:t>
      </w:r>
      <w:r w:rsidRPr="00F346C0">
        <w:rPr>
          <w:rFonts w:ascii="Angsana New" w:hAnsi="Angsana New"/>
          <w:sz w:val="30"/>
          <w:szCs w:val="30"/>
          <w:cs/>
        </w:rPr>
        <w:t>บริษัทร่วม</w:t>
      </w:r>
      <w:r w:rsidRPr="00F346C0">
        <w:rPr>
          <w:rFonts w:ascii="Angsana New" w:hAnsi="Angsana New"/>
          <w:sz w:val="30"/>
          <w:szCs w:val="30"/>
          <w:cs/>
          <w:lang w:val="en-GB"/>
        </w:rPr>
        <w:t>ที่ไม่มีสาระสำคัญจากจำนวนเงินที่รายงานในงบการเงินรวมของกลุ่มบริษัท</w:t>
      </w:r>
    </w:p>
    <w:p w14:paraId="2D3AB68E" w14:textId="77777777" w:rsidR="008E77F4" w:rsidRPr="00F346C0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C90CBF" w:rsidRPr="00F346C0" w14:paraId="148E9154" w14:textId="03266DDA" w:rsidTr="003928AF">
        <w:tc>
          <w:tcPr>
            <w:tcW w:w="3960" w:type="dxa"/>
            <w:shd w:val="clear" w:color="auto" w:fill="auto"/>
          </w:tcPr>
          <w:p w14:paraId="407A353C" w14:textId="77777777" w:rsidR="00C90CBF" w:rsidRPr="00F346C0" w:rsidRDefault="00C90CBF" w:rsidP="006C23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B591BDC" w14:textId="4B5126FF" w:rsidR="00C90CBF" w:rsidRPr="00F346C0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  <w:tc>
          <w:tcPr>
            <w:tcW w:w="270" w:type="dxa"/>
          </w:tcPr>
          <w:p w14:paraId="0B9B44A0" w14:textId="77777777" w:rsidR="00C90CBF" w:rsidRPr="00F346C0" w:rsidRDefault="00C90CBF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50E89C" w14:textId="52E10CDF" w:rsidR="00C90CBF" w:rsidRPr="00F346C0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</w:tr>
      <w:tr w:rsidR="00C90CBF" w:rsidRPr="00F346C0" w14:paraId="28B626CF" w14:textId="5EF88D27" w:rsidTr="00C90CBF">
        <w:tc>
          <w:tcPr>
            <w:tcW w:w="3960" w:type="dxa"/>
            <w:shd w:val="clear" w:color="auto" w:fill="auto"/>
          </w:tcPr>
          <w:p w14:paraId="3C6A0527" w14:textId="77777777" w:rsidR="00C90CBF" w:rsidRPr="00F346C0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548781" w14:textId="0FD8FBB8" w:rsidR="00C90CBF" w:rsidRPr="00F346C0" w:rsidRDefault="009C4C55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DF2DA4" w14:textId="77777777" w:rsidR="00C90CBF" w:rsidRPr="00F346C0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6B4E2" w14:textId="04B5F1CD" w:rsidR="00C90CBF" w:rsidRPr="00F346C0" w:rsidRDefault="009C4C55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9D1E7A" w14:textId="77777777" w:rsidR="00C90CBF" w:rsidRPr="00F346C0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65455" w14:textId="2559559A" w:rsidR="00C90CBF" w:rsidRPr="00F346C0" w:rsidRDefault="009C4C55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B7EA53A" w14:textId="27881E12" w:rsidR="00C90CBF" w:rsidRPr="00F346C0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F1E8" w14:textId="17D8A95D" w:rsidR="00C90CBF" w:rsidRPr="00F346C0" w:rsidRDefault="009C4C55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90CBF" w:rsidRPr="00F346C0" w14:paraId="196C7CDC" w14:textId="7C8BF17F" w:rsidTr="00FD54A3">
        <w:tc>
          <w:tcPr>
            <w:tcW w:w="3960" w:type="dxa"/>
            <w:shd w:val="clear" w:color="auto" w:fill="auto"/>
          </w:tcPr>
          <w:p w14:paraId="6EFB8B78" w14:textId="77777777" w:rsidR="00C90CBF" w:rsidRPr="00F346C0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BC9964" w14:textId="451A389F" w:rsidR="00C90CBF" w:rsidRPr="00F346C0" w:rsidRDefault="00C90CBF" w:rsidP="00C90CBF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F346C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90CBF" w:rsidRPr="00F346C0" w14:paraId="619FC761" w14:textId="215543C2" w:rsidTr="00C90CBF">
        <w:tc>
          <w:tcPr>
            <w:tcW w:w="3960" w:type="dxa"/>
            <w:shd w:val="clear" w:color="auto" w:fill="auto"/>
          </w:tcPr>
          <w:p w14:paraId="71FED1B2" w14:textId="77777777" w:rsidR="00C90CBF" w:rsidRPr="00F346C0" w:rsidRDefault="00C90CBF" w:rsidP="00C90CBF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BF8855" w14:textId="77777777" w:rsidR="00C90CBF" w:rsidRPr="00F346C0" w:rsidRDefault="00C90CBF" w:rsidP="00C90CBF">
            <w:pPr>
              <w:tabs>
                <w:tab w:val="decimal" w:pos="1410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E09A8" w14:textId="77777777" w:rsidR="00C90CBF" w:rsidRPr="00F346C0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557A3" w14:textId="77777777" w:rsidR="00C90CBF" w:rsidRPr="00F346C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BC595" w14:textId="77777777" w:rsidR="00C90CBF" w:rsidRPr="00F346C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5BEC" w14:textId="77777777" w:rsidR="00C90CBF" w:rsidRPr="00F346C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2CAB2" w14:textId="62C29E2F" w:rsidR="00C90CBF" w:rsidRPr="00F346C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52651" w14:textId="2177C239" w:rsidR="00C90CBF" w:rsidRPr="00F346C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C55" w:rsidRPr="00F346C0" w14:paraId="2DB17946" w14:textId="496BDE25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49B0B2CC" w14:textId="53AF1C99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มูลค่าตามบัญชีของส่วนได้เสียในการร่วมค้าและบริษัทร่วมที่ไม่มีสาระสำคัญ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81ECB" w14:textId="66B61E0A" w:rsidR="009C4C55" w:rsidRPr="00F346C0" w:rsidRDefault="00983828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18,00</w:t>
            </w:r>
            <w:r w:rsidR="00AA343D" w:rsidRPr="00F346C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20DB1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3FEC5" w14:textId="1B075FC2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13,370</w:t>
            </w:r>
          </w:p>
        </w:tc>
        <w:tc>
          <w:tcPr>
            <w:tcW w:w="270" w:type="dxa"/>
          </w:tcPr>
          <w:p w14:paraId="30805294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705C8" w14:textId="2484DA63" w:rsidR="009C4C55" w:rsidRPr="00F346C0" w:rsidRDefault="008B19E8" w:rsidP="00AA0F54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270" w:type="dxa"/>
          </w:tcPr>
          <w:p w14:paraId="1B5307C6" w14:textId="03424754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620C9" w14:textId="7E01912D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</w:tr>
      <w:tr w:rsidR="009C4C55" w:rsidRPr="00F346C0" w14:paraId="61B28664" w14:textId="199495B7" w:rsidTr="00CD7D51">
        <w:tc>
          <w:tcPr>
            <w:tcW w:w="3960" w:type="dxa"/>
            <w:shd w:val="clear" w:color="auto" w:fill="auto"/>
          </w:tcPr>
          <w:p w14:paraId="0C8644A1" w14:textId="77777777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391EF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22F34" w14:textId="77777777" w:rsidR="009C4C55" w:rsidRPr="00F346C0" w:rsidRDefault="009C4C55" w:rsidP="009C4C5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9AC44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CFC16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FAD80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76236" w14:textId="2865A034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404706" w14:textId="5B5DEE9A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C55" w:rsidRPr="00F346C0" w14:paraId="171E11E1" w14:textId="60F19E33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18DA946E" w14:textId="09E39DE4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F346C0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7CFB3B" w14:textId="519FF8A7" w:rsidR="009C4C55" w:rsidRPr="00F346C0" w:rsidRDefault="00983828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ED3EA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46471" w14:textId="39E42F28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70" w:type="dxa"/>
          </w:tcPr>
          <w:p w14:paraId="6F27E6C2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4D897" w14:textId="3A2687E8" w:rsidR="009C4C55" w:rsidRPr="00F346C0" w:rsidRDefault="006851BF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4A8D9AFC" w14:textId="1D6FF3B3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EEF75" w14:textId="25B5B2CD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1,751</w:t>
            </w:r>
          </w:p>
        </w:tc>
      </w:tr>
      <w:tr w:rsidR="009C4C55" w:rsidRPr="00F346C0" w14:paraId="32408CC5" w14:textId="5F4528AE" w:rsidTr="00CD7D51">
        <w:tc>
          <w:tcPr>
            <w:tcW w:w="3960" w:type="dxa"/>
            <w:shd w:val="clear" w:color="auto" w:fill="auto"/>
          </w:tcPr>
          <w:p w14:paraId="77A09B82" w14:textId="7D82A834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B19E8"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="008B19E8" w:rsidRPr="00F346C0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="008B19E8"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ขาดทุน) </w:t>
            </w: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7AC1F6" w14:textId="1B2860B8" w:rsidR="009C4C55" w:rsidRPr="00F346C0" w:rsidRDefault="00983828" w:rsidP="00AA0F54">
            <w:pPr>
              <w:tabs>
                <w:tab w:val="clear" w:pos="907"/>
                <w:tab w:val="decimal" w:pos="1410"/>
              </w:tabs>
              <w:spacing w:line="240" w:lineRule="auto"/>
              <w:ind w:left="-114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FDE65" w14:textId="77777777" w:rsidR="009C4C55" w:rsidRPr="00F346C0" w:rsidRDefault="009C4C55" w:rsidP="009C4C5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3B557" w14:textId="359812F3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0C4B8FD3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65C20" w14:textId="7338A718" w:rsidR="009C4C55" w:rsidRPr="00F346C0" w:rsidRDefault="008B19E8" w:rsidP="00AA0F54">
            <w:pPr>
              <w:tabs>
                <w:tab w:val="clear" w:pos="907"/>
                <w:tab w:val="decimal" w:pos="1410"/>
              </w:tabs>
              <w:spacing w:line="240" w:lineRule="auto"/>
              <w:ind w:left="-114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(</w:t>
            </w:r>
            <w:r w:rsidR="006851BF" w:rsidRPr="00F346C0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F346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80FA0B" w14:textId="68560C65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6787E" w14:textId="7E2D4BEE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9C4C55" w:rsidRPr="00F346C0" w14:paraId="237FBE00" w14:textId="73B97F71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716523F3" w14:textId="2BCBDD88" w:rsidR="009C4C55" w:rsidRPr="00F346C0" w:rsidRDefault="009C4C55" w:rsidP="009C4C5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F346C0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="008B19E8"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="00D125BD"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211EEE" w14:textId="5EFEBE7C" w:rsidR="009C4C55" w:rsidRPr="00F346C0" w:rsidRDefault="00983828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C81D4" w14:textId="77777777" w:rsidR="009C4C55" w:rsidRPr="00F346C0" w:rsidRDefault="009C4C55" w:rsidP="009C4C55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D7509" w14:textId="100AA841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270" w:type="dxa"/>
          </w:tcPr>
          <w:p w14:paraId="305A67DC" w14:textId="77777777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85269" w14:textId="49E10E3E" w:rsidR="009C4C55" w:rsidRPr="00F346C0" w:rsidRDefault="006851BF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1B6853B5" w14:textId="02A924E0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B140E" w14:textId="2D943E32" w:rsidR="009C4C55" w:rsidRPr="00F346C0" w:rsidRDefault="009C4C55" w:rsidP="009C4C5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</w:tr>
    </w:tbl>
    <w:p w14:paraId="565CFAD6" w14:textId="4A27D75A" w:rsidR="00C7371D" w:rsidRPr="00F346C0" w:rsidRDefault="00C7371D" w:rsidP="00C7371D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sz w:val="30"/>
          <w:szCs w:val="30"/>
        </w:rPr>
      </w:pPr>
    </w:p>
    <w:p w14:paraId="757D7FC5" w14:textId="77777777" w:rsidR="00C7371D" w:rsidRPr="00F346C0" w:rsidRDefault="00C7371D" w:rsidP="00AA0F54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sz w:val="30"/>
          <w:szCs w:val="30"/>
        </w:rPr>
      </w:pPr>
    </w:p>
    <w:p w14:paraId="5CB9F0CF" w14:textId="2CBFD50C" w:rsidR="00E50E5F" w:rsidRPr="00F346C0" w:rsidRDefault="0097677D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488B256E" w14:textId="04822723" w:rsidR="00E50E5F" w:rsidRPr="00F346C0" w:rsidRDefault="00E50E5F" w:rsidP="00E50E5F">
      <w:pPr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36"/>
        <w:gridCol w:w="844"/>
        <w:gridCol w:w="236"/>
        <w:gridCol w:w="810"/>
        <w:gridCol w:w="236"/>
        <w:gridCol w:w="990"/>
        <w:gridCol w:w="236"/>
        <w:gridCol w:w="1002"/>
        <w:gridCol w:w="236"/>
        <w:gridCol w:w="1024"/>
      </w:tblGrid>
      <w:tr w:rsidR="00086151" w:rsidRPr="00F346C0" w14:paraId="463E6CC1" w14:textId="77777777" w:rsidTr="00AA0F54">
        <w:trPr>
          <w:tblHeader/>
        </w:trPr>
        <w:tc>
          <w:tcPr>
            <w:tcW w:w="2880" w:type="dxa"/>
          </w:tcPr>
          <w:p w14:paraId="1D0136F5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0" w:type="dxa"/>
            <w:gridSpan w:val="11"/>
          </w:tcPr>
          <w:p w14:paraId="52A605EE" w14:textId="4C12E31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366E7" w:rsidRPr="00F346C0" w14:paraId="2A8426BF" w14:textId="77777777" w:rsidTr="00AA0F54">
        <w:trPr>
          <w:tblHeader/>
        </w:trPr>
        <w:tc>
          <w:tcPr>
            <w:tcW w:w="2880" w:type="dxa"/>
            <w:vAlign w:val="bottom"/>
            <w:hideMark/>
          </w:tcPr>
          <w:p w14:paraId="63DEF42A" w14:textId="77777777" w:rsidR="00086151" w:rsidRPr="00F346C0" w:rsidRDefault="00086151" w:rsidP="00810AE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7B49D71B" w14:textId="77777777" w:rsidR="00086151" w:rsidRPr="00F346C0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5ACE1D92" w14:textId="77777777" w:rsidR="00086151" w:rsidRPr="00F346C0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0514022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44" w:type="dxa"/>
            <w:vAlign w:val="bottom"/>
            <w:hideMark/>
          </w:tcPr>
          <w:p w14:paraId="381626E1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4DE4700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1E56ACDC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E322FF0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665F6FB" w14:textId="77777777" w:rsidR="00086151" w:rsidRPr="00F346C0" w:rsidRDefault="00086151" w:rsidP="00AA0F54">
            <w:pPr>
              <w:spacing w:line="240" w:lineRule="auto"/>
              <w:ind w:left="-129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</w:t>
            </w:r>
          </w:p>
          <w:p w14:paraId="70C0F17E" w14:textId="77777777" w:rsidR="00086151" w:rsidRPr="00F346C0" w:rsidRDefault="00086151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4FD67B5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02" w:type="dxa"/>
          </w:tcPr>
          <w:p w14:paraId="61335803" w14:textId="143C33D8" w:rsidR="00086151" w:rsidRPr="00F346C0" w:rsidRDefault="00086151" w:rsidP="00AA0F54">
            <w:pPr>
              <w:spacing w:line="240" w:lineRule="auto"/>
              <w:ind w:left="-64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5B671632" w14:textId="77777777" w:rsidR="00086151" w:rsidRPr="00F346C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78806B2F" w14:textId="59EC2B9A" w:rsidR="00086151" w:rsidRPr="00F346C0" w:rsidRDefault="00086151" w:rsidP="00AA0F54">
            <w:pPr>
              <w:tabs>
                <w:tab w:val="clear" w:pos="907"/>
              </w:tabs>
              <w:spacing w:line="240" w:lineRule="auto"/>
              <w:ind w:left="-68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19CE182" w14:textId="54518CEF" w:rsidR="00086151" w:rsidRPr="00F346C0" w:rsidRDefault="00086151" w:rsidP="00AA0F54">
            <w:pPr>
              <w:spacing w:line="240" w:lineRule="auto"/>
              <w:ind w:left="-76"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AA2BBB"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366E7" w:rsidRPr="00F346C0" w14:paraId="056EBFCA" w14:textId="77777777" w:rsidTr="00AA0F54">
        <w:trPr>
          <w:tblHeader/>
        </w:trPr>
        <w:tc>
          <w:tcPr>
            <w:tcW w:w="2880" w:type="dxa"/>
          </w:tcPr>
          <w:p w14:paraId="2ACF443B" w14:textId="77777777" w:rsidR="00F366E7" w:rsidRPr="00F346C0" w:rsidRDefault="00F366E7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750" w:type="dxa"/>
            <w:gridSpan w:val="11"/>
          </w:tcPr>
          <w:p w14:paraId="6C7952EA" w14:textId="1CCB6FDB" w:rsidR="00F366E7" w:rsidRPr="00F346C0" w:rsidRDefault="00F366E7" w:rsidP="00810A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366E7" w:rsidRPr="00F346C0" w14:paraId="454A849F" w14:textId="77777777" w:rsidTr="00AA0F54">
        <w:tc>
          <w:tcPr>
            <w:tcW w:w="2880" w:type="dxa"/>
            <w:hideMark/>
          </w:tcPr>
          <w:p w14:paraId="04C067B3" w14:textId="561F236A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C4C55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4570429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477354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52066EF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19BDC3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919AA4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62CEA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55F4B6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99B80A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6610931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01C794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36543D" w14:textId="5C9D84F0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66E7" w:rsidRPr="00F346C0" w14:paraId="7C7E8A5F" w14:textId="77777777" w:rsidTr="00AA0F54">
        <w:tc>
          <w:tcPr>
            <w:tcW w:w="2880" w:type="dxa"/>
            <w:hideMark/>
          </w:tcPr>
          <w:p w14:paraId="56CEA725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0EF190C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</w:tcPr>
          <w:p w14:paraId="7FA0BCB2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473E29D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974E0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95BF64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DC4FA6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E8517E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8B45D6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A436987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17AA8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502EE59" w14:textId="39522AD2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66E7" w:rsidRPr="00F346C0" w14:paraId="162A4FA3" w14:textId="77777777" w:rsidTr="00AA0F54">
        <w:tc>
          <w:tcPr>
            <w:tcW w:w="2880" w:type="dxa"/>
          </w:tcPr>
          <w:p w14:paraId="1D8F47A3" w14:textId="3525EF2D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1CBC0C10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</w:tcPr>
          <w:p w14:paraId="75277F1A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743F89E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A575BA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A2407A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907558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F26F75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AAC814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E20F0DB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894F5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CA624F" w14:textId="0B0B33A2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2BBB" w:rsidRPr="00F346C0" w14:paraId="04D36905" w14:textId="77777777" w:rsidTr="00AA2BBB">
        <w:tc>
          <w:tcPr>
            <w:tcW w:w="2880" w:type="dxa"/>
            <w:hideMark/>
          </w:tcPr>
          <w:p w14:paraId="0BA26976" w14:textId="0BDEE308" w:rsidR="00E02120" w:rsidRPr="00F346C0" w:rsidRDefault="00E02120" w:rsidP="00695933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B4841E" w14:textId="0B3D3810" w:rsidR="00E02120" w:rsidRPr="00F346C0" w:rsidRDefault="004B13F0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36" w:type="dxa"/>
            <w:vAlign w:val="bottom"/>
          </w:tcPr>
          <w:p w14:paraId="583D7233" w14:textId="77777777" w:rsidR="00E02120" w:rsidRPr="00F346C0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52FFBE" w14:textId="2FEBD17D" w:rsidR="00E02120" w:rsidRPr="00F346C0" w:rsidRDefault="004B13F0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24DA3" w:rsidRPr="00F346C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332A0779" w14:textId="77777777" w:rsidR="00E02120" w:rsidRPr="00F346C0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6D7290" w14:textId="3737DC6C" w:rsidR="00E02120" w:rsidRPr="00F346C0" w:rsidRDefault="004B13F0" w:rsidP="00AA0F54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D0F4B2" w14:textId="77777777" w:rsidR="00E02120" w:rsidRPr="00F346C0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485092" w14:textId="05067203" w:rsidR="00E02120" w:rsidRPr="00F346C0" w:rsidRDefault="004B13F0" w:rsidP="00EF5EC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3F47A6EA" w14:textId="77777777" w:rsidR="00E02120" w:rsidRPr="00F346C0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51FEB4B" w14:textId="77777777" w:rsidR="00E02120" w:rsidRPr="00F346C0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7F631" w14:textId="2492782F" w:rsidR="004B13F0" w:rsidRPr="00F346C0" w:rsidRDefault="004B13F0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A8E21F" w14:textId="77777777" w:rsidR="00E02120" w:rsidRPr="00F346C0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DB297D" w14:textId="0E107B24" w:rsidR="00E02120" w:rsidRPr="00F346C0" w:rsidRDefault="004B13F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</w:tr>
      <w:tr w:rsidR="00F366E7" w:rsidRPr="00F346C0" w14:paraId="01D4294F" w14:textId="77777777" w:rsidTr="00AA0F54">
        <w:tc>
          <w:tcPr>
            <w:tcW w:w="2880" w:type="dxa"/>
          </w:tcPr>
          <w:p w14:paraId="1286A908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00" w:type="dxa"/>
            <w:vAlign w:val="bottom"/>
          </w:tcPr>
          <w:p w14:paraId="530F411E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B41F1FF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4" w:type="dxa"/>
            <w:vAlign w:val="bottom"/>
          </w:tcPr>
          <w:p w14:paraId="7BED6BCC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E4D58BC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5852063A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DC5C86B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7A6998D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D5D602F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54B6C4F0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</w:tcPr>
          <w:p w14:paraId="19F06C31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24" w:type="dxa"/>
            <w:vAlign w:val="bottom"/>
          </w:tcPr>
          <w:p w14:paraId="223FBA20" w14:textId="13F78686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F366E7" w:rsidRPr="00F346C0" w14:paraId="4E73F6AC" w14:textId="77777777" w:rsidTr="00AA0F54">
        <w:tc>
          <w:tcPr>
            <w:tcW w:w="2880" w:type="dxa"/>
            <w:hideMark/>
          </w:tcPr>
          <w:p w14:paraId="14133AC7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40C2A615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6A398A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42E28AB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F12D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632903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90D83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F847FC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EE6FE1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5C807B64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9EF947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46E2B5" w14:textId="40811F6A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366E7" w:rsidRPr="00F346C0" w14:paraId="78D78511" w14:textId="77777777" w:rsidTr="00AA0F54">
        <w:tc>
          <w:tcPr>
            <w:tcW w:w="2880" w:type="dxa"/>
          </w:tcPr>
          <w:p w14:paraId="51CAF1CF" w14:textId="7244B98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71AB7D6B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</w:tcPr>
          <w:p w14:paraId="5AF76F4D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175B982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5A9693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4F8A40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77950A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9D67AA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9EC617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7A368C8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4F3D9B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1223852" w14:textId="51CDF57A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66E7" w:rsidRPr="00F346C0" w14:paraId="690B1C09" w14:textId="77777777" w:rsidTr="00AA0F54">
        <w:tc>
          <w:tcPr>
            <w:tcW w:w="2880" w:type="dxa"/>
          </w:tcPr>
          <w:p w14:paraId="1472AF2E" w14:textId="21270DAF" w:rsidR="00086151" w:rsidRPr="00F346C0" w:rsidRDefault="00086151" w:rsidP="006866D4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EB73F32" w14:textId="733D173B" w:rsidR="00086151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20,767</w:t>
            </w:r>
          </w:p>
        </w:tc>
        <w:tc>
          <w:tcPr>
            <w:tcW w:w="236" w:type="dxa"/>
            <w:vAlign w:val="bottom"/>
          </w:tcPr>
          <w:p w14:paraId="27001F95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AC8565E" w14:textId="09B13437" w:rsidR="00086151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A639AE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FF8068" w14:textId="4E75A543" w:rsidR="00086151" w:rsidRPr="00F346C0" w:rsidRDefault="004B13F0" w:rsidP="00AA0F54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236" w:type="dxa"/>
            <w:vAlign w:val="bottom"/>
          </w:tcPr>
          <w:p w14:paraId="0DEDF878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1C02C" w14:textId="4C7B78E5" w:rsidR="00086151" w:rsidRPr="00F346C0" w:rsidRDefault="004B13F0" w:rsidP="00AA0F54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(7,006)</w:t>
            </w:r>
          </w:p>
        </w:tc>
        <w:tc>
          <w:tcPr>
            <w:tcW w:w="236" w:type="dxa"/>
            <w:vAlign w:val="bottom"/>
          </w:tcPr>
          <w:p w14:paraId="2A165B1C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8105C19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AC147C" w14:textId="66A9EE97" w:rsidR="004B13F0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27E7B6E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B21637" w14:textId="2EE47523" w:rsidR="00086151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13,696</w:t>
            </w:r>
          </w:p>
        </w:tc>
      </w:tr>
      <w:tr w:rsidR="00AA2BBB" w:rsidRPr="00F346C0" w14:paraId="7995CE8D" w14:textId="77777777" w:rsidTr="00AA2BBB">
        <w:tc>
          <w:tcPr>
            <w:tcW w:w="2880" w:type="dxa"/>
          </w:tcPr>
          <w:p w14:paraId="0D2229AC" w14:textId="77777777" w:rsidR="00086151" w:rsidRPr="00F346C0" w:rsidRDefault="00086151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A574B0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07A6F89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415AE52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ECD2135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7FC88B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73D519D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70DB11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290C55D" w14:textId="77777777" w:rsidR="00086151" w:rsidRPr="00F346C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</w:tcPr>
          <w:p w14:paraId="12D87D18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508BDC7" w14:textId="77777777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6F03E60" w14:textId="6951DFEF" w:rsidR="00086151" w:rsidRPr="00F346C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A2BBB" w:rsidRPr="00F346C0" w14:paraId="4045A1EC" w14:textId="77777777" w:rsidTr="00AA2BBB">
        <w:tc>
          <w:tcPr>
            <w:tcW w:w="2880" w:type="dxa"/>
          </w:tcPr>
          <w:p w14:paraId="0867D7A3" w14:textId="5E9466A2" w:rsidR="00086151" w:rsidRPr="00F346C0" w:rsidRDefault="00086151" w:rsidP="006866D4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  <w:r w:rsidR="00E02120"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C843DC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7E018E1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B272DED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9D42A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CF46C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9B0AC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AB7D5E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F5528B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DD8D8DB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2D457D8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F6C7EB4" w14:textId="3B6528A0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A5940" w:rsidRPr="00F346C0" w14:paraId="4F8B9411" w14:textId="77777777" w:rsidTr="00AA0F54">
        <w:tc>
          <w:tcPr>
            <w:tcW w:w="2880" w:type="dxa"/>
          </w:tcPr>
          <w:p w14:paraId="1727B914" w14:textId="5BC58946" w:rsidR="00CA5940" w:rsidRPr="00F346C0" w:rsidRDefault="00CA5940" w:rsidP="00AA0F54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right="-110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F3ECC2" w14:textId="5FF5C114" w:rsidR="00CA5940" w:rsidRPr="00F346C0" w:rsidRDefault="00CA5940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36" w:type="dxa"/>
            <w:vAlign w:val="bottom"/>
          </w:tcPr>
          <w:p w14:paraId="4DCECD08" w14:textId="77777777" w:rsidR="00CA5940" w:rsidRPr="00F346C0" w:rsidRDefault="00CA5940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9C7DBB" w14:textId="2274C379" w:rsidR="00CA5940" w:rsidRPr="00F346C0" w:rsidRDefault="00CA594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902FE6" w14:textId="77777777" w:rsidR="00CA5940" w:rsidRPr="00F346C0" w:rsidRDefault="00CA5940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8A508A" w14:textId="6388C9D2" w:rsidR="00CA5940" w:rsidRPr="00F346C0" w:rsidRDefault="00CA5940" w:rsidP="00AA0F54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408AA2" w14:textId="77777777" w:rsidR="00CA5940" w:rsidRPr="00F346C0" w:rsidRDefault="00CA5940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135426" w14:textId="0ADE4202" w:rsidR="00CA5940" w:rsidRPr="00F346C0" w:rsidRDefault="00CA5940" w:rsidP="00AA0F54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236" w:type="dxa"/>
            <w:vAlign w:val="bottom"/>
          </w:tcPr>
          <w:p w14:paraId="419013D7" w14:textId="77777777" w:rsidR="00CA5940" w:rsidRPr="00F346C0" w:rsidRDefault="00CA5940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F55F75F" w14:textId="07225668" w:rsidR="00CA5940" w:rsidRPr="00F346C0" w:rsidRDefault="00CA594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FFD04E" w14:textId="77777777" w:rsidR="00CA5940" w:rsidRPr="00F346C0" w:rsidRDefault="00CA594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3E6FD2F" w14:textId="070447EB" w:rsidR="00CA5940" w:rsidRPr="00F346C0" w:rsidRDefault="00CA594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</w:tr>
      <w:tr w:rsidR="00AA2BBB" w:rsidRPr="00F346C0" w14:paraId="5DC77B36" w14:textId="77777777" w:rsidTr="00AA2BBB">
        <w:tc>
          <w:tcPr>
            <w:tcW w:w="2880" w:type="dxa"/>
          </w:tcPr>
          <w:p w14:paraId="2F566759" w14:textId="2D693D6E" w:rsidR="00086151" w:rsidRPr="00F346C0" w:rsidRDefault="00086151" w:rsidP="006866D4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79C26" w14:textId="4BA3231B" w:rsidR="00086151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1,618</w:t>
            </w:r>
          </w:p>
        </w:tc>
        <w:tc>
          <w:tcPr>
            <w:tcW w:w="236" w:type="dxa"/>
            <w:vAlign w:val="bottom"/>
          </w:tcPr>
          <w:p w14:paraId="24BE16FA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43F00" w14:textId="4C869CF2" w:rsidR="00086151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71B619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3A16B" w14:textId="5171EE62" w:rsidR="00086151" w:rsidRPr="00F346C0" w:rsidRDefault="004B13F0" w:rsidP="00AA0F54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(785)</w:t>
            </w:r>
          </w:p>
        </w:tc>
        <w:tc>
          <w:tcPr>
            <w:tcW w:w="236" w:type="dxa"/>
            <w:vAlign w:val="bottom"/>
          </w:tcPr>
          <w:p w14:paraId="1D345286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EB18C" w14:textId="1AD314F3" w:rsidR="00086151" w:rsidRPr="00F346C0" w:rsidRDefault="004B13F0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14FE4405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7554038" w14:textId="77777777" w:rsidR="00216142" w:rsidRPr="00F346C0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533819" w14:textId="3C8D6B00" w:rsidR="004B13F0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857F0E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4268A" w14:textId="77F2369B" w:rsidR="00086151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AA2BBB" w:rsidRPr="00F346C0" w14:paraId="6CF67B44" w14:textId="77777777" w:rsidTr="00AA0F54">
        <w:tc>
          <w:tcPr>
            <w:tcW w:w="2880" w:type="dxa"/>
          </w:tcPr>
          <w:p w14:paraId="2A9829E5" w14:textId="5593A16C" w:rsidR="00086151" w:rsidRPr="00F346C0" w:rsidRDefault="00086151" w:rsidP="006866D4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BF74E" w14:textId="57988C6E" w:rsidR="00086151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</w:t>
            </w:r>
            <w:r w:rsidR="00CA5940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</w:t>
            </w:r>
          </w:p>
        </w:tc>
        <w:tc>
          <w:tcPr>
            <w:tcW w:w="236" w:type="dxa"/>
            <w:vAlign w:val="bottom"/>
          </w:tcPr>
          <w:p w14:paraId="569B3F41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68B3D" w14:textId="63B5420B" w:rsidR="00086151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A868D7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AFD75" w14:textId="054D327A" w:rsidR="00086151" w:rsidRPr="00F346C0" w:rsidRDefault="004B13F0" w:rsidP="00AA0F54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(851)</w:t>
            </w:r>
          </w:p>
        </w:tc>
        <w:tc>
          <w:tcPr>
            <w:tcW w:w="236" w:type="dxa"/>
            <w:vAlign w:val="bottom"/>
          </w:tcPr>
          <w:p w14:paraId="366A6D5C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24601" w14:textId="12504F7A" w:rsidR="00086151" w:rsidRPr="00F346C0" w:rsidRDefault="004B13F0" w:rsidP="00AA0F54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5940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7,064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8745734" w14:textId="77777777" w:rsidR="00086151" w:rsidRPr="00F346C0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7F9C9745" w14:textId="2DF162D1" w:rsidR="00086151" w:rsidRPr="00F346C0" w:rsidRDefault="004B13F0" w:rsidP="00CA594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7266ADF" w14:textId="77777777" w:rsidR="00086151" w:rsidRPr="00F346C0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1A43" w14:textId="2E05A3EF" w:rsidR="00086151" w:rsidRPr="00F346C0" w:rsidRDefault="004B13F0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</w:t>
            </w:r>
            <w:r w:rsidR="00CA5940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854</w:t>
            </w:r>
          </w:p>
        </w:tc>
      </w:tr>
    </w:tbl>
    <w:p w14:paraId="03CEECD9" w14:textId="6E3AD166" w:rsidR="00BD688F" w:rsidRPr="00F346C0" w:rsidRDefault="00BD688F" w:rsidP="00AA0F54">
      <w:pPr>
        <w:spacing w:line="140" w:lineRule="atLeast"/>
        <w:rPr>
          <w:sz w:val="14"/>
          <w:szCs w:val="14"/>
          <w:cs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85"/>
        <w:gridCol w:w="815"/>
        <w:gridCol w:w="174"/>
        <w:gridCol w:w="62"/>
        <w:gridCol w:w="184"/>
        <w:gridCol w:w="660"/>
        <w:gridCol w:w="236"/>
        <w:gridCol w:w="104"/>
        <w:gridCol w:w="240"/>
        <w:gridCol w:w="466"/>
        <w:gridCol w:w="236"/>
        <w:gridCol w:w="338"/>
        <w:gridCol w:w="236"/>
        <w:gridCol w:w="416"/>
        <w:gridCol w:w="236"/>
        <w:gridCol w:w="425"/>
        <w:gridCol w:w="236"/>
        <w:gridCol w:w="341"/>
        <w:gridCol w:w="236"/>
        <w:gridCol w:w="541"/>
        <w:gridCol w:w="483"/>
      </w:tblGrid>
      <w:tr w:rsidR="009C4C55" w:rsidRPr="00F346C0" w14:paraId="4054CE61" w14:textId="77777777" w:rsidTr="00AA0F54">
        <w:tc>
          <w:tcPr>
            <w:tcW w:w="2880" w:type="dxa"/>
            <w:hideMark/>
          </w:tcPr>
          <w:p w14:paraId="5CABBFD0" w14:textId="77777777" w:rsidR="009C4C55" w:rsidRPr="00F346C0" w:rsidRDefault="009C4C55" w:rsidP="00AA0F54">
            <w:pPr>
              <w:spacing w:line="240" w:lineRule="auto"/>
              <w:ind w:right="-1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  <w:gridSpan w:val="2"/>
          </w:tcPr>
          <w:p w14:paraId="43EA70B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3F31ABD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70557A9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D841F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2AD25DD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6622D8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6053A55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FAD187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4844D02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F162A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516239E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602EA0C1" w14:textId="77777777" w:rsidTr="00AA0F54">
        <w:tc>
          <w:tcPr>
            <w:tcW w:w="2880" w:type="dxa"/>
            <w:hideMark/>
          </w:tcPr>
          <w:p w14:paraId="107E293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gridSpan w:val="2"/>
          </w:tcPr>
          <w:p w14:paraId="52FF215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20AF70C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05858E02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A599CC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3F0A145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BBA9C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3CF2941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2810A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39136A8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EA75B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15B1C71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3F21896E" w14:textId="77777777" w:rsidTr="00AA0F54">
        <w:tc>
          <w:tcPr>
            <w:tcW w:w="2880" w:type="dxa"/>
          </w:tcPr>
          <w:p w14:paraId="77D9F43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  <w:gridSpan w:val="2"/>
          </w:tcPr>
          <w:p w14:paraId="7F79BABD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7BFDD4AD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53D4DFF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0EEF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40FBF9E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AE1484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3A55D562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E7EAB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2125423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9B429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B31589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08779304" w14:textId="77777777" w:rsidTr="00AA0F54">
        <w:tc>
          <w:tcPr>
            <w:tcW w:w="2880" w:type="dxa"/>
            <w:hideMark/>
          </w:tcPr>
          <w:p w14:paraId="04A2073F" w14:textId="77777777" w:rsidR="009C4C55" w:rsidRPr="00F346C0" w:rsidRDefault="009C4C55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FCBDE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36" w:type="dxa"/>
            <w:gridSpan w:val="2"/>
            <w:vAlign w:val="bottom"/>
          </w:tcPr>
          <w:p w14:paraId="390DFB5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7124A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9917C1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311A36" w14:textId="77777777" w:rsidR="009C4C55" w:rsidRPr="00F346C0" w:rsidRDefault="009C4C55" w:rsidP="00AA0F54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(164)</w:t>
            </w:r>
          </w:p>
        </w:tc>
        <w:tc>
          <w:tcPr>
            <w:tcW w:w="236" w:type="dxa"/>
            <w:vAlign w:val="bottom"/>
          </w:tcPr>
          <w:p w14:paraId="21C74DF4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06564A" w14:textId="77777777" w:rsidR="009C4C55" w:rsidRPr="00F346C0" w:rsidRDefault="009C4C55" w:rsidP="00AA0F54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  <w:vAlign w:val="bottom"/>
          </w:tcPr>
          <w:p w14:paraId="6C294E1D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</w:tcPr>
          <w:p w14:paraId="07A6AAD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F4E122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6DA5D4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7F6CA3" w14:textId="77777777" w:rsidR="009C4C55" w:rsidRPr="00F346C0" w:rsidRDefault="009C4C55" w:rsidP="00AA0F54">
            <w:pPr>
              <w:tabs>
                <w:tab w:val="clear" w:pos="907"/>
                <w:tab w:val="left" w:pos="9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9C4C55" w:rsidRPr="00F346C0" w14:paraId="643368B9" w14:textId="77777777" w:rsidTr="00AA0F54">
        <w:tc>
          <w:tcPr>
            <w:tcW w:w="2880" w:type="dxa"/>
          </w:tcPr>
          <w:p w14:paraId="6E4FC63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73E39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EE763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C39E07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33650FD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71CB5E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337BCEE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FBDB8F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C6E441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02" w:type="dxa"/>
            <w:gridSpan w:val="3"/>
            <w:tcBorders>
              <w:top w:val="double" w:sz="4" w:space="0" w:color="auto"/>
            </w:tcBorders>
          </w:tcPr>
          <w:p w14:paraId="4D36BDBC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6" w:type="dxa"/>
          </w:tcPr>
          <w:p w14:paraId="4819A28C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A7DB91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9C4C55" w:rsidRPr="00F346C0" w14:paraId="06EFB8EC" w14:textId="77777777" w:rsidTr="00AA0F54">
        <w:tc>
          <w:tcPr>
            <w:tcW w:w="2880" w:type="dxa"/>
            <w:hideMark/>
          </w:tcPr>
          <w:p w14:paraId="23455D39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gridSpan w:val="2"/>
            <w:vAlign w:val="bottom"/>
          </w:tcPr>
          <w:p w14:paraId="3716094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6EE42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03278B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4DDD33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52BA36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2870E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87FF02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2D2F1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0375135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31C0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067629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C4C55" w:rsidRPr="00F346C0" w14:paraId="1906BF20" w14:textId="77777777" w:rsidTr="00AA0F54">
        <w:tc>
          <w:tcPr>
            <w:tcW w:w="2880" w:type="dxa"/>
          </w:tcPr>
          <w:p w14:paraId="3595E7C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  <w:gridSpan w:val="2"/>
          </w:tcPr>
          <w:p w14:paraId="52E9F0BF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gridSpan w:val="2"/>
          </w:tcPr>
          <w:p w14:paraId="73C5AA59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012505C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C71D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69886CA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BCE0F9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360F81A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EEC628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6234AD1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E247C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18E80B50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11870744" w14:textId="77777777" w:rsidTr="00AA0F54">
        <w:tc>
          <w:tcPr>
            <w:tcW w:w="2880" w:type="dxa"/>
          </w:tcPr>
          <w:p w14:paraId="32DEF7E8" w14:textId="77777777" w:rsidR="009C4C55" w:rsidRPr="00F346C0" w:rsidRDefault="009C4C55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gridSpan w:val="2"/>
            <w:vAlign w:val="bottom"/>
          </w:tcPr>
          <w:p w14:paraId="2ED94B7C" w14:textId="296ECC89" w:rsidR="009C4C55" w:rsidRPr="00F346C0" w:rsidRDefault="006851BF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2</w:t>
            </w:r>
            <w:r w:rsidR="009C4C55" w:rsidRPr="00F346C0">
              <w:rPr>
                <w:rFonts w:asciiTheme="majorBidi" w:hAnsiTheme="majorBidi"/>
                <w:sz w:val="26"/>
                <w:szCs w:val="26"/>
              </w:rPr>
              <w:t>5,505</w:t>
            </w:r>
          </w:p>
        </w:tc>
        <w:tc>
          <w:tcPr>
            <w:tcW w:w="236" w:type="dxa"/>
            <w:gridSpan w:val="2"/>
            <w:vAlign w:val="bottom"/>
          </w:tcPr>
          <w:p w14:paraId="6131A378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859211D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582C4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37A86CD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64A9B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7D05029" w14:textId="77777777" w:rsidR="009C4C55" w:rsidRPr="00F346C0" w:rsidRDefault="009C4C55" w:rsidP="00AA0F54">
            <w:pPr>
              <w:tabs>
                <w:tab w:val="clear" w:pos="680"/>
                <w:tab w:val="clear" w:pos="907"/>
                <w:tab w:val="left" w:pos="80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(4,759)</w:t>
            </w:r>
          </w:p>
        </w:tc>
        <w:tc>
          <w:tcPr>
            <w:tcW w:w="236" w:type="dxa"/>
            <w:vAlign w:val="bottom"/>
          </w:tcPr>
          <w:p w14:paraId="6DA01DF1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32A999B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7AE25D" w14:textId="77777777" w:rsidR="009C4C55" w:rsidRPr="00F346C0" w:rsidRDefault="009C4C55" w:rsidP="00AA0F54">
            <w:pPr>
              <w:tabs>
                <w:tab w:val="clear" w:pos="907"/>
                <w:tab w:val="left" w:pos="8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14:paraId="184ADE4F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F2BFC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20,767</w:t>
            </w:r>
          </w:p>
        </w:tc>
      </w:tr>
      <w:tr w:rsidR="009C4C55" w:rsidRPr="00F346C0" w14:paraId="7F23B5CD" w14:textId="77777777" w:rsidTr="00AA0F54">
        <w:tc>
          <w:tcPr>
            <w:tcW w:w="2880" w:type="dxa"/>
          </w:tcPr>
          <w:p w14:paraId="042E6F55" w14:textId="77777777" w:rsidR="009C4C55" w:rsidRPr="00F346C0" w:rsidRDefault="009C4C55" w:rsidP="00393DB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471C92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3DA1C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0373F7E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2FA43F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260F306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FC0C40C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112DD80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6C54BF4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gridSpan w:val="3"/>
          </w:tcPr>
          <w:p w14:paraId="79FF871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AEE40B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013591B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C4C55" w:rsidRPr="00F346C0" w14:paraId="42927536" w14:textId="77777777" w:rsidTr="00AA0F54">
        <w:tc>
          <w:tcPr>
            <w:tcW w:w="2880" w:type="dxa"/>
          </w:tcPr>
          <w:p w14:paraId="18026CA4" w14:textId="77777777" w:rsidR="009C4C55" w:rsidRPr="00F346C0" w:rsidRDefault="009C4C55" w:rsidP="00393DB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00E95A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A8F61B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</w:tcPr>
          <w:p w14:paraId="29A35DC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506D28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</w:tcPr>
          <w:p w14:paraId="577892A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61D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221C3AC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0082E6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44E7EE4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0AD8FC9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</w:tcPr>
          <w:p w14:paraId="6D71D20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A5940" w:rsidRPr="00F346C0" w14:paraId="1C324864" w14:textId="77777777" w:rsidTr="00AA0F54">
        <w:tc>
          <w:tcPr>
            <w:tcW w:w="2880" w:type="dxa"/>
          </w:tcPr>
          <w:p w14:paraId="25325D96" w14:textId="311C136A" w:rsidR="00CA5940" w:rsidRPr="00F346C0" w:rsidRDefault="00CA5940" w:rsidP="00AA0F54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right="-112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มูลค่ายุติธรรมผ่านกำไรหรือ</w:t>
            </w:r>
            <w:r w:rsidR="00AA2BBB"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</w:t>
            </w: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าดทุน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83D031C" w14:textId="7971D97D" w:rsidR="00CA5940" w:rsidRPr="00F346C0" w:rsidDel="006851BF" w:rsidRDefault="00CA5940" w:rsidP="00393DBD">
            <w:pPr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374</w:t>
            </w:r>
          </w:p>
        </w:tc>
        <w:tc>
          <w:tcPr>
            <w:tcW w:w="236" w:type="dxa"/>
            <w:gridSpan w:val="2"/>
            <w:vAlign w:val="bottom"/>
          </w:tcPr>
          <w:p w14:paraId="77AD04D0" w14:textId="77777777" w:rsidR="00CA5940" w:rsidRPr="00F346C0" w:rsidRDefault="00CA5940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439E8FE1" w14:textId="6367096B" w:rsidR="00CA5940" w:rsidRPr="00F346C0" w:rsidRDefault="00CA5940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028F5E" w14:textId="77777777" w:rsidR="00CA5940" w:rsidRPr="00F346C0" w:rsidRDefault="00CA5940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3E42E0D1" w14:textId="674F3126" w:rsidR="00CA5940" w:rsidRPr="00F346C0" w:rsidRDefault="00CA5940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B77956" w14:textId="77777777" w:rsidR="00CA5940" w:rsidRPr="00F346C0" w:rsidRDefault="00CA5940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67B68FB0" w14:textId="5EB7D887" w:rsidR="00CA5940" w:rsidRPr="00F346C0" w:rsidRDefault="00CA5940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61B33CA9" w14:textId="77777777" w:rsidR="00CA5940" w:rsidRPr="00F346C0" w:rsidRDefault="00CA5940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</w:tcPr>
          <w:p w14:paraId="342B048C" w14:textId="0ED3550B" w:rsidR="00CA5940" w:rsidRPr="00F346C0" w:rsidRDefault="00CA5940" w:rsidP="00AA0F54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5A50F0" w14:textId="77777777" w:rsidR="00CA5940" w:rsidRPr="00F346C0" w:rsidRDefault="00CA5940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30DFFE79" w14:textId="6374E78F" w:rsidR="00CA5940" w:rsidRPr="00F346C0" w:rsidRDefault="00CA5940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</w:tr>
      <w:tr w:rsidR="009C4C55" w:rsidRPr="00F346C0" w14:paraId="19D0A6C3" w14:textId="77777777" w:rsidTr="00AA0F54">
        <w:tc>
          <w:tcPr>
            <w:tcW w:w="2880" w:type="dxa"/>
          </w:tcPr>
          <w:p w14:paraId="07A77468" w14:textId="77777777" w:rsidR="009C4C55" w:rsidRPr="00F346C0" w:rsidRDefault="009C4C55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980D0" w14:textId="3DB8B295" w:rsidR="009C4C55" w:rsidRPr="00F346C0" w:rsidRDefault="006851BF" w:rsidP="00CA594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1</w:t>
            </w:r>
            <w:r w:rsidR="009C4C55" w:rsidRPr="00F346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46C0">
              <w:rPr>
                <w:rFonts w:asciiTheme="majorBidi" w:hAnsiTheme="majorBidi"/>
                <w:sz w:val="26"/>
                <w:szCs w:val="26"/>
              </w:rPr>
              <w:t>969</w:t>
            </w:r>
          </w:p>
        </w:tc>
        <w:tc>
          <w:tcPr>
            <w:tcW w:w="236" w:type="dxa"/>
            <w:gridSpan w:val="2"/>
            <w:vAlign w:val="bottom"/>
          </w:tcPr>
          <w:p w14:paraId="593F8CE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D052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8BB2CF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7A2F7" w14:textId="77777777" w:rsidR="009C4C55" w:rsidRPr="00F346C0" w:rsidRDefault="009C4C55" w:rsidP="00AA0F54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(330)</w:t>
            </w:r>
          </w:p>
        </w:tc>
        <w:tc>
          <w:tcPr>
            <w:tcW w:w="236" w:type="dxa"/>
            <w:vAlign w:val="bottom"/>
          </w:tcPr>
          <w:p w14:paraId="2B13A9A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F85C4" w14:textId="77777777" w:rsidR="009C4C55" w:rsidRPr="00F346C0" w:rsidRDefault="009C4C55" w:rsidP="00AA0F54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36" w:type="dxa"/>
            <w:vAlign w:val="bottom"/>
          </w:tcPr>
          <w:p w14:paraId="679B88D7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</w:tcBorders>
          </w:tcPr>
          <w:p w14:paraId="54DD9BBC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AC7042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5B829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CF8C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1,618</w:t>
            </w:r>
          </w:p>
        </w:tc>
      </w:tr>
      <w:tr w:rsidR="00AA2BBB" w:rsidRPr="00F346C0" w14:paraId="3A7DA084" w14:textId="77777777" w:rsidTr="00AA2BBB">
        <w:tc>
          <w:tcPr>
            <w:tcW w:w="2880" w:type="dxa"/>
          </w:tcPr>
          <w:p w14:paraId="749A50B7" w14:textId="77777777" w:rsidR="009C4C55" w:rsidRPr="00F346C0" w:rsidRDefault="009C4C55" w:rsidP="00393DB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17806D" w14:textId="71A7C383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848</w:t>
            </w:r>
          </w:p>
        </w:tc>
        <w:tc>
          <w:tcPr>
            <w:tcW w:w="236" w:type="dxa"/>
            <w:gridSpan w:val="2"/>
            <w:vAlign w:val="bottom"/>
          </w:tcPr>
          <w:p w14:paraId="23A6D0D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A733A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76770D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1E338" w14:textId="77777777" w:rsidR="009C4C55" w:rsidRPr="00F346C0" w:rsidRDefault="009C4C55" w:rsidP="00AA0F54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(330)</w:t>
            </w:r>
          </w:p>
        </w:tc>
        <w:tc>
          <w:tcPr>
            <w:tcW w:w="236" w:type="dxa"/>
            <w:vAlign w:val="bottom"/>
          </w:tcPr>
          <w:p w14:paraId="7E36CFB4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B2FF8" w14:textId="4C045A12" w:rsidR="009C4C55" w:rsidRPr="00F346C0" w:rsidRDefault="009C4C55" w:rsidP="00AA0F54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(4,7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8FBEF1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0F654D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14:paraId="7DADF3B1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ABA66" w14:textId="5E004A84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</w:t>
            </w:r>
          </w:p>
        </w:tc>
      </w:tr>
      <w:tr w:rsidR="00EA311B" w:rsidRPr="00F346C0" w14:paraId="7E35630C" w14:textId="77777777" w:rsidTr="00DD1243">
        <w:trPr>
          <w:gridAfter w:val="1"/>
          <w:wAfter w:w="483" w:type="dxa"/>
          <w:tblHeader/>
        </w:trPr>
        <w:tc>
          <w:tcPr>
            <w:tcW w:w="2965" w:type="dxa"/>
            <w:gridSpan w:val="2"/>
          </w:tcPr>
          <w:p w14:paraId="24B9D658" w14:textId="398D26EF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2" w:type="dxa"/>
            <w:gridSpan w:val="19"/>
            <w:hideMark/>
          </w:tcPr>
          <w:p w14:paraId="0860A20C" w14:textId="3758F26C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CD7C88" w:rsidRPr="00F346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การเงิน</w:t>
            </w:r>
            <w:r w:rsidRPr="00F346C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EA311B" w:rsidRPr="00F346C0" w14:paraId="32C5639B" w14:textId="77777777" w:rsidTr="00DD1243">
        <w:trPr>
          <w:gridAfter w:val="1"/>
          <w:wAfter w:w="483" w:type="dxa"/>
          <w:tblHeader/>
        </w:trPr>
        <w:tc>
          <w:tcPr>
            <w:tcW w:w="2965" w:type="dxa"/>
            <w:gridSpan w:val="2"/>
            <w:vAlign w:val="bottom"/>
            <w:hideMark/>
          </w:tcPr>
          <w:p w14:paraId="6125C881" w14:textId="77777777" w:rsidR="00EA311B" w:rsidRPr="00F346C0" w:rsidRDefault="00EA311B" w:rsidP="00810AE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89" w:type="dxa"/>
            <w:gridSpan w:val="2"/>
            <w:vAlign w:val="bottom"/>
            <w:hideMark/>
          </w:tcPr>
          <w:p w14:paraId="0189F487" w14:textId="77777777" w:rsidR="00EA311B" w:rsidRPr="00F346C0" w:rsidRDefault="00EA311B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24769598" w14:textId="77777777" w:rsidR="00EA311B" w:rsidRPr="00F346C0" w:rsidRDefault="00EA311B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6" w:type="dxa"/>
            <w:gridSpan w:val="2"/>
            <w:vAlign w:val="bottom"/>
          </w:tcPr>
          <w:p w14:paraId="7455A4AF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00" w:type="dxa"/>
            <w:gridSpan w:val="3"/>
            <w:vAlign w:val="bottom"/>
            <w:hideMark/>
          </w:tcPr>
          <w:p w14:paraId="149BC952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78714B3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40" w:type="dxa"/>
            <w:gridSpan w:val="3"/>
            <w:vAlign w:val="bottom"/>
            <w:hideMark/>
          </w:tcPr>
          <w:p w14:paraId="5431DC8F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17E7495F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7" w:type="dxa"/>
            <w:gridSpan w:val="3"/>
            <w:vAlign w:val="bottom"/>
            <w:hideMark/>
          </w:tcPr>
          <w:p w14:paraId="1EF678D0" w14:textId="77777777" w:rsidR="00EA311B" w:rsidRPr="00F346C0" w:rsidRDefault="00EA311B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</w:t>
            </w:r>
          </w:p>
          <w:p w14:paraId="708578FC" w14:textId="77777777" w:rsidR="00EA311B" w:rsidRPr="00F346C0" w:rsidRDefault="00EA311B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4B7F48F1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18" w:type="dxa"/>
            <w:gridSpan w:val="3"/>
            <w:vAlign w:val="bottom"/>
            <w:hideMark/>
          </w:tcPr>
          <w:p w14:paraId="6D1E26E1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38C68411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EA311B" w:rsidRPr="00F346C0" w14:paraId="09CF37A3" w14:textId="77777777" w:rsidTr="00DD1243">
        <w:trPr>
          <w:gridAfter w:val="1"/>
          <w:wAfter w:w="483" w:type="dxa"/>
          <w:tblHeader/>
        </w:trPr>
        <w:tc>
          <w:tcPr>
            <w:tcW w:w="2965" w:type="dxa"/>
            <w:gridSpan w:val="2"/>
          </w:tcPr>
          <w:p w14:paraId="598B0C9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182" w:type="dxa"/>
            <w:gridSpan w:val="19"/>
            <w:vAlign w:val="bottom"/>
            <w:hideMark/>
          </w:tcPr>
          <w:p w14:paraId="466E2005" w14:textId="77777777" w:rsidR="00EA311B" w:rsidRPr="00F346C0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A311B" w:rsidRPr="00F346C0" w14:paraId="3A7018F9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  <w:hideMark/>
          </w:tcPr>
          <w:p w14:paraId="6D961731" w14:textId="33D2441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E3653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89" w:type="dxa"/>
            <w:gridSpan w:val="2"/>
          </w:tcPr>
          <w:p w14:paraId="3204AEBC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gridSpan w:val="2"/>
          </w:tcPr>
          <w:p w14:paraId="78B0268E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</w:tcPr>
          <w:p w14:paraId="18C401A3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27F7AFF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</w:tcPr>
          <w:p w14:paraId="5F9E45A0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E205C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</w:tcPr>
          <w:p w14:paraId="5B04B0C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FDD9EB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</w:tcPr>
          <w:p w14:paraId="6E9DE53C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311B" w:rsidRPr="00F346C0" w14:paraId="012D9D90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  <w:hideMark/>
          </w:tcPr>
          <w:p w14:paraId="797ACAC4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  <w:gridSpan w:val="2"/>
          </w:tcPr>
          <w:p w14:paraId="76C1B7E3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00B874E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</w:tcPr>
          <w:p w14:paraId="3F68A77E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CEE58C1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</w:tcPr>
          <w:p w14:paraId="4ECFAA19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D4D96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</w:tcPr>
          <w:p w14:paraId="6C56386D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BF8BA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</w:tcPr>
          <w:p w14:paraId="495C9E31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311B" w:rsidRPr="00F346C0" w14:paraId="33C5E4A7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4E02560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89" w:type="dxa"/>
            <w:gridSpan w:val="2"/>
          </w:tcPr>
          <w:p w14:paraId="4AAB5E01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2B421D4A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</w:tcPr>
          <w:p w14:paraId="226A59F4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509B6B6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</w:tcPr>
          <w:p w14:paraId="40B3527D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704E3E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</w:tcPr>
          <w:p w14:paraId="01766948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1B0F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</w:tcPr>
          <w:p w14:paraId="59DDF9D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311B" w:rsidRPr="00F346C0" w14:paraId="0EFC5D5C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  <w:hideMark/>
          </w:tcPr>
          <w:p w14:paraId="0553C246" w14:textId="39C122D9" w:rsidR="00EA311B" w:rsidRPr="00F346C0" w:rsidRDefault="00CD7C88" w:rsidP="00695933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0B997" w14:textId="06B2EF63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46" w:type="dxa"/>
            <w:gridSpan w:val="2"/>
            <w:vAlign w:val="bottom"/>
          </w:tcPr>
          <w:p w14:paraId="28ECBE9B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5917C1" w14:textId="4B89A0CC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24DA3" w:rsidRPr="00F346C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0" w:type="dxa"/>
            <w:vAlign w:val="bottom"/>
          </w:tcPr>
          <w:p w14:paraId="7DF0F99D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A4E636" w14:textId="70E65DB1" w:rsidR="00EA311B" w:rsidRPr="00F346C0" w:rsidRDefault="004B13F0" w:rsidP="00AA0F54">
            <w:pPr>
              <w:tabs>
                <w:tab w:val="clear" w:pos="907"/>
                <w:tab w:val="left" w:pos="8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2067ED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3FE5CA" w14:textId="50A549BC" w:rsidR="00EA311B" w:rsidRPr="00F346C0" w:rsidRDefault="004B13F0" w:rsidP="00AA0F54">
            <w:pPr>
              <w:tabs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455F1F1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37C137" w14:textId="01704571" w:rsidR="00EA311B" w:rsidRPr="00F346C0" w:rsidRDefault="004B13F0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</w:tr>
      <w:tr w:rsidR="00EA311B" w:rsidRPr="00F346C0" w14:paraId="489963D0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02964800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54D69B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3B9D16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A325C7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2FECF01A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C3E0C0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91EE49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6F1366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D4828B0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4DD2B6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311B" w:rsidRPr="00F346C0" w14:paraId="554676BE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  <w:hideMark/>
          </w:tcPr>
          <w:p w14:paraId="3F96F84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  <w:gridSpan w:val="2"/>
            <w:vAlign w:val="bottom"/>
          </w:tcPr>
          <w:p w14:paraId="1DBFB435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E7104C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30D06676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5F78A7E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vAlign w:val="bottom"/>
          </w:tcPr>
          <w:p w14:paraId="4488E48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B315CF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vAlign w:val="bottom"/>
          </w:tcPr>
          <w:p w14:paraId="3B588416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D00A5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4128CCD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A311B" w:rsidRPr="00F346C0" w14:paraId="5ED3AB96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0B464ACB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89" w:type="dxa"/>
            <w:gridSpan w:val="2"/>
          </w:tcPr>
          <w:p w14:paraId="22AFF336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gridSpan w:val="2"/>
          </w:tcPr>
          <w:p w14:paraId="53123190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</w:tcPr>
          <w:p w14:paraId="7C043E1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9CE33CC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</w:tcPr>
          <w:p w14:paraId="06A5EB4F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40F324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</w:tcPr>
          <w:p w14:paraId="24BC83D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19DDA9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</w:tcPr>
          <w:p w14:paraId="4E599C7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311B" w:rsidRPr="00F346C0" w14:paraId="7596FE87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6FC2DDC4" w14:textId="77777777" w:rsidR="00EA311B" w:rsidRPr="00F346C0" w:rsidRDefault="00EA311B" w:rsidP="00810AEE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gridSpan w:val="2"/>
            <w:vAlign w:val="bottom"/>
          </w:tcPr>
          <w:p w14:paraId="21C2953A" w14:textId="50B878FC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20,584</w:t>
            </w:r>
          </w:p>
        </w:tc>
        <w:tc>
          <w:tcPr>
            <w:tcW w:w="246" w:type="dxa"/>
            <w:gridSpan w:val="2"/>
            <w:vAlign w:val="bottom"/>
          </w:tcPr>
          <w:p w14:paraId="40E390A3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75308A63" w14:textId="50063E87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239FB9D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vAlign w:val="bottom"/>
          </w:tcPr>
          <w:p w14:paraId="6576956B" w14:textId="1A9998DD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4F0C7B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vAlign w:val="bottom"/>
          </w:tcPr>
          <w:p w14:paraId="209E7FA9" w14:textId="4C378BF5" w:rsidR="00EA311B" w:rsidRPr="00F346C0" w:rsidRDefault="004B13F0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(6,90</w:t>
            </w:r>
            <w:r w:rsidR="00C07768" w:rsidRPr="00F346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B9439FA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vAlign w:val="bottom"/>
          </w:tcPr>
          <w:p w14:paraId="008125E2" w14:textId="0A012653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13,67</w:t>
            </w:r>
            <w:r w:rsidR="00C07768" w:rsidRPr="00F346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A311B" w:rsidRPr="00F346C0" w14:paraId="7CCF08F9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3CAF806C" w14:textId="77777777" w:rsidR="00EA311B" w:rsidRPr="00F346C0" w:rsidRDefault="00EA311B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  <w:vAlign w:val="bottom"/>
          </w:tcPr>
          <w:p w14:paraId="33DE8C85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7BC1A99F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left w:val="nil"/>
              <w:right w:val="nil"/>
            </w:tcBorders>
            <w:vAlign w:val="bottom"/>
          </w:tcPr>
          <w:p w14:paraId="4F953AC3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2AFC2A60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left w:val="nil"/>
              <w:right w:val="nil"/>
            </w:tcBorders>
            <w:vAlign w:val="bottom"/>
          </w:tcPr>
          <w:p w14:paraId="26F26F0E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D9B3F2F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tcBorders>
              <w:left w:val="nil"/>
              <w:right w:val="nil"/>
            </w:tcBorders>
            <w:vAlign w:val="bottom"/>
          </w:tcPr>
          <w:p w14:paraId="07D3B26A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7032CB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gridSpan w:val="3"/>
            <w:tcBorders>
              <w:left w:val="nil"/>
              <w:right w:val="nil"/>
            </w:tcBorders>
            <w:vAlign w:val="bottom"/>
          </w:tcPr>
          <w:p w14:paraId="6E598EFA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A311B" w:rsidRPr="00F346C0" w14:paraId="1D0D5C90" w14:textId="77777777" w:rsidTr="00AA0F54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2D9837E9" w14:textId="6F1E4B2E" w:rsidR="00EA311B" w:rsidRPr="00F346C0" w:rsidRDefault="00EA311B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  <w:r w:rsidR="002E5A66"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43A5BE6F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gridSpan w:val="2"/>
          </w:tcPr>
          <w:p w14:paraId="48878B87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left w:val="nil"/>
              <w:right w:val="nil"/>
            </w:tcBorders>
          </w:tcPr>
          <w:p w14:paraId="1300A6C4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1B0A7630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tcBorders>
              <w:left w:val="nil"/>
              <w:right w:val="nil"/>
            </w:tcBorders>
          </w:tcPr>
          <w:p w14:paraId="7B64BFC3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1DA21C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tcBorders>
              <w:left w:val="nil"/>
              <w:right w:val="nil"/>
            </w:tcBorders>
          </w:tcPr>
          <w:p w14:paraId="02E0F932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C4B1A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tcBorders>
              <w:left w:val="nil"/>
              <w:right w:val="nil"/>
            </w:tcBorders>
          </w:tcPr>
          <w:p w14:paraId="13E0403F" w14:textId="77777777" w:rsidR="00EA311B" w:rsidRPr="00F346C0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A5940" w:rsidRPr="00F346C0" w14:paraId="6C92D193" w14:textId="77777777" w:rsidTr="00AA0F54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7C6803CC" w14:textId="6180E949" w:rsidR="00CA5940" w:rsidRPr="00F346C0" w:rsidRDefault="00CA5940" w:rsidP="00810AEE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  <w:vAlign w:val="bottom"/>
          </w:tcPr>
          <w:p w14:paraId="3D66B573" w14:textId="110F9F61" w:rsidR="00CA5940" w:rsidRPr="00F346C0" w:rsidRDefault="00CA594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46" w:type="dxa"/>
            <w:gridSpan w:val="2"/>
            <w:vAlign w:val="bottom"/>
          </w:tcPr>
          <w:p w14:paraId="284BDEDC" w14:textId="77777777" w:rsidR="00CA5940" w:rsidRPr="00F346C0" w:rsidRDefault="00CA5940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left w:val="nil"/>
              <w:right w:val="nil"/>
            </w:tcBorders>
            <w:vAlign w:val="bottom"/>
          </w:tcPr>
          <w:p w14:paraId="01B16ED9" w14:textId="308FB554" w:rsidR="00CA5940" w:rsidRPr="00F346C0" w:rsidRDefault="00CA594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F634E8" w14:textId="77777777" w:rsidR="00CA5940" w:rsidRPr="00F346C0" w:rsidRDefault="00CA5940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tcBorders>
              <w:left w:val="nil"/>
              <w:right w:val="nil"/>
            </w:tcBorders>
            <w:vAlign w:val="bottom"/>
          </w:tcPr>
          <w:p w14:paraId="165852FF" w14:textId="40D9E1CA" w:rsidR="00CA5940" w:rsidRPr="00F346C0" w:rsidRDefault="00CA5940" w:rsidP="00AA0F5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74B948" w14:textId="77777777" w:rsidR="00CA5940" w:rsidRPr="00F346C0" w:rsidRDefault="00CA5940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tcBorders>
              <w:left w:val="nil"/>
              <w:right w:val="nil"/>
            </w:tcBorders>
            <w:vAlign w:val="bottom"/>
          </w:tcPr>
          <w:p w14:paraId="79F4E548" w14:textId="7CB6067E" w:rsidR="00CA5940" w:rsidRPr="00F346C0" w:rsidRDefault="00CA5940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236" w:type="dxa"/>
            <w:vAlign w:val="bottom"/>
          </w:tcPr>
          <w:p w14:paraId="430CEB19" w14:textId="77777777" w:rsidR="00CA5940" w:rsidRPr="00F346C0" w:rsidRDefault="00CA5940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tcBorders>
              <w:left w:val="nil"/>
              <w:right w:val="nil"/>
            </w:tcBorders>
            <w:vAlign w:val="bottom"/>
          </w:tcPr>
          <w:p w14:paraId="61A4064E" w14:textId="66523298" w:rsidR="00CA5940" w:rsidRPr="00F346C0" w:rsidRDefault="00CA594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</w:tr>
      <w:tr w:rsidR="00EA311B" w:rsidRPr="00F346C0" w14:paraId="00AA4ADF" w14:textId="77777777" w:rsidTr="00AA0F54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2E3DE92A" w14:textId="77777777" w:rsidR="00EA311B" w:rsidRPr="00F346C0" w:rsidRDefault="00EA311B" w:rsidP="00810AEE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6B040" w14:textId="70FA49AB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1,618</w:t>
            </w:r>
          </w:p>
        </w:tc>
        <w:tc>
          <w:tcPr>
            <w:tcW w:w="246" w:type="dxa"/>
            <w:gridSpan w:val="2"/>
            <w:vAlign w:val="bottom"/>
          </w:tcPr>
          <w:p w14:paraId="1F443F60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3FFB3A" w14:textId="4CE928EB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995A022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D1DCE" w14:textId="53D6B998" w:rsidR="00EA311B" w:rsidRPr="00F346C0" w:rsidRDefault="004B13F0" w:rsidP="00AA0F54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(785)</w:t>
            </w:r>
          </w:p>
        </w:tc>
        <w:tc>
          <w:tcPr>
            <w:tcW w:w="236" w:type="dxa"/>
            <w:vAlign w:val="bottom"/>
          </w:tcPr>
          <w:p w14:paraId="59DD3F6D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71F67" w14:textId="6E1FE05C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32DC6DFD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445E5" w14:textId="40BFD6A7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EA311B" w:rsidRPr="00F346C0" w14:paraId="1E9817DE" w14:textId="77777777" w:rsidTr="00DD1243">
        <w:trPr>
          <w:gridAfter w:val="1"/>
          <w:wAfter w:w="483" w:type="dxa"/>
        </w:trPr>
        <w:tc>
          <w:tcPr>
            <w:tcW w:w="2965" w:type="dxa"/>
            <w:gridSpan w:val="2"/>
          </w:tcPr>
          <w:p w14:paraId="2006F6F9" w14:textId="77777777" w:rsidR="00EA311B" w:rsidRPr="00F346C0" w:rsidRDefault="00EA311B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7D82" w14:textId="6927FC57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585</w:t>
            </w:r>
          </w:p>
        </w:tc>
        <w:tc>
          <w:tcPr>
            <w:tcW w:w="246" w:type="dxa"/>
            <w:gridSpan w:val="2"/>
            <w:vAlign w:val="bottom"/>
          </w:tcPr>
          <w:p w14:paraId="4004BB6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65868" w14:textId="43437762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2CA362A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CE5CA" w14:textId="4D1EE0B0" w:rsidR="00EA311B" w:rsidRPr="00F346C0" w:rsidRDefault="004B13F0" w:rsidP="00AA0F54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(785)</w:t>
            </w:r>
          </w:p>
        </w:tc>
        <w:tc>
          <w:tcPr>
            <w:tcW w:w="236" w:type="dxa"/>
            <w:vAlign w:val="bottom"/>
          </w:tcPr>
          <w:p w14:paraId="02584C08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973A0" w14:textId="690947A6" w:rsidR="00EA311B" w:rsidRPr="00F346C0" w:rsidRDefault="004B13F0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  <w:r w:rsidR="00C07768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88574C1" w14:textId="77777777" w:rsidR="00EA311B" w:rsidRPr="00F346C0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CE05C" w14:textId="240E88BE" w:rsidR="00EA311B" w:rsidRPr="00F346C0" w:rsidRDefault="004B13F0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  <w:r w:rsidR="00C07768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5EFF62D5" w14:textId="55283247" w:rsidR="004646EC" w:rsidRPr="00F346C0" w:rsidRDefault="00464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9C4C55" w:rsidRPr="00F346C0" w14:paraId="4D124CCE" w14:textId="77777777" w:rsidTr="00393DBD">
        <w:tc>
          <w:tcPr>
            <w:tcW w:w="2965" w:type="dxa"/>
            <w:hideMark/>
          </w:tcPr>
          <w:p w14:paraId="4884C3B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89" w:type="dxa"/>
          </w:tcPr>
          <w:p w14:paraId="2854229C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3EC0953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28161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5E497C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D9E4C2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DB94B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EE4D43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AE5AD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ADF8C32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7FEC3ADE" w14:textId="77777777" w:rsidTr="00393DBD">
        <w:tc>
          <w:tcPr>
            <w:tcW w:w="2965" w:type="dxa"/>
            <w:hideMark/>
          </w:tcPr>
          <w:p w14:paraId="5219513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304E087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</w:tcPr>
          <w:p w14:paraId="3CA7BABC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9B3A1A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4D57F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1345F7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3F560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5D4703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1926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75BA1CB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4A020983" w14:textId="77777777" w:rsidTr="00393DBD">
        <w:tc>
          <w:tcPr>
            <w:tcW w:w="2965" w:type="dxa"/>
          </w:tcPr>
          <w:p w14:paraId="249B653D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89" w:type="dxa"/>
          </w:tcPr>
          <w:p w14:paraId="7887A21C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</w:tcPr>
          <w:p w14:paraId="0662FAE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E40CED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4B8377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6FF4E0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0A48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593B36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56DF8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25C9CE74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3CB638C7" w14:textId="77777777" w:rsidTr="00393DBD">
        <w:tc>
          <w:tcPr>
            <w:tcW w:w="2965" w:type="dxa"/>
            <w:hideMark/>
          </w:tcPr>
          <w:p w14:paraId="4B33CA78" w14:textId="77777777" w:rsidR="009C4C55" w:rsidRPr="00F346C0" w:rsidRDefault="009C4C55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B3C4E" w14:textId="77777777" w:rsidR="009C4C55" w:rsidRPr="00F346C0" w:rsidRDefault="009C4C55" w:rsidP="00DC23A2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46" w:type="dxa"/>
            <w:vAlign w:val="bottom"/>
          </w:tcPr>
          <w:p w14:paraId="07754698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21E8EC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4F165F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E0E84E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(164)</w:t>
            </w:r>
          </w:p>
        </w:tc>
        <w:tc>
          <w:tcPr>
            <w:tcW w:w="236" w:type="dxa"/>
            <w:vAlign w:val="bottom"/>
          </w:tcPr>
          <w:p w14:paraId="1E3CC7B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C56C21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  <w:vAlign w:val="bottom"/>
          </w:tcPr>
          <w:p w14:paraId="5CD1E283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EBA217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9C4C55" w:rsidRPr="00F346C0" w14:paraId="4943512C" w14:textId="77777777" w:rsidTr="00393DBD">
        <w:tc>
          <w:tcPr>
            <w:tcW w:w="2965" w:type="dxa"/>
          </w:tcPr>
          <w:p w14:paraId="35ACFDD7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92E8E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46FD26C1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C48F3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27B7B17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1FCC6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7F1E27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9AE8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DF9F6F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8548B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C4C55" w:rsidRPr="00F346C0" w14:paraId="576D2887" w14:textId="77777777" w:rsidTr="00393DBD">
        <w:tc>
          <w:tcPr>
            <w:tcW w:w="2965" w:type="dxa"/>
            <w:hideMark/>
          </w:tcPr>
          <w:p w14:paraId="368DE3C5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  <w:vAlign w:val="bottom"/>
          </w:tcPr>
          <w:p w14:paraId="7C67CDC9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354E9454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29D1B2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28843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2D63DC10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FE153F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0820C6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2257EF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8942C1D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C4C55" w:rsidRPr="00F346C0" w14:paraId="2171245E" w14:textId="77777777" w:rsidTr="00393DBD">
        <w:tc>
          <w:tcPr>
            <w:tcW w:w="2965" w:type="dxa"/>
          </w:tcPr>
          <w:p w14:paraId="11B8B4A3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89" w:type="dxa"/>
          </w:tcPr>
          <w:p w14:paraId="75F692C6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</w:tcPr>
          <w:p w14:paraId="0F69B3A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51E2C70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19BC0E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F44D75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068BAF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929994E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EB325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08F7B1E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C55" w:rsidRPr="00F346C0" w14:paraId="16540B31" w14:textId="77777777" w:rsidTr="00393DBD">
        <w:tc>
          <w:tcPr>
            <w:tcW w:w="2965" w:type="dxa"/>
          </w:tcPr>
          <w:p w14:paraId="0C8CF322" w14:textId="77777777" w:rsidR="009C4C55" w:rsidRPr="00F346C0" w:rsidRDefault="009C4C55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16580FAF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25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46C0">
              <w:rPr>
                <w:rFonts w:asciiTheme="majorBidi" w:hAnsiTheme="majorBidi"/>
                <w:sz w:val="26"/>
                <w:szCs w:val="26"/>
              </w:rPr>
              <w:t>025</w:t>
            </w:r>
          </w:p>
        </w:tc>
        <w:tc>
          <w:tcPr>
            <w:tcW w:w="246" w:type="dxa"/>
            <w:vAlign w:val="bottom"/>
          </w:tcPr>
          <w:p w14:paraId="4B5E661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F8079E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ED21139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BEBA46D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0FD903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D054C1D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(4,441)</w:t>
            </w:r>
          </w:p>
        </w:tc>
        <w:tc>
          <w:tcPr>
            <w:tcW w:w="236" w:type="dxa"/>
            <w:vAlign w:val="bottom"/>
          </w:tcPr>
          <w:p w14:paraId="5F45D078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145B86EE" w14:textId="77777777" w:rsidR="009C4C55" w:rsidRPr="00F346C0" w:rsidRDefault="009C4C55" w:rsidP="00DC23A2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20,584</w:t>
            </w:r>
          </w:p>
        </w:tc>
      </w:tr>
      <w:tr w:rsidR="009C4C55" w:rsidRPr="00F346C0" w14:paraId="089D873D" w14:textId="77777777" w:rsidTr="00393DBD">
        <w:tc>
          <w:tcPr>
            <w:tcW w:w="2965" w:type="dxa"/>
          </w:tcPr>
          <w:p w14:paraId="313E0927" w14:textId="77777777" w:rsidR="009C4C55" w:rsidRPr="00F346C0" w:rsidRDefault="009C4C55" w:rsidP="00393DB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3F1F96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4F9D54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F7733F2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7B10A52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89BB12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7E776F1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5CAAC42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B3F15FF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E3BD66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C4C55" w:rsidRPr="00F346C0" w14:paraId="7921AE02" w14:textId="77777777" w:rsidTr="00AA0F54">
        <w:tc>
          <w:tcPr>
            <w:tcW w:w="2965" w:type="dxa"/>
          </w:tcPr>
          <w:p w14:paraId="1E59E3D6" w14:textId="77777777" w:rsidR="009C4C55" w:rsidRPr="00F346C0" w:rsidRDefault="009C4C55" w:rsidP="00393DB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798656D0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31BD741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4C1C041A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69D6408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5B77124D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205ECD7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85BB7EB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AB749C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19A56508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23A2" w:rsidRPr="00F346C0" w14:paraId="46CE5287" w14:textId="77777777" w:rsidTr="00AA0F54">
        <w:tc>
          <w:tcPr>
            <w:tcW w:w="2965" w:type="dxa"/>
          </w:tcPr>
          <w:p w14:paraId="2118906D" w14:textId="005EB491" w:rsidR="00DC23A2" w:rsidRPr="00F346C0" w:rsidRDefault="00DC23A2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6696FB4" w14:textId="143092F0" w:rsidR="00DC23A2" w:rsidRPr="00F346C0" w:rsidDel="006851BF" w:rsidRDefault="00DC23A2" w:rsidP="00393DBD">
            <w:pPr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374</w:t>
            </w:r>
          </w:p>
        </w:tc>
        <w:tc>
          <w:tcPr>
            <w:tcW w:w="246" w:type="dxa"/>
            <w:vAlign w:val="bottom"/>
          </w:tcPr>
          <w:p w14:paraId="55EF1884" w14:textId="77777777" w:rsidR="00DC23A2" w:rsidRPr="00F346C0" w:rsidRDefault="00DC23A2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08C6EC5" w14:textId="61B4FCF8" w:rsidR="00DC23A2" w:rsidRPr="00F346C0" w:rsidRDefault="00DC23A2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826E35" w14:textId="77777777" w:rsidR="00DC23A2" w:rsidRPr="00F346C0" w:rsidRDefault="00DC23A2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4CABDA5" w14:textId="7F69FC30" w:rsidR="00DC23A2" w:rsidRPr="00F346C0" w:rsidRDefault="00DC23A2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DA4D57" w14:textId="77777777" w:rsidR="00DC23A2" w:rsidRPr="00F346C0" w:rsidRDefault="00DC23A2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1D5D9BF" w14:textId="6AD120A9" w:rsidR="00DC23A2" w:rsidRPr="00F346C0" w:rsidRDefault="00DC23A2" w:rsidP="00AA0F54">
            <w:pPr>
              <w:tabs>
                <w:tab w:val="clear" w:pos="907"/>
                <w:tab w:val="left" w:pos="8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440F57BE" w14:textId="77777777" w:rsidR="00DC23A2" w:rsidRPr="00F346C0" w:rsidRDefault="00DC23A2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BA5E852" w14:textId="4F6B287E" w:rsidR="00DC23A2" w:rsidRPr="00F346C0" w:rsidRDefault="00DC23A2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</w:tr>
      <w:tr w:rsidR="009C4C55" w:rsidRPr="00F346C0" w14:paraId="41A14868" w14:textId="77777777" w:rsidTr="00AA0F54">
        <w:tc>
          <w:tcPr>
            <w:tcW w:w="2965" w:type="dxa"/>
          </w:tcPr>
          <w:p w14:paraId="1C1D7538" w14:textId="77777777" w:rsidR="009C4C55" w:rsidRPr="00F346C0" w:rsidRDefault="009C4C55" w:rsidP="00393DBD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6ADCD" w14:textId="5509469E" w:rsidR="009C4C55" w:rsidRPr="00F346C0" w:rsidRDefault="006851BF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1</w:t>
            </w:r>
            <w:r w:rsidR="009C4C55" w:rsidRPr="00F346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46C0">
              <w:rPr>
                <w:rFonts w:asciiTheme="majorBidi" w:hAnsiTheme="majorBidi"/>
                <w:sz w:val="26"/>
                <w:szCs w:val="26"/>
              </w:rPr>
              <w:t>969</w:t>
            </w:r>
          </w:p>
        </w:tc>
        <w:tc>
          <w:tcPr>
            <w:tcW w:w="246" w:type="dxa"/>
            <w:vAlign w:val="bottom"/>
          </w:tcPr>
          <w:p w14:paraId="33E65DC0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76525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E0007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F1F76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(330)</w:t>
            </w:r>
          </w:p>
        </w:tc>
        <w:tc>
          <w:tcPr>
            <w:tcW w:w="236" w:type="dxa"/>
            <w:vAlign w:val="bottom"/>
          </w:tcPr>
          <w:p w14:paraId="16E6D53A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EC001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36" w:type="dxa"/>
            <w:vAlign w:val="bottom"/>
          </w:tcPr>
          <w:p w14:paraId="6F68A719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F67E4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1,618</w:t>
            </w:r>
          </w:p>
        </w:tc>
      </w:tr>
      <w:tr w:rsidR="009C4C55" w:rsidRPr="00F346C0" w14:paraId="117F85D2" w14:textId="77777777" w:rsidTr="00393DBD">
        <w:tc>
          <w:tcPr>
            <w:tcW w:w="2965" w:type="dxa"/>
          </w:tcPr>
          <w:p w14:paraId="6363888F" w14:textId="77777777" w:rsidR="009C4C55" w:rsidRPr="00F346C0" w:rsidRDefault="009C4C55" w:rsidP="00393DB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ABA6D" w14:textId="5FE6EFD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7,368</w:t>
            </w:r>
          </w:p>
        </w:tc>
        <w:tc>
          <w:tcPr>
            <w:tcW w:w="246" w:type="dxa"/>
            <w:vAlign w:val="bottom"/>
          </w:tcPr>
          <w:p w14:paraId="0B4ED7B2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570F3" w14:textId="77777777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DBAF756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F8F03" w14:textId="77777777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(330)</w:t>
            </w:r>
          </w:p>
        </w:tc>
        <w:tc>
          <w:tcPr>
            <w:tcW w:w="236" w:type="dxa"/>
            <w:vAlign w:val="bottom"/>
          </w:tcPr>
          <w:p w14:paraId="220E27BB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6E8E8" w14:textId="398C0025" w:rsidR="009C4C55" w:rsidRPr="00F346C0" w:rsidRDefault="009C4C55" w:rsidP="00AA0F54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(4,4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DF1DA0E" w14:textId="77777777" w:rsidR="009C4C55" w:rsidRPr="00F346C0" w:rsidRDefault="009C4C55" w:rsidP="00393D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739C1" w14:textId="4AEE5AA4" w:rsidR="009C4C55" w:rsidRPr="00F346C0" w:rsidRDefault="009C4C55" w:rsidP="00393DB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</w:t>
            </w:r>
            <w:r w:rsidR="00DC23A2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585</w:t>
            </w:r>
          </w:p>
        </w:tc>
      </w:tr>
    </w:tbl>
    <w:p w14:paraId="2FB34793" w14:textId="1DAEE0B0" w:rsidR="009B6EF5" w:rsidRPr="00F346C0" w:rsidRDefault="009B6EF5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719D127" w14:textId="77777777" w:rsidR="009B6EF5" w:rsidRPr="00F346C0" w:rsidRDefault="009B6EF5" w:rsidP="003608BC">
      <w:pPr>
        <w:spacing w:line="240" w:lineRule="auto"/>
        <w:jc w:val="both"/>
        <w:rPr>
          <w:rFonts w:ascii="Angsana New" w:hAnsi="Angsana New"/>
          <w:sz w:val="26"/>
          <w:szCs w:val="26"/>
          <w:cs/>
          <w:lang w:val="th-TH"/>
        </w:rPr>
      </w:pPr>
      <w:bookmarkStart w:id="5" w:name="_Hlk30142291"/>
    </w:p>
    <w:tbl>
      <w:tblPr>
        <w:tblW w:w="90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2"/>
        <w:gridCol w:w="249"/>
        <w:gridCol w:w="851"/>
        <w:gridCol w:w="250"/>
        <w:gridCol w:w="992"/>
        <w:gridCol w:w="284"/>
        <w:gridCol w:w="1185"/>
        <w:gridCol w:w="236"/>
        <w:gridCol w:w="964"/>
        <w:gridCol w:w="283"/>
        <w:gridCol w:w="1137"/>
      </w:tblGrid>
      <w:tr w:rsidR="009B6EF5" w:rsidRPr="00F346C0" w14:paraId="44CD5BB6" w14:textId="77777777" w:rsidTr="0097677D">
        <w:trPr>
          <w:tblHeader/>
        </w:trPr>
        <w:tc>
          <w:tcPr>
            <w:tcW w:w="2592" w:type="dxa"/>
            <w:shd w:val="clear" w:color="auto" w:fill="auto"/>
          </w:tcPr>
          <w:p w14:paraId="6479AA65" w14:textId="77777777" w:rsidR="009B6EF5" w:rsidRPr="00F346C0" w:rsidRDefault="009B6EF5" w:rsidP="00C278B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8ACDBE" w14:textId="77777777" w:rsidR="009B6EF5" w:rsidRPr="00F346C0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2" w:type="dxa"/>
            <w:gridSpan w:val="7"/>
            <w:vAlign w:val="bottom"/>
          </w:tcPr>
          <w:p w14:paraId="2A03BED4" w14:textId="77777777" w:rsidR="009B6EF5" w:rsidRPr="00F346C0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  <w:r w:rsidRPr="00F346C0">
              <w:rPr>
                <w:rFonts w:ascii="Angsana New" w:hAnsi="Angsan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6CBC8575" w14:textId="77777777" w:rsidR="009B6EF5" w:rsidRPr="00F346C0" w:rsidRDefault="009B6EF5" w:rsidP="00C278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1758CD6C" w14:textId="77777777" w:rsidR="009B6EF5" w:rsidRPr="00F346C0" w:rsidRDefault="009B6EF5" w:rsidP="00C278B6">
            <w:pPr>
              <w:spacing w:line="240" w:lineRule="auto"/>
              <w:ind w:left="-102" w:right="-102"/>
              <w:jc w:val="center"/>
              <w:rPr>
                <w:rFonts w:ascii="Angsana New" w:hAnsi="Angsana New"/>
                <w:bCs/>
                <w:spacing w:val="-6"/>
                <w:sz w:val="26"/>
                <w:szCs w:val="26"/>
                <w:cs/>
              </w:rPr>
            </w:pPr>
            <w:r w:rsidRPr="00F346C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Pr="00F346C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 xml:space="preserve">      </w:t>
            </w:r>
            <w:r w:rsidRPr="00F346C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  <w:r w:rsidRPr="00F346C0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9B6EF5" w:rsidRPr="00F346C0" w14:paraId="18E87C0D" w14:textId="77777777" w:rsidTr="0097677D">
        <w:trPr>
          <w:tblHeader/>
        </w:trPr>
        <w:tc>
          <w:tcPr>
            <w:tcW w:w="2592" w:type="dxa"/>
            <w:shd w:val="clear" w:color="auto" w:fill="auto"/>
          </w:tcPr>
          <w:p w14:paraId="154426CB" w14:textId="77777777" w:rsidR="009B6EF5" w:rsidRPr="00F346C0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7290ECC5" w14:textId="77777777" w:rsidR="009B6EF5" w:rsidRPr="00F346C0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D83628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DA26849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87847F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  <w:vAlign w:val="bottom"/>
          </w:tcPr>
          <w:p w14:paraId="6BF2DD04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F15DD55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901E2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42A2C8A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BAA7D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1C836BC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</w:tr>
      <w:tr w:rsidR="009B6EF5" w:rsidRPr="00F346C0" w14:paraId="140A4DDD" w14:textId="77777777" w:rsidTr="0097677D">
        <w:trPr>
          <w:tblHeader/>
        </w:trPr>
        <w:tc>
          <w:tcPr>
            <w:tcW w:w="2592" w:type="dxa"/>
            <w:shd w:val="clear" w:color="auto" w:fill="auto"/>
          </w:tcPr>
          <w:p w14:paraId="29EBC994" w14:textId="77777777" w:rsidR="009B6EF5" w:rsidRPr="00F346C0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55A0F7D9" w14:textId="77777777" w:rsidR="009B6EF5" w:rsidRPr="00F346C0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6182" w:type="dxa"/>
            <w:gridSpan w:val="9"/>
            <w:shd w:val="clear" w:color="auto" w:fill="auto"/>
            <w:vAlign w:val="bottom"/>
          </w:tcPr>
          <w:p w14:paraId="1B512BCE" w14:textId="77777777" w:rsidR="009B6EF5" w:rsidRPr="00F346C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46C0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F346C0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F346C0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9B6EF5" w:rsidRPr="00F346C0" w14:paraId="3D628273" w14:textId="77777777" w:rsidTr="0097677D">
        <w:tc>
          <w:tcPr>
            <w:tcW w:w="2592" w:type="dxa"/>
            <w:shd w:val="clear" w:color="auto" w:fill="auto"/>
          </w:tcPr>
          <w:p w14:paraId="6A59CA75" w14:textId="77777777" w:rsidR="009B6EF5" w:rsidRPr="00F346C0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9" w:type="dxa"/>
            <w:shd w:val="clear" w:color="auto" w:fill="auto"/>
          </w:tcPr>
          <w:p w14:paraId="11B8ED08" w14:textId="77777777" w:rsidR="009B6EF5" w:rsidRPr="00F346C0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7E6A0F6A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5DE4899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7B93EF6B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84" w:type="dxa"/>
          </w:tcPr>
          <w:p w14:paraId="7554D3E7" w14:textId="77777777" w:rsidR="009B6EF5" w:rsidRPr="00F346C0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25244D2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9270887" w14:textId="77777777" w:rsidR="009B6EF5" w:rsidRPr="00F346C0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297EED86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056AF64A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737728BB" w14:textId="77777777" w:rsidR="009B6EF5" w:rsidRPr="00F346C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9C4C55" w:rsidRPr="00F346C0" w14:paraId="24D4416A" w14:textId="77777777" w:rsidTr="0097677D">
        <w:tc>
          <w:tcPr>
            <w:tcW w:w="2592" w:type="dxa"/>
            <w:shd w:val="clear" w:color="auto" w:fill="auto"/>
          </w:tcPr>
          <w:p w14:paraId="07333AA4" w14:textId="55D66543" w:rsidR="009C4C55" w:rsidRPr="00F346C0" w:rsidRDefault="009C4C55" w:rsidP="009C4C5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346C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535D5648" w14:textId="77777777" w:rsidR="009C4C55" w:rsidRPr="00F346C0" w:rsidRDefault="009C4C55" w:rsidP="009C4C55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C3E48B" w14:textId="585F4B4A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C2380E8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15515E" w14:textId="321344BC" w:rsidR="009C4C55" w:rsidRPr="00F346C0" w:rsidRDefault="009C4C55" w:rsidP="009C4C5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14:paraId="41DF848D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36ECE360" w14:textId="545D1777" w:rsidR="009C4C55" w:rsidRPr="00F346C0" w:rsidRDefault="009C4C55" w:rsidP="009C4C55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B9EA9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C62897E" w14:textId="261E253C" w:rsidR="009C4C55" w:rsidRPr="00F346C0" w:rsidRDefault="009C4C55" w:rsidP="009C4C5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6</w:t>
            </w: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F346C0">
              <w:rPr>
                <w:rFonts w:ascii="Angsana New" w:hAnsi="Angsana New"/>
                <w:sz w:val="26"/>
                <w:szCs w:val="26"/>
              </w:rPr>
              <w:t>078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418748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BEFAD33" w14:textId="77A761A7" w:rsidR="009C4C55" w:rsidRPr="00F346C0" w:rsidRDefault="009C4C55" w:rsidP="009C4C55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1,741</w:t>
            </w:r>
          </w:p>
        </w:tc>
      </w:tr>
      <w:tr w:rsidR="009C4C55" w:rsidRPr="00F346C0" w14:paraId="704ABE8E" w14:textId="77777777" w:rsidTr="0097677D">
        <w:tc>
          <w:tcPr>
            <w:tcW w:w="2592" w:type="dxa"/>
            <w:shd w:val="clear" w:color="auto" w:fill="auto"/>
          </w:tcPr>
          <w:p w14:paraId="3624B7C5" w14:textId="77777777" w:rsidR="009C4C55" w:rsidRPr="00F346C0" w:rsidRDefault="009C4C55" w:rsidP="009C4C5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346C0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39AACF04" w14:textId="77777777" w:rsidR="009C4C55" w:rsidRPr="00F346C0" w:rsidRDefault="009C4C55" w:rsidP="009C4C5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4AD1C" w14:textId="023804C3" w:rsidR="009C4C55" w:rsidRPr="00F346C0" w:rsidRDefault="009C4C55" w:rsidP="009C4C5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201F126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D20CF" w14:textId="45A1683D" w:rsidR="009C4C55" w:rsidRPr="00F346C0" w:rsidRDefault="009C4C55" w:rsidP="009C4C5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44309584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6E4CD82" w14:textId="260C7F79" w:rsidR="009C4C55" w:rsidRPr="00F346C0" w:rsidRDefault="009C4C55" w:rsidP="009C4C5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CC4EC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B83A1" w14:textId="64E31C16" w:rsidR="009C4C55" w:rsidRPr="00F346C0" w:rsidRDefault="009C4C55" w:rsidP="009C4C5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C56E8F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5132" w14:textId="1FFA56B6" w:rsidR="009C4C55" w:rsidRPr="00F346C0" w:rsidRDefault="009C4C55" w:rsidP="009C4C5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9C4C55" w:rsidRPr="00F346C0" w14:paraId="75DE7BE3" w14:textId="77777777" w:rsidTr="0097677D">
        <w:tc>
          <w:tcPr>
            <w:tcW w:w="2592" w:type="dxa"/>
            <w:shd w:val="clear" w:color="auto" w:fill="auto"/>
          </w:tcPr>
          <w:p w14:paraId="7E7D5427" w14:textId="64A3AF08" w:rsidR="009C4C55" w:rsidRPr="00F346C0" w:rsidRDefault="009C4C55" w:rsidP="009C4C55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 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9126510" w14:textId="757AD4C2" w:rsidR="009C4C55" w:rsidRPr="00F346C0" w:rsidRDefault="009C4C55" w:rsidP="009C4C55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41BBEB42" w14:textId="77777777" w:rsidR="009C4C55" w:rsidRPr="00F346C0" w:rsidRDefault="009C4C55" w:rsidP="009C4C55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D11A6" w14:textId="61DD44C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EDB02DD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D844" w14:textId="00A47D22" w:rsidR="009C4C55" w:rsidRPr="00F346C0" w:rsidRDefault="009C4C55" w:rsidP="009C4C5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284" w:type="dxa"/>
          </w:tcPr>
          <w:p w14:paraId="1BBA6579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8D39258" w14:textId="416137F9" w:rsidR="009C4C55" w:rsidRPr="00F346C0" w:rsidRDefault="009C4C55" w:rsidP="009C4C5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22D6F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D1A5" w14:textId="49AD3542" w:rsidR="009C4C55" w:rsidRPr="00F346C0" w:rsidRDefault="009C4C55" w:rsidP="009C4C5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6,079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386402" w14:textId="77777777" w:rsidR="009C4C55" w:rsidRPr="00F346C0" w:rsidRDefault="009C4C55" w:rsidP="009C4C5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17BFD" w14:textId="14E0F634" w:rsidR="009C4C55" w:rsidRPr="00F346C0" w:rsidRDefault="009C4C55" w:rsidP="009C4C55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1,827</w:t>
            </w:r>
          </w:p>
        </w:tc>
      </w:tr>
      <w:tr w:rsidR="00BF617B" w:rsidRPr="00F346C0" w14:paraId="186269E0" w14:textId="77777777" w:rsidTr="0097677D">
        <w:tc>
          <w:tcPr>
            <w:tcW w:w="2592" w:type="dxa"/>
            <w:shd w:val="clear" w:color="auto" w:fill="auto"/>
          </w:tcPr>
          <w:p w14:paraId="4ECF9D07" w14:textId="2E77ADBE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9" w:type="dxa"/>
            <w:shd w:val="clear" w:color="auto" w:fill="auto"/>
          </w:tcPr>
          <w:p w14:paraId="0DC7EB57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1B42" w14:textId="2BD77491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4CE84B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8D92" w14:textId="134244B0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</w:tcPr>
          <w:p w14:paraId="3931BDC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44A6DC9" w14:textId="029CE29C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2977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A0CE5" w14:textId="2E75768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AD847B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053FA" w14:textId="611C3262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BF617B" w:rsidRPr="00F346C0" w14:paraId="50323093" w14:textId="77777777" w:rsidTr="0097677D">
        <w:tc>
          <w:tcPr>
            <w:tcW w:w="2592" w:type="dxa"/>
            <w:shd w:val="clear" w:color="auto" w:fill="auto"/>
          </w:tcPr>
          <w:p w14:paraId="69DCF23A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346C0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5C4578E1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3B3976" w14:textId="1A5A4BC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B184906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B6270C" w14:textId="536E42BE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4" w:type="dxa"/>
          </w:tcPr>
          <w:p w14:paraId="3004D63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49AFA89" w14:textId="04E62BB9" w:rsidR="00BF617B" w:rsidRPr="00F346C0" w:rsidRDefault="00BF617B" w:rsidP="00BF617B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(12)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A2B9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7B7272F" w14:textId="0E788F29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6FC10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1E097F3" w14:textId="16FB16DC" w:rsidR="00BF617B" w:rsidRPr="00F346C0" w:rsidRDefault="00981701" w:rsidP="00981701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(531)</w:t>
            </w:r>
          </w:p>
        </w:tc>
      </w:tr>
      <w:tr w:rsidR="00BF617B" w:rsidRPr="00F346C0" w14:paraId="16A0FAE1" w14:textId="77777777" w:rsidTr="0097677D">
        <w:tc>
          <w:tcPr>
            <w:tcW w:w="2592" w:type="dxa"/>
            <w:shd w:val="clear" w:color="auto" w:fill="auto"/>
          </w:tcPr>
          <w:p w14:paraId="307E5570" w14:textId="50046379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249" w:type="dxa"/>
            <w:shd w:val="clear" w:color="auto" w:fill="auto"/>
          </w:tcPr>
          <w:p w14:paraId="79A081F3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6466F" w14:textId="16204395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EE8CD3F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690DA" w14:textId="04D2A56E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44</w:t>
            </w:r>
          </w:p>
        </w:tc>
        <w:tc>
          <w:tcPr>
            <w:tcW w:w="284" w:type="dxa"/>
          </w:tcPr>
          <w:p w14:paraId="40BFC00E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B028" w14:textId="7F6411E2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DA48E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EB400" w14:textId="69DA866E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6,080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5C4AB9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B9C89" w14:textId="19A21B42" w:rsidR="00BF617B" w:rsidRPr="00F346C0" w:rsidRDefault="00981701" w:rsidP="00BF617B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1,296</w:t>
            </w:r>
          </w:p>
        </w:tc>
      </w:tr>
      <w:tr w:rsidR="00BF617B" w:rsidRPr="00F346C0" w14:paraId="0E3E8E46" w14:textId="77777777" w:rsidTr="0097677D">
        <w:tc>
          <w:tcPr>
            <w:tcW w:w="2592" w:type="dxa"/>
            <w:shd w:val="clear" w:color="auto" w:fill="auto"/>
          </w:tcPr>
          <w:p w14:paraId="38C54BAD" w14:textId="77777777" w:rsidR="00BF617B" w:rsidRPr="00F346C0" w:rsidRDefault="00BF617B" w:rsidP="00BF617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</w:tcPr>
          <w:p w14:paraId="03F4FFB2" w14:textId="77777777" w:rsidR="00BF617B" w:rsidRPr="00F346C0" w:rsidRDefault="00BF617B" w:rsidP="00BF617B">
            <w:pPr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20CF4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EB7DCD0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EC7D1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4" w:type="dxa"/>
          </w:tcPr>
          <w:p w14:paraId="6C6475DD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50A906D" w14:textId="77777777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38A3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AAABC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A4DC11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B55FD" w14:textId="77777777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617B" w:rsidRPr="00F346C0" w14:paraId="0555D4EF" w14:textId="77777777" w:rsidTr="0097677D">
        <w:tc>
          <w:tcPr>
            <w:tcW w:w="2592" w:type="dxa"/>
            <w:shd w:val="clear" w:color="auto" w:fill="auto"/>
          </w:tcPr>
          <w:p w14:paraId="10E4D239" w14:textId="77777777" w:rsidR="00BF617B" w:rsidRPr="00F346C0" w:rsidRDefault="00BF617B" w:rsidP="00BF617B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F346C0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249" w:type="dxa"/>
            <w:shd w:val="clear" w:color="auto" w:fill="auto"/>
          </w:tcPr>
          <w:p w14:paraId="3561906D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E7684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2945ACC0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0112E5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513ED087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1D2B643" w14:textId="77777777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A725C5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60D31B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F72CD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933DA97" w14:textId="77777777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BF617B" w:rsidRPr="00F346C0" w14:paraId="50D46DDC" w14:textId="77777777" w:rsidTr="0097677D">
        <w:tc>
          <w:tcPr>
            <w:tcW w:w="2592" w:type="dxa"/>
            <w:shd w:val="clear" w:color="auto" w:fill="auto"/>
          </w:tcPr>
          <w:p w14:paraId="48D694E3" w14:textId="24EE2EE5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346C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6B1AADEA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EE7F6" w14:textId="37C7C362" w:rsidR="00BF617B" w:rsidRPr="00F346C0" w:rsidRDefault="00BF617B" w:rsidP="00BF617B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A65AF3E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00C680" w14:textId="4B1BE510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7ACBE26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AB99BAD" w14:textId="20015CD5" w:rsidR="00BF617B" w:rsidRPr="00F346C0" w:rsidRDefault="00BF617B" w:rsidP="00BF617B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62B44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506AD70" w14:textId="6249C8E8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388472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3DCC54" w14:textId="6C140627" w:rsidR="00BF617B" w:rsidRPr="00F346C0" w:rsidRDefault="00BF617B" w:rsidP="00BF617B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617B" w:rsidRPr="00F346C0" w14:paraId="18A601B4" w14:textId="77777777" w:rsidTr="0097677D">
        <w:tc>
          <w:tcPr>
            <w:tcW w:w="2592" w:type="dxa"/>
            <w:shd w:val="clear" w:color="auto" w:fill="auto"/>
          </w:tcPr>
          <w:p w14:paraId="0087655F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  <w:shd w:val="clear" w:color="auto" w:fill="auto"/>
          </w:tcPr>
          <w:p w14:paraId="654895D2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2CA88EDB" w14:textId="57D7628A" w:rsidR="00BF617B" w:rsidRPr="00F346C0" w:rsidRDefault="00BF617B" w:rsidP="00BF617B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97D2646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32268B" w14:textId="09AF4155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6BFD778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5DFC930" w14:textId="3580F9E3" w:rsidR="00BF617B" w:rsidRPr="00F346C0" w:rsidRDefault="00BF617B" w:rsidP="00BF617B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36318C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B178C1F" w14:textId="71AA2351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6746F2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21988E8" w14:textId="21A6951F" w:rsidR="00BF617B" w:rsidRPr="00F346C0" w:rsidRDefault="00BF617B" w:rsidP="00BF617B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617B" w:rsidRPr="00F346C0" w14:paraId="4017A70A" w14:textId="77777777" w:rsidTr="0097677D">
        <w:tc>
          <w:tcPr>
            <w:tcW w:w="2592" w:type="dxa"/>
            <w:shd w:val="clear" w:color="auto" w:fill="auto"/>
          </w:tcPr>
          <w:p w14:paraId="339C0C91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346C0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049AD6AB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2A163E" w14:textId="1AC745FE" w:rsidR="00BF617B" w:rsidRPr="00F346C0" w:rsidRDefault="00BF617B" w:rsidP="00BF617B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0A4243C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EF839" w14:textId="26E9A4CB" w:rsidR="00BF617B" w:rsidRPr="00F346C0" w:rsidRDefault="00BF617B" w:rsidP="00BF617B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84" w:type="dxa"/>
          </w:tcPr>
          <w:p w14:paraId="7D55882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55564A2" w14:textId="48F636D6" w:rsidR="00BF617B" w:rsidRPr="00F346C0" w:rsidRDefault="00BF617B" w:rsidP="00BF617B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28FA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4D6B" w14:textId="7C0C8740" w:rsidR="00BF617B" w:rsidRPr="00F346C0" w:rsidRDefault="00BF617B" w:rsidP="00BF617B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 xml:space="preserve">  (1)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FCC17C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7940E" w14:textId="291066FA" w:rsidR="00BF617B" w:rsidRPr="00F346C0" w:rsidRDefault="00BF617B" w:rsidP="00BF617B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617B" w:rsidRPr="00F346C0" w14:paraId="243DA7E8" w14:textId="77777777" w:rsidTr="0097677D">
        <w:tc>
          <w:tcPr>
            <w:tcW w:w="2592" w:type="dxa"/>
            <w:shd w:val="clear" w:color="auto" w:fill="auto"/>
          </w:tcPr>
          <w:p w14:paraId="66700F2F" w14:textId="1EF901BA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2565 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4037522" w14:textId="66697C2F" w:rsidR="00BF617B" w:rsidRPr="00F346C0" w:rsidRDefault="00BF617B" w:rsidP="00BF617B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43B18B3E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7A6F6" w14:textId="754B5F08" w:rsidR="00BF617B" w:rsidRPr="00F346C0" w:rsidRDefault="00BF617B" w:rsidP="00BF617B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B0CF240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654A6" w14:textId="6789AA6B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2FDA1E27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DC37A55" w14:textId="275BB618" w:rsidR="00BF617B" w:rsidRPr="00F346C0" w:rsidRDefault="00BF617B" w:rsidP="00BF617B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9099D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293BE" w14:textId="04658DCA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5AB35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F1035" w14:textId="65002A10" w:rsidR="00BF617B" w:rsidRPr="00F346C0" w:rsidRDefault="00BF617B" w:rsidP="00BF617B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  <w:tr w:rsidR="00BF617B" w:rsidRPr="00F346C0" w14:paraId="2D277B16" w14:textId="77777777" w:rsidTr="00E87C17">
        <w:tc>
          <w:tcPr>
            <w:tcW w:w="2592" w:type="dxa"/>
            <w:shd w:val="clear" w:color="auto" w:fill="auto"/>
          </w:tcPr>
          <w:p w14:paraId="6C5F4346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  <w:shd w:val="clear" w:color="auto" w:fill="auto"/>
          </w:tcPr>
          <w:p w14:paraId="1DA4C606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554D95BE" w14:textId="3C59569C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C767164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E8DB3B" w14:textId="30E27B73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2E2F0801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D52D039" w14:textId="52BDD419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B0DF2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C22E4B1" w14:textId="0076534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AC23BC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63E39712" w14:textId="7AB8B573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BF617B" w:rsidRPr="00F346C0" w14:paraId="0A04CB70" w14:textId="77777777" w:rsidTr="00E87C17">
        <w:tc>
          <w:tcPr>
            <w:tcW w:w="2592" w:type="dxa"/>
            <w:shd w:val="clear" w:color="auto" w:fill="auto"/>
          </w:tcPr>
          <w:p w14:paraId="5EA9C3E5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346C0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31CD1E48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50F6DD3" w14:textId="4A5C6182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BF4FDEF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A233" w14:textId="1260984B" w:rsidR="00BF617B" w:rsidRPr="00F346C0" w:rsidRDefault="00BF617B" w:rsidP="00BF617B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84" w:type="dxa"/>
          </w:tcPr>
          <w:p w14:paraId="0C61595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DAD3E24" w14:textId="577E9820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B542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77813" w14:textId="56656DDC" w:rsidR="00BF617B" w:rsidRPr="00F346C0" w:rsidRDefault="00BF617B" w:rsidP="00BF617B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ar-SA"/>
              </w:rPr>
              <w:t>(1)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46353D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B7531CF" w14:textId="3524001B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BF617B" w:rsidRPr="00F346C0" w14:paraId="29AFF2E0" w14:textId="77777777" w:rsidTr="00E66362">
        <w:tc>
          <w:tcPr>
            <w:tcW w:w="2592" w:type="dxa"/>
            <w:shd w:val="clear" w:color="auto" w:fill="auto"/>
          </w:tcPr>
          <w:p w14:paraId="74FD3744" w14:textId="339187D1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313E12A8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E80B0" w14:textId="4A9477F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57BA89F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09694" w14:textId="1EBF3C35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559D9C2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960E" w14:textId="3CCB2323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563A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D3CA9" w14:textId="51FC1775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ACF94F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52458" w14:textId="3C7A2648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  <w:tr w:rsidR="00BF617B" w:rsidRPr="00F346C0" w14:paraId="66AAA3B5" w14:textId="77777777" w:rsidTr="00FB76E4">
        <w:tc>
          <w:tcPr>
            <w:tcW w:w="2592" w:type="dxa"/>
            <w:shd w:val="clear" w:color="auto" w:fill="auto"/>
          </w:tcPr>
          <w:p w14:paraId="5E0549F9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</w:tcPr>
          <w:p w14:paraId="0BF3C40E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0476" w14:textId="77777777" w:rsidR="00BF617B" w:rsidRPr="00F346C0" w:rsidRDefault="00BF617B" w:rsidP="00BF617B">
            <w:pPr>
              <w:tabs>
                <w:tab w:val="decimal" w:pos="580"/>
                <w:tab w:val="decimal" w:pos="61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878DF43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D041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4" w:type="dxa"/>
          </w:tcPr>
          <w:p w14:paraId="495708F5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AFF7373" w14:textId="77777777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FCD174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E58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24C939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4C79" w14:textId="77777777" w:rsidR="00BF617B" w:rsidRPr="00F346C0" w:rsidRDefault="00BF617B" w:rsidP="00BF617B">
            <w:pPr>
              <w:tabs>
                <w:tab w:val="decimal" w:pos="615"/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617B" w:rsidRPr="00F346C0" w14:paraId="3C11E689" w14:textId="77777777" w:rsidTr="00FB76E4">
        <w:tc>
          <w:tcPr>
            <w:tcW w:w="2592" w:type="dxa"/>
            <w:shd w:val="clear" w:color="auto" w:fill="auto"/>
          </w:tcPr>
          <w:p w14:paraId="3B574A5E" w14:textId="77777777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49" w:type="dxa"/>
            <w:shd w:val="clear" w:color="auto" w:fill="auto"/>
          </w:tcPr>
          <w:p w14:paraId="1ECCDC68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30369B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8ABB452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3189BA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4" w:type="dxa"/>
          </w:tcPr>
          <w:p w14:paraId="3D7D798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11AC7C3A" w14:textId="77777777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266F6D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A8D5E78" w14:textId="77777777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6E126F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5C61B4C" w14:textId="77777777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BF617B" w:rsidRPr="00F346C0" w14:paraId="582FE4EC" w14:textId="77777777" w:rsidTr="00FB76E4">
        <w:tc>
          <w:tcPr>
            <w:tcW w:w="2592" w:type="dxa"/>
            <w:shd w:val="clear" w:color="auto" w:fill="auto"/>
          </w:tcPr>
          <w:p w14:paraId="23707063" w14:textId="5FB662EC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F346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2B94408F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D896F" w14:textId="310C63DE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80E5F35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76612" w14:textId="57871532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27</w:t>
            </w:r>
          </w:p>
        </w:tc>
        <w:tc>
          <w:tcPr>
            <w:tcW w:w="284" w:type="dxa"/>
          </w:tcPr>
          <w:p w14:paraId="4BC39715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987D29A" w14:textId="147913E4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72CD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703E92" w14:textId="171825BF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6,074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1D5AA8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B9CEC" w14:textId="2DE1AD18" w:rsidR="00BF617B" w:rsidRPr="00F346C0" w:rsidRDefault="00BF617B" w:rsidP="00BF617B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1,827</w:t>
            </w:r>
          </w:p>
        </w:tc>
      </w:tr>
      <w:tr w:rsidR="00BF617B" w:rsidRPr="00F346C0" w14:paraId="2E6768E4" w14:textId="77777777" w:rsidTr="0097677D">
        <w:trPr>
          <w:trHeight w:val="30"/>
        </w:trPr>
        <w:tc>
          <w:tcPr>
            <w:tcW w:w="2592" w:type="dxa"/>
            <w:shd w:val="clear" w:color="auto" w:fill="auto"/>
            <w:vAlign w:val="bottom"/>
          </w:tcPr>
          <w:p w14:paraId="406E0DBF" w14:textId="0F9CD7B9" w:rsidR="00BF617B" w:rsidRPr="00F346C0" w:rsidRDefault="00BF617B" w:rsidP="00BF617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59123453" w14:textId="77777777" w:rsidR="00BF617B" w:rsidRPr="00F346C0" w:rsidRDefault="00BF617B" w:rsidP="00BF617B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291F" w14:textId="59272B08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2C635A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C4C69" w14:textId="0440D36D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37</w:t>
            </w:r>
          </w:p>
        </w:tc>
        <w:tc>
          <w:tcPr>
            <w:tcW w:w="284" w:type="dxa"/>
          </w:tcPr>
          <w:p w14:paraId="383C3462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B25E14" w14:textId="45FBA7AE" w:rsidR="00BF617B" w:rsidRPr="00F346C0" w:rsidRDefault="00BF617B" w:rsidP="00BF617B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0143B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51C15" w14:textId="4FD8A513" w:rsidR="00BF617B" w:rsidRPr="00F346C0" w:rsidRDefault="00BF617B" w:rsidP="00BF617B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6,073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334D2F" w14:textId="77777777" w:rsidR="00BF617B" w:rsidRPr="00F346C0" w:rsidRDefault="00BF617B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4F212" w14:textId="1254F28C" w:rsidR="00BF617B" w:rsidRPr="00F346C0" w:rsidRDefault="00981701" w:rsidP="00BF617B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26"/>
                <w:szCs w:val="26"/>
              </w:rPr>
              <w:t>1,296</w:t>
            </w:r>
          </w:p>
        </w:tc>
      </w:tr>
    </w:tbl>
    <w:p w14:paraId="502FD030" w14:textId="77777777" w:rsidR="009B6EF5" w:rsidRPr="00F346C0" w:rsidRDefault="009B6EF5" w:rsidP="009B6EF5">
      <w:pPr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552A7B7" w14:textId="44AD3BB0" w:rsidR="009B6EF5" w:rsidRPr="00F346C0" w:rsidRDefault="009B6EF5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pacing w:val="-8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ณ วันที่ </w:t>
      </w:r>
      <w:r w:rsidRPr="00F346C0">
        <w:rPr>
          <w:rFonts w:ascii="Angsana New" w:hAnsi="Angsana New"/>
          <w:spacing w:val="-8"/>
          <w:sz w:val="30"/>
          <w:szCs w:val="30"/>
        </w:rPr>
        <w:t>31</w:t>
      </w:r>
      <w:r w:rsidRPr="00F346C0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F346C0">
        <w:rPr>
          <w:rFonts w:ascii="Angsana New" w:hAnsi="Angsana New"/>
          <w:spacing w:val="-8"/>
          <w:sz w:val="30"/>
          <w:szCs w:val="30"/>
        </w:rPr>
        <w:t>256</w:t>
      </w:r>
      <w:r w:rsidR="009C4C55" w:rsidRPr="00F346C0">
        <w:rPr>
          <w:rFonts w:ascii="Angsana New" w:hAnsi="Angsana New"/>
          <w:spacing w:val="-8"/>
          <w:sz w:val="30"/>
          <w:szCs w:val="30"/>
        </w:rPr>
        <w:t xml:space="preserve">6 </w:t>
      </w:r>
      <w:r w:rsidRPr="00F346C0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F346C0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F617B" w:rsidRPr="00F346C0">
        <w:rPr>
          <w:rFonts w:ascii="Angsana New" w:hAnsi="Angsana New"/>
          <w:spacing w:val="-8"/>
          <w:sz w:val="30"/>
          <w:szCs w:val="30"/>
        </w:rPr>
        <w:t>8,090</w:t>
      </w:r>
      <w:r w:rsidRPr="00F346C0">
        <w:rPr>
          <w:rFonts w:ascii="Angsana New" w:hAnsi="Angsana New"/>
          <w:spacing w:val="-8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i/>
          <w:iCs/>
          <w:sz w:val="30"/>
          <w:szCs w:val="30"/>
        </w:rPr>
        <w:t>(256</w:t>
      </w:r>
      <w:r w:rsidR="009C4C55" w:rsidRPr="00F346C0">
        <w:rPr>
          <w:rFonts w:ascii="Angsana New" w:hAnsi="Angsana New"/>
          <w:i/>
          <w:iCs/>
          <w:sz w:val="30"/>
          <w:szCs w:val="30"/>
        </w:rPr>
        <w:t>5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: </w:t>
      </w:r>
      <w:r w:rsidR="009C4C55" w:rsidRPr="00F346C0">
        <w:rPr>
          <w:rFonts w:ascii="Angsana New" w:hAnsi="Angsana New"/>
          <w:i/>
          <w:iCs/>
          <w:sz w:val="30"/>
          <w:szCs w:val="30"/>
        </w:rPr>
        <w:t>7,372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F346C0">
        <w:rPr>
          <w:rFonts w:ascii="Angsana New" w:hAnsi="Angsana New"/>
          <w:i/>
          <w:iCs/>
          <w:sz w:val="30"/>
          <w:szCs w:val="30"/>
        </w:rPr>
        <w:t>)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F346C0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วิธีราคาตลาดตามเกณฑ์ของสินทรัพย์ที่ใช้งานอยู่ในปัจจุบันและวิธีรายได้ </w:t>
      </w:r>
      <w:r w:rsidRPr="00F346C0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9A4353" w:rsidRPr="00F346C0">
        <w:rPr>
          <w:rFonts w:ascii="Angsana New" w:hAnsi="Angsana New" w:hint="cs"/>
          <w:sz w:val="30"/>
          <w:szCs w:val="30"/>
          <w:cs/>
        </w:rPr>
        <w:t>ส่วนใหญ่</w:t>
      </w:r>
      <w:r w:rsidRPr="00F346C0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F346C0">
        <w:rPr>
          <w:rFonts w:ascii="Angsana New" w:hAnsi="Angsana New"/>
          <w:sz w:val="30"/>
          <w:szCs w:val="30"/>
        </w:rPr>
        <w:t>2</w:t>
      </w:r>
    </w:p>
    <w:p w14:paraId="7E3C0761" w14:textId="2B1D923C" w:rsidR="00B7741A" w:rsidRPr="00F346C0" w:rsidRDefault="009B6EF5" w:rsidP="007C1460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pacing w:val="-4"/>
          <w:sz w:val="30"/>
          <w:szCs w:val="30"/>
          <w:cs/>
        </w:rPr>
        <w:lastRenderedPageBreak/>
        <w:t>มูลค่ายุติธรรมของอสังหาริมทรัพย์เพื่อการลงทุน</w:t>
      </w:r>
      <w:r w:rsidRPr="00F346C0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F346C0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F346C0">
        <w:rPr>
          <w:rFonts w:ascii="Angsana New" w:hAnsi="Angsana New"/>
          <w:spacing w:val="-4"/>
          <w:sz w:val="30"/>
          <w:szCs w:val="30"/>
        </w:rPr>
        <w:t>31</w:t>
      </w:r>
      <w:r w:rsidRPr="00F346C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F346C0">
        <w:rPr>
          <w:rFonts w:ascii="Angsana New" w:hAnsi="Angsana New"/>
          <w:spacing w:val="-4"/>
          <w:sz w:val="30"/>
          <w:szCs w:val="30"/>
        </w:rPr>
        <w:t>256</w:t>
      </w:r>
      <w:r w:rsidR="00007795" w:rsidRPr="00F346C0">
        <w:rPr>
          <w:rFonts w:ascii="Angsana New" w:hAnsi="Angsana New"/>
          <w:spacing w:val="-4"/>
          <w:sz w:val="30"/>
          <w:szCs w:val="30"/>
        </w:rPr>
        <w:t>6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 </w:t>
      </w:r>
      <w:r w:rsidR="00BF617B" w:rsidRPr="00F346C0">
        <w:rPr>
          <w:rFonts w:ascii="Angsana New" w:hAnsi="Angsana New"/>
          <w:spacing w:val="-4"/>
          <w:sz w:val="30"/>
          <w:szCs w:val="30"/>
        </w:rPr>
        <w:t>2,396</w:t>
      </w:r>
      <w:r w:rsidR="00C21A97" w:rsidRPr="00F346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F346C0">
        <w:rPr>
          <w:rFonts w:ascii="Angsana New" w:hAnsi="Angsana New" w:hint="cs"/>
          <w:sz w:val="30"/>
          <w:szCs w:val="30"/>
          <w:cs/>
        </w:rPr>
        <w:t xml:space="preserve"> </w:t>
      </w:r>
      <w:r w:rsidR="00BF617B" w:rsidRPr="00F346C0">
        <w:rPr>
          <w:rFonts w:ascii="Angsana New" w:hAnsi="Angsana New"/>
          <w:i/>
          <w:iCs/>
          <w:sz w:val="30"/>
          <w:szCs w:val="30"/>
        </w:rPr>
        <w:t xml:space="preserve">   </w:t>
      </w:r>
      <w:r w:rsidRPr="00F346C0">
        <w:rPr>
          <w:rFonts w:ascii="Angsana New" w:hAnsi="Angsana New"/>
          <w:i/>
          <w:iCs/>
          <w:sz w:val="30"/>
          <w:szCs w:val="30"/>
        </w:rPr>
        <w:t>(256</w:t>
      </w:r>
      <w:r w:rsidR="00007795" w:rsidRPr="00F346C0">
        <w:rPr>
          <w:rFonts w:ascii="Angsana New" w:hAnsi="Angsana New"/>
          <w:i/>
          <w:iCs/>
          <w:sz w:val="30"/>
          <w:szCs w:val="30"/>
        </w:rPr>
        <w:t>5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: </w:t>
      </w:r>
      <w:r w:rsidR="00007795" w:rsidRPr="00F346C0">
        <w:rPr>
          <w:rFonts w:ascii="Angsana New" w:hAnsi="Angsana New"/>
          <w:i/>
          <w:iCs/>
          <w:sz w:val="30"/>
          <w:szCs w:val="30"/>
        </w:rPr>
        <w:t>4,020</w:t>
      </w:r>
      <w:r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346C0">
        <w:rPr>
          <w:rFonts w:ascii="Angsana New" w:hAnsi="Angsana New"/>
          <w:i/>
          <w:iCs/>
          <w:sz w:val="30"/>
          <w:szCs w:val="30"/>
        </w:rPr>
        <w:t>)</w:t>
      </w:r>
      <w:r w:rsidRPr="00F346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F346C0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 </w:t>
      </w:r>
      <w:r w:rsidRPr="00F346C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F346C0">
        <w:rPr>
          <w:rFonts w:ascii="Angsana New" w:hAnsi="Angsana New"/>
          <w:sz w:val="30"/>
          <w:szCs w:val="30"/>
        </w:rPr>
        <w:t xml:space="preserve">2 </w:t>
      </w:r>
    </w:p>
    <w:p w14:paraId="31D24406" w14:textId="77777777" w:rsidR="00B7741A" w:rsidRPr="00F346C0" w:rsidRDefault="00B7741A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05EA4BEB" w14:textId="77777777" w:rsidR="009B6EF5" w:rsidRPr="00F346C0" w:rsidRDefault="009B6EF5" w:rsidP="009B6EF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46C0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086F3C48" w14:textId="77777777" w:rsidR="009B6EF5" w:rsidRPr="00F346C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685BB1" w14:textId="77777777" w:rsidR="009B6EF5" w:rsidRPr="00F346C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F346C0">
        <w:rPr>
          <w:rFonts w:ascii="Angsana New" w:hAnsi="Angsana New"/>
          <w:i/>
          <w:iCs/>
          <w:sz w:val="30"/>
          <w:szCs w:val="30"/>
        </w:rPr>
        <w:t>2</w:t>
      </w:r>
    </w:p>
    <w:p w14:paraId="74925E5A" w14:textId="77777777" w:rsidR="009B6EF5" w:rsidRPr="00F346C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มูลค่ายุติธรรมของอสังหาริมทรัพย์เพื่อการลงทุนประเภทที่ดินให้เช่า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ประเมินโดยผู้ประเมินราคาอิสระ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F346C0">
        <w:rPr>
          <w:rFonts w:ascii="Angsana New" w:hAnsi="Angsana New"/>
          <w:spacing w:val="-2"/>
          <w:sz w:val="30"/>
          <w:szCs w:val="30"/>
          <w:cs/>
        </w:rPr>
        <w:t>ใช้วิธีราคาตลาด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โดยการให้คะแนนและถ่วงน้ำหนักตามปัจจัยความต่างอื่น</w:t>
      </w:r>
      <w:r w:rsidRPr="00F346C0">
        <w:rPr>
          <w:rFonts w:ascii="Angsana New" w:hAnsi="Angsana New"/>
          <w:spacing w:val="-2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>ๆ</w:t>
      </w:r>
    </w:p>
    <w:p w14:paraId="2E3AA6B8" w14:textId="77777777" w:rsidR="009B6EF5" w:rsidRPr="00F346C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66" w:type="dxa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1017"/>
        <w:gridCol w:w="161"/>
        <w:gridCol w:w="1025"/>
        <w:gridCol w:w="161"/>
        <w:gridCol w:w="1025"/>
        <w:gridCol w:w="161"/>
        <w:gridCol w:w="1025"/>
      </w:tblGrid>
      <w:tr w:rsidR="009B6EF5" w:rsidRPr="00F346C0" w14:paraId="4DACAC78" w14:textId="77777777" w:rsidTr="00C278B6">
        <w:trPr>
          <w:cantSplit/>
          <w:trHeight w:val="130"/>
        </w:trPr>
        <w:tc>
          <w:tcPr>
            <w:tcW w:w="4491" w:type="dxa"/>
          </w:tcPr>
          <w:p w14:paraId="7399C7DC" w14:textId="77777777" w:rsidR="009B6EF5" w:rsidRPr="00F346C0" w:rsidRDefault="009B6EF5" w:rsidP="00C278B6">
            <w:pPr>
              <w:keepNext/>
              <w:spacing w:line="240" w:lineRule="auto"/>
              <w:ind w:left="171"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D953FFA" w14:textId="77777777" w:rsidR="009B6EF5" w:rsidRPr="00F346C0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61" w:type="dxa"/>
          </w:tcPr>
          <w:p w14:paraId="11C439CE" w14:textId="77777777" w:rsidR="009B6EF5" w:rsidRPr="00F346C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A618A" w14:textId="77777777" w:rsidR="009B6EF5" w:rsidRPr="00F346C0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B6EF5" w:rsidRPr="00F346C0" w14:paraId="7B48AB1B" w14:textId="77777777" w:rsidTr="00A85678">
        <w:trPr>
          <w:cantSplit/>
          <w:trHeight w:val="130"/>
        </w:trPr>
        <w:tc>
          <w:tcPr>
            <w:tcW w:w="4491" w:type="dxa"/>
          </w:tcPr>
          <w:p w14:paraId="7461606A" w14:textId="31A74A4F" w:rsidR="009B6EF5" w:rsidRPr="00F346C0" w:rsidRDefault="00B7741A" w:rsidP="007C1460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346C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6BCC721" w14:textId="582E97E2" w:rsidR="009B6EF5" w:rsidRPr="00F346C0" w:rsidRDefault="00A85678" w:rsidP="00C278B6">
            <w:pPr>
              <w:spacing w:line="240" w:lineRule="auto"/>
              <w:ind w:right="-9"/>
              <w:jc w:val="center"/>
              <w:rPr>
                <w:rFonts w:ascii="Angsana New" w:eastAsia="Calibri" w:hAnsi="Angsana New"/>
                <w:sz w:val="30"/>
                <w:szCs w:val="30"/>
                <w:lang w:val="en-GB" w:bidi="ar-SA"/>
              </w:rPr>
            </w:pPr>
            <w:r w:rsidRPr="00F346C0">
              <w:rPr>
                <w:rFonts w:ascii="Angsana New" w:eastAsia="Calibri" w:hAnsi="Angsana New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61" w:type="dxa"/>
          </w:tcPr>
          <w:p w14:paraId="23302A50" w14:textId="77777777" w:rsidR="009B6EF5" w:rsidRPr="00F346C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09D3F311" w14:textId="1C2A5D7B" w:rsidR="009B6EF5" w:rsidRPr="00F346C0" w:rsidRDefault="00A85678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F346C0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61" w:type="dxa"/>
          </w:tcPr>
          <w:p w14:paraId="232088E7" w14:textId="77777777" w:rsidR="009B6EF5" w:rsidRPr="00F346C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3230C276" w14:textId="1EF21DE0" w:rsidR="009B6EF5" w:rsidRPr="00F346C0" w:rsidRDefault="00A85678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346C0">
              <w:rPr>
                <w:rFonts w:ascii="Angsana New" w:hAnsi="Angsana New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61" w:type="dxa"/>
          </w:tcPr>
          <w:p w14:paraId="13A0F9B8" w14:textId="77777777" w:rsidR="009B6EF5" w:rsidRPr="00F346C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2198BAF2" w14:textId="7DA69419" w:rsidR="009B6EF5" w:rsidRPr="00F346C0" w:rsidRDefault="00A85678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346C0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</w:tr>
      <w:tr w:rsidR="009B6EF5" w:rsidRPr="00F346C0" w14:paraId="237F05CD" w14:textId="77777777" w:rsidTr="00C278B6">
        <w:trPr>
          <w:cantSplit/>
          <w:trHeight w:val="130"/>
        </w:trPr>
        <w:tc>
          <w:tcPr>
            <w:tcW w:w="4491" w:type="dxa"/>
          </w:tcPr>
          <w:p w14:paraId="2DD918CE" w14:textId="01B5BDD1" w:rsidR="009B6EF5" w:rsidRPr="00F346C0" w:rsidRDefault="003B3DC3" w:rsidP="007C1460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457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C99632F" w14:textId="77777777" w:rsidR="009B6EF5" w:rsidRPr="00F346C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85678" w:rsidRPr="00F346C0" w14:paraId="2C6AC311" w14:textId="77777777" w:rsidTr="00C278B6">
        <w:trPr>
          <w:cantSplit/>
          <w:trHeight w:val="130"/>
        </w:trPr>
        <w:tc>
          <w:tcPr>
            <w:tcW w:w="4491" w:type="dxa"/>
            <w:vAlign w:val="center"/>
            <w:hideMark/>
          </w:tcPr>
          <w:p w14:paraId="5B0E4989" w14:textId="77777777" w:rsidR="00A85678" w:rsidRPr="00F346C0" w:rsidRDefault="00A85678" w:rsidP="00A85678">
            <w:pPr>
              <w:spacing w:line="240" w:lineRule="auto"/>
              <w:ind w:right="-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</w:tcPr>
          <w:p w14:paraId="4E27F239" w14:textId="25A51765" w:rsidR="00A85678" w:rsidRPr="00F346C0" w:rsidRDefault="00BF617B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61" w:type="dxa"/>
          </w:tcPr>
          <w:p w14:paraId="6D844C4C" w14:textId="77777777" w:rsidR="00A85678" w:rsidRPr="00F346C0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076FE66A" w14:textId="12D8C12A" w:rsidR="00A85678" w:rsidRPr="00F346C0" w:rsidRDefault="006851BF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  <w:tc>
          <w:tcPr>
            <w:tcW w:w="161" w:type="dxa"/>
          </w:tcPr>
          <w:p w14:paraId="6AE72C13" w14:textId="77777777" w:rsidR="00A85678" w:rsidRPr="00F346C0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14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4192BE40" w14:textId="0B6F0EE2" w:rsidR="00A85678" w:rsidRPr="00F346C0" w:rsidRDefault="00BF617B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61" w:type="dxa"/>
          </w:tcPr>
          <w:p w14:paraId="35998613" w14:textId="77777777" w:rsidR="00A85678" w:rsidRPr="00F346C0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14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5DB96529" w14:textId="0033812F" w:rsidR="00A85678" w:rsidRPr="00F346C0" w:rsidRDefault="006851BF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 w:hint="cs"/>
                <w:sz w:val="30"/>
                <w:szCs w:val="30"/>
              </w:rPr>
              <w:t>195</w:t>
            </w:r>
          </w:p>
        </w:tc>
      </w:tr>
      <w:bookmarkEnd w:id="5"/>
    </w:tbl>
    <w:p w14:paraId="55BB5AB9" w14:textId="0327E197" w:rsidR="009B6EF5" w:rsidRPr="00F346C0" w:rsidRDefault="009B6EF5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062304" w14:textId="2F3B3CB8" w:rsidR="00B7741A" w:rsidRPr="00F346C0" w:rsidRDefault="00B7741A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346C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346C0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9E99CB2" w14:textId="77777777" w:rsidR="00AE03C2" w:rsidRPr="00F346C0" w:rsidRDefault="00AE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E03C2" w:rsidRPr="00F346C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F346C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F7F5AE" w14:textId="7B20ADAA" w:rsidR="004F3079" w:rsidRPr="00F346C0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ที่ดิน</w:t>
      </w:r>
      <w:r w:rsidRPr="00F346C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F346C0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tbl>
      <w:tblPr>
        <w:tblW w:w="148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704"/>
        <w:gridCol w:w="236"/>
        <w:gridCol w:w="1440"/>
        <w:gridCol w:w="236"/>
        <w:gridCol w:w="1440"/>
        <w:gridCol w:w="236"/>
        <w:gridCol w:w="1350"/>
        <w:gridCol w:w="237"/>
        <w:gridCol w:w="1440"/>
        <w:gridCol w:w="236"/>
        <w:gridCol w:w="1170"/>
        <w:gridCol w:w="236"/>
        <w:gridCol w:w="1350"/>
        <w:gridCol w:w="239"/>
        <w:gridCol w:w="1350"/>
      </w:tblGrid>
      <w:tr w:rsidR="00C841B7" w:rsidRPr="00F346C0" w14:paraId="351B198D" w14:textId="77777777" w:rsidTr="005F2F96">
        <w:tc>
          <w:tcPr>
            <w:tcW w:w="2970" w:type="dxa"/>
          </w:tcPr>
          <w:p w14:paraId="29F14F19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29742F3A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69447FF0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60" w:type="dxa"/>
            <w:gridSpan w:val="13"/>
          </w:tcPr>
          <w:p w14:paraId="03ECF90D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F346C0" w14:paraId="4BDDBEF6" w14:textId="77777777" w:rsidTr="005F2F96">
        <w:tc>
          <w:tcPr>
            <w:tcW w:w="2970" w:type="dxa"/>
          </w:tcPr>
          <w:p w14:paraId="6BB0080B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5B31755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36EB73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977661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494412C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694ED09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6A5620A6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52F6AD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7" w:type="dxa"/>
          </w:tcPr>
          <w:p w14:paraId="0723124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780E28A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67FC38A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E7D6530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2B9FDD6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FD486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</w:tcPr>
          <w:p w14:paraId="45CE7F2A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DF1448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41B7" w:rsidRPr="00F346C0" w14:paraId="1BC33FC9" w14:textId="77777777" w:rsidTr="005F2F96">
        <w:tc>
          <w:tcPr>
            <w:tcW w:w="2970" w:type="dxa"/>
          </w:tcPr>
          <w:p w14:paraId="14F3C2C1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6683225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FC9D86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D7F84A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36" w:type="dxa"/>
          </w:tcPr>
          <w:p w14:paraId="70105B4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E8A6226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236" w:type="dxa"/>
          </w:tcPr>
          <w:p w14:paraId="5DE41DDA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35A0A1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237" w:type="dxa"/>
          </w:tcPr>
          <w:p w14:paraId="0040E7C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5094ABC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084EF0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6D2DAD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2239C7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B3659F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</w:tcPr>
          <w:p w14:paraId="1F25752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B0C23B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41B7" w:rsidRPr="00F346C0" w14:paraId="4D71B606" w14:textId="77777777" w:rsidTr="005F2F96">
        <w:tc>
          <w:tcPr>
            <w:tcW w:w="2970" w:type="dxa"/>
          </w:tcPr>
          <w:p w14:paraId="2C72B1E6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471FA104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2370F5D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3F93F559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36" w:type="dxa"/>
          </w:tcPr>
          <w:p w14:paraId="2A3832AC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8FCB41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2194EA3C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EAD583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37" w:type="dxa"/>
          </w:tcPr>
          <w:p w14:paraId="140DFB0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76304D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2CBE98A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6F24C8E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386FA4E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16DA8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3DCB7E36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2B5A46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41B7" w:rsidRPr="00F346C0" w14:paraId="4BE1EBE2" w14:textId="77777777" w:rsidTr="005F2F96">
        <w:tc>
          <w:tcPr>
            <w:tcW w:w="2970" w:type="dxa"/>
          </w:tcPr>
          <w:p w14:paraId="1E60E883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4" w:type="dxa"/>
          </w:tcPr>
          <w:p w14:paraId="06C4A563" w14:textId="33812232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4109787E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23605616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41D35B7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467C289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7B9EDC5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878800E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37" w:type="dxa"/>
          </w:tcPr>
          <w:p w14:paraId="61D54943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E6887A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B29C6C0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CBA717E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36" w:type="dxa"/>
          </w:tcPr>
          <w:p w14:paraId="07A0BC0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C5A166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39" w:type="dxa"/>
          </w:tcPr>
          <w:p w14:paraId="671B7B83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45E2C9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C841B7" w:rsidRPr="00F346C0" w14:paraId="5FFE5177" w14:textId="77777777" w:rsidTr="005F2F96">
        <w:tc>
          <w:tcPr>
            <w:tcW w:w="2970" w:type="dxa"/>
          </w:tcPr>
          <w:p w14:paraId="35231212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4" w:type="dxa"/>
          </w:tcPr>
          <w:p w14:paraId="1D7915A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493F9A34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960" w:type="dxa"/>
            <w:gridSpan w:val="13"/>
          </w:tcPr>
          <w:p w14:paraId="280B992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F346C0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F346C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C841B7" w:rsidRPr="00F346C0" w14:paraId="2A07AE8A" w14:textId="77777777" w:rsidTr="005F2F96">
        <w:tc>
          <w:tcPr>
            <w:tcW w:w="2970" w:type="dxa"/>
          </w:tcPr>
          <w:p w14:paraId="3A883133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704" w:type="dxa"/>
          </w:tcPr>
          <w:p w14:paraId="15D44BBE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C6A862D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DAA3121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52BB573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8DCDD5C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C24F16D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304EEF17" w14:textId="77777777" w:rsidR="00C841B7" w:rsidRPr="00F346C0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7" w:type="dxa"/>
          </w:tcPr>
          <w:p w14:paraId="5F370F02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47AEC5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F089CBF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</w:tcPr>
          <w:p w14:paraId="08723BC8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16C2CD1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4E001A81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9" w:type="dxa"/>
          </w:tcPr>
          <w:p w14:paraId="750592C3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1DC431D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5F2F96" w:rsidRPr="00F346C0" w14:paraId="0C99FE1D" w14:textId="77777777" w:rsidTr="005F2F96">
        <w:tc>
          <w:tcPr>
            <w:tcW w:w="2970" w:type="dxa"/>
          </w:tcPr>
          <w:p w14:paraId="03BFB97B" w14:textId="488063D3" w:rsidR="005F2F96" w:rsidRPr="00F346C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F346C0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704" w:type="dxa"/>
          </w:tcPr>
          <w:p w14:paraId="6D3B52E3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7E7B8F1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FAEAD60" w14:textId="511E4046" w:rsidR="005F2F96" w:rsidRPr="00F346C0" w:rsidRDefault="005F2F96" w:rsidP="00BE29A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19,899</w:t>
            </w:r>
          </w:p>
        </w:tc>
        <w:tc>
          <w:tcPr>
            <w:tcW w:w="236" w:type="dxa"/>
            <w:vAlign w:val="bottom"/>
          </w:tcPr>
          <w:p w14:paraId="5B3DFBB6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3EE6C07" w14:textId="2DE995D8" w:rsidR="005F2F96" w:rsidRPr="00F346C0" w:rsidRDefault="005F2F96" w:rsidP="002F2EF5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472,919</w:t>
            </w:r>
          </w:p>
        </w:tc>
        <w:tc>
          <w:tcPr>
            <w:tcW w:w="236" w:type="dxa"/>
            <w:vAlign w:val="bottom"/>
          </w:tcPr>
          <w:p w14:paraId="1CB32C80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0BEE9F7" w14:textId="5B653B8F" w:rsidR="005F2F96" w:rsidRPr="00F346C0" w:rsidRDefault="005F2F96" w:rsidP="00AA0F54">
            <w:pPr>
              <w:tabs>
                <w:tab w:val="decimal" w:pos="1051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31,383</w:t>
            </w:r>
          </w:p>
        </w:tc>
        <w:tc>
          <w:tcPr>
            <w:tcW w:w="237" w:type="dxa"/>
            <w:vAlign w:val="bottom"/>
          </w:tcPr>
          <w:p w14:paraId="57227CCD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11A96AB" w14:textId="13FC14FC" w:rsidR="005F2F96" w:rsidRPr="00F346C0" w:rsidRDefault="005F2F96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4,590</w:t>
            </w:r>
          </w:p>
        </w:tc>
        <w:tc>
          <w:tcPr>
            <w:tcW w:w="236" w:type="dxa"/>
            <w:vAlign w:val="bottom"/>
          </w:tcPr>
          <w:p w14:paraId="541301ED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83DB8D6" w14:textId="33BC4FD5" w:rsidR="005F2F96" w:rsidRPr="00F346C0" w:rsidRDefault="005F2F96" w:rsidP="00AA0F54">
            <w:pPr>
              <w:tabs>
                <w:tab w:val="clear" w:pos="907"/>
                <w:tab w:val="left" w:pos="878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930</w:t>
            </w:r>
          </w:p>
        </w:tc>
        <w:tc>
          <w:tcPr>
            <w:tcW w:w="236" w:type="dxa"/>
            <w:vAlign w:val="bottom"/>
          </w:tcPr>
          <w:p w14:paraId="72E8DE7A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AABEE85" w14:textId="350056D0" w:rsidR="005F2F96" w:rsidRPr="00F346C0" w:rsidRDefault="005F2F96" w:rsidP="00F95585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22,287</w:t>
            </w:r>
          </w:p>
        </w:tc>
        <w:tc>
          <w:tcPr>
            <w:tcW w:w="239" w:type="dxa"/>
            <w:vAlign w:val="bottom"/>
          </w:tcPr>
          <w:p w14:paraId="60EA5C6D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9E8A1F5" w14:textId="058906E9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552,008</w:t>
            </w:r>
          </w:p>
        </w:tc>
      </w:tr>
      <w:tr w:rsidR="005F2F96" w:rsidRPr="00F346C0" w14:paraId="729658D2" w14:textId="77777777" w:rsidTr="00393DBD">
        <w:tc>
          <w:tcPr>
            <w:tcW w:w="2970" w:type="dxa"/>
          </w:tcPr>
          <w:p w14:paraId="3EA60423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04" w:type="dxa"/>
          </w:tcPr>
          <w:p w14:paraId="01F97D6C" w14:textId="77777777" w:rsidR="005F2F96" w:rsidRPr="00F346C0" w:rsidRDefault="005F2F96" w:rsidP="00393DBD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B4D4F61" w14:textId="77777777" w:rsidR="005F2F96" w:rsidRPr="00F346C0" w:rsidRDefault="005F2F96" w:rsidP="00393DBD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FEB3074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8 </w:t>
            </w:r>
          </w:p>
        </w:tc>
        <w:tc>
          <w:tcPr>
            <w:tcW w:w="236" w:type="dxa"/>
          </w:tcPr>
          <w:p w14:paraId="3CAEB86B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15E5B864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2,566 </w:t>
            </w:r>
          </w:p>
        </w:tc>
        <w:tc>
          <w:tcPr>
            <w:tcW w:w="236" w:type="dxa"/>
            <w:shd w:val="clear" w:color="auto" w:fill="auto"/>
          </w:tcPr>
          <w:p w14:paraId="28DF8DCD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34FB12A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39 </w:t>
            </w:r>
          </w:p>
        </w:tc>
        <w:tc>
          <w:tcPr>
            <w:tcW w:w="237" w:type="dxa"/>
            <w:shd w:val="clear" w:color="auto" w:fill="auto"/>
          </w:tcPr>
          <w:p w14:paraId="434C5ADF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346E2D8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125 </w:t>
            </w:r>
          </w:p>
        </w:tc>
        <w:tc>
          <w:tcPr>
            <w:tcW w:w="236" w:type="dxa"/>
            <w:shd w:val="clear" w:color="auto" w:fill="auto"/>
          </w:tcPr>
          <w:p w14:paraId="31795D66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1800DF3C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10 </w:t>
            </w:r>
          </w:p>
        </w:tc>
        <w:tc>
          <w:tcPr>
            <w:tcW w:w="236" w:type="dxa"/>
            <w:shd w:val="clear" w:color="auto" w:fill="auto"/>
          </w:tcPr>
          <w:p w14:paraId="7480B7B7" w14:textId="77777777" w:rsidR="005F2F96" w:rsidRPr="00F346C0" w:rsidRDefault="005F2F96" w:rsidP="00393DBD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914ED28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18,357 </w:t>
            </w:r>
          </w:p>
        </w:tc>
        <w:tc>
          <w:tcPr>
            <w:tcW w:w="239" w:type="dxa"/>
            <w:shd w:val="clear" w:color="auto" w:fill="auto"/>
          </w:tcPr>
          <w:p w14:paraId="02DACCCF" w14:textId="77777777" w:rsidR="005F2F96" w:rsidRPr="00F346C0" w:rsidRDefault="005F2F96" w:rsidP="00393DBD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EEFDA4C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21,105 </w:t>
            </w:r>
          </w:p>
        </w:tc>
      </w:tr>
      <w:tr w:rsidR="005F2F96" w:rsidRPr="00F346C0" w14:paraId="4127F095" w14:textId="77777777" w:rsidTr="00393DBD">
        <w:tc>
          <w:tcPr>
            <w:tcW w:w="3674" w:type="dxa"/>
            <w:gridSpan w:val="2"/>
          </w:tcPr>
          <w:p w14:paraId="0CDA5E83" w14:textId="77777777" w:rsidR="005F2F96" w:rsidRPr="00F346C0" w:rsidRDefault="005F2F96" w:rsidP="00393DBD">
            <w:pPr>
              <w:spacing w:line="280" w:lineRule="exact"/>
              <w:ind w:left="-115" w:right="-115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   การสูญเสียอำนาจการควบคุมในบริษัทย่อย </w:t>
            </w:r>
          </w:p>
        </w:tc>
        <w:tc>
          <w:tcPr>
            <w:tcW w:w="236" w:type="dxa"/>
          </w:tcPr>
          <w:p w14:paraId="3068828F" w14:textId="77777777" w:rsidR="005F2F96" w:rsidRPr="00F346C0" w:rsidRDefault="005F2F96" w:rsidP="00393DBD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4657FEB" w14:textId="77777777" w:rsidR="005F2F96" w:rsidRPr="00F346C0" w:rsidRDefault="005F2F96" w:rsidP="00BE29A1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  (10)</w:t>
            </w:r>
          </w:p>
        </w:tc>
        <w:tc>
          <w:tcPr>
            <w:tcW w:w="236" w:type="dxa"/>
          </w:tcPr>
          <w:p w14:paraId="34E9174A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D2F3F35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(8,096)</w:t>
            </w:r>
          </w:p>
        </w:tc>
        <w:tc>
          <w:tcPr>
            <w:tcW w:w="236" w:type="dxa"/>
            <w:shd w:val="clear" w:color="auto" w:fill="auto"/>
          </w:tcPr>
          <w:p w14:paraId="4898BF7A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6F68277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(66)</w:t>
            </w:r>
          </w:p>
        </w:tc>
        <w:tc>
          <w:tcPr>
            <w:tcW w:w="237" w:type="dxa"/>
            <w:shd w:val="clear" w:color="auto" w:fill="auto"/>
          </w:tcPr>
          <w:p w14:paraId="59F7CC39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12627B01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  (91)</w:t>
            </w:r>
          </w:p>
        </w:tc>
        <w:tc>
          <w:tcPr>
            <w:tcW w:w="236" w:type="dxa"/>
            <w:shd w:val="clear" w:color="auto" w:fill="auto"/>
          </w:tcPr>
          <w:p w14:paraId="67159619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422C3AE3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(7)</w:t>
            </w:r>
          </w:p>
        </w:tc>
        <w:tc>
          <w:tcPr>
            <w:tcW w:w="236" w:type="dxa"/>
            <w:shd w:val="clear" w:color="auto" w:fill="auto"/>
          </w:tcPr>
          <w:p w14:paraId="35DBEF55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17953B0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(11)</w:t>
            </w:r>
          </w:p>
        </w:tc>
        <w:tc>
          <w:tcPr>
            <w:tcW w:w="239" w:type="dxa"/>
            <w:shd w:val="clear" w:color="auto" w:fill="auto"/>
          </w:tcPr>
          <w:p w14:paraId="368C6F8A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49FCA7D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(8,281)</w:t>
            </w:r>
          </w:p>
        </w:tc>
      </w:tr>
      <w:tr w:rsidR="005F2F96" w:rsidRPr="00F346C0" w14:paraId="1F9AEC85" w14:textId="77777777" w:rsidTr="00393DBD">
        <w:tc>
          <w:tcPr>
            <w:tcW w:w="2970" w:type="dxa"/>
          </w:tcPr>
          <w:p w14:paraId="34454F6F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704" w:type="dxa"/>
          </w:tcPr>
          <w:p w14:paraId="62051DDA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9572DCD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0850A1C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78 </w:t>
            </w:r>
          </w:p>
        </w:tc>
        <w:tc>
          <w:tcPr>
            <w:tcW w:w="236" w:type="dxa"/>
          </w:tcPr>
          <w:p w14:paraId="2AE198BC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BAD1F7E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9,941 </w:t>
            </w:r>
          </w:p>
        </w:tc>
        <w:tc>
          <w:tcPr>
            <w:tcW w:w="236" w:type="dxa"/>
            <w:shd w:val="clear" w:color="auto" w:fill="auto"/>
          </w:tcPr>
          <w:p w14:paraId="2B9DEB48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4580012" w14:textId="6D5A8448" w:rsidR="005F2F96" w:rsidRPr="00F346C0" w:rsidRDefault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2,249</w:t>
            </w:r>
          </w:p>
        </w:tc>
        <w:tc>
          <w:tcPr>
            <w:tcW w:w="237" w:type="dxa"/>
            <w:shd w:val="clear" w:color="auto" w:fill="auto"/>
          </w:tcPr>
          <w:p w14:paraId="1F07A75B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03AC085B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46 </w:t>
            </w:r>
          </w:p>
        </w:tc>
        <w:tc>
          <w:tcPr>
            <w:tcW w:w="236" w:type="dxa"/>
            <w:shd w:val="clear" w:color="auto" w:fill="auto"/>
          </w:tcPr>
          <w:p w14:paraId="79C94AAB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3A428A7E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55 </w:t>
            </w:r>
          </w:p>
        </w:tc>
        <w:tc>
          <w:tcPr>
            <w:tcW w:w="236" w:type="dxa"/>
            <w:shd w:val="clear" w:color="auto" w:fill="auto"/>
          </w:tcPr>
          <w:p w14:paraId="25C7CDBB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D2C3D1F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(12,900)</w:t>
            </w:r>
          </w:p>
        </w:tc>
        <w:tc>
          <w:tcPr>
            <w:tcW w:w="239" w:type="dxa"/>
            <w:shd w:val="clear" w:color="auto" w:fill="auto"/>
          </w:tcPr>
          <w:p w14:paraId="2531C553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16BCCC2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(531)</w:t>
            </w:r>
          </w:p>
        </w:tc>
      </w:tr>
      <w:tr w:rsidR="005F2F96" w:rsidRPr="00F346C0" w14:paraId="4F74E18F" w14:textId="77777777" w:rsidTr="00393DBD">
        <w:tc>
          <w:tcPr>
            <w:tcW w:w="2970" w:type="dxa"/>
          </w:tcPr>
          <w:p w14:paraId="15706D15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04" w:type="dxa"/>
          </w:tcPr>
          <w:p w14:paraId="1515778A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397AE1A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CFF1026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- </w:t>
            </w:r>
          </w:p>
        </w:tc>
        <w:tc>
          <w:tcPr>
            <w:tcW w:w="236" w:type="dxa"/>
          </w:tcPr>
          <w:p w14:paraId="001B44DF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12DC1EE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(4,985)</w:t>
            </w:r>
          </w:p>
        </w:tc>
        <w:tc>
          <w:tcPr>
            <w:tcW w:w="236" w:type="dxa"/>
            <w:shd w:val="clear" w:color="auto" w:fill="auto"/>
          </w:tcPr>
          <w:p w14:paraId="437593AA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0AEBE92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(23)</w:t>
            </w:r>
          </w:p>
        </w:tc>
        <w:tc>
          <w:tcPr>
            <w:tcW w:w="237" w:type="dxa"/>
            <w:shd w:val="clear" w:color="auto" w:fill="auto"/>
          </w:tcPr>
          <w:p w14:paraId="1AD1AA67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7882F034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 (290)</w:t>
            </w:r>
          </w:p>
        </w:tc>
        <w:tc>
          <w:tcPr>
            <w:tcW w:w="236" w:type="dxa"/>
            <w:shd w:val="clear" w:color="auto" w:fill="auto"/>
          </w:tcPr>
          <w:p w14:paraId="52460356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62FACB3D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(81)</w:t>
            </w:r>
          </w:p>
        </w:tc>
        <w:tc>
          <w:tcPr>
            <w:tcW w:w="236" w:type="dxa"/>
            <w:shd w:val="clear" w:color="auto" w:fill="auto"/>
          </w:tcPr>
          <w:p w14:paraId="4A53CA90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B8EC344" w14:textId="77777777" w:rsidR="005F2F96" w:rsidRPr="00F346C0" w:rsidRDefault="005F2F96" w:rsidP="00393DBD">
            <w:pPr>
              <w:tabs>
                <w:tab w:val="decimal" w:pos="1137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(17)</w:t>
            </w:r>
          </w:p>
        </w:tc>
        <w:tc>
          <w:tcPr>
            <w:tcW w:w="239" w:type="dxa"/>
            <w:shd w:val="clear" w:color="auto" w:fill="auto"/>
          </w:tcPr>
          <w:p w14:paraId="7EE5D015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16CA14D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(5,396)</w:t>
            </w:r>
          </w:p>
        </w:tc>
      </w:tr>
      <w:tr w:rsidR="005F2F96" w:rsidRPr="00F346C0" w14:paraId="7708F54E" w14:textId="77777777" w:rsidTr="00393DBD">
        <w:trPr>
          <w:trHeight w:val="200"/>
        </w:trPr>
        <w:tc>
          <w:tcPr>
            <w:tcW w:w="3910" w:type="dxa"/>
            <w:gridSpan w:val="3"/>
            <w:vAlign w:val="center"/>
          </w:tcPr>
          <w:p w14:paraId="51FE1BF1" w14:textId="77777777" w:rsidR="005F2F96" w:rsidRPr="00F346C0" w:rsidRDefault="005F2F96" w:rsidP="00393DBD">
            <w:pPr>
              <w:spacing w:line="280" w:lineRule="exact"/>
              <w:ind w:left="181" w:hanging="181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82C318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 (159)</w:t>
            </w:r>
          </w:p>
        </w:tc>
        <w:tc>
          <w:tcPr>
            <w:tcW w:w="236" w:type="dxa"/>
            <w:vAlign w:val="center"/>
          </w:tcPr>
          <w:p w14:paraId="5F8341B0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BF233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(792)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0772A2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57E1A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(263)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6838FB4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CA137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     (37)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3196FE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A6A37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   (2)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496E96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44995" w14:textId="77777777" w:rsidR="005F2F96" w:rsidRPr="00F346C0" w:rsidRDefault="005F2F96" w:rsidP="00393DB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27B1D7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E87B4" w14:textId="77777777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 xml:space="preserve">                 (1,173)</w:t>
            </w:r>
          </w:p>
        </w:tc>
      </w:tr>
      <w:tr w:rsidR="00C66864" w:rsidRPr="00F346C0" w14:paraId="32878549" w14:textId="77777777" w:rsidTr="005F2F96">
        <w:trPr>
          <w:trHeight w:val="70"/>
        </w:trPr>
        <w:tc>
          <w:tcPr>
            <w:tcW w:w="2970" w:type="dxa"/>
          </w:tcPr>
          <w:p w14:paraId="720B5EFF" w14:textId="24F0DDFC" w:rsidR="00C66864" w:rsidRPr="00F346C0" w:rsidRDefault="0059100A" w:rsidP="00C278B6">
            <w:pPr>
              <w:spacing w:line="280" w:lineRule="exact"/>
              <w:ind w:left="181" w:right="-108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5F2F96" w:rsidRPr="00F346C0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704" w:type="dxa"/>
          </w:tcPr>
          <w:p w14:paraId="39483E32" w14:textId="77777777" w:rsidR="00C66864" w:rsidRPr="00F346C0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386CAD3" w14:textId="77777777" w:rsidR="00C66864" w:rsidRPr="00F346C0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FBF25" w14:textId="5788EE64" w:rsidR="00C66864" w:rsidRPr="00F346C0" w:rsidRDefault="00C66864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vAlign w:val="bottom"/>
          </w:tcPr>
          <w:p w14:paraId="2DF4B4A7" w14:textId="77777777" w:rsidR="00C66864" w:rsidRPr="00F346C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325B7" w14:textId="4588EC31" w:rsidR="00C66864" w:rsidRPr="00F346C0" w:rsidRDefault="00C66864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8A960E" w14:textId="77777777" w:rsidR="00C66864" w:rsidRPr="00F346C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4FE3" w14:textId="53A5A654" w:rsidR="00C66864" w:rsidRPr="00F346C0" w:rsidRDefault="00C66864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245ECD" w14:textId="77777777" w:rsidR="00C66864" w:rsidRPr="00F346C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5C62C" w14:textId="14EACF37" w:rsidR="00C66864" w:rsidRPr="00F346C0" w:rsidRDefault="00C66864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A06ED0" w14:textId="77777777" w:rsidR="00C66864" w:rsidRPr="00F346C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D98A" w14:textId="0F1C3DA3" w:rsidR="00C66864" w:rsidRPr="00F346C0" w:rsidRDefault="00C66864" w:rsidP="00C841B7">
            <w:pPr>
              <w:tabs>
                <w:tab w:val="clear" w:pos="907"/>
                <w:tab w:val="decimal" w:pos="88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12A8C" w14:textId="77777777" w:rsidR="00C66864" w:rsidRPr="00F346C0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A10AB" w14:textId="497542B9" w:rsidR="00C66864" w:rsidRPr="00F346C0" w:rsidRDefault="00C66864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5E2625" w14:textId="77777777" w:rsidR="00C66864" w:rsidRPr="00F346C0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31DC" w14:textId="328D8900" w:rsidR="00C66864" w:rsidRPr="00F346C0" w:rsidRDefault="00C66864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F2F96" w:rsidRPr="00F346C0" w14:paraId="334DF6DE" w14:textId="77777777" w:rsidTr="00AB580E">
        <w:trPr>
          <w:trHeight w:val="70"/>
        </w:trPr>
        <w:tc>
          <w:tcPr>
            <w:tcW w:w="2970" w:type="dxa"/>
          </w:tcPr>
          <w:p w14:paraId="222E53E9" w14:textId="346CDFA9" w:rsidR="005F2F96" w:rsidRPr="00F346C0" w:rsidRDefault="005F2F96" w:rsidP="005F2F96">
            <w:pPr>
              <w:spacing w:line="280" w:lineRule="exact"/>
              <w:ind w:left="181" w:right="-108" w:hanging="18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04" w:type="dxa"/>
          </w:tcPr>
          <w:p w14:paraId="6655E33D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7FB93F3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9677D42" w14:textId="06BF98A7" w:rsidR="005F2F96" w:rsidRPr="00F346C0" w:rsidRDefault="005F2F96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19,816</w:t>
            </w:r>
          </w:p>
        </w:tc>
        <w:tc>
          <w:tcPr>
            <w:tcW w:w="236" w:type="dxa"/>
          </w:tcPr>
          <w:p w14:paraId="723D3EB7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29BE858" w14:textId="37B33681" w:rsidR="005F2F96" w:rsidRPr="00F346C0" w:rsidRDefault="005F2F96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471,553</w:t>
            </w:r>
          </w:p>
        </w:tc>
        <w:tc>
          <w:tcPr>
            <w:tcW w:w="236" w:type="dxa"/>
            <w:shd w:val="clear" w:color="auto" w:fill="auto"/>
          </w:tcPr>
          <w:p w14:paraId="222D472C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10163C" w14:textId="0FF27611" w:rsidR="005F2F96" w:rsidRPr="00F346C0" w:rsidRDefault="005F2F96" w:rsidP="005F2F96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33,319</w:t>
            </w:r>
          </w:p>
        </w:tc>
        <w:tc>
          <w:tcPr>
            <w:tcW w:w="237" w:type="dxa"/>
            <w:shd w:val="clear" w:color="auto" w:fill="auto"/>
          </w:tcPr>
          <w:p w14:paraId="0A31DEEE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6420FDA" w14:textId="46214356" w:rsidR="005F2F96" w:rsidRPr="00F346C0" w:rsidRDefault="005F2F96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4,343</w:t>
            </w:r>
          </w:p>
        </w:tc>
        <w:tc>
          <w:tcPr>
            <w:tcW w:w="236" w:type="dxa"/>
            <w:shd w:val="clear" w:color="auto" w:fill="auto"/>
          </w:tcPr>
          <w:p w14:paraId="1F66EB4D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4A5D98ED" w14:textId="616DF6E7" w:rsidR="005F2F96" w:rsidRPr="00F346C0" w:rsidRDefault="005F2F96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905</w:t>
            </w:r>
          </w:p>
        </w:tc>
        <w:tc>
          <w:tcPr>
            <w:tcW w:w="236" w:type="dxa"/>
            <w:shd w:val="clear" w:color="auto" w:fill="auto"/>
          </w:tcPr>
          <w:p w14:paraId="03C09F88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FB4D94F" w14:textId="40F4AEE8" w:rsidR="005F2F96" w:rsidRPr="00F346C0" w:rsidRDefault="005F2F96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27,796</w:t>
            </w:r>
          </w:p>
        </w:tc>
        <w:tc>
          <w:tcPr>
            <w:tcW w:w="239" w:type="dxa"/>
            <w:shd w:val="clear" w:color="auto" w:fill="auto"/>
          </w:tcPr>
          <w:p w14:paraId="28016851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90BC33E" w14:textId="0095DB45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557,732</w:t>
            </w:r>
          </w:p>
        </w:tc>
      </w:tr>
      <w:tr w:rsidR="005F2F96" w:rsidRPr="00F346C0" w14:paraId="5F359253" w14:textId="77777777" w:rsidTr="005F2F96">
        <w:tc>
          <w:tcPr>
            <w:tcW w:w="2970" w:type="dxa"/>
          </w:tcPr>
          <w:p w14:paraId="17A0E0C9" w14:textId="77777777" w:rsidR="005F2F96" w:rsidRPr="00F346C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04" w:type="dxa"/>
          </w:tcPr>
          <w:p w14:paraId="11DC386B" w14:textId="77777777" w:rsidR="005F2F96" w:rsidRPr="00F346C0" w:rsidRDefault="005F2F96" w:rsidP="005F2F9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86D1997" w14:textId="77777777" w:rsidR="005F2F96" w:rsidRPr="00F346C0" w:rsidRDefault="005F2F96" w:rsidP="005F2F9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1C7BA2F4" w14:textId="27A0D932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566</w:t>
            </w:r>
          </w:p>
        </w:tc>
        <w:tc>
          <w:tcPr>
            <w:tcW w:w="236" w:type="dxa"/>
          </w:tcPr>
          <w:p w14:paraId="4E273019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06D1788" w14:textId="33C87B3F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1,517</w:t>
            </w:r>
          </w:p>
        </w:tc>
        <w:tc>
          <w:tcPr>
            <w:tcW w:w="236" w:type="dxa"/>
            <w:shd w:val="clear" w:color="auto" w:fill="auto"/>
          </w:tcPr>
          <w:p w14:paraId="042C9E31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BD72DA" w14:textId="7A54F440" w:rsidR="005F2F96" w:rsidRPr="00F346C0" w:rsidRDefault="00797FD1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04EBDFC1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7F39852" w14:textId="46AA555E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07277E40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1123056A" w14:textId="0F99D63C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79374C6" w14:textId="77777777" w:rsidR="005F2F96" w:rsidRPr="00F346C0" w:rsidRDefault="005F2F96" w:rsidP="005F2F96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F38B6C" w14:textId="02C38BC5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14,982</w:t>
            </w:r>
          </w:p>
        </w:tc>
        <w:tc>
          <w:tcPr>
            <w:tcW w:w="239" w:type="dxa"/>
            <w:shd w:val="clear" w:color="auto" w:fill="auto"/>
          </w:tcPr>
          <w:p w14:paraId="2038909E" w14:textId="77777777" w:rsidR="005F2F96" w:rsidRPr="00F346C0" w:rsidRDefault="005F2F96" w:rsidP="005F2F96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510C3D5" w14:textId="16ED1518" w:rsidR="005F2F96" w:rsidRPr="00F346C0" w:rsidRDefault="00797FD1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17,326</w:t>
            </w:r>
          </w:p>
        </w:tc>
      </w:tr>
      <w:tr w:rsidR="005F2F96" w:rsidRPr="00F346C0" w14:paraId="068427B4" w14:textId="77777777" w:rsidTr="00695933">
        <w:tc>
          <w:tcPr>
            <w:tcW w:w="3674" w:type="dxa"/>
            <w:gridSpan w:val="2"/>
          </w:tcPr>
          <w:p w14:paraId="74BAF346" w14:textId="5165D0E9" w:rsidR="005F2F96" w:rsidRPr="00F346C0" w:rsidRDefault="005F2F96" w:rsidP="005F2F96">
            <w:pPr>
              <w:spacing w:line="280" w:lineRule="exact"/>
              <w:ind w:left="-115" w:right="-115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 xml:space="preserve">   การสูญเสียอำนาจการควบคุมในบริษัทย่อย </w:t>
            </w:r>
          </w:p>
        </w:tc>
        <w:tc>
          <w:tcPr>
            <w:tcW w:w="236" w:type="dxa"/>
          </w:tcPr>
          <w:p w14:paraId="4313ADEE" w14:textId="77777777" w:rsidR="005F2F96" w:rsidRPr="00F346C0" w:rsidRDefault="005F2F96" w:rsidP="005F2F9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50453B5" w14:textId="7129980F" w:rsidR="005F2F96" w:rsidRPr="00F346C0" w:rsidRDefault="00797FD1" w:rsidP="00AA0F5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(317)</w:t>
            </w:r>
          </w:p>
        </w:tc>
        <w:tc>
          <w:tcPr>
            <w:tcW w:w="236" w:type="dxa"/>
          </w:tcPr>
          <w:p w14:paraId="720C3532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961B553" w14:textId="53F3776F" w:rsidR="005F2F96" w:rsidRPr="00F346C0" w:rsidRDefault="00797FD1" w:rsidP="00AA0F54">
            <w:pPr>
              <w:spacing w:line="280" w:lineRule="exact"/>
              <w:ind w:left="-108" w:right="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(2,855)</w:t>
            </w:r>
          </w:p>
        </w:tc>
        <w:tc>
          <w:tcPr>
            <w:tcW w:w="236" w:type="dxa"/>
            <w:shd w:val="clear" w:color="auto" w:fill="auto"/>
          </w:tcPr>
          <w:p w14:paraId="14761C3A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225A634" w14:textId="30E40DC7" w:rsidR="005F2F96" w:rsidRPr="00F346C0" w:rsidRDefault="00797FD1" w:rsidP="00AA0F54">
            <w:pPr>
              <w:spacing w:line="280" w:lineRule="exact"/>
              <w:ind w:left="-108"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(1,380)</w:t>
            </w:r>
          </w:p>
        </w:tc>
        <w:tc>
          <w:tcPr>
            <w:tcW w:w="237" w:type="dxa"/>
            <w:shd w:val="clear" w:color="auto" w:fill="auto"/>
          </w:tcPr>
          <w:p w14:paraId="4965D728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2FBF132" w14:textId="508FD6C9" w:rsidR="005F2F96" w:rsidRPr="00F346C0" w:rsidRDefault="00797FD1" w:rsidP="00AA0F54">
            <w:pPr>
              <w:spacing w:line="280" w:lineRule="exact"/>
              <w:ind w:left="-108" w:right="1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(319)</w:t>
            </w:r>
          </w:p>
        </w:tc>
        <w:tc>
          <w:tcPr>
            <w:tcW w:w="236" w:type="dxa"/>
            <w:shd w:val="clear" w:color="auto" w:fill="auto"/>
          </w:tcPr>
          <w:p w14:paraId="7660F8EE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013AC6A3" w14:textId="47C6D884" w:rsidR="005F2F96" w:rsidRPr="00F346C0" w:rsidRDefault="00797FD1" w:rsidP="00AA0F54">
            <w:pPr>
              <w:tabs>
                <w:tab w:val="clear" w:pos="907"/>
                <w:tab w:val="decimal" w:pos="1060"/>
              </w:tabs>
              <w:spacing w:line="280" w:lineRule="exact"/>
              <w:ind w:left="-108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(25)</w:t>
            </w:r>
          </w:p>
        </w:tc>
        <w:tc>
          <w:tcPr>
            <w:tcW w:w="236" w:type="dxa"/>
            <w:shd w:val="clear" w:color="auto" w:fill="auto"/>
          </w:tcPr>
          <w:p w14:paraId="46E31E93" w14:textId="77777777" w:rsidR="005F2F96" w:rsidRPr="00F346C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218D28F" w14:textId="52C78090" w:rsidR="005F2F96" w:rsidRPr="00F346C0" w:rsidRDefault="00797FD1" w:rsidP="00AA0F54">
            <w:pPr>
              <w:spacing w:line="280" w:lineRule="exact"/>
              <w:ind w:left="-108" w:right="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(590)</w:t>
            </w:r>
          </w:p>
        </w:tc>
        <w:tc>
          <w:tcPr>
            <w:tcW w:w="239" w:type="dxa"/>
            <w:shd w:val="clear" w:color="auto" w:fill="auto"/>
          </w:tcPr>
          <w:p w14:paraId="5D527F21" w14:textId="77777777" w:rsidR="005F2F96" w:rsidRPr="00F346C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0E40442" w14:textId="055CD793" w:rsidR="005F2F96" w:rsidRPr="00F346C0" w:rsidRDefault="00797FD1" w:rsidP="00AA0F54">
            <w:pPr>
              <w:spacing w:line="280" w:lineRule="exact"/>
              <w:ind w:left="-108" w:right="2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(5,486)</w:t>
            </w:r>
          </w:p>
        </w:tc>
      </w:tr>
      <w:tr w:rsidR="005F2F96" w:rsidRPr="00F346C0" w14:paraId="267F054A" w14:textId="77777777" w:rsidTr="005F2F96">
        <w:tc>
          <w:tcPr>
            <w:tcW w:w="2970" w:type="dxa"/>
          </w:tcPr>
          <w:p w14:paraId="16F3E20F" w14:textId="77777777" w:rsidR="005F2F96" w:rsidRPr="00F346C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704" w:type="dxa"/>
          </w:tcPr>
          <w:p w14:paraId="25341FBC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BB2314F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1A7E83" w14:textId="35C07932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245</w:t>
            </w:r>
          </w:p>
        </w:tc>
        <w:tc>
          <w:tcPr>
            <w:tcW w:w="236" w:type="dxa"/>
          </w:tcPr>
          <w:p w14:paraId="39744720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CD960CE" w14:textId="313FC466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13,622</w:t>
            </w:r>
          </w:p>
        </w:tc>
        <w:tc>
          <w:tcPr>
            <w:tcW w:w="236" w:type="dxa"/>
            <w:shd w:val="clear" w:color="auto" w:fill="auto"/>
          </w:tcPr>
          <w:p w14:paraId="7A6391EE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8E24228" w14:textId="1C7A0FCB" w:rsidR="005F2F96" w:rsidRPr="00F346C0" w:rsidRDefault="00797FD1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1,297</w:t>
            </w:r>
          </w:p>
        </w:tc>
        <w:tc>
          <w:tcPr>
            <w:tcW w:w="237" w:type="dxa"/>
            <w:shd w:val="clear" w:color="auto" w:fill="auto"/>
          </w:tcPr>
          <w:p w14:paraId="7B10EB8B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3292CBB" w14:textId="415DA9A0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315</w:t>
            </w:r>
          </w:p>
        </w:tc>
        <w:tc>
          <w:tcPr>
            <w:tcW w:w="236" w:type="dxa"/>
            <w:shd w:val="clear" w:color="auto" w:fill="auto"/>
          </w:tcPr>
          <w:p w14:paraId="6DA5D7E0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0E579354" w14:textId="22E7964B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0BBC72B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ED4ABAA" w14:textId="69AA1C8C" w:rsidR="005F2F96" w:rsidRPr="00F346C0" w:rsidRDefault="00797FD1" w:rsidP="00AA0F54">
            <w:pPr>
              <w:spacing w:line="280" w:lineRule="exact"/>
              <w:ind w:left="-108" w:right="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(15,896)</w:t>
            </w:r>
          </w:p>
        </w:tc>
        <w:tc>
          <w:tcPr>
            <w:tcW w:w="239" w:type="dxa"/>
            <w:shd w:val="clear" w:color="auto" w:fill="auto"/>
          </w:tcPr>
          <w:p w14:paraId="4FCA79F0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5B4DC95" w14:textId="28B83758" w:rsidR="005F2F96" w:rsidRPr="00F346C0" w:rsidRDefault="00797FD1" w:rsidP="00AA0F54">
            <w:pPr>
              <w:spacing w:line="280" w:lineRule="exact"/>
              <w:ind w:left="-108" w:right="2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(412)</w:t>
            </w:r>
          </w:p>
        </w:tc>
      </w:tr>
      <w:tr w:rsidR="005F2F96" w:rsidRPr="00F346C0" w14:paraId="4F1A18BD" w14:textId="77777777" w:rsidTr="005F2F96">
        <w:tc>
          <w:tcPr>
            <w:tcW w:w="2970" w:type="dxa"/>
          </w:tcPr>
          <w:p w14:paraId="71FAB475" w14:textId="77777777" w:rsidR="005F2F96" w:rsidRPr="00F346C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04" w:type="dxa"/>
          </w:tcPr>
          <w:p w14:paraId="39E9DEC5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C14058E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725F833" w14:textId="12BF284B" w:rsidR="005F2F96" w:rsidRPr="00F346C0" w:rsidRDefault="00797FD1" w:rsidP="00AA0F5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(2,323)</w:t>
            </w:r>
          </w:p>
        </w:tc>
        <w:tc>
          <w:tcPr>
            <w:tcW w:w="236" w:type="dxa"/>
          </w:tcPr>
          <w:p w14:paraId="56AF674F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21B370A" w14:textId="7F03081E" w:rsidR="005F2F96" w:rsidRPr="00F346C0" w:rsidRDefault="00797FD1" w:rsidP="00AA0F54">
            <w:pPr>
              <w:spacing w:line="280" w:lineRule="exact"/>
              <w:ind w:left="-108" w:right="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(3,435)</w:t>
            </w:r>
          </w:p>
        </w:tc>
        <w:tc>
          <w:tcPr>
            <w:tcW w:w="236" w:type="dxa"/>
            <w:shd w:val="clear" w:color="auto" w:fill="auto"/>
          </w:tcPr>
          <w:p w14:paraId="091B3F59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559DC19" w14:textId="55648C52" w:rsidR="005F2F96" w:rsidRPr="00F346C0" w:rsidRDefault="00797FD1" w:rsidP="00AA0F54">
            <w:pPr>
              <w:spacing w:line="280" w:lineRule="exact"/>
              <w:ind w:left="-108"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(344)</w:t>
            </w:r>
          </w:p>
        </w:tc>
        <w:tc>
          <w:tcPr>
            <w:tcW w:w="237" w:type="dxa"/>
            <w:shd w:val="clear" w:color="auto" w:fill="auto"/>
          </w:tcPr>
          <w:p w14:paraId="135D8FB7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075F10DD" w14:textId="50F46FAF" w:rsidR="005F2F96" w:rsidRPr="00F346C0" w:rsidRDefault="00797FD1" w:rsidP="00AA0F54">
            <w:pPr>
              <w:spacing w:line="280" w:lineRule="exact"/>
              <w:ind w:left="-108" w:right="1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(218)</w:t>
            </w:r>
          </w:p>
        </w:tc>
        <w:tc>
          <w:tcPr>
            <w:tcW w:w="236" w:type="dxa"/>
            <w:shd w:val="clear" w:color="auto" w:fill="auto"/>
          </w:tcPr>
          <w:p w14:paraId="6516964C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2E90BB4D" w14:textId="01277480" w:rsidR="005F2F96" w:rsidRPr="00F346C0" w:rsidRDefault="00797FD1" w:rsidP="00AA0F54">
            <w:pPr>
              <w:tabs>
                <w:tab w:val="clear" w:pos="907"/>
                <w:tab w:val="decimal" w:pos="1060"/>
              </w:tabs>
              <w:spacing w:line="280" w:lineRule="exact"/>
              <w:ind w:left="-108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(86)</w:t>
            </w:r>
          </w:p>
        </w:tc>
        <w:tc>
          <w:tcPr>
            <w:tcW w:w="236" w:type="dxa"/>
            <w:shd w:val="clear" w:color="auto" w:fill="auto"/>
          </w:tcPr>
          <w:p w14:paraId="016E3CB6" w14:textId="77777777" w:rsidR="005F2F96" w:rsidRPr="00F346C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D1BCD62" w14:textId="5783AF52" w:rsidR="005F2F96" w:rsidRPr="00F346C0" w:rsidRDefault="00797FD1" w:rsidP="00AA0F54">
            <w:pPr>
              <w:spacing w:line="280" w:lineRule="exact"/>
              <w:ind w:left="-108" w:right="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(610)</w:t>
            </w:r>
          </w:p>
        </w:tc>
        <w:tc>
          <w:tcPr>
            <w:tcW w:w="239" w:type="dxa"/>
            <w:shd w:val="clear" w:color="auto" w:fill="auto"/>
          </w:tcPr>
          <w:p w14:paraId="2EA31C71" w14:textId="77777777" w:rsidR="005F2F96" w:rsidRPr="00F346C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286F963" w14:textId="7692ACA7" w:rsidR="005F2F96" w:rsidRPr="00F346C0" w:rsidRDefault="00797FD1" w:rsidP="00AA0F54">
            <w:pPr>
              <w:spacing w:line="280" w:lineRule="exact"/>
              <w:ind w:left="-108" w:right="2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(7,016)</w:t>
            </w:r>
          </w:p>
        </w:tc>
      </w:tr>
      <w:tr w:rsidR="005F2F96" w:rsidRPr="00F346C0" w14:paraId="0B3F576A" w14:textId="77777777" w:rsidTr="00695933">
        <w:trPr>
          <w:trHeight w:val="200"/>
        </w:trPr>
        <w:tc>
          <w:tcPr>
            <w:tcW w:w="3910" w:type="dxa"/>
            <w:gridSpan w:val="3"/>
            <w:vAlign w:val="center"/>
          </w:tcPr>
          <w:p w14:paraId="2AC768C3" w14:textId="58370905" w:rsidR="005F2F96" w:rsidRPr="00F346C0" w:rsidRDefault="005F2F96" w:rsidP="005F2F96">
            <w:pPr>
              <w:spacing w:line="280" w:lineRule="exact"/>
              <w:ind w:left="181" w:hanging="181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0AB7EA" w14:textId="073F78AE" w:rsidR="005F2F96" w:rsidRPr="00F346C0" w:rsidRDefault="00797FD1" w:rsidP="00797FD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161</w:t>
            </w:r>
          </w:p>
        </w:tc>
        <w:tc>
          <w:tcPr>
            <w:tcW w:w="236" w:type="dxa"/>
            <w:vAlign w:val="center"/>
          </w:tcPr>
          <w:p w14:paraId="193E52E5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EC83A" w14:textId="6F36A3E1" w:rsidR="005F2F96" w:rsidRPr="00F346C0" w:rsidRDefault="00797FD1" w:rsidP="00797FD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5412E9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67D89" w14:textId="345C5EE2" w:rsidR="005F2F96" w:rsidRPr="00F346C0" w:rsidRDefault="00797FD1" w:rsidP="00797FD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EAEB94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5B84" w14:textId="5041B252" w:rsidR="005F2F96" w:rsidRPr="00F346C0" w:rsidRDefault="00797FD1" w:rsidP="00797FD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2FAD1E" w14:textId="77777777" w:rsidR="005F2F96" w:rsidRPr="00F346C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153C2" w14:textId="2A6E2E4A" w:rsidR="005F2F96" w:rsidRPr="00F346C0" w:rsidRDefault="00797FD1" w:rsidP="00797FD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C6F6B2" w14:textId="77777777" w:rsidR="005F2F96" w:rsidRPr="00F346C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2CD81" w14:textId="0C6BEA7A" w:rsidR="005F2F96" w:rsidRPr="00F346C0" w:rsidRDefault="00797FD1" w:rsidP="00AA0F54">
            <w:pPr>
              <w:spacing w:line="280" w:lineRule="exact"/>
              <w:ind w:left="-108" w:right="3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(136)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C2823C" w14:textId="77777777" w:rsidR="005F2F96" w:rsidRPr="00F346C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B36BA" w14:textId="5CC3D827" w:rsidR="005F2F96" w:rsidRPr="00F346C0" w:rsidRDefault="00797FD1" w:rsidP="00797FD1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46C0">
              <w:rPr>
                <w:rFonts w:ascii="Angsana New" w:hAnsi="Angsana New"/>
                <w:sz w:val="25"/>
                <w:szCs w:val="25"/>
              </w:rPr>
              <w:t>1,115</w:t>
            </w:r>
          </w:p>
        </w:tc>
      </w:tr>
      <w:tr w:rsidR="005F2F96" w:rsidRPr="00F346C0" w14:paraId="75DAABC4" w14:textId="77777777" w:rsidTr="005F2F96">
        <w:tc>
          <w:tcPr>
            <w:tcW w:w="2970" w:type="dxa"/>
          </w:tcPr>
          <w:p w14:paraId="180928D2" w14:textId="0C2531F7" w:rsidR="005F2F96" w:rsidRPr="00F346C0" w:rsidRDefault="005F2F96" w:rsidP="005F2F96">
            <w:pPr>
              <w:spacing w:line="280" w:lineRule="exact"/>
              <w:ind w:left="181" w:right="-107" w:hanging="18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04" w:type="dxa"/>
          </w:tcPr>
          <w:p w14:paraId="326FB351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23EF8A8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5EA6C" w14:textId="5F7FF085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18,148</w:t>
            </w:r>
          </w:p>
        </w:tc>
        <w:tc>
          <w:tcPr>
            <w:tcW w:w="236" w:type="dxa"/>
          </w:tcPr>
          <w:p w14:paraId="5D8EFD36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4F880" w14:textId="5194B9C3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481,270</w:t>
            </w:r>
          </w:p>
        </w:tc>
        <w:tc>
          <w:tcPr>
            <w:tcW w:w="236" w:type="dxa"/>
            <w:shd w:val="clear" w:color="auto" w:fill="auto"/>
          </w:tcPr>
          <w:p w14:paraId="5B0E3851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351E5" w14:textId="1C527E4F" w:rsidR="005F2F96" w:rsidRPr="00F346C0" w:rsidRDefault="00797FD1" w:rsidP="005F2F96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33,191</w:t>
            </w:r>
          </w:p>
        </w:tc>
        <w:tc>
          <w:tcPr>
            <w:tcW w:w="237" w:type="dxa"/>
            <w:shd w:val="clear" w:color="auto" w:fill="auto"/>
          </w:tcPr>
          <w:p w14:paraId="6DB98931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630" w14:textId="01353F91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4,294</w:t>
            </w:r>
          </w:p>
        </w:tc>
        <w:tc>
          <w:tcPr>
            <w:tcW w:w="236" w:type="dxa"/>
            <w:shd w:val="clear" w:color="auto" w:fill="auto"/>
          </w:tcPr>
          <w:p w14:paraId="4D4CECCE" w14:textId="77777777" w:rsidR="005F2F96" w:rsidRPr="00F346C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6B9D" w14:textId="7BEABEAE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810</w:t>
            </w:r>
          </w:p>
        </w:tc>
        <w:tc>
          <w:tcPr>
            <w:tcW w:w="236" w:type="dxa"/>
            <w:shd w:val="clear" w:color="auto" w:fill="auto"/>
          </w:tcPr>
          <w:p w14:paraId="059E292D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4D3C" w14:textId="71BC30BE" w:rsidR="005F2F96" w:rsidRPr="00F346C0" w:rsidRDefault="00797FD1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25,546</w:t>
            </w:r>
          </w:p>
        </w:tc>
        <w:tc>
          <w:tcPr>
            <w:tcW w:w="239" w:type="dxa"/>
            <w:shd w:val="clear" w:color="auto" w:fill="auto"/>
          </w:tcPr>
          <w:p w14:paraId="1705BEE1" w14:textId="77777777" w:rsidR="005F2F96" w:rsidRPr="00F346C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8D89" w14:textId="694C9ACF" w:rsidR="005F2F96" w:rsidRPr="00F346C0" w:rsidRDefault="00797FD1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346C0">
              <w:rPr>
                <w:rFonts w:ascii="Angsana New" w:hAnsi="Angsana New"/>
                <w:b/>
                <w:bCs/>
                <w:sz w:val="25"/>
                <w:szCs w:val="25"/>
              </w:rPr>
              <w:t>563,259</w:t>
            </w:r>
          </w:p>
        </w:tc>
      </w:tr>
    </w:tbl>
    <w:p w14:paraId="27B46C61" w14:textId="57DF97CF" w:rsidR="0059100A" w:rsidRPr="00F346C0" w:rsidRDefault="0059100A"/>
    <w:p w14:paraId="37CFCD85" w14:textId="5CA41BBC" w:rsidR="00E20FA0" w:rsidRPr="00F346C0" w:rsidRDefault="00E20FA0"/>
    <w:p w14:paraId="1EC8ED0A" w14:textId="1D3A6822" w:rsidR="00317B1D" w:rsidRPr="00F346C0" w:rsidRDefault="00317B1D"/>
    <w:p w14:paraId="64B9AF79" w14:textId="09FA919F" w:rsidR="00317B1D" w:rsidRPr="00F346C0" w:rsidRDefault="00317B1D"/>
    <w:p w14:paraId="6CB13FC6" w14:textId="77777777" w:rsidR="005F2F96" w:rsidRPr="00F346C0" w:rsidRDefault="005F2F96"/>
    <w:p w14:paraId="5057C3FB" w14:textId="77777777" w:rsidR="00317B1D" w:rsidRPr="00F346C0" w:rsidRDefault="00317B1D"/>
    <w:p w14:paraId="03408C4D" w14:textId="77777777" w:rsidR="00E20FA0" w:rsidRPr="00F346C0" w:rsidRDefault="00E20FA0"/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969"/>
        <w:gridCol w:w="721"/>
        <w:gridCol w:w="240"/>
        <w:gridCol w:w="1440"/>
        <w:gridCol w:w="249"/>
        <w:gridCol w:w="1461"/>
        <w:gridCol w:w="236"/>
        <w:gridCol w:w="1324"/>
        <w:gridCol w:w="244"/>
        <w:gridCol w:w="1349"/>
        <w:gridCol w:w="236"/>
        <w:gridCol w:w="1231"/>
        <w:gridCol w:w="285"/>
        <w:gridCol w:w="1349"/>
        <w:gridCol w:w="283"/>
        <w:gridCol w:w="1233"/>
      </w:tblGrid>
      <w:tr w:rsidR="00C841B7" w:rsidRPr="00F346C0" w14:paraId="0F079C39" w14:textId="77777777" w:rsidTr="00784A3F">
        <w:tc>
          <w:tcPr>
            <w:tcW w:w="2969" w:type="dxa"/>
          </w:tcPr>
          <w:p w14:paraId="4DFDD665" w14:textId="77777777" w:rsidR="00C841B7" w:rsidRPr="00F346C0" w:rsidRDefault="00C841B7" w:rsidP="00C278B6">
            <w:pPr>
              <w:spacing w:line="280" w:lineRule="exact"/>
              <w:ind w:right="-18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1E16BEF4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14:paraId="69A85D72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20" w:type="dxa"/>
            <w:gridSpan w:val="13"/>
          </w:tcPr>
          <w:p w14:paraId="7B15D133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F346C0" w14:paraId="3E193396" w14:textId="77777777" w:rsidTr="00784A3F">
        <w:tc>
          <w:tcPr>
            <w:tcW w:w="2969" w:type="dxa"/>
          </w:tcPr>
          <w:p w14:paraId="3200F293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6966D04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2850728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1469D3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9" w:type="dxa"/>
          </w:tcPr>
          <w:p w14:paraId="7D0AA16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BDE8C0A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43AF2849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31A94B64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4" w:type="dxa"/>
          </w:tcPr>
          <w:p w14:paraId="46BE111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4A3AB4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5EE948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CC5527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38FA75E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B8904F0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528F60F9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1881EF9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F346C0" w14:paraId="410F8C7A" w14:textId="77777777" w:rsidTr="00784A3F">
        <w:tc>
          <w:tcPr>
            <w:tcW w:w="2969" w:type="dxa"/>
          </w:tcPr>
          <w:p w14:paraId="67DCE85E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20CB470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1717C9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9C56F8A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49" w:type="dxa"/>
          </w:tcPr>
          <w:p w14:paraId="5654F44C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42CE86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236" w:type="dxa"/>
          </w:tcPr>
          <w:p w14:paraId="19DD1E6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2E4EEF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244" w:type="dxa"/>
          </w:tcPr>
          <w:p w14:paraId="33B19DB4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FFBDFE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C96EC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6AB4AD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4462FAB0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43810F3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15EEFA0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0BFB4194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F346C0" w14:paraId="4A551D31" w14:textId="77777777" w:rsidTr="00784A3F">
        <w:tc>
          <w:tcPr>
            <w:tcW w:w="2969" w:type="dxa"/>
          </w:tcPr>
          <w:p w14:paraId="0C8D09A0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1" w:type="dxa"/>
            <w:gridSpan w:val="2"/>
          </w:tcPr>
          <w:p w14:paraId="19B708C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1DD8A95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9" w:type="dxa"/>
          </w:tcPr>
          <w:p w14:paraId="1BE5296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417304A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748559A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3ACD01E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4" w:type="dxa"/>
          </w:tcPr>
          <w:p w14:paraId="65CE0727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BF54B0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7C4BCF36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359470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1305928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57D43D5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441C75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A89FA52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F346C0" w14:paraId="06E493E8" w14:textId="77777777" w:rsidTr="00784A3F">
        <w:tc>
          <w:tcPr>
            <w:tcW w:w="2969" w:type="dxa"/>
          </w:tcPr>
          <w:p w14:paraId="3E4DAEE0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</w:tcPr>
          <w:p w14:paraId="453AAB8E" w14:textId="7C09B9DE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76D43ACD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49" w:type="dxa"/>
          </w:tcPr>
          <w:p w14:paraId="46E0D0F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39BD95B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3926066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2D013E8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44" w:type="dxa"/>
          </w:tcPr>
          <w:p w14:paraId="03985C23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7136EAE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0F89CA05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417CA9B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5" w:type="dxa"/>
          </w:tcPr>
          <w:p w14:paraId="0FC47660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EFE0116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83" w:type="dxa"/>
          </w:tcPr>
          <w:p w14:paraId="717C9C61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4882AF3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841B7" w:rsidRPr="00F346C0" w14:paraId="1936AB17" w14:textId="77777777" w:rsidTr="00784A3F">
        <w:tc>
          <w:tcPr>
            <w:tcW w:w="2969" w:type="dxa"/>
          </w:tcPr>
          <w:p w14:paraId="0A0AE6C7" w14:textId="77777777" w:rsidR="00C841B7" w:rsidRPr="00F346C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</w:tcPr>
          <w:p w14:paraId="5F441C4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920" w:type="dxa"/>
            <w:gridSpan w:val="13"/>
          </w:tcPr>
          <w:p w14:paraId="52FEEF7F" w14:textId="77777777" w:rsidR="00C841B7" w:rsidRPr="00F346C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C841B7" w:rsidRPr="00F346C0" w14:paraId="7810F065" w14:textId="77777777" w:rsidTr="00784A3F">
        <w:tc>
          <w:tcPr>
            <w:tcW w:w="2969" w:type="dxa"/>
          </w:tcPr>
          <w:p w14:paraId="614E3D90" w14:textId="77777777" w:rsidR="00C841B7" w:rsidRPr="00F346C0" w:rsidRDefault="00C841B7" w:rsidP="00C278B6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ค่าเสื่อมราคาสะสมและค่าเผื่อการด้อยค่า</w:t>
            </w:r>
          </w:p>
        </w:tc>
        <w:tc>
          <w:tcPr>
            <w:tcW w:w="721" w:type="dxa"/>
          </w:tcPr>
          <w:p w14:paraId="119C9D99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4056B9B8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A1F9817" w14:textId="77777777" w:rsidR="00C841B7" w:rsidRPr="00F346C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9" w:type="dxa"/>
          </w:tcPr>
          <w:p w14:paraId="091A98CE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5C64C045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0310211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13290857" w14:textId="77777777" w:rsidR="00C841B7" w:rsidRPr="00F346C0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4" w:type="dxa"/>
          </w:tcPr>
          <w:p w14:paraId="2831B3FE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15D2EE91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816FB9A" w14:textId="77777777" w:rsidR="00C841B7" w:rsidRPr="00F346C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BF355D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dxa"/>
          </w:tcPr>
          <w:p w14:paraId="366EF246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595137D4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1BD79609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38A39ED4" w14:textId="77777777" w:rsidR="00C841B7" w:rsidRPr="00F346C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5F2F96" w:rsidRPr="00F346C0" w14:paraId="41E86A3A" w14:textId="77777777" w:rsidTr="00784A3F">
        <w:tc>
          <w:tcPr>
            <w:tcW w:w="2969" w:type="dxa"/>
          </w:tcPr>
          <w:p w14:paraId="3CE35A89" w14:textId="53899165" w:rsidR="005F2F96" w:rsidRPr="00F346C0" w:rsidRDefault="005F2F96" w:rsidP="005F2F9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B874C5" w:rsidRPr="00F346C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721" w:type="dxa"/>
          </w:tcPr>
          <w:p w14:paraId="79151FBE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A6FC465" w14:textId="77777777" w:rsidR="005F2F96" w:rsidRPr="00F346C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CCE20A5" w14:textId="0906DF1E" w:rsidR="005F2F96" w:rsidRPr="00F346C0" w:rsidRDefault="005F2F96" w:rsidP="002F2EF5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1,194</w:t>
            </w:r>
          </w:p>
        </w:tc>
        <w:tc>
          <w:tcPr>
            <w:tcW w:w="249" w:type="dxa"/>
            <w:vAlign w:val="bottom"/>
          </w:tcPr>
          <w:p w14:paraId="3AC73E7F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vAlign w:val="bottom"/>
          </w:tcPr>
          <w:p w14:paraId="08B55EFD" w14:textId="0561917C" w:rsidR="005F2F96" w:rsidRPr="00F346C0" w:rsidRDefault="005F2F96" w:rsidP="005F2F96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231,190</w:t>
            </w:r>
          </w:p>
        </w:tc>
        <w:tc>
          <w:tcPr>
            <w:tcW w:w="236" w:type="dxa"/>
            <w:vAlign w:val="bottom"/>
          </w:tcPr>
          <w:p w14:paraId="3109C303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vAlign w:val="bottom"/>
          </w:tcPr>
          <w:p w14:paraId="5E8B1F48" w14:textId="0BEF9AAE" w:rsidR="005F2F96" w:rsidRPr="00F346C0" w:rsidRDefault="005F2F96" w:rsidP="00AA0F54">
            <w:pPr>
              <w:tabs>
                <w:tab w:val="decimal" w:pos="111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12,555</w:t>
            </w:r>
          </w:p>
        </w:tc>
        <w:tc>
          <w:tcPr>
            <w:tcW w:w="244" w:type="dxa"/>
            <w:vAlign w:val="bottom"/>
          </w:tcPr>
          <w:p w14:paraId="1A3BFB27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0A1ED386" w14:textId="66196B16" w:rsidR="005F2F96" w:rsidRPr="00F346C0" w:rsidRDefault="005F2F96" w:rsidP="002F2EF5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3,211</w:t>
            </w:r>
          </w:p>
        </w:tc>
        <w:tc>
          <w:tcPr>
            <w:tcW w:w="236" w:type="dxa"/>
            <w:vAlign w:val="bottom"/>
          </w:tcPr>
          <w:p w14:paraId="5BA572AD" w14:textId="77777777" w:rsidR="005F2F96" w:rsidRPr="00F346C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vAlign w:val="bottom"/>
          </w:tcPr>
          <w:p w14:paraId="752D3D1F" w14:textId="1C255DE5" w:rsidR="005F2F96" w:rsidRPr="00F346C0" w:rsidRDefault="005F2F96" w:rsidP="005F2F96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713</w:t>
            </w:r>
          </w:p>
        </w:tc>
        <w:tc>
          <w:tcPr>
            <w:tcW w:w="285" w:type="dxa"/>
            <w:vAlign w:val="bottom"/>
          </w:tcPr>
          <w:p w14:paraId="638ECC24" w14:textId="77777777" w:rsidR="005F2F96" w:rsidRPr="00F346C0" w:rsidRDefault="005F2F96" w:rsidP="005F2F96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783A60E9" w14:textId="0C0ABA2B" w:rsidR="005F2F96" w:rsidRPr="00F346C0" w:rsidRDefault="005F2F96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2,103</w:t>
            </w:r>
          </w:p>
        </w:tc>
        <w:tc>
          <w:tcPr>
            <w:tcW w:w="283" w:type="dxa"/>
            <w:vAlign w:val="bottom"/>
          </w:tcPr>
          <w:p w14:paraId="72A4B0B2" w14:textId="77777777" w:rsidR="005F2F96" w:rsidRPr="00F346C0" w:rsidRDefault="005F2F96" w:rsidP="005F2F96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331B85CA" w14:textId="71B0A42D" w:rsidR="005F2F96" w:rsidRPr="00F346C0" w:rsidRDefault="005F2F96" w:rsidP="00AA0F54">
            <w:pPr>
              <w:tabs>
                <w:tab w:val="decimal" w:pos="1021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250,966</w:t>
            </w:r>
          </w:p>
        </w:tc>
      </w:tr>
      <w:tr w:rsidR="005F2F96" w:rsidRPr="00F346C0" w14:paraId="37233620" w14:textId="77777777" w:rsidTr="00784A3F">
        <w:tc>
          <w:tcPr>
            <w:tcW w:w="2969" w:type="dxa"/>
          </w:tcPr>
          <w:p w14:paraId="0601492D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721" w:type="dxa"/>
          </w:tcPr>
          <w:p w14:paraId="7A60FF83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6373F52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0851B02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131</w:t>
            </w:r>
          </w:p>
        </w:tc>
        <w:tc>
          <w:tcPr>
            <w:tcW w:w="249" w:type="dxa"/>
          </w:tcPr>
          <w:p w14:paraId="4D69FD0F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761E0069" w14:textId="77777777" w:rsidR="005F2F96" w:rsidRPr="00F346C0" w:rsidRDefault="005F2F96" w:rsidP="00393DBD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18,869</w:t>
            </w:r>
          </w:p>
        </w:tc>
        <w:tc>
          <w:tcPr>
            <w:tcW w:w="236" w:type="dxa"/>
          </w:tcPr>
          <w:p w14:paraId="7802C5C9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1D6AA3C9" w14:textId="77777777" w:rsidR="005F2F96" w:rsidRPr="00F346C0" w:rsidRDefault="005F2F96" w:rsidP="00393DBD">
            <w:pPr>
              <w:tabs>
                <w:tab w:val="decimal" w:pos="1020"/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1,281</w:t>
            </w:r>
          </w:p>
        </w:tc>
        <w:tc>
          <w:tcPr>
            <w:tcW w:w="244" w:type="dxa"/>
          </w:tcPr>
          <w:p w14:paraId="1F1A21ED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89434A6" w14:textId="77777777" w:rsidR="005F2F96" w:rsidRPr="00F346C0" w:rsidRDefault="005F2F96" w:rsidP="00393DBD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475</w:t>
            </w:r>
          </w:p>
        </w:tc>
        <w:tc>
          <w:tcPr>
            <w:tcW w:w="236" w:type="dxa"/>
          </w:tcPr>
          <w:p w14:paraId="78B49CF1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43F5C52F" w14:textId="77777777" w:rsidR="005F2F96" w:rsidRPr="00F346C0" w:rsidRDefault="005F2F96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80</w:t>
            </w:r>
          </w:p>
        </w:tc>
        <w:tc>
          <w:tcPr>
            <w:tcW w:w="285" w:type="dxa"/>
          </w:tcPr>
          <w:p w14:paraId="469A6AD3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D00F6D2" w14:textId="77777777" w:rsidR="005F2F96" w:rsidRPr="00F346C0" w:rsidRDefault="005F2F96" w:rsidP="00393DB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83" w:type="dxa"/>
          </w:tcPr>
          <w:p w14:paraId="1909ABC9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30FFB2A" w14:textId="77777777" w:rsidR="005F2F96" w:rsidRPr="00F346C0" w:rsidRDefault="005F2F96" w:rsidP="00393DBD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20,836</w:t>
            </w:r>
          </w:p>
        </w:tc>
      </w:tr>
      <w:tr w:rsidR="005F2F96" w:rsidRPr="00F346C0" w14:paraId="5BE721E9" w14:textId="77777777" w:rsidTr="00784A3F">
        <w:tc>
          <w:tcPr>
            <w:tcW w:w="2969" w:type="dxa"/>
          </w:tcPr>
          <w:p w14:paraId="5CE0487C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721" w:type="dxa"/>
          </w:tcPr>
          <w:p w14:paraId="2349953D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58EF16FB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7518282" w14:textId="77777777" w:rsidR="005F2F96" w:rsidRPr="00F346C0" w:rsidRDefault="005F2F96" w:rsidP="00393DBD">
            <w:pPr>
              <w:tabs>
                <w:tab w:val="decimal" w:pos="1096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(9) </w:t>
            </w:r>
          </w:p>
        </w:tc>
        <w:tc>
          <w:tcPr>
            <w:tcW w:w="249" w:type="dxa"/>
          </w:tcPr>
          <w:p w14:paraId="3D08A193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0F2B50E8" w14:textId="77777777" w:rsidR="005F2F96" w:rsidRPr="00F346C0" w:rsidRDefault="005F2F96" w:rsidP="00393DBD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(5,023) </w:t>
            </w:r>
          </w:p>
        </w:tc>
        <w:tc>
          <w:tcPr>
            <w:tcW w:w="236" w:type="dxa"/>
          </w:tcPr>
          <w:p w14:paraId="0BCB9938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1CC1B105" w14:textId="77777777" w:rsidR="005F2F96" w:rsidRPr="00F346C0" w:rsidRDefault="005F2F96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(36) </w:t>
            </w:r>
          </w:p>
        </w:tc>
        <w:tc>
          <w:tcPr>
            <w:tcW w:w="244" w:type="dxa"/>
          </w:tcPr>
          <w:p w14:paraId="4DB0BEB8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09171A3" w14:textId="77777777" w:rsidR="005F2F96" w:rsidRPr="00F346C0" w:rsidRDefault="005F2F96" w:rsidP="002F2EF5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(46) </w:t>
            </w:r>
          </w:p>
        </w:tc>
        <w:tc>
          <w:tcPr>
            <w:tcW w:w="236" w:type="dxa"/>
          </w:tcPr>
          <w:p w14:paraId="36C1370F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D6A00CF" w14:textId="77777777" w:rsidR="005F2F96" w:rsidRPr="00F346C0" w:rsidRDefault="005F2F96" w:rsidP="00393DBD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(4) </w:t>
            </w:r>
          </w:p>
        </w:tc>
        <w:tc>
          <w:tcPr>
            <w:tcW w:w="285" w:type="dxa"/>
          </w:tcPr>
          <w:p w14:paraId="56ADCE2E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4CB9167" w14:textId="77777777" w:rsidR="005F2F96" w:rsidRPr="00F346C0" w:rsidRDefault="005F2F96" w:rsidP="00393DB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83" w:type="dxa"/>
          </w:tcPr>
          <w:p w14:paraId="7095FC53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44FDE92C" w14:textId="77777777" w:rsidR="005F2F96" w:rsidRPr="00F346C0" w:rsidRDefault="005F2F96" w:rsidP="00393DBD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(5,118) </w:t>
            </w:r>
          </w:p>
        </w:tc>
      </w:tr>
      <w:tr w:rsidR="005F2F96" w:rsidRPr="00F346C0" w14:paraId="2DC63494" w14:textId="77777777" w:rsidTr="00784A3F">
        <w:tc>
          <w:tcPr>
            <w:tcW w:w="2969" w:type="dxa"/>
          </w:tcPr>
          <w:p w14:paraId="4D0CDB2F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21" w:type="dxa"/>
          </w:tcPr>
          <w:p w14:paraId="0141775D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478CE3BB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3095893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21</w:t>
            </w:r>
          </w:p>
        </w:tc>
        <w:tc>
          <w:tcPr>
            <w:tcW w:w="249" w:type="dxa"/>
          </w:tcPr>
          <w:p w14:paraId="1897C3F7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14595EE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112</w:t>
            </w:r>
          </w:p>
        </w:tc>
        <w:tc>
          <w:tcPr>
            <w:tcW w:w="236" w:type="dxa"/>
          </w:tcPr>
          <w:p w14:paraId="3595829C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3C06886" w14:textId="77777777" w:rsidR="005F2F96" w:rsidRPr="00F346C0" w:rsidRDefault="005F2F96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(48) </w:t>
            </w:r>
          </w:p>
        </w:tc>
        <w:tc>
          <w:tcPr>
            <w:tcW w:w="244" w:type="dxa"/>
          </w:tcPr>
          <w:p w14:paraId="4776ABF4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EAF9039" w14:textId="77777777" w:rsidR="005F2F96" w:rsidRPr="00F346C0" w:rsidRDefault="005F2F96" w:rsidP="00393DBD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(37) </w:t>
            </w:r>
          </w:p>
        </w:tc>
        <w:tc>
          <w:tcPr>
            <w:tcW w:w="236" w:type="dxa"/>
          </w:tcPr>
          <w:p w14:paraId="203CB9B8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4AD879B" w14:textId="77777777" w:rsidR="005F2F96" w:rsidRPr="00F346C0" w:rsidRDefault="005F2F96" w:rsidP="00393DBD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285" w:type="dxa"/>
          </w:tcPr>
          <w:p w14:paraId="20383541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75FC054" w14:textId="77777777" w:rsidR="005F2F96" w:rsidRPr="00F346C0" w:rsidRDefault="005F2F96" w:rsidP="00393DB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83" w:type="dxa"/>
          </w:tcPr>
          <w:p w14:paraId="1F621575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10DDF329" w14:textId="77777777" w:rsidR="005F2F96" w:rsidRPr="00F346C0" w:rsidRDefault="005F2F96" w:rsidP="00393DBD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91</w:t>
            </w:r>
          </w:p>
        </w:tc>
      </w:tr>
      <w:tr w:rsidR="005F2F96" w:rsidRPr="00F346C0" w14:paraId="39749B61" w14:textId="77777777" w:rsidTr="00784A3F">
        <w:tc>
          <w:tcPr>
            <w:tcW w:w="2969" w:type="dxa"/>
          </w:tcPr>
          <w:p w14:paraId="27DBCC96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1" w:type="dxa"/>
          </w:tcPr>
          <w:p w14:paraId="36446086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837B9D6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CE139B0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49" w:type="dxa"/>
          </w:tcPr>
          <w:p w14:paraId="376EBAA1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2DFA73FA" w14:textId="77777777" w:rsidR="005F2F96" w:rsidRPr="00F346C0" w:rsidRDefault="005F2F96" w:rsidP="00393DBD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(4,720) </w:t>
            </w:r>
          </w:p>
        </w:tc>
        <w:tc>
          <w:tcPr>
            <w:tcW w:w="236" w:type="dxa"/>
          </w:tcPr>
          <w:p w14:paraId="7C400E37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06E505D" w14:textId="77777777" w:rsidR="005F2F96" w:rsidRPr="00F346C0" w:rsidRDefault="005F2F96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(19) </w:t>
            </w:r>
          </w:p>
        </w:tc>
        <w:tc>
          <w:tcPr>
            <w:tcW w:w="244" w:type="dxa"/>
          </w:tcPr>
          <w:p w14:paraId="630DC757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2A5405B" w14:textId="77777777" w:rsidR="005F2F96" w:rsidRPr="00F346C0" w:rsidRDefault="005F2F96" w:rsidP="00393DBD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(285) </w:t>
            </w:r>
          </w:p>
        </w:tc>
        <w:tc>
          <w:tcPr>
            <w:tcW w:w="236" w:type="dxa"/>
          </w:tcPr>
          <w:p w14:paraId="38A29E2E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19B0A40" w14:textId="77777777" w:rsidR="005F2F96" w:rsidRPr="00F346C0" w:rsidRDefault="005F2F96" w:rsidP="00393DBD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(78) </w:t>
            </w:r>
          </w:p>
        </w:tc>
        <w:tc>
          <w:tcPr>
            <w:tcW w:w="285" w:type="dxa"/>
          </w:tcPr>
          <w:p w14:paraId="43E5144A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64828F5" w14:textId="77777777" w:rsidR="005F2F96" w:rsidRPr="00F346C0" w:rsidRDefault="005F2F96" w:rsidP="00393DB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83" w:type="dxa"/>
          </w:tcPr>
          <w:p w14:paraId="5958232F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54A964C" w14:textId="77777777" w:rsidR="005F2F96" w:rsidRPr="00F346C0" w:rsidRDefault="005F2F96" w:rsidP="00393DBD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(5,102) </w:t>
            </w:r>
          </w:p>
        </w:tc>
      </w:tr>
      <w:tr w:rsidR="005F2F96" w:rsidRPr="00F346C0" w14:paraId="015AA429" w14:textId="77777777" w:rsidTr="00784A3F">
        <w:tc>
          <w:tcPr>
            <w:tcW w:w="2969" w:type="dxa"/>
          </w:tcPr>
          <w:p w14:paraId="4979B3CD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721" w:type="dxa"/>
          </w:tcPr>
          <w:p w14:paraId="5CF397F6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0819A611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B048AA7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49" w:type="dxa"/>
          </w:tcPr>
          <w:p w14:paraId="58481683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6094845E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36" w:type="dxa"/>
          </w:tcPr>
          <w:p w14:paraId="3CA6EFC0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B487E47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244" w:type="dxa"/>
          </w:tcPr>
          <w:p w14:paraId="5721485A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2E18787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36" w:type="dxa"/>
          </w:tcPr>
          <w:p w14:paraId="11190FED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984AE53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85" w:type="dxa"/>
          </w:tcPr>
          <w:p w14:paraId="4220549C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D5AAFD3" w14:textId="77777777" w:rsidR="005F2F96" w:rsidRPr="00F346C0" w:rsidRDefault="005F2F96" w:rsidP="00393DB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</w:tc>
        <w:tc>
          <w:tcPr>
            <w:tcW w:w="283" w:type="dxa"/>
          </w:tcPr>
          <w:p w14:paraId="4B18129C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58EC64E" w14:textId="77777777" w:rsidR="005F2F96" w:rsidRPr="00F346C0" w:rsidRDefault="005F2F96" w:rsidP="00393DBD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5F2F96" w:rsidRPr="00F346C0" w14:paraId="6AE4DB6C" w14:textId="77777777" w:rsidTr="00784A3F">
        <w:tc>
          <w:tcPr>
            <w:tcW w:w="3930" w:type="dxa"/>
            <w:gridSpan w:val="3"/>
          </w:tcPr>
          <w:p w14:paraId="0D587C42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A3AEC5" w14:textId="77777777" w:rsidR="005F2F96" w:rsidRPr="00F346C0" w:rsidRDefault="005F2F96" w:rsidP="00393DB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49" w:type="dxa"/>
            <w:vAlign w:val="bottom"/>
          </w:tcPr>
          <w:p w14:paraId="207482CA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0CA3898" w14:textId="77777777" w:rsidR="005F2F96" w:rsidRPr="00F346C0" w:rsidRDefault="005F2F96" w:rsidP="00393DBD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(287) </w:t>
            </w:r>
          </w:p>
        </w:tc>
        <w:tc>
          <w:tcPr>
            <w:tcW w:w="236" w:type="dxa"/>
            <w:vAlign w:val="bottom"/>
          </w:tcPr>
          <w:p w14:paraId="58E9D9B3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E518C3F" w14:textId="77777777" w:rsidR="005F2F96" w:rsidRPr="00F346C0" w:rsidRDefault="005F2F96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(67) </w:t>
            </w:r>
          </w:p>
        </w:tc>
        <w:tc>
          <w:tcPr>
            <w:tcW w:w="244" w:type="dxa"/>
            <w:vAlign w:val="bottom"/>
          </w:tcPr>
          <w:p w14:paraId="397E115F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46D441A" w14:textId="77777777" w:rsidR="005F2F96" w:rsidRPr="00F346C0" w:rsidRDefault="005F2F96" w:rsidP="00393DBD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(24) </w:t>
            </w:r>
          </w:p>
        </w:tc>
        <w:tc>
          <w:tcPr>
            <w:tcW w:w="236" w:type="dxa"/>
            <w:vAlign w:val="bottom"/>
          </w:tcPr>
          <w:p w14:paraId="5EDA6413" w14:textId="77777777" w:rsidR="005F2F96" w:rsidRPr="00F346C0" w:rsidRDefault="005F2F96" w:rsidP="00393DB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B3E0371" w14:textId="77777777" w:rsidR="005F2F96" w:rsidRPr="00F346C0" w:rsidRDefault="005F2F96" w:rsidP="00393DBD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(1) </w:t>
            </w:r>
          </w:p>
        </w:tc>
        <w:tc>
          <w:tcPr>
            <w:tcW w:w="285" w:type="dxa"/>
            <w:vAlign w:val="bottom"/>
          </w:tcPr>
          <w:p w14:paraId="1516FE63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E29EB04" w14:textId="77777777" w:rsidR="005F2F96" w:rsidRPr="00F346C0" w:rsidRDefault="005F2F96" w:rsidP="00393DBD">
            <w:pPr>
              <w:tabs>
                <w:tab w:val="decimal" w:pos="1020"/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  <w:tc>
          <w:tcPr>
            <w:tcW w:w="283" w:type="dxa"/>
            <w:vAlign w:val="bottom"/>
          </w:tcPr>
          <w:p w14:paraId="1929C422" w14:textId="77777777" w:rsidR="005F2F96" w:rsidRPr="00F346C0" w:rsidRDefault="005F2F96" w:rsidP="00393DB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256115C" w14:textId="77777777" w:rsidR="005F2F96" w:rsidRPr="00F346C0" w:rsidRDefault="005F2F96" w:rsidP="00393DBD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(313) </w:t>
            </w:r>
          </w:p>
        </w:tc>
      </w:tr>
      <w:tr w:rsidR="005F2F96" w:rsidRPr="00F346C0" w14:paraId="7C7B13A0" w14:textId="77777777" w:rsidTr="00784A3F">
        <w:tc>
          <w:tcPr>
            <w:tcW w:w="2969" w:type="dxa"/>
          </w:tcPr>
          <w:p w14:paraId="68C2B8BD" w14:textId="77777777" w:rsidR="005F2F96" w:rsidRPr="00F346C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1" w:type="dxa"/>
          </w:tcPr>
          <w:p w14:paraId="11362A44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660032FD" w14:textId="77777777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0B10E45" w14:textId="5CB07389" w:rsidR="005F2F96" w:rsidRPr="00F346C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9" w:type="dxa"/>
          </w:tcPr>
          <w:p w14:paraId="137D384C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45E57D2C" w14:textId="435CDDA9" w:rsidR="005F2F96" w:rsidRPr="00F346C0" w:rsidRDefault="005F2F96" w:rsidP="00393DBD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FFFD85B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651BC697" w14:textId="2067A620" w:rsidR="005F2F96" w:rsidRPr="00F346C0" w:rsidRDefault="005F2F96" w:rsidP="00393DBD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4" w:type="dxa"/>
          </w:tcPr>
          <w:p w14:paraId="759E7D26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5C340307" w14:textId="39983CF7" w:rsidR="005F2F96" w:rsidRPr="00F346C0" w:rsidRDefault="005F2F96" w:rsidP="00393DBD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26516DB" w14:textId="77777777" w:rsidR="005F2F96" w:rsidRPr="00F346C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0B2ABE4E" w14:textId="366AC870" w:rsidR="005F2F96" w:rsidRPr="00F346C0" w:rsidRDefault="005F2F96" w:rsidP="00393DBD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dxa"/>
          </w:tcPr>
          <w:p w14:paraId="01D37BA6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293B4375" w14:textId="338CAA37" w:rsidR="005F2F96" w:rsidRPr="00F346C0" w:rsidRDefault="005F2F96" w:rsidP="00393DBD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6197A32A" w14:textId="77777777" w:rsidR="005F2F96" w:rsidRPr="00F346C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115B73ED" w14:textId="286E890E" w:rsidR="005F2F96" w:rsidRPr="00F346C0" w:rsidRDefault="005F2F96" w:rsidP="00393DBD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874C5" w:rsidRPr="00F346C0" w14:paraId="0A82141A" w14:textId="77777777" w:rsidTr="00784A3F">
        <w:tc>
          <w:tcPr>
            <w:tcW w:w="2969" w:type="dxa"/>
          </w:tcPr>
          <w:p w14:paraId="6FEB246C" w14:textId="32A921E4" w:rsidR="00B874C5" w:rsidRPr="00F346C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และ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21" w:type="dxa"/>
          </w:tcPr>
          <w:p w14:paraId="2AE125FE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1A7B4456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5F96087" w14:textId="0AAC9EC0" w:rsidR="00B874C5" w:rsidRPr="00F346C0" w:rsidRDefault="00B874C5" w:rsidP="002F2EF5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1,341</w:t>
            </w:r>
          </w:p>
        </w:tc>
        <w:tc>
          <w:tcPr>
            <w:tcW w:w="249" w:type="dxa"/>
          </w:tcPr>
          <w:p w14:paraId="4AF8C0E2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440C6D87" w14:textId="56F9B258" w:rsidR="00B874C5" w:rsidRPr="00F346C0" w:rsidRDefault="00B874C5" w:rsidP="002F2EF5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240,172</w:t>
            </w:r>
          </w:p>
        </w:tc>
        <w:tc>
          <w:tcPr>
            <w:tcW w:w="236" w:type="dxa"/>
          </w:tcPr>
          <w:p w14:paraId="2BD29C33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49BF274B" w14:textId="40B5E626" w:rsidR="00B874C5" w:rsidRPr="00F346C0" w:rsidRDefault="00B874C5" w:rsidP="00B874C5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13,686</w:t>
            </w:r>
          </w:p>
        </w:tc>
        <w:tc>
          <w:tcPr>
            <w:tcW w:w="244" w:type="dxa"/>
          </w:tcPr>
          <w:p w14:paraId="45534F1F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280F412A" w14:textId="645A69AA" w:rsidR="00B874C5" w:rsidRPr="00F346C0" w:rsidRDefault="00B874C5" w:rsidP="00B874C5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3,294</w:t>
            </w:r>
          </w:p>
        </w:tc>
        <w:tc>
          <w:tcPr>
            <w:tcW w:w="236" w:type="dxa"/>
          </w:tcPr>
          <w:p w14:paraId="6C43A71F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7A6F394F" w14:textId="0CCEB5A2" w:rsidR="00B874C5" w:rsidRPr="00F346C0" w:rsidRDefault="00B874C5" w:rsidP="00B874C5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753</w:t>
            </w:r>
          </w:p>
        </w:tc>
        <w:tc>
          <w:tcPr>
            <w:tcW w:w="285" w:type="dxa"/>
          </w:tcPr>
          <w:p w14:paraId="17F67F04" w14:textId="77777777" w:rsidR="00B874C5" w:rsidRPr="00F346C0" w:rsidRDefault="00B874C5" w:rsidP="00B874C5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667384E8" w14:textId="29ED530D" w:rsidR="00B874C5" w:rsidRPr="00F346C0" w:rsidRDefault="00B874C5" w:rsidP="00B874C5">
            <w:pPr>
              <w:tabs>
                <w:tab w:val="decimal" w:pos="61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2,165</w:t>
            </w:r>
          </w:p>
        </w:tc>
        <w:tc>
          <w:tcPr>
            <w:tcW w:w="283" w:type="dxa"/>
          </w:tcPr>
          <w:p w14:paraId="78BEAAEB" w14:textId="77777777" w:rsidR="00B874C5" w:rsidRPr="00F346C0" w:rsidRDefault="00B874C5" w:rsidP="00B874C5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45AFF620" w14:textId="2DD84A79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261,411</w:t>
            </w:r>
          </w:p>
        </w:tc>
      </w:tr>
      <w:tr w:rsidR="00B874C5" w:rsidRPr="00F346C0" w14:paraId="0AF0B0A0" w14:textId="77777777" w:rsidTr="00784A3F">
        <w:tc>
          <w:tcPr>
            <w:tcW w:w="2969" w:type="dxa"/>
          </w:tcPr>
          <w:p w14:paraId="6D612D3F" w14:textId="77777777" w:rsidR="00B874C5" w:rsidRPr="00F346C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721" w:type="dxa"/>
          </w:tcPr>
          <w:p w14:paraId="4411BBDA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7607EAC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BE87C94" w14:textId="56885D0D" w:rsidR="00B874C5" w:rsidRPr="00F346C0" w:rsidRDefault="00797FD1" w:rsidP="00B874C5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138</w:t>
            </w:r>
          </w:p>
        </w:tc>
        <w:tc>
          <w:tcPr>
            <w:tcW w:w="249" w:type="dxa"/>
          </w:tcPr>
          <w:p w14:paraId="3100096A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69760491" w14:textId="7095A0F5" w:rsidR="00B874C5" w:rsidRPr="00F346C0" w:rsidRDefault="00797FD1" w:rsidP="00B874C5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19,162</w:t>
            </w:r>
          </w:p>
        </w:tc>
        <w:tc>
          <w:tcPr>
            <w:tcW w:w="236" w:type="dxa"/>
          </w:tcPr>
          <w:p w14:paraId="6F9A1F71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6B51A0E" w14:textId="124E59D9" w:rsidR="00B874C5" w:rsidRPr="00F346C0" w:rsidRDefault="00797FD1" w:rsidP="00AA0F54">
            <w:pPr>
              <w:tabs>
                <w:tab w:val="decimal" w:pos="1020"/>
                <w:tab w:val="decimal" w:pos="111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1,326</w:t>
            </w:r>
          </w:p>
        </w:tc>
        <w:tc>
          <w:tcPr>
            <w:tcW w:w="244" w:type="dxa"/>
          </w:tcPr>
          <w:p w14:paraId="6CB5430E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0DA643B" w14:textId="27B16EBA" w:rsidR="00B874C5" w:rsidRPr="00F346C0" w:rsidRDefault="00DF20C8" w:rsidP="00B874C5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390</w:t>
            </w:r>
          </w:p>
        </w:tc>
        <w:tc>
          <w:tcPr>
            <w:tcW w:w="236" w:type="dxa"/>
          </w:tcPr>
          <w:p w14:paraId="5543CD86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5308053" w14:textId="77194432" w:rsidR="00B874C5" w:rsidRPr="00F346C0" w:rsidRDefault="00DF20C8" w:rsidP="00B874C5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  <w:tc>
          <w:tcPr>
            <w:tcW w:w="285" w:type="dxa"/>
          </w:tcPr>
          <w:p w14:paraId="50B7ABA5" w14:textId="77777777" w:rsidR="00B874C5" w:rsidRPr="00F346C0" w:rsidRDefault="00B874C5" w:rsidP="00B874C5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140BB53" w14:textId="19C741AA" w:rsidR="00B874C5" w:rsidRPr="00F346C0" w:rsidRDefault="00DF20C8" w:rsidP="00B874C5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1B5F2596" w14:textId="77777777" w:rsidR="00B874C5" w:rsidRPr="00F346C0" w:rsidRDefault="00B874C5" w:rsidP="00B874C5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C31BB71" w14:textId="5C4846DE" w:rsidR="00B874C5" w:rsidRPr="00F346C0" w:rsidRDefault="00DF20C8" w:rsidP="00B874C5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21,087</w:t>
            </w:r>
          </w:p>
        </w:tc>
      </w:tr>
      <w:tr w:rsidR="00B874C5" w:rsidRPr="00F346C0" w14:paraId="26714A2C" w14:textId="77777777" w:rsidTr="00784A3F">
        <w:tc>
          <w:tcPr>
            <w:tcW w:w="2969" w:type="dxa"/>
          </w:tcPr>
          <w:p w14:paraId="54E55AE5" w14:textId="0B03561E" w:rsidR="00B874C5" w:rsidRPr="00F346C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721" w:type="dxa"/>
          </w:tcPr>
          <w:p w14:paraId="7DDCD8FB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1C7D1490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58AAA10" w14:textId="3A341F06" w:rsidR="00B874C5" w:rsidRPr="00F346C0" w:rsidRDefault="00797FD1" w:rsidP="00797FD1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33AAE1CF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3DA58C4E" w14:textId="7F2AFA76" w:rsidR="00B874C5" w:rsidRPr="00F346C0" w:rsidRDefault="00797FD1" w:rsidP="00AA0F5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(1,434)</w:t>
            </w:r>
          </w:p>
        </w:tc>
        <w:tc>
          <w:tcPr>
            <w:tcW w:w="236" w:type="dxa"/>
          </w:tcPr>
          <w:p w14:paraId="13045877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8C295B0" w14:textId="2A981715" w:rsidR="00B874C5" w:rsidRPr="00F346C0" w:rsidRDefault="00797FD1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(576)</w:t>
            </w:r>
          </w:p>
        </w:tc>
        <w:tc>
          <w:tcPr>
            <w:tcW w:w="244" w:type="dxa"/>
          </w:tcPr>
          <w:p w14:paraId="4BF54D37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CA00D60" w14:textId="41D57429" w:rsidR="00B874C5" w:rsidRPr="00F346C0" w:rsidRDefault="00DF20C8" w:rsidP="00AA0F5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(273)</w:t>
            </w:r>
          </w:p>
        </w:tc>
        <w:tc>
          <w:tcPr>
            <w:tcW w:w="236" w:type="dxa"/>
          </w:tcPr>
          <w:p w14:paraId="432DDFE9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1F3C4C9" w14:textId="5582B64B" w:rsidR="00B874C5" w:rsidRPr="00F346C0" w:rsidRDefault="00DF20C8" w:rsidP="00AA0F54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(23)</w:t>
            </w:r>
          </w:p>
        </w:tc>
        <w:tc>
          <w:tcPr>
            <w:tcW w:w="285" w:type="dxa"/>
          </w:tcPr>
          <w:p w14:paraId="0FD13661" w14:textId="77777777" w:rsidR="00B874C5" w:rsidRPr="00F346C0" w:rsidRDefault="00B874C5" w:rsidP="00797FD1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81FD52B" w14:textId="0C2ED434" w:rsidR="00B874C5" w:rsidRPr="00F346C0" w:rsidRDefault="00DF20C8" w:rsidP="00797FD1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2841B9B9" w14:textId="77777777" w:rsidR="00B874C5" w:rsidRPr="00F346C0" w:rsidRDefault="00B874C5" w:rsidP="00797FD1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C7EC5A5" w14:textId="72C57A41" w:rsidR="00B874C5" w:rsidRPr="00F346C0" w:rsidRDefault="00DF20C8" w:rsidP="00AA0F54">
            <w:pPr>
              <w:spacing w:line="280" w:lineRule="exact"/>
              <w:ind w:left="-108" w:right="-4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(2,306)</w:t>
            </w:r>
          </w:p>
        </w:tc>
      </w:tr>
      <w:tr w:rsidR="00B874C5" w:rsidRPr="00F346C0" w14:paraId="78D45B77" w14:textId="77777777" w:rsidTr="00784A3F">
        <w:tc>
          <w:tcPr>
            <w:tcW w:w="2969" w:type="dxa"/>
          </w:tcPr>
          <w:p w14:paraId="4BE31FBD" w14:textId="77777777" w:rsidR="00B874C5" w:rsidRPr="00F346C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21" w:type="dxa"/>
          </w:tcPr>
          <w:p w14:paraId="6345703F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9F011E0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9EABB49" w14:textId="37DBF784" w:rsidR="00B874C5" w:rsidRPr="00F346C0" w:rsidRDefault="00797FD1" w:rsidP="00AA0F54">
            <w:pPr>
              <w:tabs>
                <w:tab w:val="decimal" w:pos="1096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249" w:type="dxa"/>
          </w:tcPr>
          <w:p w14:paraId="0D1F8B35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0E2C1FC3" w14:textId="0192D9D9" w:rsidR="00B874C5" w:rsidRPr="00F346C0" w:rsidRDefault="00797FD1" w:rsidP="00B874C5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236" w:type="dxa"/>
          </w:tcPr>
          <w:p w14:paraId="4DCB3576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7CEBD7F" w14:textId="7B51F78F" w:rsidR="00B874C5" w:rsidRPr="00F346C0" w:rsidRDefault="00797FD1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(5)</w:t>
            </w:r>
          </w:p>
        </w:tc>
        <w:tc>
          <w:tcPr>
            <w:tcW w:w="244" w:type="dxa"/>
          </w:tcPr>
          <w:p w14:paraId="21486B82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25120CE" w14:textId="34D62762" w:rsidR="00B874C5" w:rsidRPr="00F346C0" w:rsidRDefault="00DF20C8" w:rsidP="00AA0F54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D648316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05AD66" w14:textId="12984C8A" w:rsidR="00B874C5" w:rsidRPr="00F346C0" w:rsidRDefault="00DF20C8" w:rsidP="00B874C5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85" w:type="dxa"/>
          </w:tcPr>
          <w:p w14:paraId="68D9E3B1" w14:textId="77777777" w:rsidR="00B874C5" w:rsidRPr="00F346C0" w:rsidRDefault="00B874C5" w:rsidP="00B874C5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A00DBA4" w14:textId="7B8F8044" w:rsidR="00B874C5" w:rsidRPr="00F346C0" w:rsidRDefault="00DF20C8" w:rsidP="00B874C5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5DF6C9FD" w14:textId="77777777" w:rsidR="00B874C5" w:rsidRPr="00F346C0" w:rsidRDefault="00B874C5" w:rsidP="00B874C5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FAFDD94" w14:textId="3CB343AE" w:rsidR="00B874C5" w:rsidRPr="00F346C0" w:rsidRDefault="00DF20C8" w:rsidP="00B874C5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</w:tr>
      <w:tr w:rsidR="00B874C5" w:rsidRPr="00F346C0" w14:paraId="6FF89329" w14:textId="77777777" w:rsidTr="00784A3F">
        <w:tc>
          <w:tcPr>
            <w:tcW w:w="2969" w:type="dxa"/>
          </w:tcPr>
          <w:p w14:paraId="05C5E93B" w14:textId="77777777" w:rsidR="00B874C5" w:rsidRPr="00F346C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1" w:type="dxa"/>
          </w:tcPr>
          <w:p w14:paraId="14913FCC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234933E7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A58E0A3" w14:textId="68B26206" w:rsidR="00B874C5" w:rsidRPr="00F346C0" w:rsidRDefault="00797FD1" w:rsidP="00AA0F54">
            <w:pPr>
              <w:tabs>
                <w:tab w:val="decimal" w:pos="1096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249" w:type="dxa"/>
          </w:tcPr>
          <w:p w14:paraId="4EAE9E23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BF58526" w14:textId="5892E274" w:rsidR="00B874C5" w:rsidRPr="00F346C0" w:rsidRDefault="00797FD1" w:rsidP="00AA0F5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(2,773)</w:t>
            </w:r>
          </w:p>
        </w:tc>
        <w:tc>
          <w:tcPr>
            <w:tcW w:w="236" w:type="dxa"/>
          </w:tcPr>
          <w:p w14:paraId="3501D3E1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22A26BF" w14:textId="3398B694" w:rsidR="00B874C5" w:rsidRPr="00F346C0" w:rsidRDefault="00797FD1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(144)</w:t>
            </w:r>
          </w:p>
        </w:tc>
        <w:tc>
          <w:tcPr>
            <w:tcW w:w="244" w:type="dxa"/>
          </w:tcPr>
          <w:p w14:paraId="461D3638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9B5CB19" w14:textId="6249E819" w:rsidR="00B874C5" w:rsidRPr="00F346C0" w:rsidRDefault="00DF20C8" w:rsidP="00AA0F5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(207)</w:t>
            </w:r>
          </w:p>
        </w:tc>
        <w:tc>
          <w:tcPr>
            <w:tcW w:w="236" w:type="dxa"/>
          </w:tcPr>
          <w:p w14:paraId="7E3D663B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487D1B5" w14:textId="646091E5" w:rsidR="00B874C5" w:rsidRPr="00F346C0" w:rsidRDefault="00DF20C8" w:rsidP="00AA0F54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(84)</w:t>
            </w:r>
          </w:p>
        </w:tc>
        <w:tc>
          <w:tcPr>
            <w:tcW w:w="285" w:type="dxa"/>
          </w:tcPr>
          <w:p w14:paraId="3984D25D" w14:textId="77777777" w:rsidR="00B874C5" w:rsidRPr="00F346C0" w:rsidRDefault="00B874C5" w:rsidP="00797FD1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78709CF" w14:textId="4B38A571" w:rsidR="00B874C5" w:rsidRPr="00F346C0" w:rsidRDefault="00DF20C8" w:rsidP="00797FD1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529023BD" w14:textId="77777777" w:rsidR="00B874C5" w:rsidRPr="00F346C0" w:rsidRDefault="00B874C5" w:rsidP="00797FD1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EB7E5D2" w14:textId="29CD5A25" w:rsidR="00B874C5" w:rsidRPr="00F346C0" w:rsidRDefault="00DF20C8" w:rsidP="00AA0F54">
            <w:pPr>
              <w:spacing w:line="280" w:lineRule="exact"/>
              <w:ind w:left="-108" w:right="-4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(3,215)</w:t>
            </w:r>
          </w:p>
        </w:tc>
      </w:tr>
      <w:tr w:rsidR="00B874C5" w:rsidRPr="00F346C0" w14:paraId="15D42E13" w14:textId="77777777" w:rsidTr="00784A3F">
        <w:tc>
          <w:tcPr>
            <w:tcW w:w="2969" w:type="dxa"/>
          </w:tcPr>
          <w:p w14:paraId="2E327F10" w14:textId="23F91B59" w:rsidR="00B874C5" w:rsidRPr="00F346C0" w:rsidRDefault="005869CB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กลับรายการ</w:t>
            </w:r>
            <w:r w:rsidR="00B874C5"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721" w:type="dxa"/>
          </w:tcPr>
          <w:p w14:paraId="62414354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CC0E865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FA066B3" w14:textId="7987D393" w:rsidR="00B874C5" w:rsidRPr="00F346C0" w:rsidRDefault="00797FD1" w:rsidP="00B874C5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1790AC2F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242A41AC" w14:textId="041D47A3" w:rsidR="00B874C5" w:rsidRPr="00F346C0" w:rsidRDefault="00797FD1" w:rsidP="00AA0F5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236" w:type="dxa"/>
          </w:tcPr>
          <w:p w14:paraId="0426189D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48AEA32" w14:textId="1780B098" w:rsidR="00B874C5" w:rsidRPr="00F346C0" w:rsidRDefault="00797FD1" w:rsidP="00AA0F5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F6ECD" w:rsidRPr="00F346C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346C0">
              <w:rPr>
                <w:rFonts w:asciiTheme="majorBidi" w:hAnsiTheme="majorBidi" w:cstheme="majorBidi"/>
                <w:sz w:val="25"/>
                <w:szCs w:val="25"/>
              </w:rPr>
              <w:t>2)</w:t>
            </w:r>
          </w:p>
        </w:tc>
        <w:tc>
          <w:tcPr>
            <w:tcW w:w="244" w:type="dxa"/>
          </w:tcPr>
          <w:p w14:paraId="20474B9E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A2CC2DD" w14:textId="4859E438" w:rsidR="00B874C5" w:rsidRPr="00F346C0" w:rsidRDefault="00DF20C8" w:rsidP="00B874C5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523C89A7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7799EAF" w14:textId="67C9E404" w:rsidR="00B874C5" w:rsidRPr="00F346C0" w:rsidRDefault="00DF20C8" w:rsidP="00B874C5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</w:tcPr>
          <w:p w14:paraId="0FC9A9AC" w14:textId="77777777" w:rsidR="00B874C5" w:rsidRPr="00F346C0" w:rsidRDefault="00B874C5" w:rsidP="00B874C5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67ED5F8" w14:textId="572FB9E4" w:rsidR="00B874C5" w:rsidRPr="00F346C0" w:rsidRDefault="00DF20C8" w:rsidP="00B874C5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0AE36490" w14:textId="77777777" w:rsidR="00B874C5" w:rsidRPr="00F346C0" w:rsidRDefault="00B874C5" w:rsidP="00B874C5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0959724" w14:textId="6218ECC3" w:rsidR="00B874C5" w:rsidRPr="00F346C0" w:rsidRDefault="00DF20C8" w:rsidP="00AA0F54">
            <w:pPr>
              <w:spacing w:line="280" w:lineRule="exact"/>
              <w:ind w:left="-108" w:right="-4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(19)</w:t>
            </w:r>
          </w:p>
        </w:tc>
      </w:tr>
      <w:tr w:rsidR="00B874C5" w:rsidRPr="00F346C0" w14:paraId="184F7DC7" w14:textId="77777777" w:rsidTr="00784A3F">
        <w:tc>
          <w:tcPr>
            <w:tcW w:w="3930" w:type="dxa"/>
            <w:gridSpan w:val="3"/>
          </w:tcPr>
          <w:p w14:paraId="084BEF11" w14:textId="6873E1D9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F132D" w14:textId="79A9CFE7" w:rsidR="00B874C5" w:rsidRPr="00F346C0" w:rsidRDefault="00797FD1" w:rsidP="00B874C5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49" w:type="dxa"/>
            <w:vAlign w:val="bottom"/>
          </w:tcPr>
          <w:p w14:paraId="172F8170" w14:textId="77777777" w:rsidR="00B874C5" w:rsidRPr="00F346C0" w:rsidRDefault="00B874C5" w:rsidP="00B874C5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485623C" w14:textId="79411BAE" w:rsidR="00B874C5" w:rsidRPr="00F346C0" w:rsidRDefault="00797FD1" w:rsidP="00797FD1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372</w:t>
            </w:r>
          </w:p>
        </w:tc>
        <w:tc>
          <w:tcPr>
            <w:tcW w:w="236" w:type="dxa"/>
            <w:vAlign w:val="bottom"/>
          </w:tcPr>
          <w:p w14:paraId="5C164248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CF99D9F" w14:textId="3A147BE8" w:rsidR="00B874C5" w:rsidRPr="00F346C0" w:rsidRDefault="00797FD1" w:rsidP="00797FD1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54</w:t>
            </w:r>
          </w:p>
        </w:tc>
        <w:tc>
          <w:tcPr>
            <w:tcW w:w="244" w:type="dxa"/>
            <w:vAlign w:val="bottom"/>
          </w:tcPr>
          <w:p w14:paraId="6F20B1F4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457CBA2" w14:textId="5FA2955C" w:rsidR="00B874C5" w:rsidRPr="00F346C0" w:rsidRDefault="00DF20C8" w:rsidP="00797FD1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236" w:type="dxa"/>
            <w:vAlign w:val="bottom"/>
          </w:tcPr>
          <w:p w14:paraId="472BF891" w14:textId="77777777" w:rsidR="00B874C5" w:rsidRPr="00F346C0" w:rsidRDefault="00B874C5" w:rsidP="00797FD1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CEBB008" w14:textId="473D67E3" w:rsidR="00B874C5" w:rsidRPr="00F346C0" w:rsidRDefault="00DF20C8" w:rsidP="00797FD1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85" w:type="dxa"/>
            <w:vAlign w:val="bottom"/>
          </w:tcPr>
          <w:p w14:paraId="78CD2F8B" w14:textId="77777777" w:rsidR="00B874C5" w:rsidRPr="00F346C0" w:rsidRDefault="00B874C5" w:rsidP="00797FD1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A5E573" w14:textId="12064A7D" w:rsidR="00B874C5" w:rsidRPr="00F346C0" w:rsidRDefault="00DF20C8" w:rsidP="00AA0F54">
            <w:pPr>
              <w:tabs>
                <w:tab w:val="decimal" w:pos="1020"/>
              </w:tabs>
              <w:spacing w:line="280" w:lineRule="exact"/>
              <w:ind w:left="-108" w:right="-5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(19)</w:t>
            </w:r>
          </w:p>
        </w:tc>
        <w:tc>
          <w:tcPr>
            <w:tcW w:w="283" w:type="dxa"/>
            <w:vAlign w:val="bottom"/>
          </w:tcPr>
          <w:p w14:paraId="616053A7" w14:textId="77777777" w:rsidR="00B874C5" w:rsidRPr="00F346C0" w:rsidRDefault="00B874C5" w:rsidP="00797FD1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77616A4" w14:textId="5CA3CBF4" w:rsidR="00B874C5" w:rsidRPr="00F346C0" w:rsidRDefault="00DF20C8" w:rsidP="00797FD1">
            <w:pPr>
              <w:tabs>
                <w:tab w:val="decimal" w:pos="1020"/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423</w:t>
            </w:r>
          </w:p>
        </w:tc>
      </w:tr>
      <w:tr w:rsidR="00B874C5" w:rsidRPr="00F346C0" w14:paraId="655493BF" w14:textId="77777777" w:rsidTr="00784A3F">
        <w:tc>
          <w:tcPr>
            <w:tcW w:w="2969" w:type="dxa"/>
          </w:tcPr>
          <w:p w14:paraId="3C98F9DC" w14:textId="38655585" w:rsidR="00B874C5" w:rsidRPr="00F346C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21" w:type="dxa"/>
          </w:tcPr>
          <w:p w14:paraId="53B63A19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10DFAE5F" w14:textId="77777777" w:rsidR="00B874C5" w:rsidRPr="00F346C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312B74" w14:textId="64AF46C3" w:rsidR="00B874C5" w:rsidRPr="00F346C0" w:rsidRDefault="00797FD1" w:rsidP="00B874C5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1,472</w:t>
            </w:r>
          </w:p>
        </w:tc>
        <w:tc>
          <w:tcPr>
            <w:tcW w:w="249" w:type="dxa"/>
          </w:tcPr>
          <w:p w14:paraId="295D0325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704E5B9C" w14:textId="7A0AE846" w:rsidR="00B874C5" w:rsidRPr="00F346C0" w:rsidRDefault="00797FD1" w:rsidP="00B874C5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255,514</w:t>
            </w:r>
          </w:p>
        </w:tc>
        <w:tc>
          <w:tcPr>
            <w:tcW w:w="236" w:type="dxa"/>
          </w:tcPr>
          <w:p w14:paraId="091D6038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700F13A" w14:textId="6DB167D5" w:rsidR="00B874C5" w:rsidRPr="00F346C0" w:rsidRDefault="00797FD1" w:rsidP="00B874C5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14,329</w:t>
            </w:r>
          </w:p>
        </w:tc>
        <w:tc>
          <w:tcPr>
            <w:tcW w:w="244" w:type="dxa"/>
          </w:tcPr>
          <w:p w14:paraId="0A331058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406C460" w14:textId="1CB09746" w:rsidR="00B874C5" w:rsidRPr="00F346C0" w:rsidRDefault="00DF20C8" w:rsidP="00B874C5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3,218</w:t>
            </w:r>
          </w:p>
        </w:tc>
        <w:tc>
          <w:tcPr>
            <w:tcW w:w="236" w:type="dxa"/>
          </w:tcPr>
          <w:p w14:paraId="72A890DB" w14:textId="77777777" w:rsidR="00B874C5" w:rsidRPr="00F346C0" w:rsidRDefault="00B874C5" w:rsidP="00B874C5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7CA16AC" w14:textId="1067D805" w:rsidR="00B874C5" w:rsidRPr="00F346C0" w:rsidRDefault="00BF6ECD" w:rsidP="00B874C5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720</w:t>
            </w:r>
          </w:p>
        </w:tc>
        <w:tc>
          <w:tcPr>
            <w:tcW w:w="285" w:type="dxa"/>
          </w:tcPr>
          <w:p w14:paraId="2ED49ABA" w14:textId="77777777" w:rsidR="00B874C5" w:rsidRPr="00F346C0" w:rsidRDefault="00B874C5" w:rsidP="00B874C5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D40AE09" w14:textId="598BB084" w:rsidR="00B874C5" w:rsidRPr="00F346C0" w:rsidRDefault="00DF20C8" w:rsidP="00B874C5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2,146</w:t>
            </w:r>
          </w:p>
        </w:tc>
        <w:tc>
          <w:tcPr>
            <w:tcW w:w="283" w:type="dxa"/>
          </w:tcPr>
          <w:p w14:paraId="2561484B" w14:textId="77777777" w:rsidR="00B874C5" w:rsidRPr="00F346C0" w:rsidRDefault="00B874C5" w:rsidP="00B874C5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01F217E" w14:textId="4C02DC18" w:rsidR="00B874C5" w:rsidRPr="00F346C0" w:rsidRDefault="00DF20C8" w:rsidP="00B874C5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277,399</w:t>
            </w:r>
          </w:p>
        </w:tc>
      </w:tr>
    </w:tbl>
    <w:p w14:paraId="78B4F055" w14:textId="77777777" w:rsidR="00C841B7" w:rsidRPr="00F346C0" w:rsidRDefault="00C841B7" w:rsidP="00C841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  <w:sectPr w:rsidR="00C841B7" w:rsidRPr="00F346C0" w:rsidSect="00AA0F54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450"/>
        <w:gridCol w:w="1440"/>
        <w:gridCol w:w="254"/>
        <w:gridCol w:w="1456"/>
        <w:gridCol w:w="256"/>
        <w:gridCol w:w="1364"/>
        <w:gridCol w:w="248"/>
        <w:gridCol w:w="1453"/>
        <w:gridCol w:w="236"/>
        <w:gridCol w:w="1213"/>
        <w:gridCol w:w="296"/>
        <w:gridCol w:w="1324"/>
        <w:gridCol w:w="236"/>
        <w:gridCol w:w="1384"/>
      </w:tblGrid>
      <w:tr w:rsidR="00C841B7" w:rsidRPr="00F346C0" w14:paraId="6414A3C9" w14:textId="77777777" w:rsidTr="00AA0F54">
        <w:tc>
          <w:tcPr>
            <w:tcW w:w="2610" w:type="dxa"/>
          </w:tcPr>
          <w:p w14:paraId="2FCC5AFB" w14:textId="77777777" w:rsidR="00C841B7" w:rsidRPr="00F346C0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0" w:type="dxa"/>
          </w:tcPr>
          <w:p w14:paraId="4DCB2833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160" w:type="dxa"/>
            <w:gridSpan w:val="13"/>
          </w:tcPr>
          <w:p w14:paraId="05D1FE47" w14:textId="77777777" w:rsidR="00C841B7" w:rsidRPr="00F346C0" w:rsidRDefault="00C841B7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F346C0" w14:paraId="3CBE1A07" w14:textId="77777777" w:rsidTr="00AA0F54">
        <w:tc>
          <w:tcPr>
            <w:tcW w:w="2610" w:type="dxa"/>
          </w:tcPr>
          <w:p w14:paraId="06DC467E" w14:textId="77777777" w:rsidR="00C841B7" w:rsidRPr="00F346C0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50" w:type="dxa"/>
          </w:tcPr>
          <w:p w14:paraId="4B88F589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0407796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4" w:type="dxa"/>
          </w:tcPr>
          <w:p w14:paraId="2438A822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2C96F6BF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56" w:type="dxa"/>
          </w:tcPr>
          <w:p w14:paraId="3684C16C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1DFD2361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8" w:type="dxa"/>
          </w:tcPr>
          <w:p w14:paraId="1342FD3C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0BF994BB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0CB8AAD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1B93BFE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6" w:type="dxa"/>
          </w:tcPr>
          <w:p w14:paraId="0E36BFF8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56F360A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67914E1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1E22EBD5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F346C0" w14:paraId="55FDCFE0" w14:textId="77777777" w:rsidTr="00AA0F54">
        <w:tc>
          <w:tcPr>
            <w:tcW w:w="2610" w:type="dxa"/>
          </w:tcPr>
          <w:p w14:paraId="63F95B9A" w14:textId="77777777" w:rsidR="00C841B7" w:rsidRPr="00F346C0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50" w:type="dxa"/>
          </w:tcPr>
          <w:p w14:paraId="703C13B6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BCD151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54" w:type="dxa"/>
          </w:tcPr>
          <w:p w14:paraId="15AFFE3C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1BB91193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256" w:type="dxa"/>
          </w:tcPr>
          <w:p w14:paraId="25E3FCB6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36629075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248" w:type="dxa"/>
          </w:tcPr>
          <w:p w14:paraId="7E4CB723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01AA35D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8FA051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2AA3440A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6" w:type="dxa"/>
          </w:tcPr>
          <w:p w14:paraId="5475FC16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D54CAA2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8EE7F3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009457ED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F346C0" w14:paraId="6BDBF616" w14:textId="77777777" w:rsidTr="00AA0F54">
        <w:tc>
          <w:tcPr>
            <w:tcW w:w="2610" w:type="dxa"/>
          </w:tcPr>
          <w:p w14:paraId="051CA7BC" w14:textId="77777777" w:rsidR="00C841B7" w:rsidRPr="00F346C0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50" w:type="dxa"/>
          </w:tcPr>
          <w:p w14:paraId="375B90B1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4ECAB562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54" w:type="dxa"/>
          </w:tcPr>
          <w:p w14:paraId="519D5DB2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1D20617D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56" w:type="dxa"/>
          </w:tcPr>
          <w:p w14:paraId="7E48BA7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47277BEB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8" w:type="dxa"/>
          </w:tcPr>
          <w:p w14:paraId="50C9C1DC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71EE671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277B6ED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4559111E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6" w:type="dxa"/>
          </w:tcPr>
          <w:p w14:paraId="04F276E8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4C84EF0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38930EA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71267824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F346C0" w14:paraId="7077AFA9" w14:textId="77777777" w:rsidTr="00AA0F54">
        <w:tc>
          <w:tcPr>
            <w:tcW w:w="2610" w:type="dxa"/>
          </w:tcPr>
          <w:p w14:paraId="707C9151" w14:textId="77777777" w:rsidR="00C841B7" w:rsidRPr="00F346C0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0" w:type="dxa"/>
          </w:tcPr>
          <w:p w14:paraId="75DFBCD8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235CA461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54" w:type="dxa"/>
          </w:tcPr>
          <w:p w14:paraId="341AE518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06D3AAFB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56" w:type="dxa"/>
          </w:tcPr>
          <w:p w14:paraId="015309D2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69AC7E53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19772979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0B7EB471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6DD1058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39C8C9C6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96" w:type="dxa"/>
          </w:tcPr>
          <w:p w14:paraId="66F1878B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AE9DECC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59152940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1BDC60BB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841B7" w:rsidRPr="00F346C0" w14:paraId="693212E7" w14:textId="77777777" w:rsidTr="00AA0F54">
        <w:tc>
          <w:tcPr>
            <w:tcW w:w="2610" w:type="dxa"/>
          </w:tcPr>
          <w:p w14:paraId="3A9ADC68" w14:textId="77777777" w:rsidR="00C841B7" w:rsidRPr="00F346C0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0" w:type="dxa"/>
          </w:tcPr>
          <w:p w14:paraId="62065EEA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60" w:type="dxa"/>
            <w:gridSpan w:val="13"/>
          </w:tcPr>
          <w:p w14:paraId="29742EBF" w14:textId="77777777" w:rsidR="00C841B7" w:rsidRPr="00F346C0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07A8" w:rsidRPr="00F346C0" w14:paraId="6B41F773" w14:textId="77777777" w:rsidTr="00AA0F54">
        <w:tc>
          <w:tcPr>
            <w:tcW w:w="2610" w:type="dxa"/>
          </w:tcPr>
          <w:p w14:paraId="0EBCB28B" w14:textId="0BBEA9E6" w:rsidR="002D07A8" w:rsidRPr="00F346C0" w:rsidRDefault="002D07A8" w:rsidP="003B3DC3">
            <w:pPr>
              <w:spacing w:line="240" w:lineRule="auto"/>
              <w:ind w:left="181" w:right="-108" w:hanging="18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781A4992" w14:textId="77777777" w:rsidR="002D07A8" w:rsidRPr="00F346C0" w:rsidRDefault="002D07A8" w:rsidP="00C278B6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3856665" w14:textId="77777777" w:rsidR="002D07A8" w:rsidRPr="00F346C0" w:rsidRDefault="002D07A8" w:rsidP="00495DE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dxa"/>
          </w:tcPr>
          <w:p w14:paraId="4FB5EA03" w14:textId="77777777" w:rsidR="002D07A8" w:rsidRPr="00F346C0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</w:tcPr>
          <w:p w14:paraId="10DF4D35" w14:textId="77777777" w:rsidR="002D07A8" w:rsidRPr="00F346C0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61A1B51B" w14:textId="77777777" w:rsidR="002D07A8" w:rsidRPr="00F346C0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64" w:type="dxa"/>
          </w:tcPr>
          <w:p w14:paraId="13ADB842" w14:textId="77777777" w:rsidR="002D07A8" w:rsidRPr="00F346C0" w:rsidRDefault="002D07A8" w:rsidP="00495DE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0A828197" w14:textId="77777777" w:rsidR="002D07A8" w:rsidRPr="00F346C0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</w:tcPr>
          <w:p w14:paraId="4BB22784" w14:textId="77777777" w:rsidR="002D07A8" w:rsidRPr="00F346C0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CA2CC7F" w14:textId="77777777" w:rsidR="002D07A8" w:rsidRPr="00F346C0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3" w:type="dxa"/>
          </w:tcPr>
          <w:p w14:paraId="5C8BD9EF" w14:textId="77777777" w:rsidR="002D07A8" w:rsidRPr="00F346C0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6" w:type="dxa"/>
          </w:tcPr>
          <w:p w14:paraId="7C348FB2" w14:textId="77777777" w:rsidR="002D07A8" w:rsidRPr="00F346C0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077992C2" w14:textId="77777777" w:rsidR="002D07A8" w:rsidRPr="00F346C0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DFFCFF3" w14:textId="77777777" w:rsidR="002D07A8" w:rsidRPr="00F346C0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</w:tcPr>
          <w:p w14:paraId="39D99550" w14:textId="77777777" w:rsidR="002D07A8" w:rsidRPr="00F346C0" w:rsidRDefault="002D07A8" w:rsidP="00495DE2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A30D8" w:rsidRPr="00F346C0" w14:paraId="6A58FC69" w14:textId="77777777" w:rsidTr="00AA0F54">
        <w:tc>
          <w:tcPr>
            <w:tcW w:w="2610" w:type="dxa"/>
          </w:tcPr>
          <w:p w14:paraId="0605CF20" w14:textId="430E0D16" w:rsidR="000A30D8" w:rsidRPr="00F346C0" w:rsidRDefault="000A30D8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BE608C"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="00BE608C"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BE608C"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450" w:type="dxa"/>
          </w:tcPr>
          <w:p w14:paraId="27E7B0D4" w14:textId="77777777" w:rsidR="000A30D8" w:rsidRPr="00F346C0" w:rsidRDefault="000A30D8" w:rsidP="00C278B6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7E778350" w14:textId="77777777" w:rsidR="000A30D8" w:rsidRPr="00F346C0" w:rsidRDefault="000A30D8" w:rsidP="00495DE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dxa"/>
          </w:tcPr>
          <w:p w14:paraId="49F58D25" w14:textId="77777777" w:rsidR="000A30D8" w:rsidRPr="00F346C0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</w:tcPr>
          <w:p w14:paraId="6C34B2A9" w14:textId="77777777" w:rsidR="000A30D8" w:rsidRPr="00F346C0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3CB6DEA7" w14:textId="77777777" w:rsidR="000A30D8" w:rsidRPr="00F346C0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64" w:type="dxa"/>
          </w:tcPr>
          <w:p w14:paraId="4E887DD1" w14:textId="77777777" w:rsidR="000A30D8" w:rsidRPr="00F346C0" w:rsidRDefault="000A30D8" w:rsidP="00495DE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654F89E6" w14:textId="77777777" w:rsidR="000A30D8" w:rsidRPr="00F346C0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</w:tcPr>
          <w:p w14:paraId="376A27A1" w14:textId="77777777" w:rsidR="000A30D8" w:rsidRPr="00F346C0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E7F149D" w14:textId="77777777" w:rsidR="000A30D8" w:rsidRPr="00F346C0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3" w:type="dxa"/>
          </w:tcPr>
          <w:p w14:paraId="6C46D606" w14:textId="77777777" w:rsidR="000A30D8" w:rsidRPr="00F346C0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6" w:type="dxa"/>
          </w:tcPr>
          <w:p w14:paraId="748DA248" w14:textId="77777777" w:rsidR="000A30D8" w:rsidRPr="00F346C0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789798F7" w14:textId="77777777" w:rsidR="000A30D8" w:rsidRPr="00F346C0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AD442D3" w14:textId="77777777" w:rsidR="000A30D8" w:rsidRPr="00F346C0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</w:tcPr>
          <w:p w14:paraId="6C1485AC" w14:textId="77777777" w:rsidR="000A30D8" w:rsidRPr="00F346C0" w:rsidRDefault="000A30D8" w:rsidP="00495DE2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874C5" w:rsidRPr="00F346C0" w14:paraId="134C1F47" w14:textId="77777777" w:rsidTr="00AA0F54">
        <w:tc>
          <w:tcPr>
            <w:tcW w:w="2610" w:type="dxa"/>
          </w:tcPr>
          <w:p w14:paraId="0277C3B4" w14:textId="1CA5152F" w:rsidR="00B874C5" w:rsidRPr="00F346C0" w:rsidRDefault="00B874C5" w:rsidP="00B874C5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450" w:type="dxa"/>
          </w:tcPr>
          <w:p w14:paraId="479B7F73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3752BF3" w14:textId="5CC36C2B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18,475 </w:t>
            </w:r>
          </w:p>
        </w:tc>
        <w:tc>
          <w:tcPr>
            <w:tcW w:w="254" w:type="dxa"/>
          </w:tcPr>
          <w:p w14:paraId="3123DEEC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82BCED0" w14:textId="034573CE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231,381 </w:t>
            </w:r>
          </w:p>
        </w:tc>
        <w:tc>
          <w:tcPr>
            <w:tcW w:w="256" w:type="dxa"/>
          </w:tcPr>
          <w:p w14:paraId="53A9DB8D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14:paraId="36588FD5" w14:textId="143E184D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19,633 </w:t>
            </w:r>
          </w:p>
        </w:tc>
        <w:tc>
          <w:tcPr>
            <w:tcW w:w="248" w:type="dxa"/>
          </w:tcPr>
          <w:p w14:paraId="7E92AF86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5C649D04" w14:textId="344A2239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1,049 </w:t>
            </w:r>
          </w:p>
        </w:tc>
        <w:tc>
          <w:tcPr>
            <w:tcW w:w="236" w:type="dxa"/>
          </w:tcPr>
          <w:p w14:paraId="1AE88DAE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68FFCEA" w14:textId="41BE0431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152 </w:t>
            </w:r>
          </w:p>
        </w:tc>
        <w:tc>
          <w:tcPr>
            <w:tcW w:w="296" w:type="dxa"/>
          </w:tcPr>
          <w:p w14:paraId="3CE67965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0CBF01B" w14:textId="55450679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25,631 </w:t>
            </w:r>
          </w:p>
        </w:tc>
        <w:tc>
          <w:tcPr>
            <w:tcW w:w="236" w:type="dxa"/>
          </w:tcPr>
          <w:p w14:paraId="5AC72289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2484BCCF" w14:textId="70A1D08A" w:rsidR="00B874C5" w:rsidRPr="00F346C0" w:rsidRDefault="00B874C5" w:rsidP="00B874C5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296,321 </w:t>
            </w:r>
          </w:p>
        </w:tc>
      </w:tr>
      <w:tr w:rsidR="00B874C5" w:rsidRPr="00F346C0" w14:paraId="002E928C" w14:textId="77777777" w:rsidTr="00AA0F54">
        <w:tc>
          <w:tcPr>
            <w:tcW w:w="2610" w:type="dxa"/>
          </w:tcPr>
          <w:p w14:paraId="72D83BC2" w14:textId="0B1E661A" w:rsidR="00B874C5" w:rsidRPr="00F346C0" w:rsidRDefault="00B874C5" w:rsidP="00B874C5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450" w:type="dxa"/>
          </w:tcPr>
          <w:p w14:paraId="6C7965BA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409246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dxa"/>
          </w:tcPr>
          <w:p w14:paraId="30384B17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7AA58C04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3BF96D6A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</w:tcPr>
          <w:p w14:paraId="6AE74E00" w14:textId="77777777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46A855AD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42EBBB78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883BA77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20955933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6" w:type="dxa"/>
          </w:tcPr>
          <w:p w14:paraId="1C8BB792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70E1ECD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3C0723E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8EB9135" w14:textId="77777777" w:rsidR="00B874C5" w:rsidRPr="00F346C0" w:rsidRDefault="00B874C5" w:rsidP="00B874C5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874C5" w:rsidRPr="00F346C0" w14:paraId="25D96FFE" w14:textId="77777777" w:rsidTr="00AA0F54">
        <w:tc>
          <w:tcPr>
            <w:tcW w:w="2610" w:type="dxa"/>
          </w:tcPr>
          <w:p w14:paraId="32B27CEF" w14:textId="77777777" w:rsidR="00B874C5" w:rsidRPr="00F346C0" w:rsidRDefault="00B874C5" w:rsidP="00B874C5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450" w:type="dxa"/>
          </w:tcPr>
          <w:p w14:paraId="046FAE6D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B8337A8" w14:textId="595CCF23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16,676</w:t>
            </w:r>
          </w:p>
        </w:tc>
        <w:tc>
          <w:tcPr>
            <w:tcW w:w="254" w:type="dxa"/>
          </w:tcPr>
          <w:p w14:paraId="03FAFA62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E64269E" w14:textId="2BEC5326" w:rsidR="00B874C5" w:rsidRPr="00F346C0" w:rsidRDefault="00DF20C8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225,756</w:t>
            </w:r>
          </w:p>
        </w:tc>
        <w:tc>
          <w:tcPr>
            <w:tcW w:w="256" w:type="dxa"/>
          </w:tcPr>
          <w:p w14:paraId="732A4AE5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14:paraId="388828AE" w14:textId="33B9E862" w:rsidR="00B874C5" w:rsidRPr="00F346C0" w:rsidRDefault="00DF20C8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18,862</w:t>
            </w:r>
          </w:p>
        </w:tc>
        <w:tc>
          <w:tcPr>
            <w:tcW w:w="248" w:type="dxa"/>
          </w:tcPr>
          <w:p w14:paraId="5A8D6DDB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7EBC51CE" w14:textId="59B27C16" w:rsidR="00B874C5" w:rsidRPr="00F346C0" w:rsidRDefault="00DF20C8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1,076</w:t>
            </w:r>
          </w:p>
        </w:tc>
        <w:tc>
          <w:tcPr>
            <w:tcW w:w="236" w:type="dxa"/>
          </w:tcPr>
          <w:p w14:paraId="199B5794" w14:textId="77777777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777B9976" w14:textId="248564C4" w:rsidR="00B874C5" w:rsidRPr="00F346C0" w:rsidRDefault="00DF20C8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  <w:tc>
          <w:tcPr>
            <w:tcW w:w="296" w:type="dxa"/>
          </w:tcPr>
          <w:p w14:paraId="5BBB35C2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80A30EA" w14:textId="2240934B" w:rsidR="00B874C5" w:rsidRPr="00F346C0" w:rsidRDefault="00DF20C8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23,400</w:t>
            </w:r>
          </w:p>
        </w:tc>
        <w:tc>
          <w:tcPr>
            <w:tcW w:w="236" w:type="dxa"/>
          </w:tcPr>
          <w:p w14:paraId="7A0347E3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AE9C939" w14:textId="17DE1F15" w:rsidR="00B874C5" w:rsidRPr="00F346C0" w:rsidRDefault="00DF20C8" w:rsidP="00B874C5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285,860</w:t>
            </w:r>
          </w:p>
        </w:tc>
      </w:tr>
    </w:tbl>
    <w:p w14:paraId="030D4D44" w14:textId="7DE6E4A5" w:rsidR="00AE03C2" w:rsidRPr="00F346C0" w:rsidRDefault="00AE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30"/>
          <w:szCs w:val="30"/>
        </w:rPr>
        <w:sectPr w:rsidR="00AE03C2" w:rsidRPr="00F346C0" w:rsidSect="00AA0F54"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334"/>
        <w:gridCol w:w="762"/>
        <w:gridCol w:w="1484"/>
        <w:gridCol w:w="254"/>
        <w:gridCol w:w="1545"/>
        <w:gridCol w:w="256"/>
        <w:gridCol w:w="1386"/>
        <w:gridCol w:w="248"/>
        <w:gridCol w:w="1452"/>
        <w:gridCol w:w="236"/>
        <w:gridCol w:w="1371"/>
        <w:gridCol w:w="270"/>
        <w:gridCol w:w="1355"/>
        <w:gridCol w:w="270"/>
        <w:gridCol w:w="1350"/>
      </w:tblGrid>
      <w:tr w:rsidR="00B20FC4" w:rsidRPr="00F346C0" w14:paraId="3917008A" w14:textId="77777777" w:rsidTr="00AA0F54">
        <w:tc>
          <w:tcPr>
            <w:tcW w:w="2334" w:type="dxa"/>
          </w:tcPr>
          <w:p w14:paraId="4AF760A8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5" w:type="dxa"/>
            <w:gridSpan w:val="14"/>
          </w:tcPr>
          <w:p w14:paraId="0F43DA36" w14:textId="77777777" w:rsidR="00B20FC4" w:rsidRPr="00F346C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0FC4" w:rsidRPr="00F346C0" w14:paraId="77383F75" w14:textId="77777777" w:rsidTr="00AA0F54">
        <w:tc>
          <w:tcPr>
            <w:tcW w:w="2334" w:type="dxa"/>
          </w:tcPr>
          <w:p w14:paraId="427C8D71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dxa"/>
          </w:tcPr>
          <w:p w14:paraId="3F4B03B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3BD9566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1BD44A45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3A31E9E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6" w:type="dxa"/>
          </w:tcPr>
          <w:p w14:paraId="27E7C6B2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1BE6AD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01157B39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024E744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C8F6F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2B70B34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5A532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C0F1C1F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B6AA8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B7EE2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F346C0" w14:paraId="64AC4CD1" w14:textId="77777777" w:rsidTr="00AA0F54">
        <w:tc>
          <w:tcPr>
            <w:tcW w:w="2334" w:type="dxa"/>
          </w:tcPr>
          <w:p w14:paraId="43E75DEB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dxa"/>
          </w:tcPr>
          <w:p w14:paraId="1E0AE84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237E82FA" w14:textId="77777777" w:rsidR="00B20FC4" w:rsidRPr="00F346C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54" w:type="dxa"/>
          </w:tcPr>
          <w:p w14:paraId="477382B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356A94C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6" w:type="dxa"/>
          </w:tcPr>
          <w:p w14:paraId="54DA582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774C36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3579548F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ADBB62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5FA526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F371A6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D6A2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7DDB6C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ABA8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AD25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F346C0" w14:paraId="03B7E4C0" w14:textId="77777777" w:rsidTr="00AA0F54">
        <w:tc>
          <w:tcPr>
            <w:tcW w:w="2334" w:type="dxa"/>
          </w:tcPr>
          <w:p w14:paraId="410BC8D0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dxa"/>
          </w:tcPr>
          <w:p w14:paraId="7C23BA1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01A5E43D" w14:textId="77777777" w:rsidR="00B20FC4" w:rsidRPr="00F346C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54" w:type="dxa"/>
          </w:tcPr>
          <w:p w14:paraId="5431A55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FA0E8C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6" w:type="dxa"/>
          </w:tcPr>
          <w:p w14:paraId="2B0DF38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14368F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221EA20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C3B89CB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6321E5A5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673CDE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AFAE8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C82C9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628C3F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AB10FE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F346C0" w14:paraId="3CDBDC94" w14:textId="77777777" w:rsidTr="00AA0F54">
        <w:tc>
          <w:tcPr>
            <w:tcW w:w="2334" w:type="dxa"/>
          </w:tcPr>
          <w:p w14:paraId="40CF529F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</w:tcPr>
          <w:p w14:paraId="6CA1726E" w14:textId="6382DFF4" w:rsidR="00B20FC4" w:rsidRPr="00F346C0" w:rsidRDefault="00A128AD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</w:tcPr>
          <w:p w14:paraId="08AFC98B" w14:textId="77777777" w:rsidR="00B20FC4" w:rsidRPr="00F346C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54" w:type="dxa"/>
          </w:tcPr>
          <w:p w14:paraId="5AD39C6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324237E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6" w:type="dxa"/>
          </w:tcPr>
          <w:p w14:paraId="1C7246DB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7150E3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2DCFFA0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1EB6A28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F86B8D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E6CE93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3CB5A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11C879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444486A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EE6D1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0FC4" w:rsidRPr="00F346C0" w14:paraId="3E10CB16" w14:textId="77777777" w:rsidTr="00AA0F54">
        <w:tc>
          <w:tcPr>
            <w:tcW w:w="2334" w:type="dxa"/>
          </w:tcPr>
          <w:p w14:paraId="59A9EFB5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</w:tcPr>
          <w:p w14:paraId="675DD9B4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477" w:type="dxa"/>
            <w:gridSpan w:val="13"/>
          </w:tcPr>
          <w:p w14:paraId="1675BE4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20FC4" w:rsidRPr="00F346C0" w14:paraId="61F3F11F" w14:textId="77777777" w:rsidTr="00AA0F54">
        <w:tc>
          <w:tcPr>
            <w:tcW w:w="2334" w:type="dxa"/>
          </w:tcPr>
          <w:p w14:paraId="254BCE0E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dxa"/>
            <w:vAlign w:val="bottom"/>
          </w:tcPr>
          <w:p w14:paraId="682CB85D" w14:textId="77777777" w:rsidR="00B20FC4" w:rsidRPr="00F346C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16A9BA5A" w14:textId="77777777" w:rsidR="00B20FC4" w:rsidRPr="00F346C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85EDE1F" w14:textId="77777777" w:rsidR="00B20FC4" w:rsidRPr="00F346C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3A7C136B" w14:textId="77777777" w:rsidR="00B20FC4" w:rsidRPr="00F346C0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501C6A3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02E4217" w14:textId="77777777" w:rsidR="00B20FC4" w:rsidRPr="00F346C0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9AA5541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69583D7" w14:textId="77777777" w:rsidR="00B20FC4" w:rsidRPr="00F346C0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EFB828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778A355" w14:textId="77777777" w:rsidR="00B20FC4" w:rsidRPr="00F346C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1ED4AF" w14:textId="77777777" w:rsidR="00B20FC4" w:rsidRPr="00F346C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BD2317E" w14:textId="77777777" w:rsidR="00B20FC4" w:rsidRPr="00F346C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C16240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E302EC" w14:textId="77777777" w:rsidR="00B20FC4" w:rsidRPr="00F346C0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4C5" w:rsidRPr="00F346C0" w14:paraId="2F5CBCF5" w14:textId="77777777" w:rsidTr="00AA0F54">
        <w:tc>
          <w:tcPr>
            <w:tcW w:w="2334" w:type="dxa"/>
          </w:tcPr>
          <w:p w14:paraId="667626D9" w14:textId="5F8414AE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62" w:type="dxa"/>
            <w:vAlign w:val="bottom"/>
          </w:tcPr>
          <w:p w14:paraId="5DBD44F2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410AEA41" w14:textId="028BB1A1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5,109</w:t>
            </w:r>
          </w:p>
        </w:tc>
        <w:tc>
          <w:tcPr>
            <w:tcW w:w="254" w:type="dxa"/>
            <w:vAlign w:val="center"/>
          </w:tcPr>
          <w:p w14:paraId="5AC9A07F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041EFCA9" w14:textId="21281F6C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326,588</w:t>
            </w:r>
          </w:p>
        </w:tc>
        <w:tc>
          <w:tcPr>
            <w:tcW w:w="256" w:type="dxa"/>
            <w:vAlign w:val="center"/>
          </w:tcPr>
          <w:p w14:paraId="33CF8EAD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3CA14DED" w14:textId="08759332" w:rsidR="00B874C5" w:rsidRPr="00F346C0" w:rsidRDefault="00B874C5" w:rsidP="00AA0F5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10,688</w:t>
            </w:r>
          </w:p>
        </w:tc>
        <w:tc>
          <w:tcPr>
            <w:tcW w:w="248" w:type="dxa"/>
            <w:vAlign w:val="center"/>
          </w:tcPr>
          <w:p w14:paraId="13375717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D14C69A" w14:textId="0FE07A05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1,797</w:t>
            </w:r>
          </w:p>
        </w:tc>
        <w:tc>
          <w:tcPr>
            <w:tcW w:w="236" w:type="dxa"/>
            <w:vAlign w:val="center"/>
          </w:tcPr>
          <w:p w14:paraId="3113D318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60960EB1" w14:textId="271C2BE0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70" w:type="dxa"/>
            <w:vAlign w:val="center"/>
          </w:tcPr>
          <w:p w14:paraId="77BE875F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635C3701" w14:textId="70E23D7E" w:rsidR="00B874C5" w:rsidRPr="00F346C0" w:rsidRDefault="00B874C5" w:rsidP="00AA0F5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9,262</w:t>
            </w:r>
          </w:p>
        </w:tc>
        <w:tc>
          <w:tcPr>
            <w:tcW w:w="270" w:type="dxa"/>
            <w:vAlign w:val="center"/>
          </w:tcPr>
          <w:p w14:paraId="63B705FD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F6DB8F0" w14:textId="596E11E2" w:rsidR="00B874C5" w:rsidRPr="00F346C0" w:rsidRDefault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354,003</w:t>
            </w:r>
          </w:p>
        </w:tc>
      </w:tr>
      <w:tr w:rsidR="00B874C5" w:rsidRPr="00F346C0" w14:paraId="42A8A1EE" w14:textId="77777777" w:rsidTr="00AA0F54">
        <w:tc>
          <w:tcPr>
            <w:tcW w:w="2334" w:type="dxa"/>
          </w:tcPr>
          <w:p w14:paraId="13C9E0E4" w14:textId="372F5D45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2" w:type="dxa"/>
          </w:tcPr>
          <w:p w14:paraId="42C55528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2760C091" w14:textId="445ED995" w:rsidR="00B874C5" w:rsidRPr="00F346C0" w:rsidRDefault="00B874C5" w:rsidP="00B874C5">
            <w:pPr>
              <w:tabs>
                <w:tab w:val="decimal" w:pos="8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</w:p>
        </w:tc>
        <w:tc>
          <w:tcPr>
            <w:tcW w:w="254" w:type="dxa"/>
            <w:vAlign w:val="center"/>
          </w:tcPr>
          <w:p w14:paraId="45C836C5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2CE9F0F8" w14:textId="05CDF436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1,517 </w:t>
            </w:r>
          </w:p>
        </w:tc>
        <w:tc>
          <w:tcPr>
            <w:tcW w:w="256" w:type="dxa"/>
            <w:vAlign w:val="center"/>
          </w:tcPr>
          <w:p w14:paraId="25CE25EC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7091A1AD" w14:textId="491E6F3E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</w:p>
        </w:tc>
        <w:tc>
          <w:tcPr>
            <w:tcW w:w="248" w:type="dxa"/>
            <w:vAlign w:val="center"/>
          </w:tcPr>
          <w:p w14:paraId="1DF46CF9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5056180" w14:textId="2F9E7D22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</w:p>
        </w:tc>
        <w:tc>
          <w:tcPr>
            <w:tcW w:w="236" w:type="dxa"/>
            <w:vAlign w:val="center"/>
          </w:tcPr>
          <w:p w14:paraId="7A7A4B8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40B1818B" w14:textId="6E33527F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</w:p>
        </w:tc>
        <w:tc>
          <w:tcPr>
            <w:tcW w:w="270" w:type="dxa"/>
            <w:vAlign w:val="center"/>
          </w:tcPr>
          <w:p w14:paraId="74C38E2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0D326F01" w14:textId="41F0C77A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10,362 </w:t>
            </w:r>
          </w:p>
        </w:tc>
        <w:tc>
          <w:tcPr>
            <w:tcW w:w="270" w:type="dxa"/>
            <w:vAlign w:val="center"/>
          </w:tcPr>
          <w:p w14:paraId="62D9293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0100BFC" w14:textId="4D21582E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11,933 </w:t>
            </w:r>
          </w:p>
        </w:tc>
      </w:tr>
      <w:tr w:rsidR="00B874C5" w:rsidRPr="00F346C0" w14:paraId="29BC12A0" w14:textId="77777777" w:rsidTr="00AA0F54">
        <w:tc>
          <w:tcPr>
            <w:tcW w:w="2334" w:type="dxa"/>
          </w:tcPr>
          <w:p w14:paraId="35DEB003" w14:textId="2F19ED78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762" w:type="dxa"/>
          </w:tcPr>
          <w:p w14:paraId="3B133703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6B323259" w14:textId="1340B3C8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738 </w:t>
            </w:r>
          </w:p>
        </w:tc>
        <w:tc>
          <w:tcPr>
            <w:tcW w:w="254" w:type="dxa"/>
            <w:vAlign w:val="center"/>
          </w:tcPr>
          <w:p w14:paraId="7FC26C60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60C49C61" w14:textId="343DB5AE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17,465 </w:t>
            </w:r>
          </w:p>
        </w:tc>
        <w:tc>
          <w:tcPr>
            <w:tcW w:w="256" w:type="dxa"/>
            <w:vAlign w:val="center"/>
          </w:tcPr>
          <w:p w14:paraId="71B018AA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0BAF3363" w14:textId="3E6FACA0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318 </w:t>
            </w:r>
          </w:p>
        </w:tc>
        <w:tc>
          <w:tcPr>
            <w:tcW w:w="248" w:type="dxa"/>
            <w:vAlign w:val="center"/>
          </w:tcPr>
          <w:p w14:paraId="5B5319BB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1E0F00B0" w14:textId="5D3E5CDA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78 </w:t>
            </w:r>
          </w:p>
        </w:tc>
        <w:tc>
          <w:tcPr>
            <w:tcW w:w="236" w:type="dxa"/>
            <w:vAlign w:val="center"/>
          </w:tcPr>
          <w:p w14:paraId="409A2D0A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75BEAEF2" w14:textId="3C7CF229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</w:p>
        </w:tc>
        <w:tc>
          <w:tcPr>
            <w:tcW w:w="270" w:type="dxa"/>
            <w:vAlign w:val="center"/>
          </w:tcPr>
          <w:p w14:paraId="2F4A83B5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58AB9217" w14:textId="2062D601" w:rsidR="00B874C5" w:rsidRPr="00F346C0" w:rsidRDefault="00B874C5" w:rsidP="00AA0F54">
            <w:pPr>
              <w:tabs>
                <w:tab w:val="decimal" w:pos="111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58 </w:t>
            </w:r>
          </w:p>
        </w:tc>
        <w:tc>
          <w:tcPr>
            <w:tcW w:w="270" w:type="dxa"/>
            <w:vAlign w:val="center"/>
          </w:tcPr>
          <w:p w14:paraId="4910664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5319209" w14:textId="0AB8A64E" w:rsidR="00B874C5" w:rsidRPr="00F346C0" w:rsidRDefault="00B874C5" w:rsidP="00AA0F5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18,661 </w:t>
            </w:r>
          </w:p>
        </w:tc>
      </w:tr>
      <w:tr w:rsidR="00B874C5" w:rsidRPr="00F346C0" w14:paraId="1028826D" w14:textId="77777777" w:rsidTr="00AA0F54">
        <w:tc>
          <w:tcPr>
            <w:tcW w:w="2334" w:type="dxa"/>
          </w:tcPr>
          <w:p w14:paraId="5A590A11" w14:textId="7929622D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62" w:type="dxa"/>
          </w:tcPr>
          <w:p w14:paraId="24E40984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5B4DD089" w14:textId="68D0ABD1" w:rsidR="00B874C5" w:rsidRPr="00F346C0" w:rsidRDefault="00B874C5" w:rsidP="00AA0F54">
            <w:pPr>
              <w:tabs>
                <w:tab w:val="decimal" w:pos="1110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54" w:type="dxa"/>
            <w:vAlign w:val="center"/>
          </w:tcPr>
          <w:p w14:paraId="534611D4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4226C7BC" w14:textId="285C5495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4,352 </w:t>
            </w:r>
          </w:p>
        </w:tc>
        <w:tc>
          <w:tcPr>
            <w:tcW w:w="256" w:type="dxa"/>
            <w:vAlign w:val="center"/>
          </w:tcPr>
          <w:p w14:paraId="64C94957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190F8AD7" w14:textId="7925A1EE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1,034 </w:t>
            </w:r>
          </w:p>
        </w:tc>
        <w:tc>
          <w:tcPr>
            <w:tcW w:w="248" w:type="dxa"/>
            <w:vAlign w:val="center"/>
          </w:tcPr>
          <w:p w14:paraId="044E13BB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2579432" w14:textId="33C22471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</w:p>
        </w:tc>
        <w:tc>
          <w:tcPr>
            <w:tcW w:w="236" w:type="dxa"/>
            <w:vAlign w:val="center"/>
          </w:tcPr>
          <w:p w14:paraId="34DD22E6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22909824" w14:textId="39FCDBFE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42 </w:t>
            </w:r>
          </w:p>
        </w:tc>
        <w:tc>
          <w:tcPr>
            <w:tcW w:w="270" w:type="dxa"/>
            <w:vAlign w:val="center"/>
          </w:tcPr>
          <w:p w14:paraId="2029549A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6C9F6246" w14:textId="34906A0E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(5,652)</w:t>
            </w:r>
          </w:p>
        </w:tc>
        <w:tc>
          <w:tcPr>
            <w:tcW w:w="270" w:type="dxa"/>
            <w:vAlign w:val="center"/>
          </w:tcPr>
          <w:p w14:paraId="3989F876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D0DA965" w14:textId="23415934" w:rsidR="00B874C5" w:rsidRPr="00F346C0" w:rsidRDefault="00B874C5" w:rsidP="00AA0F54">
            <w:pPr>
              <w:tabs>
                <w:tab w:val="decimal" w:pos="1110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</w:tr>
      <w:tr w:rsidR="00B874C5" w:rsidRPr="00F346C0" w14:paraId="048ACABE" w14:textId="77777777" w:rsidTr="00AA0F54">
        <w:tc>
          <w:tcPr>
            <w:tcW w:w="2334" w:type="dxa"/>
          </w:tcPr>
          <w:p w14:paraId="7D205773" w14:textId="2CCA0601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62" w:type="dxa"/>
          </w:tcPr>
          <w:p w14:paraId="5CC7DE65" w14:textId="77777777" w:rsidR="00B874C5" w:rsidRPr="00F346C0" w:rsidRDefault="00B874C5" w:rsidP="00B874C5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7AABC033" w14:textId="1D07E99F" w:rsidR="00B874C5" w:rsidRPr="00F346C0" w:rsidRDefault="00B874C5" w:rsidP="00AA0F5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 xml:space="preserve">- </w:t>
            </w:r>
          </w:p>
        </w:tc>
        <w:tc>
          <w:tcPr>
            <w:tcW w:w="254" w:type="dxa"/>
            <w:vAlign w:val="center"/>
          </w:tcPr>
          <w:p w14:paraId="29F959D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5DF95E82" w14:textId="539A4869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(2,901)</w:t>
            </w:r>
          </w:p>
        </w:tc>
        <w:tc>
          <w:tcPr>
            <w:tcW w:w="256" w:type="dxa"/>
            <w:vAlign w:val="center"/>
          </w:tcPr>
          <w:p w14:paraId="42AB784B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4732B1A2" w14:textId="60D8C134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48" w:type="dxa"/>
            <w:vAlign w:val="center"/>
          </w:tcPr>
          <w:p w14:paraId="7ED56C43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5CA7536E" w14:textId="7678D8A8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236" w:type="dxa"/>
            <w:vAlign w:val="center"/>
          </w:tcPr>
          <w:p w14:paraId="1A387E00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04469414" w14:textId="151C8D09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270" w:type="dxa"/>
            <w:vAlign w:val="center"/>
          </w:tcPr>
          <w:p w14:paraId="22AB8115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2883D6DA" w14:textId="035B4A3F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70" w:type="dxa"/>
            <w:vAlign w:val="center"/>
          </w:tcPr>
          <w:p w14:paraId="64D622F7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608394C" w14:textId="603BFA4C" w:rsidR="00B874C5" w:rsidRPr="00F346C0" w:rsidRDefault="00B874C5" w:rsidP="00AA0F54">
            <w:pPr>
              <w:tabs>
                <w:tab w:val="decimal" w:pos="1110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(3,150)</w:t>
            </w:r>
          </w:p>
        </w:tc>
      </w:tr>
      <w:tr w:rsidR="00B874C5" w:rsidRPr="00F346C0" w14:paraId="4CF84F34" w14:textId="77777777" w:rsidTr="00AA0F54">
        <w:trPr>
          <w:trHeight w:val="199"/>
        </w:trPr>
        <w:tc>
          <w:tcPr>
            <w:tcW w:w="3096" w:type="dxa"/>
            <w:gridSpan w:val="2"/>
          </w:tcPr>
          <w:p w14:paraId="5E91F3EC" w14:textId="77777777" w:rsidR="00C7371D" w:rsidRPr="00F346C0" w:rsidRDefault="00B874C5" w:rsidP="00B874C5">
            <w:pPr>
              <w:tabs>
                <w:tab w:val="clear" w:pos="227"/>
                <w:tab w:val="left" w:pos="0"/>
                <w:tab w:val="left" w:pos="2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0F1961D" w14:textId="6AF2EEE8" w:rsidR="00B874C5" w:rsidRPr="00F346C0" w:rsidRDefault="00C7371D" w:rsidP="00B874C5">
            <w:pPr>
              <w:tabs>
                <w:tab w:val="clear" w:pos="227"/>
                <w:tab w:val="left" w:pos="0"/>
                <w:tab w:val="left" w:pos="2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B874C5"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5F18C461" w14:textId="4296947F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5,768 </w:t>
            </w:r>
          </w:p>
        </w:tc>
        <w:tc>
          <w:tcPr>
            <w:tcW w:w="254" w:type="dxa"/>
            <w:vAlign w:val="bottom"/>
          </w:tcPr>
          <w:p w14:paraId="5432A204" w14:textId="7777777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357E590F" w14:textId="25CBA454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347,021 </w:t>
            </w:r>
          </w:p>
        </w:tc>
        <w:tc>
          <w:tcPr>
            <w:tcW w:w="256" w:type="dxa"/>
            <w:vAlign w:val="bottom"/>
          </w:tcPr>
          <w:p w14:paraId="4B2B539D" w14:textId="7777777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8338C98" w14:textId="106BFC5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12,038 </w:t>
            </w:r>
          </w:p>
        </w:tc>
        <w:tc>
          <w:tcPr>
            <w:tcW w:w="248" w:type="dxa"/>
            <w:vAlign w:val="bottom"/>
          </w:tcPr>
          <w:p w14:paraId="4CA585E6" w14:textId="7777777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050EAADD" w14:textId="19BC5692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1,778 </w:t>
            </w:r>
          </w:p>
        </w:tc>
        <w:tc>
          <w:tcPr>
            <w:tcW w:w="236" w:type="dxa"/>
            <w:vAlign w:val="bottom"/>
          </w:tcPr>
          <w:p w14:paraId="1EBD9FC0" w14:textId="7777777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BA65CD1" w14:textId="6951E505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550 </w:t>
            </w:r>
          </w:p>
        </w:tc>
        <w:tc>
          <w:tcPr>
            <w:tcW w:w="270" w:type="dxa"/>
            <w:vAlign w:val="bottom"/>
          </w:tcPr>
          <w:p w14:paraId="6843B67C" w14:textId="7777777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8BC96EE" w14:textId="05CBE3AF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14,020 </w:t>
            </w:r>
          </w:p>
        </w:tc>
        <w:tc>
          <w:tcPr>
            <w:tcW w:w="270" w:type="dxa"/>
            <w:vAlign w:val="bottom"/>
          </w:tcPr>
          <w:p w14:paraId="45F6E0CF" w14:textId="77777777" w:rsidR="00B874C5" w:rsidRPr="00F346C0" w:rsidRDefault="00B874C5" w:rsidP="00C7371D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1B2F74" w14:textId="79EA7581" w:rsidR="00B874C5" w:rsidRPr="00F346C0" w:rsidRDefault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381,175 </w:t>
            </w:r>
          </w:p>
        </w:tc>
      </w:tr>
      <w:tr w:rsidR="00B874C5" w:rsidRPr="00F346C0" w14:paraId="6C7D1CA2" w14:textId="77777777" w:rsidTr="00AA0F54">
        <w:tc>
          <w:tcPr>
            <w:tcW w:w="2334" w:type="dxa"/>
          </w:tcPr>
          <w:p w14:paraId="6D036477" w14:textId="77777777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2" w:type="dxa"/>
          </w:tcPr>
          <w:p w14:paraId="36321C9F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3B80CF1D" w14:textId="16DCF3E7" w:rsidR="00B874C5" w:rsidRPr="00F346C0" w:rsidRDefault="006851BF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562</w:t>
            </w:r>
          </w:p>
        </w:tc>
        <w:tc>
          <w:tcPr>
            <w:tcW w:w="254" w:type="dxa"/>
            <w:vAlign w:val="center"/>
          </w:tcPr>
          <w:p w14:paraId="57964CB9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3C0A3018" w14:textId="533D8D03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1,27</w:t>
            </w:r>
            <w:r w:rsidR="000563ED"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6" w:type="dxa"/>
            <w:vAlign w:val="center"/>
          </w:tcPr>
          <w:p w14:paraId="6DE3EF38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5C5D23C3" w14:textId="31852059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8" w:type="dxa"/>
            <w:vAlign w:val="center"/>
          </w:tcPr>
          <w:p w14:paraId="7C31E9BF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21E13289" w14:textId="28235BEC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center"/>
          </w:tcPr>
          <w:p w14:paraId="575C65D8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0EBBF287" w14:textId="19B1B28F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B53DD76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B63EF74" w14:textId="65D7AD73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9,015</w:t>
            </w:r>
          </w:p>
        </w:tc>
        <w:tc>
          <w:tcPr>
            <w:tcW w:w="270" w:type="dxa"/>
            <w:vAlign w:val="center"/>
          </w:tcPr>
          <w:p w14:paraId="03E60B16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B440B95" w14:textId="6A54AF20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10,89</w:t>
            </w:r>
            <w:r w:rsidR="000563ED" w:rsidRPr="00F346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874C5" w:rsidRPr="00F346C0" w14:paraId="65CB6902" w14:textId="77777777" w:rsidTr="00AA0F54">
        <w:tc>
          <w:tcPr>
            <w:tcW w:w="2334" w:type="dxa"/>
          </w:tcPr>
          <w:p w14:paraId="377AAA52" w14:textId="1C68E53F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762" w:type="dxa"/>
          </w:tcPr>
          <w:p w14:paraId="77E4D930" w14:textId="1C2C7475" w:rsidR="00B874C5" w:rsidRPr="00F346C0" w:rsidRDefault="005F22D6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vAlign w:val="center"/>
          </w:tcPr>
          <w:p w14:paraId="216CF8A1" w14:textId="6510FFE0" w:rsidR="00B874C5" w:rsidRPr="00F346C0" w:rsidRDefault="006851BF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56</w:t>
            </w:r>
            <w:r w:rsidR="00E94438" w:rsidRPr="00F346C0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254" w:type="dxa"/>
            <w:vAlign w:val="center"/>
          </w:tcPr>
          <w:p w14:paraId="6C8B0B6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2D427E16" w14:textId="6AC5D62C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42,54</w:t>
            </w:r>
            <w:r w:rsidR="00E94438" w:rsidRPr="00F346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vAlign w:val="center"/>
          </w:tcPr>
          <w:p w14:paraId="6AEBE709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770B2453" w14:textId="0CE651C1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2,736</w:t>
            </w:r>
          </w:p>
        </w:tc>
        <w:tc>
          <w:tcPr>
            <w:tcW w:w="248" w:type="dxa"/>
            <w:vAlign w:val="center"/>
          </w:tcPr>
          <w:p w14:paraId="017D7F44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687F199" w14:textId="0408C3EE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236" w:type="dxa"/>
            <w:vAlign w:val="center"/>
          </w:tcPr>
          <w:p w14:paraId="684C66A1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560A10F1" w14:textId="511BE4AD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5B38E150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028AC41" w14:textId="37E25DFA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70" w:type="dxa"/>
            <w:vAlign w:val="center"/>
          </w:tcPr>
          <w:p w14:paraId="23650C90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69FA6B5" w14:textId="27DD3809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46,23</w:t>
            </w:r>
            <w:r w:rsidR="000563ED" w:rsidRPr="00F346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874C5" w:rsidRPr="00F346C0" w14:paraId="1CC1AB03" w14:textId="77777777" w:rsidTr="00AA0F54">
        <w:tc>
          <w:tcPr>
            <w:tcW w:w="2334" w:type="dxa"/>
          </w:tcPr>
          <w:p w14:paraId="16C053F6" w14:textId="77777777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62" w:type="dxa"/>
          </w:tcPr>
          <w:p w14:paraId="6B61C76D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212C903E" w14:textId="06A2E354" w:rsidR="00B874C5" w:rsidRPr="00F346C0" w:rsidRDefault="006851BF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76</w:t>
            </w:r>
            <w:r w:rsidR="00E94438" w:rsidRPr="00F346C0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254" w:type="dxa"/>
            <w:vAlign w:val="center"/>
          </w:tcPr>
          <w:p w14:paraId="45A666E0" w14:textId="77777777" w:rsidR="00B874C5" w:rsidRPr="00F346C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1BC57CBD" w14:textId="29CE2E49" w:rsidR="00B874C5" w:rsidRPr="00F346C0" w:rsidRDefault="00DF20C8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9,9</w:t>
            </w:r>
            <w:r w:rsidR="000563ED" w:rsidRPr="00F346C0">
              <w:rPr>
                <w:rFonts w:asciiTheme="majorBidi" w:hAnsiTheme="majorBidi"/>
                <w:sz w:val="26"/>
                <w:szCs w:val="26"/>
              </w:rPr>
              <w:t>40</w:t>
            </w:r>
          </w:p>
        </w:tc>
        <w:tc>
          <w:tcPr>
            <w:tcW w:w="256" w:type="dxa"/>
            <w:vAlign w:val="center"/>
          </w:tcPr>
          <w:p w14:paraId="024F1E94" w14:textId="77777777" w:rsidR="00B874C5" w:rsidRPr="00F346C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3054C4EB" w14:textId="4904ECDB" w:rsidR="00B874C5" w:rsidRPr="00F346C0" w:rsidRDefault="00DF20C8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794</w:t>
            </w:r>
          </w:p>
        </w:tc>
        <w:tc>
          <w:tcPr>
            <w:tcW w:w="248" w:type="dxa"/>
            <w:vAlign w:val="center"/>
          </w:tcPr>
          <w:p w14:paraId="3F134B35" w14:textId="77777777" w:rsidR="00B874C5" w:rsidRPr="00F346C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623906F2" w14:textId="755578A2" w:rsidR="00B874C5" w:rsidRPr="00F346C0" w:rsidRDefault="00DF20C8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center"/>
          </w:tcPr>
          <w:p w14:paraId="40CC51D3" w14:textId="77777777" w:rsidR="00B874C5" w:rsidRPr="00F346C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796BD24E" w14:textId="36209AB0" w:rsidR="00B874C5" w:rsidRPr="00F346C0" w:rsidRDefault="00DF20C8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center"/>
          </w:tcPr>
          <w:p w14:paraId="3870058E" w14:textId="77777777" w:rsidR="00B874C5" w:rsidRPr="00F346C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C91DEF2" w14:textId="54591261" w:rsidR="00B874C5" w:rsidRPr="00F346C0" w:rsidRDefault="00DF20C8" w:rsidP="00AA0F54">
            <w:pPr>
              <w:spacing w:line="240" w:lineRule="auto"/>
              <w:ind w:left="-108" w:right="-36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(11,310)</w:t>
            </w:r>
          </w:p>
        </w:tc>
        <w:tc>
          <w:tcPr>
            <w:tcW w:w="270" w:type="dxa"/>
            <w:vAlign w:val="center"/>
          </w:tcPr>
          <w:p w14:paraId="4322B2E5" w14:textId="77777777" w:rsidR="00B874C5" w:rsidRPr="00F346C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535D1E3" w14:textId="6CC6FD0A" w:rsidR="00B874C5" w:rsidRPr="00F346C0" w:rsidRDefault="00DF20C8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26</w:t>
            </w:r>
            <w:r w:rsidR="000563ED" w:rsidRPr="00F346C0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</w:tr>
      <w:tr w:rsidR="00B874C5" w:rsidRPr="00F346C0" w14:paraId="03A5DA67" w14:textId="77777777" w:rsidTr="00AA0F54">
        <w:tc>
          <w:tcPr>
            <w:tcW w:w="2334" w:type="dxa"/>
          </w:tcPr>
          <w:p w14:paraId="4CCA58BF" w14:textId="77777777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62" w:type="dxa"/>
          </w:tcPr>
          <w:p w14:paraId="09BB7C3E" w14:textId="77777777" w:rsidR="00B874C5" w:rsidRPr="00F346C0" w:rsidRDefault="00B874C5" w:rsidP="00B874C5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789A1CBA" w14:textId="7539FDC4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vAlign w:val="center"/>
          </w:tcPr>
          <w:p w14:paraId="4B4D1357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vAlign w:val="center"/>
          </w:tcPr>
          <w:p w14:paraId="66EBCF8A" w14:textId="0D3CCB9A" w:rsidR="00B874C5" w:rsidRPr="00F346C0" w:rsidRDefault="00DF20C8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(3,007)</w:t>
            </w:r>
          </w:p>
        </w:tc>
        <w:tc>
          <w:tcPr>
            <w:tcW w:w="256" w:type="dxa"/>
            <w:vAlign w:val="center"/>
          </w:tcPr>
          <w:p w14:paraId="7F85C04A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92ECAF2" w14:textId="2DDBE731" w:rsidR="00B874C5" w:rsidRPr="00F346C0" w:rsidRDefault="00DF20C8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248" w:type="dxa"/>
            <w:vAlign w:val="center"/>
          </w:tcPr>
          <w:p w14:paraId="232C8DB1" w14:textId="77777777" w:rsidR="00B874C5" w:rsidRPr="00F346C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F4488BA" w14:textId="4FCB4EAD" w:rsidR="00B874C5" w:rsidRPr="00F346C0" w:rsidRDefault="00DF20C8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236" w:type="dxa"/>
            <w:vAlign w:val="center"/>
          </w:tcPr>
          <w:p w14:paraId="033E4814" w14:textId="77777777" w:rsidR="00B874C5" w:rsidRPr="00F346C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75FC82A" w14:textId="1D2F6863" w:rsidR="00B874C5" w:rsidRPr="00F346C0" w:rsidRDefault="00DF20C8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(59)</w:t>
            </w:r>
          </w:p>
        </w:tc>
        <w:tc>
          <w:tcPr>
            <w:tcW w:w="270" w:type="dxa"/>
            <w:vAlign w:val="center"/>
          </w:tcPr>
          <w:p w14:paraId="008E9CC6" w14:textId="77777777" w:rsidR="00B874C5" w:rsidRPr="00F346C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7A211429" w14:textId="7822F9BD" w:rsidR="00B874C5" w:rsidRPr="00F346C0" w:rsidRDefault="00DF20C8" w:rsidP="00182F97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20F5B56" w14:textId="77777777" w:rsidR="00B874C5" w:rsidRPr="00F346C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22FED0E" w14:textId="431847DB" w:rsidR="00B874C5" w:rsidRPr="00F346C0" w:rsidRDefault="00DF20C8" w:rsidP="00AA0F54">
            <w:pPr>
              <w:tabs>
                <w:tab w:val="decimal" w:pos="1110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(3,200)</w:t>
            </w:r>
          </w:p>
        </w:tc>
      </w:tr>
      <w:tr w:rsidR="00B874C5" w:rsidRPr="00F346C0" w14:paraId="5D2CACE3" w14:textId="77777777" w:rsidTr="00AA0F54">
        <w:tc>
          <w:tcPr>
            <w:tcW w:w="2334" w:type="dxa"/>
          </w:tcPr>
          <w:p w14:paraId="0CB84A42" w14:textId="62058FA6" w:rsidR="00B874C5" w:rsidRPr="00F346C0" w:rsidRDefault="00B874C5" w:rsidP="00B874C5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dxa"/>
          </w:tcPr>
          <w:p w14:paraId="15059039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A584" w14:textId="261F94C9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7,662</w:t>
            </w:r>
          </w:p>
        </w:tc>
        <w:tc>
          <w:tcPr>
            <w:tcW w:w="254" w:type="dxa"/>
            <w:vAlign w:val="center"/>
          </w:tcPr>
          <w:p w14:paraId="292C7E7D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4A78" w14:textId="3C30A70B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397,769</w:t>
            </w:r>
          </w:p>
        </w:tc>
        <w:tc>
          <w:tcPr>
            <w:tcW w:w="256" w:type="dxa"/>
            <w:vAlign w:val="center"/>
          </w:tcPr>
          <w:p w14:paraId="521E94E4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CA9D" w14:textId="4859237E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15,517</w:t>
            </w:r>
          </w:p>
        </w:tc>
        <w:tc>
          <w:tcPr>
            <w:tcW w:w="248" w:type="dxa"/>
            <w:vAlign w:val="center"/>
          </w:tcPr>
          <w:p w14:paraId="6F63D66E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1B4A" w14:textId="13C2227C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1,932</w:t>
            </w:r>
          </w:p>
        </w:tc>
        <w:tc>
          <w:tcPr>
            <w:tcW w:w="236" w:type="dxa"/>
            <w:vAlign w:val="center"/>
          </w:tcPr>
          <w:p w14:paraId="24F1E44A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AEC4" w14:textId="6FB2604F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</w:t>
            </w:r>
          </w:p>
        </w:tc>
        <w:tc>
          <w:tcPr>
            <w:tcW w:w="270" w:type="dxa"/>
            <w:vAlign w:val="center"/>
          </w:tcPr>
          <w:p w14:paraId="307084C6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653C" w14:textId="2EFF5E9D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12,000</w:t>
            </w:r>
          </w:p>
        </w:tc>
        <w:tc>
          <w:tcPr>
            <w:tcW w:w="270" w:type="dxa"/>
            <w:vAlign w:val="center"/>
          </w:tcPr>
          <w:p w14:paraId="5C12AFAC" w14:textId="77777777" w:rsidR="00B874C5" w:rsidRPr="00F346C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4382" w14:textId="6328A237" w:rsidR="00B874C5" w:rsidRPr="00F346C0" w:rsidRDefault="00DF20C8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435,374</w:t>
            </w:r>
          </w:p>
        </w:tc>
      </w:tr>
    </w:tbl>
    <w:p w14:paraId="15F1786E" w14:textId="77777777" w:rsidR="00B20FC4" w:rsidRPr="00F346C0" w:rsidRDefault="00B20FC4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  <w:sectPr w:rsidR="00B20FC4" w:rsidRPr="00F346C0" w:rsidSect="00AA0F54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412"/>
        <w:gridCol w:w="720"/>
        <w:gridCol w:w="1559"/>
        <w:gridCol w:w="283"/>
        <w:gridCol w:w="1542"/>
        <w:gridCol w:w="255"/>
        <w:gridCol w:w="1542"/>
        <w:gridCol w:w="248"/>
        <w:gridCol w:w="1483"/>
        <w:gridCol w:w="236"/>
        <w:gridCol w:w="1370"/>
        <w:gridCol w:w="269"/>
        <w:gridCol w:w="1349"/>
        <w:gridCol w:w="270"/>
        <w:gridCol w:w="1217"/>
      </w:tblGrid>
      <w:tr w:rsidR="00B20FC4" w:rsidRPr="00F346C0" w14:paraId="4F097C95" w14:textId="77777777" w:rsidTr="00AA0F54">
        <w:tc>
          <w:tcPr>
            <w:tcW w:w="2412" w:type="dxa"/>
          </w:tcPr>
          <w:p w14:paraId="6BA5C004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50C45229" w14:textId="77777777" w:rsidR="00B20FC4" w:rsidRPr="00F346C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1690E0B7" w14:textId="77777777" w:rsidR="00B20FC4" w:rsidRPr="00F346C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0FC4" w:rsidRPr="00F346C0" w14:paraId="6508C722" w14:textId="77777777" w:rsidTr="00AA0F54">
        <w:tc>
          <w:tcPr>
            <w:tcW w:w="2412" w:type="dxa"/>
          </w:tcPr>
          <w:p w14:paraId="39FD517F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62C482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D90A4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06B7D1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76AB940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5" w:type="dxa"/>
          </w:tcPr>
          <w:p w14:paraId="2F5AD039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9F2E1F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05D3909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05F55EA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6FB00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BC1A57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F659D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BE0839D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5EBF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CDA129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F346C0" w14:paraId="1A45058E" w14:textId="77777777" w:rsidTr="00AA0F54">
        <w:tc>
          <w:tcPr>
            <w:tcW w:w="2412" w:type="dxa"/>
          </w:tcPr>
          <w:p w14:paraId="1CCC42BD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32908E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476142" w14:textId="77777777" w:rsidR="00B20FC4" w:rsidRPr="00F346C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256AE49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0CF3C0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5" w:type="dxa"/>
          </w:tcPr>
          <w:p w14:paraId="793DEE7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7F15D7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619B4DCF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1E04E52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D7D2A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EB9F19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761747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367EE7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30B0B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23B5BFE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F346C0" w14:paraId="3A3BAB42" w14:textId="77777777" w:rsidTr="00AA0F54">
        <w:tc>
          <w:tcPr>
            <w:tcW w:w="2412" w:type="dxa"/>
          </w:tcPr>
          <w:p w14:paraId="64F2C9BD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132377E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E87C2D4" w14:textId="77777777" w:rsidR="00B20FC4" w:rsidRPr="00F346C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83" w:type="dxa"/>
          </w:tcPr>
          <w:p w14:paraId="094A01A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772D4352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5" w:type="dxa"/>
          </w:tcPr>
          <w:p w14:paraId="1E7C85B8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A22B119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0FF0C9FA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38130A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2E3405F4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CD53D95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BA82BB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DA2A46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38942AF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3CFE972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F346C0" w14:paraId="27FFABD6" w14:textId="77777777" w:rsidTr="00AA0F54">
        <w:tc>
          <w:tcPr>
            <w:tcW w:w="2412" w:type="dxa"/>
          </w:tcPr>
          <w:p w14:paraId="1E25CB96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FFED58" w14:textId="387E5210" w:rsidR="00B20FC4" w:rsidRPr="00F346C0" w:rsidRDefault="00A128AD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59" w:type="dxa"/>
          </w:tcPr>
          <w:p w14:paraId="3741171F" w14:textId="77777777" w:rsidR="00B20FC4" w:rsidRPr="00F346C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83" w:type="dxa"/>
          </w:tcPr>
          <w:p w14:paraId="5720C50B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F342D7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5" w:type="dxa"/>
          </w:tcPr>
          <w:p w14:paraId="2FC0C20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0DFC522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739A6D3C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065D865E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CF88975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5BE2804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1B120B7B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4F2210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CDA7203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354D1C1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0FC4" w:rsidRPr="00F346C0" w14:paraId="6BE5A7D8" w14:textId="77777777" w:rsidTr="00AA0F54">
        <w:tc>
          <w:tcPr>
            <w:tcW w:w="2412" w:type="dxa"/>
          </w:tcPr>
          <w:p w14:paraId="166FF89A" w14:textId="77777777" w:rsidR="00B20FC4" w:rsidRPr="00F346C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A0E6D6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17C4971B" w14:textId="77777777" w:rsidR="00B20FC4" w:rsidRPr="00F346C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20FC4" w:rsidRPr="00F346C0" w14:paraId="23845060" w14:textId="77777777" w:rsidTr="00AA0F54">
        <w:tc>
          <w:tcPr>
            <w:tcW w:w="2412" w:type="dxa"/>
          </w:tcPr>
          <w:p w14:paraId="6464FCC8" w14:textId="77777777" w:rsidR="00B20FC4" w:rsidRPr="00F346C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20" w:type="dxa"/>
          </w:tcPr>
          <w:p w14:paraId="1142737A" w14:textId="77777777" w:rsidR="00B20FC4" w:rsidRPr="00F346C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54DB99" w14:textId="77777777" w:rsidR="00B20FC4" w:rsidRPr="00F346C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B7952F9" w14:textId="77777777" w:rsidR="00B20FC4" w:rsidRPr="00F346C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87104DA" w14:textId="77777777" w:rsidR="00B20FC4" w:rsidRPr="00F346C0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vAlign w:val="center"/>
          </w:tcPr>
          <w:p w14:paraId="22D41CB4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3E5DE275" w14:textId="77777777" w:rsidR="00B20FC4" w:rsidRPr="00F346C0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center"/>
          </w:tcPr>
          <w:p w14:paraId="32C57DC5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D76AB2F" w14:textId="77777777" w:rsidR="00B20FC4" w:rsidRPr="00F346C0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C9201E4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785F5D2B" w14:textId="77777777" w:rsidR="00B20FC4" w:rsidRPr="00F346C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D86368D" w14:textId="77777777" w:rsidR="00B20FC4" w:rsidRPr="00F346C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20E7A9D9" w14:textId="77777777" w:rsidR="00B20FC4" w:rsidRPr="00F346C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26BAF96" w14:textId="77777777" w:rsidR="00B20FC4" w:rsidRPr="00F346C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283C11D1" w14:textId="77777777" w:rsidR="00B20FC4" w:rsidRPr="00F346C0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874C5" w:rsidRPr="00F346C0" w14:paraId="46882004" w14:textId="77777777" w:rsidTr="00AA0F54">
        <w:tc>
          <w:tcPr>
            <w:tcW w:w="2412" w:type="dxa"/>
          </w:tcPr>
          <w:p w14:paraId="260C375D" w14:textId="666CC15D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20" w:type="dxa"/>
          </w:tcPr>
          <w:p w14:paraId="3DB49F03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4500B8" w14:textId="4831A3C6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283" w:type="dxa"/>
            <w:vAlign w:val="center"/>
          </w:tcPr>
          <w:p w14:paraId="53396963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C8CCCEF" w14:textId="3DA18119" w:rsidR="00B874C5" w:rsidRPr="00F346C0" w:rsidRDefault="00B874C5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168,120</w:t>
            </w:r>
          </w:p>
        </w:tc>
        <w:tc>
          <w:tcPr>
            <w:tcW w:w="255" w:type="dxa"/>
            <w:vAlign w:val="center"/>
          </w:tcPr>
          <w:p w14:paraId="209EE217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A544A1A" w14:textId="43B088FA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5,567</w:t>
            </w:r>
          </w:p>
        </w:tc>
        <w:tc>
          <w:tcPr>
            <w:tcW w:w="248" w:type="dxa"/>
            <w:vAlign w:val="center"/>
          </w:tcPr>
          <w:p w14:paraId="5EAB6E5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1B49721" w14:textId="689A62AF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1,401</w:t>
            </w:r>
          </w:p>
        </w:tc>
        <w:tc>
          <w:tcPr>
            <w:tcW w:w="236" w:type="dxa"/>
            <w:vAlign w:val="center"/>
          </w:tcPr>
          <w:p w14:paraId="3816CE8A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5DFE6038" w14:textId="7F1EC843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69" w:type="dxa"/>
            <w:vAlign w:val="center"/>
          </w:tcPr>
          <w:p w14:paraId="02BE2741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53F49319" w14:textId="1E455674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68BBFF8C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0F478A0F" w14:textId="0CFEB07A" w:rsidR="00B874C5" w:rsidRPr="00F346C0" w:rsidRDefault="00B874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176,512</w:t>
            </w:r>
          </w:p>
        </w:tc>
      </w:tr>
      <w:tr w:rsidR="00B874C5" w:rsidRPr="00F346C0" w14:paraId="4677C558" w14:textId="77777777" w:rsidTr="00AA0F54">
        <w:tc>
          <w:tcPr>
            <w:tcW w:w="2412" w:type="dxa"/>
          </w:tcPr>
          <w:p w14:paraId="0E94FE32" w14:textId="536846AB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04E87865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55F5EF4" w14:textId="57C32FE5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83" w:type="dxa"/>
            <w:vAlign w:val="center"/>
          </w:tcPr>
          <w:p w14:paraId="16CAB38D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956D3D4" w14:textId="7611515C" w:rsidR="00B874C5" w:rsidRPr="00F346C0" w:rsidRDefault="00B874C5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11,234</w:t>
            </w:r>
          </w:p>
        </w:tc>
        <w:tc>
          <w:tcPr>
            <w:tcW w:w="255" w:type="dxa"/>
            <w:vAlign w:val="center"/>
          </w:tcPr>
          <w:p w14:paraId="13096148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69E5C4F8" w14:textId="116B2937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48" w:type="dxa"/>
            <w:vAlign w:val="center"/>
          </w:tcPr>
          <w:p w14:paraId="2EC258AE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0D0C4FA" w14:textId="5718E0F2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6" w:type="dxa"/>
            <w:vAlign w:val="center"/>
          </w:tcPr>
          <w:p w14:paraId="1421ACC0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6AECF406" w14:textId="707A8611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69" w:type="dxa"/>
            <w:vAlign w:val="center"/>
          </w:tcPr>
          <w:p w14:paraId="1F5A85D0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6ECC4B4F" w14:textId="2776386F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2E72123B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9323713" w14:textId="7D5FB058" w:rsidR="00B874C5" w:rsidRPr="00F346C0" w:rsidRDefault="00B874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11,891</w:t>
            </w:r>
          </w:p>
        </w:tc>
      </w:tr>
      <w:tr w:rsidR="00B874C5" w:rsidRPr="00F346C0" w14:paraId="3FB74450" w14:textId="77777777" w:rsidTr="00AA0F54">
        <w:tc>
          <w:tcPr>
            <w:tcW w:w="2412" w:type="dxa"/>
          </w:tcPr>
          <w:p w14:paraId="6F4106A0" w14:textId="63E1D52E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720" w:type="dxa"/>
          </w:tcPr>
          <w:p w14:paraId="2CA82BC7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AA42A50" w14:textId="3B916C1D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83" w:type="dxa"/>
            <w:vAlign w:val="center"/>
          </w:tcPr>
          <w:p w14:paraId="16F821AC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48307875" w14:textId="33DB489C" w:rsidR="00B874C5" w:rsidRPr="00F346C0" w:rsidRDefault="00B874C5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9,664</w:t>
            </w:r>
          </w:p>
        </w:tc>
        <w:tc>
          <w:tcPr>
            <w:tcW w:w="255" w:type="dxa"/>
            <w:vAlign w:val="center"/>
          </w:tcPr>
          <w:p w14:paraId="068A0A7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8BFD7D5" w14:textId="27A41685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48" w:type="dxa"/>
            <w:vAlign w:val="center"/>
          </w:tcPr>
          <w:p w14:paraId="72C8027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E133AE9" w14:textId="7D7A6F58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36" w:type="dxa"/>
            <w:vAlign w:val="center"/>
          </w:tcPr>
          <w:p w14:paraId="42C7F8F3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0CA6694F" w14:textId="0FB14D69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9" w:type="dxa"/>
            <w:vAlign w:val="center"/>
          </w:tcPr>
          <w:p w14:paraId="6722A5CF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373FD330" w14:textId="5643E17A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26959BE0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489A622" w14:textId="4F82EF47" w:rsidR="00B874C5" w:rsidRPr="00F346C0" w:rsidRDefault="00B874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9,941</w:t>
            </w:r>
          </w:p>
        </w:tc>
      </w:tr>
      <w:tr w:rsidR="00B874C5" w:rsidRPr="00F346C0" w14:paraId="2C537B8A" w14:textId="77777777" w:rsidTr="00AA0F54">
        <w:tc>
          <w:tcPr>
            <w:tcW w:w="2412" w:type="dxa"/>
          </w:tcPr>
          <w:p w14:paraId="74C4825B" w14:textId="73383D31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</w:tcPr>
          <w:p w14:paraId="31C9E056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AFFFB6" w14:textId="57B011B4" w:rsidR="00B874C5" w:rsidRPr="00F346C0" w:rsidRDefault="00B874C5" w:rsidP="00B874C5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83" w:type="dxa"/>
            <w:vAlign w:val="center"/>
          </w:tcPr>
          <w:p w14:paraId="02F1B300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D6CBE3A" w14:textId="6A36003C" w:rsidR="00B874C5" w:rsidRPr="00F346C0" w:rsidRDefault="00B874C5" w:rsidP="00AA0F54">
            <w:pPr>
              <w:tabs>
                <w:tab w:val="decimal" w:pos="860"/>
              </w:tabs>
              <w:spacing w:line="240" w:lineRule="auto"/>
              <w:ind w:left="-108" w:right="-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(13) </w:t>
            </w:r>
          </w:p>
        </w:tc>
        <w:tc>
          <w:tcPr>
            <w:tcW w:w="255" w:type="dxa"/>
            <w:vAlign w:val="center"/>
          </w:tcPr>
          <w:p w14:paraId="1FCA6588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32A5CE33" w14:textId="786354D3" w:rsidR="00B874C5" w:rsidRPr="00F346C0" w:rsidRDefault="00B874C5" w:rsidP="00B874C5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48" w:type="dxa"/>
            <w:vAlign w:val="center"/>
          </w:tcPr>
          <w:p w14:paraId="1DE4526C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B3AAF2E" w14:textId="1EB01623" w:rsidR="00B874C5" w:rsidRPr="00F346C0" w:rsidRDefault="00B874C5" w:rsidP="00B874C5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755F6F8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69462C29" w14:textId="219644D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441921FF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133A0C34" w14:textId="320FB716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34F2F531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7B52B85" w14:textId="42C9AD4A" w:rsidR="00B874C5" w:rsidRPr="00F346C0" w:rsidRDefault="00B874C5" w:rsidP="00CE2F49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B874C5" w:rsidRPr="00F346C0" w14:paraId="5AB4048A" w14:textId="77777777" w:rsidTr="00AA0F54">
        <w:tc>
          <w:tcPr>
            <w:tcW w:w="2412" w:type="dxa"/>
          </w:tcPr>
          <w:p w14:paraId="19B71807" w14:textId="72A6D814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2021958B" w14:textId="77777777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372B689" w14:textId="514C604E" w:rsidR="00B874C5" w:rsidRPr="00F346C0" w:rsidRDefault="00B874C5" w:rsidP="00C43EAE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2D172B9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82AEB96" w14:textId="5116CA18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(2,766) </w:t>
            </w:r>
          </w:p>
        </w:tc>
        <w:tc>
          <w:tcPr>
            <w:tcW w:w="255" w:type="dxa"/>
            <w:vAlign w:val="center"/>
          </w:tcPr>
          <w:p w14:paraId="019CC52B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644B6C5" w14:textId="14E6056F" w:rsidR="00B874C5" w:rsidRPr="00F346C0" w:rsidRDefault="00B874C5" w:rsidP="00B874C5">
            <w:pPr>
              <w:tabs>
                <w:tab w:val="decimal" w:pos="1076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(14) </w:t>
            </w:r>
          </w:p>
        </w:tc>
        <w:tc>
          <w:tcPr>
            <w:tcW w:w="248" w:type="dxa"/>
            <w:vAlign w:val="center"/>
          </w:tcPr>
          <w:p w14:paraId="45248D97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658C022" w14:textId="4790B78E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(164) </w:t>
            </w:r>
          </w:p>
        </w:tc>
        <w:tc>
          <w:tcPr>
            <w:tcW w:w="236" w:type="dxa"/>
            <w:vAlign w:val="center"/>
          </w:tcPr>
          <w:p w14:paraId="35CFAFDE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7B9AB77A" w14:textId="17AB18B4" w:rsidR="00B874C5" w:rsidRPr="00F346C0" w:rsidRDefault="00B874C5" w:rsidP="00B874C5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(58) </w:t>
            </w:r>
          </w:p>
        </w:tc>
        <w:tc>
          <w:tcPr>
            <w:tcW w:w="269" w:type="dxa"/>
            <w:vAlign w:val="center"/>
          </w:tcPr>
          <w:p w14:paraId="797DCFBC" w14:textId="77777777" w:rsidR="00B874C5" w:rsidRPr="00F346C0" w:rsidRDefault="00B874C5" w:rsidP="00B874C5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6A97486B" w14:textId="2D0D4937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48C22B14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BFB81EB" w14:textId="35A1D7D8" w:rsidR="00B874C5" w:rsidRPr="00F346C0" w:rsidRDefault="00B874C5" w:rsidP="00B874C5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(3,002) </w:t>
            </w:r>
          </w:p>
        </w:tc>
      </w:tr>
      <w:tr w:rsidR="00B874C5" w:rsidRPr="00F346C0" w14:paraId="6CE4F932" w14:textId="77777777" w:rsidTr="00AA0F54">
        <w:tc>
          <w:tcPr>
            <w:tcW w:w="3132" w:type="dxa"/>
            <w:gridSpan w:val="2"/>
          </w:tcPr>
          <w:p w14:paraId="61F0B93C" w14:textId="77777777" w:rsidR="00C7371D" w:rsidRPr="00F346C0" w:rsidRDefault="00B874C5" w:rsidP="00B874C5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226F14" w14:textId="1FED007E" w:rsidR="00B874C5" w:rsidRPr="00F346C0" w:rsidRDefault="00C7371D" w:rsidP="00B874C5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B874C5"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0C36BF" w14:textId="74A07FBC" w:rsidR="00B874C5" w:rsidRPr="00F346C0" w:rsidRDefault="00B874C5" w:rsidP="00C7371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283" w:type="dxa"/>
            <w:vAlign w:val="bottom"/>
          </w:tcPr>
          <w:p w14:paraId="5E9D071D" w14:textId="77777777" w:rsidR="00B874C5" w:rsidRPr="00F346C0" w:rsidRDefault="00B874C5" w:rsidP="00C7371D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926D98C" w14:textId="4C5144A2" w:rsidR="00B874C5" w:rsidRPr="00F346C0" w:rsidRDefault="00B874C5" w:rsidP="00C7371D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186,239</w:t>
            </w:r>
          </w:p>
        </w:tc>
        <w:tc>
          <w:tcPr>
            <w:tcW w:w="255" w:type="dxa"/>
            <w:vAlign w:val="bottom"/>
          </w:tcPr>
          <w:p w14:paraId="7274ACEB" w14:textId="77777777" w:rsidR="00B874C5" w:rsidRPr="00F346C0" w:rsidRDefault="00B874C5" w:rsidP="00C7371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011AA424" w14:textId="64C2E612" w:rsidR="00B874C5" w:rsidRPr="00F346C0" w:rsidRDefault="00B874C5" w:rsidP="00C7371D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6,141</w:t>
            </w:r>
          </w:p>
        </w:tc>
        <w:tc>
          <w:tcPr>
            <w:tcW w:w="248" w:type="dxa"/>
            <w:vAlign w:val="bottom"/>
          </w:tcPr>
          <w:p w14:paraId="7617BACA" w14:textId="77777777" w:rsidR="00B874C5" w:rsidRPr="00F346C0" w:rsidRDefault="00B874C5" w:rsidP="00C7371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765BCB1" w14:textId="24013DF9" w:rsidR="00B874C5" w:rsidRPr="00F346C0" w:rsidRDefault="00B874C5" w:rsidP="00C7371D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1,457</w:t>
            </w:r>
          </w:p>
        </w:tc>
        <w:tc>
          <w:tcPr>
            <w:tcW w:w="236" w:type="dxa"/>
            <w:vAlign w:val="bottom"/>
          </w:tcPr>
          <w:p w14:paraId="65048121" w14:textId="77777777" w:rsidR="00B874C5" w:rsidRPr="00F346C0" w:rsidRDefault="00B874C5" w:rsidP="00C7371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DABCFB" w14:textId="5EB32F7B" w:rsidR="00B874C5" w:rsidRPr="00F346C0" w:rsidRDefault="00B874C5" w:rsidP="00C7371D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453</w:t>
            </w:r>
          </w:p>
        </w:tc>
        <w:tc>
          <w:tcPr>
            <w:tcW w:w="269" w:type="dxa"/>
            <w:vAlign w:val="bottom"/>
          </w:tcPr>
          <w:p w14:paraId="7A90DBE5" w14:textId="77777777" w:rsidR="00B874C5" w:rsidRPr="00F346C0" w:rsidRDefault="00B874C5" w:rsidP="00C7371D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250E3FE" w14:textId="1B315A1A" w:rsidR="00B874C5" w:rsidRPr="00F346C0" w:rsidRDefault="00B874C5" w:rsidP="00C7371D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bottom"/>
          </w:tcPr>
          <w:p w14:paraId="14474E3C" w14:textId="77777777" w:rsidR="00B874C5" w:rsidRPr="00F346C0" w:rsidRDefault="00B874C5" w:rsidP="00C7371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0E9107CD" w14:textId="4F5A57CF" w:rsidR="00B874C5" w:rsidRPr="00F346C0" w:rsidRDefault="00B874C5" w:rsidP="00C7371D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195,379</w:t>
            </w:r>
          </w:p>
        </w:tc>
      </w:tr>
      <w:tr w:rsidR="00B874C5" w:rsidRPr="00F346C0" w14:paraId="6F3925F7" w14:textId="77777777" w:rsidTr="00AA0F54">
        <w:tc>
          <w:tcPr>
            <w:tcW w:w="2412" w:type="dxa"/>
          </w:tcPr>
          <w:p w14:paraId="2738D612" w14:textId="77777777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4A794163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CE4C6E" w14:textId="6F3E39EE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83" w:type="dxa"/>
            <w:vAlign w:val="center"/>
          </w:tcPr>
          <w:p w14:paraId="0D56ED28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AD4DF29" w14:textId="76D020EF" w:rsidR="00B874C5" w:rsidRPr="00F346C0" w:rsidRDefault="00DF20C8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13,958</w:t>
            </w:r>
          </w:p>
        </w:tc>
        <w:tc>
          <w:tcPr>
            <w:tcW w:w="255" w:type="dxa"/>
            <w:vAlign w:val="center"/>
          </w:tcPr>
          <w:p w14:paraId="33821A9C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2143B009" w14:textId="25C85FC9" w:rsidR="00B874C5" w:rsidRPr="00F346C0" w:rsidRDefault="00DF20C8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248" w:type="dxa"/>
            <w:vAlign w:val="center"/>
          </w:tcPr>
          <w:p w14:paraId="3CC5092F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6DFE2797" w14:textId="76878677" w:rsidR="00B874C5" w:rsidRPr="00F346C0" w:rsidRDefault="00434C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36" w:type="dxa"/>
            <w:vAlign w:val="center"/>
          </w:tcPr>
          <w:p w14:paraId="4A41ABB0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54646510" w14:textId="123ED65A" w:rsidR="00B874C5" w:rsidRPr="00F346C0" w:rsidRDefault="00434C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69" w:type="dxa"/>
            <w:vAlign w:val="center"/>
          </w:tcPr>
          <w:p w14:paraId="2A8606C2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2BE0230" w14:textId="486CEB29" w:rsidR="00B874C5" w:rsidRPr="00F346C0" w:rsidRDefault="00434C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66D0BD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4962D2AD" w14:textId="3CB1174E" w:rsidR="00B874C5" w:rsidRPr="00F346C0" w:rsidRDefault="00434C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14,707</w:t>
            </w:r>
          </w:p>
        </w:tc>
      </w:tr>
      <w:tr w:rsidR="00B874C5" w:rsidRPr="00F346C0" w14:paraId="2ED2F346" w14:textId="77777777" w:rsidTr="00AA0F54">
        <w:tc>
          <w:tcPr>
            <w:tcW w:w="2412" w:type="dxa"/>
          </w:tcPr>
          <w:p w14:paraId="034BEF55" w14:textId="7C204673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720" w:type="dxa"/>
          </w:tcPr>
          <w:p w14:paraId="132932B9" w14:textId="707C7B40" w:rsidR="00B874C5" w:rsidRPr="00F346C0" w:rsidRDefault="00933A90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2E8BA872" w14:textId="414143A4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3" w:type="dxa"/>
            <w:vAlign w:val="center"/>
          </w:tcPr>
          <w:p w14:paraId="3EC9E199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61E08FA9" w14:textId="42969E66" w:rsidR="00B874C5" w:rsidRPr="00F346C0" w:rsidRDefault="006851BF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14</w:t>
            </w:r>
            <w:r w:rsidR="00DF20C8" w:rsidRPr="00F346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46C0">
              <w:rPr>
                <w:rFonts w:asciiTheme="majorBidi" w:hAnsiTheme="majorBidi"/>
                <w:sz w:val="26"/>
                <w:szCs w:val="26"/>
              </w:rPr>
              <w:t>701</w:t>
            </w:r>
          </w:p>
        </w:tc>
        <w:tc>
          <w:tcPr>
            <w:tcW w:w="255" w:type="dxa"/>
            <w:vAlign w:val="center"/>
          </w:tcPr>
          <w:p w14:paraId="7EF42181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6B64D44" w14:textId="6A289681" w:rsidR="00B874C5" w:rsidRPr="00F346C0" w:rsidRDefault="006851BF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1</w:t>
            </w:r>
            <w:r w:rsidR="00DF20C8" w:rsidRPr="00F346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46C0">
              <w:rPr>
                <w:rFonts w:asciiTheme="majorBidi" w:hAnsiTheme="majorBidi"/>
                <w:sz w:val="26"/>
                <w:szCs w:val="26"/>
              </w:rPr>
              <w:t>046</w:t>
            </w:r>
          </w:p>
        </w:tc>
        <w:tc>
          <w:tcPr>
            <w:tcW w:w="248" w:type="dxa"/>
            <w:vAlign w:val="center"/>
          </w:tcPr>
          <w:p w14:paraId="4ABF3033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3A8F02B" w14:textId="483E7379" w:rsidR="00B874C5" w:rsidRPr="00F346C0" w:rsidRDefault="00434C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6" w:type="dxa"/>
            <w:vAlign w:val="center"/>
          </w:tcPr>
          <w:p w14:paraId="23125AB8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122F080F" w14:textId="0FB1FBE3" w:rsidR="00B874C5" w:rsidRPr="00F346C0" w:rsidRDefault="00434CC5" w:rsidP="00B874C5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3154D84E" w14:textId="77777777" w:rsidR="00B874C5" w:rsidRPr="00F346C0" w:rsidRDefault="00B874C5" w:rsidP="00B874C5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1EFAEC4C" w14:textId="15865F16" w:rsidR="00B874C5" w:rsidRPr="00F346C0" w:rsidRDefault="00434C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B47EFC9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31C6B322" w14:textId="5D9CB204" w:rsidR="00B874C5" w:rsidRPr="00F346C0" w:rsidRDefault="00434CC5" w:rsidP="00B874C5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15,860</w:t>
            </w:r>
          </w:p>
        </w:tc>
      </w:tr>
      <w:tr w:rsidR="00B874C5" w:rsidRPr="00F346C0" w14:paraId="3B1C34D0" w14:textId="77777777" w:rsidTr="00AA0F54">
        <w:tc>
          <w:tcPr>
            <w:tcW w:w="2412" w:type="dxa"/>
          </w:tcPr>
          <w:p w14:paraId="7E725CE1" w14:textId="77777777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</w:tcPr>
          <w:p w14:paraId="0462102A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112C871" w14:textId="7FCCBEDE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08A05ED6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B62EBAC" w14:textId="0A7D1B04" w:rsidR="00B874C5" w:rsidRPr="00F346C0" w:rsidRDefault="00DF20C8" w:rsidP="00AA0F5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346C0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255" w:type="dxa"/>
            <w:vAlign w:val="center"/>
          </w:tcPr>
          <w:p w14:paraId="6CF7D43D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A960F2F" w14:textId="7AB3FE91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center"/>
          </w:tcPr>
          <w:p w14:paraId="69D174FC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381CB94" w14:textId="3D68E469" w:rsidR="00B874C5" w:rsidRPr="00F346C0" w:rsidRDefault="00434C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56BB30C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4FC0BBBC" w14:textId="3A18E7FE" w:rsidR="00B874C5" w:rsidRPr="00F346C0" w:rsidRDefault="00434CC5" w:rsidP="00B874C5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2FEEF61C" w14:textId="77777777" w:rsidR="00B874C5" w:rsidRPr="00F346C0" w:rsidRDefault="00B874C5" w:rsidP="00B874C5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D646FB4" w14:textId="5EFA84A4" w:rsidR="00B874C5" w:rsidRPr="00F346C0" w:rsidRDefault="00434C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11E3CF0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0147012" w14:textId="5F663EA2" w:rsidR="00B874C5" w:rsidRPr="00F346C0" w:rsidRDefault="00434CC5" w:rsidP="00B874C5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874C5" w:rsidRPr="00F346C0" w14:paraId="109EFF7D" w14:textId="77777777" w:rsidTr="00AA0F54">
        <w:tc>
          <w:tcPr>
            <w:tcW w:w="2412" w:type="dxa"/>
          </w:tcPr>
          <w:p w14:paraId="4422D3F9" w14:textId="77777777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072ACB15" w14:textId="77777777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BD8D05" w14:textId="6CC3581C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75D7A89E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6D6CB141" w14:textId="584554B9" w:rsidR="00B874C5" w:rsidRPr="00F346C0" w:rsidRDefault="00DF20C8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(2,548)</w:t>
            </w:r>
          </w:p>
        </w:tc>
        <w:tc>
          <w:tcPr>
            <w:tcW w:w="255" w:type="dxa"/>
            <w:vAlign w:val="center"/>
          </w:tcPr>
          <w:p w14:paraId="7DD8EE31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0636B714" w14:textId="22475659" w:rsidR="00B874C5" w:rsidRPr="00F346C0" w:rsidRDefault="00DF20C8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(51)</w:t>
            </w:r>
          </w:p>
        </w:tc>
        <w:tc>
          <w:tcPr>
            <w:tcW w:w="248" w:type="dxa"/>
            <w:vAlign w:val="center"/>
          </w:tcPr>
          <w:p w14:paraId="7C1A35AE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148A55FD" w14:textId="16E55200" w:rsidR="00B874C5" w:rsidRPr="00F346C0" w:rsidRDefault="00434CC5" w:rsidP="00B874C5">
            <w:pPr>
              <w:tabs>
                <w:tab w:val="decimal" w:pos="1110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(77)</w:t>
            </w:r>
          </w:p>
        </w:tc>
        <w:tc>
          <w:tcPr>
            <w:tcW w:w="236" w:type="dxa"/>
            <w:vAlign w:val="center"/>
          </w:tcPr>
          <w:p w14:paraId="1A119577" w14:textId="77777777" w:rsidR="00B874C5" w:rsidRPr="00F346C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F9FC5CE" w14:textId="5EFF979E" w:rsidR="00B874C5" w:rsidRPr="00F346C0" w:rsidRDefault="00434CC5" w:rsidP="00B874C5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269" w:type="dxa"/>
            <w:vAlign w:val="center"/>
          </w:tcPr>
          <w:p w14:paraId="1F7445EE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4AAB89FC" w14:textId="4BBF6384" w:rsidR="00B874C5" w:rsidRPr="00F346C0" w:rsidRDefault="00434C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D9702D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7DB129D6" w14:textId="605EDEF2" w:rsidR="00B874C5" w:rsidRPr="00F346C0" w:rsidRDefault="00434CC5" w:rsidP="00B874C5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(2,734)</w:t>
            </w:r>
          </w:p>
        </w:tc>
      </w:tr>
      <w:tr w:rsidR="00B874C5" w:rsidRPr="00F346C0" w14:paraId="2E4C384C" w14:textId="77777777" w:rsidTr="00AA0F54">
        <w:tc>
          <w:tcPr>
            <w:tcW w:w="2412" w:type="dxa"/>
          </w:tcPr>
          <w:p w14:paraId="3EBC24EB" w14:textId="58E6D6DF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0" w:type="dxa"/>
          </w:tcPr>
          <w:p w14:paraId="52E12249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3F56" w14:textId="39EC559E" w:rsidR="00B874C5" w:rsidRPr="00F346C0" w:rsidRDefault="00DF20C8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888</w:t>
            </w:r>
          </w:p>
        </w:tc>
        <w:tc>
          <w:tcPr>
            <w:tcW w:w="283" w:type="dxa"/>
            <w:vAlign w:val="center"/>
          </w:tcPr>
          <w:p w14:paraId="25A3808A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EDC0" w14:textId="34597A17" w:rsidR="00B874C5" w:rsidRPr="00F346C0" w:rsidRDefault="00DF20C8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212,355</w:t>
            </w:r>
          </w:p>
        </w:tc>
        <w:tc>
          <w:tcPr>
            <w:tcW w:w="255" w:type="dxa"/>
            <w:vAlign w:val="center"/>
          </w:tcPr>
          <w:p w14:paraId="2F5B9A6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DEA5" w14:textId="14097DB5" w:rsidR="00B874C5" w:rsidRPr="00F346C0" w:rsidRDefault="00DF20C8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7,611</w:t>
            </w:r>
          </w:p>
        </w:tc>
        <w:tc>
          <w:tcPr>
            <w:tcW w:w="248" w:type="dxa"/>
            <w:vAlign w:val="center"/>
          </w:tcPr>
          <w:p w14:paraId="4EF0447F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8CD5" w14:textId="7C5F2A6E" w:rsidR="00B874C5" w:rsidRPr="00F346C0" w:rsidRDefault="00434C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1,644</w:t>
            </w:r>
          </w:p>
        </w:tc>
        <w:tc>
          <w:tcPr>
            <w:tcW w:w="236" w:type="dxa"/>
            <w:vAlign w:val="center"/>
          </w:tcPr>
          <w:p w14:paraId="48A7B94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6980" w14:textId="799AF318" w:rsidR="00B874C5" w:rsidRPr="00F346C0" w:rsidRDefault="00434C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</w:t>
            </w:r>
          </w:p>
        </w:tc>
        <w:tc>
          <w:tcPr>
            <w:tcW w:w="269" w:type="dxa"/>
            <w:vAlign w:val="center"/>
          </w:tcPr>
          <w:p w14:paraId="4A8B40BF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B2C8" w14:textId="008F805F" w:rsidR="00B874C5" w:rsidRPr="00F346C0" w:rsidRDefault="00434C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35BA82DD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3AD1" w14:textId="5DF128C1" w:rsidR="00B874C5" w:rsidRPr="00F346C0" w:rsidRDefault="00434C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223,218</w:t>
            </w:r>
          </w:p>
        </w:tc>
      </w:tr>
    </w:tbl>
    <w:p w14:paraId="5C813709" w14:textId="383E9E80" w:rsidR="00B20FC4" w:rsidRPr="00F346C0" w:rsidRDefault="00B20FC4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55535DC7" w14:textId="7A418DDB" w:rsidR="00E82D7A" w:rsidRPr="00F346C0" w:rsidRDefault="00E82D7A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3FEC0059" w14:textId="52065990" w:rsidR="00E82D7A" w:rsidRPr="00F346C0" w:rsidRDefault="00E82D7A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58A6B9EF" w14:textId="77777777" w:rsidR="00317B1D" w:rsidRPr="00F346C0" w:rsidRDefault="00317B1D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14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412"/>
        <w:gridCol w:w="720"/>
        <w:gridCol w:w="1559"/>
        <w:gridCol w:w="283"/>
        <w:gridCol w:w="1542"/>
        <w:gridCol w:w="255"/>
        <w:gridCol w:w="1542"/>
        <w:gridCol w:w="248"/>
        <w:gridCol w:w="1483"/>
        <w:gridCol w:w="236"/>
        <w:gridCol w:w="1370"/>
        <w:gridCol w:w="269"/>
        <w:gridCol w:w="1349"/>
        <w:gridCol w:w="270"/>
        <w:gridCol w:w="1217"/>
      </w:tblGrid>
      <w:tr w:rsidR="00E82D7A" w:rsidRPr="00F346C0" w14:paraId="19485FAB" w14:textId="77777777" w:rsidTr="00AA0F54">
        <w:tc>
          <w:tcPr>
            <w:tcW w:w="2412" w:type="dxa"/>
          </w:tcPr>
          <w:p w14:paraId="52E99916" w14:textId="77777777" w:rsidR="00E82D7A" w:rsidRPr="00F346C0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66A2C40C" w14:textId="77777777" w:rsidR="00E82D7A" w:rsidRPr="00F346C0" w:rsidRDefault="00E82D7A" w:rsidP="00035204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0D47DF26" w14:textId="77777777" w:rsidR="00E82D7A" w:rsidRPr="00F346C0" w:rsidRDefault="00E82D7A" w:rsidP="00035204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2D7A" w:rsidRPr="00F346C0" w14:paraId="7079FBB4" w14:textId="77777777" w:rsidTr="00AA0F54">
        <w:tc>
          <w:tcPr>
            <w:tcW w:w="2412" w:type="dxa"/>
          </w:tcPr>
          <w:p w14:paraId="088AD2B4" w14:textId="77777777" w:rsidR="00E82D7A" w:rsidRPr="00F346C0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0C203FA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E1F7DB0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925AA0B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4F9516C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5" w:type="dxa"/>
          </w:tcPr>
          <w:p w14:paraId="3BB56584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9044528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73DDDEF4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1BF2529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16CBD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AB55623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9B687DC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A86C23D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D6644A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31D26BB0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F346C0" w14:paraId="211AD02D" w14:textId="77777777" w:rsidTr="00AA0F54">
        <w:tc>
          <w:tcPr>
            <w:tcW w:w="2412" w:type="dxa"/>
          </w:tcPr>
          <w:p w14:paraId="12BA0E25" w14:textId="77777777" w:rsidR="00E82D7A" w:rsidRPr="00F346C0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6BD6EB2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4C608E" w14:textId="77777777" w:rsidR="00E82D7A" w:rsidRPr="00F346C0" w:rsidRDefault="00E82D7A" w:rsidP="0003520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092102C7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27441F1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5" w:type="dxa"/>
          </w:tcPr>
          <w:p w14:paraId="5112967D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1240E61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6F487853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4A3D073B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24B3EAC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BB016F7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6DCA55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7F81F75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B99A7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27A286D1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F346C0" w14:paraId="275773C5" w14:textId="77777777" w:rsidTr="00AA0F54">
        <w:tc>
          <w:tcPr>
            <w:tcW w:w="2412" w:type="dxa"/>
          </w:tcPr>
          <w:p w14:paraId="1CB1166E" w14:textId="77777777" w:rsidR="00E82D7A" w:rsidRPr="00F346C0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0B649C2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C388279" w14:textId="77777777" w:rsidR="00E82D7A" w:rsidRPr="00F346C0" w:rsidRDefault="00E82D7A" w:rsidP="0003520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83" w:type="dxa"/>
          </w:tcPr>
          <w:p w14:paraId="1EF2447C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F3A0B82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5" w:type="dxa"/>
          </w:tcPr>
          <w:p w14:paraId="00D8587E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06C77A39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2DA882C6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34ADAF66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062EA680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6B62E71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206E24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52E4F5E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CA79F64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59A9BCA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F346C0" w14:paraId="625779E0" w14:textId="77777777" w:rsidTr="00AA0F54">
        <w:tc>
          <w:tcPr>
            <w:tcW w:w="2412" w:type="dxa"/>
          </w:tcPr>
          <w:p w14:paraId="610108CF" w14:textId="77777777" w:rsidR="00E82D7A" w:rsidRPr="00F346C0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BBC889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20919B7" w14:textId="77777777" w:rsidR="00E82D7A" w:rsidRPr="00F346C0" w:rsidRDefault="00E82D7A" w:rsidP="0003520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83" w:type="dxa"/>
          </w:tcPr>
          <w:p w14:paraId="122C7BB1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F91F297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5" w:type="dxa"/>
          </w:tcPr>
          <w:p w14:paraId="2D147B06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05C06BCD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41F44A0D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53C99F80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8F8D5FA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D35C7E9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13432BA9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2EEA92C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8DCA7FE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74259F26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82D7A" w:rsidRPr="00F346C0" w14:paraId="19E55265" w14:textId="77777777" w:rsidTr="00AA0F54">
        <w:tc>
          <w:tcPr>
            <w:tcW w:w="2412" w:type="dxa"/>
          </w:tcPr>
          <w:p w14:paraId="50EB76FE" w14:textId="77777777" w:rsidR="00E82D7A" w:rsidRPr="00F346C0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40C856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745271D1" w14:textId="77777777" w:rsidR="00E82D7A" w:rsidRPr="00F346C0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82D7A" w:rsidRPr="00F346C0" w14:paraId="297128D6" w14:textId="77777777" w:rsidTr="00AA0F54">
        <w:tc>
          <w:tcPr>
            <w:tcW w:w="2412" w:type="dxa"/>
          </w:tcPr>
          <w:p w14:paraId="0D969CB9" w14:textId="4EAD5958" w:rsidR="00E82D7A" w:rsidRPr="00F346C0" w:rsidRDefault="00E82D7A" w:rsidP="00E82D7A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720" w:type="dxa"/>
          </w:tcPr>
          <w:p w14:paraId="6607293D" w14:textId="77777777" w:rsidR="00E82D7A" w:rsidRPr="00F346C0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C606AA" w14:textId="77777777" w:rsidR="00E82D7A" w:rsidRPr="00F346C0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6FA8B1D" w14:textId="77777777" w:rsidR="00E82D7A" w:rsidRPr="00F346C0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</w:tcPr>
          <w:p w14:paraId="44B7ABD4" w14:textId="77777777" w:rsidR="00E82D7A" w:rsidRPr="00F346C0" w:rsidRDefault="00E82D7A" w:rsidP="00E82D7A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5547CB1E" w14:textId="77777777" w:rsidR="00E82D7A" w:rsidRPr="00F346C0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</w:tcPr>
          <w:p w14:paraId="3E481557" w14:textId="77777777" w:rsidR="00E82D7A" w:rsidRPr="00F346C0" w:rsidRDefault="00E82D7A" w:rsidP="00E82D7A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E678378" w14:textId="77777777" w:rsidR="00E82D7A" w:rsidRPr="00F346C0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</w:tcPr>
          <w:p w14:paraId="142B7CC5" w14:textId="77777777" w:rsidR="00E82D7A" w:rsidRPr="00F346C0" w:rsidRDefault="00E82D7A" w:rsidP="00E82D7A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E53E0" w14:textId="77777777" w:rsidR="00E82D7A" w:rsidRPr="00F346C0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</w:tcPr>
          <w:p w14:paraId="34C4AF10" w14:textId="77777777" w:rsidR="00E82D7A" w:rsidRPr="00F346C0" w:rsidRDefault="00E82D7A" w:rsidP="00E82D7A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87CC7DC" w14:textId="77777777" w:rsidR="00E82D7A" w:rsidRPr="00F346C0" w:rsidRDefault="00E82D7A" w:rsidP="00E82D7A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0C34F6" w14:textId="77777777" w:rsidR="00E82D7A" w:rsidRPr="00F346C0" w:rsidRDefault="00E82D7A" w:rsidP="00E82D7A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8ACE3" w14:textId="77777777" w:rsidR="00E82D7A" w:rsidRPr="00F346C0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</w:tcPr>
          <w:p w14:paraId="4DED7368" w14:textId="77777777" w:rsidR="00E82D7A" w:rsidRPr="00F346C0" w:rsidRDefault="00E82D7A" w:rsidP="00E82D7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82D7A" w:rsidRPr="00F346C0" w14:paraId="034A9619" w14:textId="77777777" w:rsidTr="00AA0F54">
        <w:tc>
          <w:tcPr>
            <w:tcW w:w="2412" w:type="dxa"/>
          </w:tcPr>
          <w:p w14:paraId="75385B3A" w14:textId="7CFA90D4" w:rsidR="00E82D7A" w:rsidRPr="00F346C0" w:rsidRDefault="00E82D7A" w:rsidP="00E82D7A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874C5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0E10B6D6" w14:textId="77777777" w:rsidR="00E82D7A" w:rsidRPr="00F346C0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42DF79" w14:textId="5109062A" w:rsidR="00E82D7A" w:rsidRPr="00F346C0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A83F37B" w14:textId="77777777" w:rsidR="00E82D7A" w:rsidRPr="00F346C0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43209D4F" w14:textId="55203E76" w:rsidR="00E82D7A" w:rsidRPr="00F346C0" w:rsidRDefault="00E82D7A" w:rsidP="00E82D7A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  <w:vAlign w:val="bottom"/>
          </w:tcPr>
          <w:p w14:paraId="553FC18E" w14:textId="77777777" w:rsidR="00E82D7A" w:rsidRPr="00F346C0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09F146F8" w14:textId="7C2FE990" w:rsidR="00E82D7A" w:rsidRPr="00F346C0" w:rsidRDefault="00E82D7A" w:rsidP="00E82D7A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83C5E88" w14:textId="77777777" w:rsidR="00E82D7A" w:rsidRPr="00F346C0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0F0330FF" w14:textId="6547525F" w:rsidR="00E82D7A" w:rsidRPr="00F346C0" w:rsidRDefault="00E82D7A" w:rsidP="00E82D7A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7B52D9" w14:textId="77777777" w:rsidR="00E82D7A" w:rsidRPr="00F346C0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E2608C0" w14:textId="698D1ABA" w:rsidR="00E82D7A" w:rsidRPr="00F346C0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142A9741" w14:textId="77777777" w:rsidR="00E82D7A" w:rsidRPr="00F346C0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40F94280" w14:textId="5F520B6C" w:rsidR="00E82D7A" w:rsidRPr="00F346C0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78F095" w14:textId="77777777" w:rsidR="00E82D7A" w:rsidRPr="00F346C0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BB253ED" w14:textId="21A202CC" w:rsidR="00E82D7A" w:rsidRPr="00F346C0" w:rsidRDefault="00E82D7A" w:rsidP="00E82D7A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4C5" w:rsidRPr="00F346C0" w14:paraId="3CB487D3" w14:textId="77777777" w:rsidTr="00AA0F54">
        <w:tc>
          <w:tcPr>
            <w:tcW w:w="2412" w:type="dxa"/>
          </w:tcPr>
          <w:p w14:paraId="5F6CFF3E" w14:textId="3A022BA0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7388D646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39129B9" w14:textId="173E7998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4,949</w:t>
            </w:r>
          </w:p>
        </w:tc>
        <w:tc>
          <w:tcPr>
            <w:tcW w:w="283" w:type="dxa"/>
          </w:tcPr>
          <w:p w14:paraId="52FA866E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70041D33" w14:textId="629CDBEC" w:rsidR="00B874C5" w:rsidRPr="00F346C0" w:rsidRDefault="00B874C5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160,782</w:t>
            </w:r>
          </w:p>
        </w:tc>
        <w:tc>
          <w:tcPr>
            <w:tcW w:w="255" w:type="dxa"/>
          </w:tcPr>
          <w:p w14:paraId="68E1154D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1DFB1AD8" w14:textId="462E89FA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5,897</w:t>
            </w:r>
          </w:p>
        </w:tc>
        <w:tc>
          <w:tcPr>
            <w:tcW w:w="248" w:type="dxa"/>
          </w:tcPr>
          <w:p w14:paraId="45418B36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7E86800A" w14:textId="1FF07219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36" w:type="dxa"/>
          </w:tcPr>
          <w:p w14:paraId="08EAEF48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37EA4325" w14:textId="06DBA40D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69" w:type="dxa"/>
          </w:tcPr>
          <w:p w14:paraId="311EBFCE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03B101C1" w14:textId="0230CC9A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13,750</w:t>
            </w:r>
          </w:p>
        </w:tc>
        <w:tc>
          <w:tcPr>
            <w:tcW w:w="270" w:type="dxa"/>
          </w:tcPr>
          <w:p w14:paraId="389CFA44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7939E289" w14:textId="37818FB5" w:rsidR="00B874C5" w:rsidRPr="00F346C0" w:rsidRDefault="00B874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185,796</w:t>
            </w:r>
          </w:p>
        </w:tc>
      </w:tr>
      <w:tr w:rsidR="00B874C5" w:rsidRPr="00F346C0" w14:paraId="20730AD0" w14:textId="77777777" w:rsidTr="00AA0F54">
        <w:tc>
          <w:tcPr>
            <w:tcW w:w="2412" w:type="dxa"/>
          </w:tcPr>
          <w:p w14:paraId="74CB6C69" w14:textId="2AE44B10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0" w:type="dxa"/>
          </w:tcPr>
          <w:p w14:paraId="3B0AF247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DFD6AA1" w14:textId="35BD3C05" w:rsidR="00B874C5" w:rsidRPr="00F346C0" w:rsidRDefault="00B874C5" w:rsidP="00B874C5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F07E59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E2C10B2" w14:textId="0273F651" w:rsidR="00B874C5" w:rsidRPr="00F346C0" w:rsidRDefault="00B874C5" w:rsidP="00B874C5">
            <w:pPr>
              <w:tabs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3B8959F3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1F4C9E97" w14:textId="4007B33D" w:rsidR="00B874C5" w:rsidRPr="00F346C0" w:rsidRDefault="00B874C5" w:rsidP="00B874C5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96CBC21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3B7A1D73" w14:textId="23243B67" w:rsidR="00B874C5" w:rsidRPr="00F346C0" w:rsidRDefault="00B874C5" w:rsidP="00B874C5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C887FD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6615CC20" w14:textId="220B3606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44D1F2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4372774" w14:textId="0C7C9274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F14E67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0E59A747" w14:textId="623E562B" w:rsidR="00B874C5" w:rsidRPr="00F346C0" w:rsidRDefault="00B874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4C5" w:rsidRPr="00F346C0" w14:paraId="3CBFFD50" w14:textId="77777777" w:rsidTr="00AA0F54">
        <w:tc>
          <w:tcPr>
            <w:tcW w:w="2412" w:type="dxa"/>
          </w:tcPr>
          <w:p w14:paraId="787293FE" w14:textId="636BE28B" w:rsidR="00B874C5" w:rsidRPr="00F346C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5EA46D95" w14:textId="77777777" w:rsidR="00B874C5" w:rsidRPr="00F346C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50CE623" w14:textId="7E4E2FA4" w:rsidR="00B874C5" w:rsidRPr="00F346C0" w:rsidRDefault="00434C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6,774</w:t>
            </w:r>
          </w:p>
        </w:tc>
        <w:tc>
          <w:tcPr>
            <w:tcW w:w="283" w:type="dxa"/>
          </w:tcPr>
          <w:p w14:paraId="3AE5B3F7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1935F01C" w14:textId="15A314B2" w:rsidR="00B874C5" w:rsidRPr="00F346C0" w:rsidRDefault="00434CC5" w:rsidP="00B874C5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185,414</w:t>
            </w:r>
          </w:p>
        </w:tc>
        <w:tc>
          <w:tcPr>
            <w:tcW w:w="255" w:type="dxa"/>
          </w:tcPr>
          <w:p w14:paraId="454932CB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242E80AC" w14:textId="7BF82B62" w:rsidR="00B874C5" w:rsidRPr="00F346C0" w:rsidRDefault="00434C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7,906</w:t>
            </w:r>
          </w:p>
        </w:tc>
        <w:tc>
          <w:tcPr>
            <w:tcW w:w="248" w:type="dxa"/>
          </w:tcPr>
          <w:p w14:paraId="270B01AE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6C4C36B7" w14:textId="1D20654B" w:rsidR="00B874C5" w:rsidRPr="00F346C0" w:rsidRDefault="00434CC5" w:rsidP="00B874C5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6" w:type="dxa"/>
          </w:tcPr>
          <w:p w14:paraId="42DC07C3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0E22924B" w14:textId="28C7F659" w:rsidR="00B874C5" w:rsidRPr="00F346C0" w:rsidRDefault="00434C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5F53018A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0E6EF11D" w14:textId="31C018E4" w:rsidR="00B874C5" w:rsidRPr="00F346C0" w:rsidRDefault="00434C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11,730</w:t>
            </w:r>
          </w:p>
        </w:tc>
        <w:tc>
          <w:tcPr>
            <w:tcW w:w="270" w:type="dxa"/>
          </w:tcPr>
          <w:p w14:paraId="5124A12D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05482BAB" w14:textId="7C18C268" w:rsidR="00B874C5" w:rsidRPr="00F346C0" w:rsidRDefault="00434C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212,156</w:t>
            </w:r>
          </w:p>
        </w:tc>
      </w:tr>
      <w:tr w:rsidR="00B874C5" w:rsidRPr="00F346C0" w14:paraId="2B3945AA" w14:textId="77777777" w:rsidTr="00AA0F54">
        <w:tc>
          <w:tcPr>
            <w:tcW w:w="2412" w:type="dxa"/>
          </w:tcPr>
          <w:p w14:paraId="5521225E" w14:textId="751FBE42" w:rsidR="00B874C5" w:rsidRPr="00F346C0" w:rsidRDefault="00B874C5" w:rsidP="00B874C5">
            <w:pPr>
              <w:spacing w:line="240" w:lineRule="auto"/>
              <w:ind w:left="520" w:right="-108" w:hanging="3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3304D95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1F1D3A60" w14:textId="7DFAC89A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F55486C" w14:textId="77777777" w:rsidR="00B874C5" w:rsidRPr="00F346C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45C81F04" w14:textId="68ED985B" w:rsidR="00B874C5" w:rsidRPr="00F346C0" w:rsidRDefault="00B874C5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  <w:vAlign w:val="bottom"/>
          </w:tcPr>
          <w:p w14:paraId="295AB6BE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18216C25" w14:textId="63846398" w:rsidR="00B874C5" w:rsidRPr="00F346C0" w:rsidRDefault="00B874C5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53E881B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  <w:vAlign w:val="bottom"/>
          </w:tcPr>
          <w:p w14:paraId="5AF84448" w14:textId="3776CC32" w:rsidR="00B874C5" w:rsidRPr="00F346C0" w:rsidRDefault="00B874C5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605B25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  <w:vAlign w:val="bottom"/>
          </w:tcPr>
          <w:p w14:paraId="68955DE0" w14:textId="0E92F968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53F467F" w14:textId="77777777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27805F90" w14:textId="4B802833" w:rsidR="00B874C5" w:rsidRPr="00F346C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DEE099" w14:textId="77777777" w:rsidR="00B874C5" w:rsidRPr="00F346C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3B5AF36C" w14:textId="515F2E4D" w:rsidR="00B874C5" w:rsidRPr="00F346C0" w:rsidRDefault="00B874C5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DC3C69E" w14:textId="39CC2BEC" w:rsidR="00B20FC4" w:rsidRPr="00F346C0" w:rsidRDefault="0076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  <w:sectPr w:rsidR="00B20FC4" w:rsidRPr="00F346C0" w:rsidSect="00AA0F54"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  <w:r w:rsidRPr="00F346C0">
        <w:rPr>
          <w:rFonts w:asciiTheme="majorBidi" w:hAnsiTheme="majorBidi"/>
          <w:sz w:val="30"/>
          <w:szCs w:val="30"/>
          <w:cs/>
        </w:rPr>
        <w:br w:type="page"/>
      </w:r>
    </w:p>
    <w:p w14:paraId="3580C81E" w14:textId="77777777" w:rsidR="00375915" w:rsidRPr="00F346C0" w:rsidRDefault="00375915" w:rsidP="0037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2889F760" w14:textId="77777777" w:rsidR="00375915" w:rsidRPr="00F346C0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4FE3D47F" w14:textId="3222BE03" w:rsidR="00375915" w:rsidRPr="00F346C0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F346C0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F346C0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B874C5" w:rsidRPr="00F346C0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มูลค่าตามบัญชี</w:t>
      </w:r>
      <w:r w:rsidRPr="00F346C0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434CC5" w:rsidRPr="00F346C0">
        <w:rPr>
          <w:rFonts w:asciiTheme="majorBidi" w:hAnsiTheme="majorBidi" w:cstheme="majorBidi"/>
          <w:spacing w:val="2"/>
          <w:sz w:val="30"/>
          <w:szCs w:val="30"/>
        </w:rPr>
        <w:t>8,554</w:t>
      </w:r>
      <w:r w:rsidRPr="00F346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F346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iCs/>
          <w:spacing w:val="2"/>
          <w:sz w:val="30"/>
          <w:szCs w:val="30"/>
        </w:rPr>
        <w:t>(256</w:t>
      </w:r>
      <w:r w:rsidR="00B874C5" w:rsidRPr="00F346C0">
        <w:rPr>
          <w:rFonts w:asciiTheme="majorBidi" w:hAnsiTheme="majorBidi" w:cstheme="majorBidi"/>
          <w:i/>
          <w:iCs/>
          <w:spacing w:val="2"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B874C5" w:rsidRPr="00F346C0">
        <w:rPr>
          <w:rFonts w:asciiTheme="majorBidi" w:hAnsiTheme="majorBidi" w:cstheme="majorBidi"/>
          <w:i/>
          <w:iCs/>
          <w:spacing w:val="2"/>
          <w:sz w:val="30"/>
          <w:szCs w:val="30"/>
        </w:rPr>
        <w:t>9,358</w:t>
      </w:r>
      <w:r w:rsidRPr="00F346C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F346C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ล้านบาท</w:t>
      </w:r>
      <w:r w:rsidRPr="00F346C0">
        <w:rPr>
          <w:rFonts w:asciiTheme="majorBidi" w:hAnsiTheme="majorBidi"/>
          <w:i/>
          <w:iCs/>
          <w:spacing w:val="2"/>
          <w:sz w:val="30"/>
          <w:szCs w:val="30"/>
          <w:cs/>
        </w:rPr>
        <w:t>)</w:t>
      </w:r>
      <w:r w:rsidRPr="00F346C0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46C0">
        <w:rPr>
          <w:rFonts w:asciiTheme="majorBidi" w:hAnsiTheme="majorBidi"/>
          <w:spacing w:val="4"/>
          <w:sz w:val="30"/>
          <w:szCs w:val="30"/>
          <w:cs/>
        </w:rPr>
        <w:t>(</w:t>
      </w:r>
      <w:r w:rsidRPr="00F346C0">
        <w:rPr>
          <w:rFonts w:asciiTheme="majorBidi" w:hAnsiTheme="majorBidi" w:hint="cs"/>
          <w:spacing w:val="4"/>
          <w:sz w:val="30"/>
          <w:szCs w:val="30"/>
          <w:cs/>
        </w:rPr>
        <w:t>ดูหมายเหตุข้อ</w:t>
      </w:r>
      <w:r w:rsidRPr="00F346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572666" w:rsidRPr="00F346C0">
        <w:rPr>
          <w:rFonts w:asciiTheme="majorBidi" w:hAnsiTheme="majorBidi" w:cstheme="majorBidi"/>
          <w:spacing w:val="4"/>
          <w:sz w:val="30"/>
          <w:szCs w:val="30"/>
        </w:rPr>
        <w:t>1</w:t>
      </w:r>
      <w:r w:rsidR="00933A90" w:rsidRPr="00F346C0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นอกจากนี้บริษัทย่อยแห่ง</w:t>
      </w:r>
      <w:r w:rsidR="00F966CB" w:rsidRPr="00F346C0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A3DF7"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ไว้กับสถาบันการเงิน </w:t>
      </w:r>
      <w:r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 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26A3B436" w14:textId="77777777" w:rsidR="00E54377" w:rsidRPr="00F346C0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30E1CAF3" w14:textId="29FF99F5" w:rsidR="00375915" w:rsidRPr="00F346C0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ต้นทุนการกู้ยืมที่เกี่ยวข้องกับการ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มีจํานวน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434CC5" w:rsidRPr="00F346C0">
        <w:rPr>
          <w:rFonts w:asciiTheme="majorBidi" w:hAnsiTheme="majorBidi" w:cstheme="majorBidi"/>
          <w:spacing w:val="4"/>
          <w:sz w:val="30"/>
          <w:szCs w:val="30"/>
        </w:rPr>
        <w:t>121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434CC5" w:rsidRPr="00F346C0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ล้านบาท ตามลำดับ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(256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104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 และ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 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32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มีอัตราดอกเบี้ยที่รับรู้ร้อยละ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434CC5" w:rsidRPr="00F346C0">
        <w:rPr>
          <w:rFonts w:asciiTheme="majorBidi" w:hAnsiTheme="majorBidi" w:cstheme="majorBidi"/>
          <w:spacing w:val="4"/>
          <w:sz w:val="30"/>
          <w:szCs w:val="30"/>
        </w:rPr>
        <w:t>2.90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4E7732"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434CC5" w:rsidRPr="00F346C0">
        <w:rPr>
          <w:rFonts w:asciiTheme="majorBidi" w:hAnsiTheme="majorBidi" w:cstheme="majorBidi"/>
          <w:spacing w:val="4"/>
          <w:sz w:val="30"/>
          <w:szCs w:val="30"/>
        </w:rPr>
        <w:t>7.00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E7732"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="003044D0"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และร้อยละ </w:t>
      </w:r>
      <w:r w:rsidR="00434CC5" w:rsidRPr="00F346C0">
        <w:rPr>
          <w:rFonts w:asciiTheme="majorBidi" w:hAnsiTheme="majorBidi" w:cstheme="majorBidi"/>
          <w:spacing w:val="4"/>
          <w:sz w:val="30"/>
          <w:szCs w:val="30"/>
        </w:rPr>
        <w:t>3.50</w:t>
      </w:r>
      <w:r w:rsidR="003044D0" w:rsidRPr="00F346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E7732"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ตามลำดับ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(256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ร้อยละ 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2.63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A3DF7" w:rsidRPr="00F346C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ถึง</w:t>
      </w:r>
      <w:r w:rsidRPr="00F346C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ร้อยละ</w:t>
      </w:r>
      <w:r w:rsidRPr="00F346C0">
        <w:rPr>
          <w:rFonts w:asciiTheme="majorBidi" w:hAnsiTheme="majorBidi" w:cstheme="majorBidi" w:hint="cs"/>
          <w:i/>
          <w:iCs/>
          <w:spacing w:val="4"/>
          <w:sz w:val="30"/>
          <w:szCs w:val="30"/>
        </w:rPr>
        <w:t> 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4.00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A3DF7" w:rsidRPr="00F346C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ต่อปี และ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ร้อยละ </w:t>
      </w:r>
      <w:r w:rsidR="00B874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3.5</w:t>
      </w:r>
      <w:r w:rsidR="00434CC5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 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 ตามลำดับ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33508C44" w14:textId="77777777" w:rsidR="00896F65" w:rsidRPr="00F346C0" w:rsidRDefault="00896F65" w:rsidP="00896F65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30238385" w14:textId="77777777" w:rsidR="00896F65" w:rsidRPr="00F346C0" w:rsidRDefault="00896F65" w:rsidP="00F96D30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7" w:right="-14" w:hanging="540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b/>
          <w:bCs/>
          <w:sz w:val="30"/>
          <w:szCs w:val="30"/>
          <w:cs/>
        </w:rPr>
        <w:t>สัญญาเช่า</w:t>
      </w:r>
    </w:p>
    <w:p w14:paraId="63D4F72F" w14:textId="77777777" w:rsidR="00896F65" w:rsidRPr="00F346C0" w:rsidRDefault="00896F65" w:rsidP="00896F65">
      <w:pPr>
        <w:tabs>
          <w:tab w:val="left" w:pos="540"/>
          <w:tab w:val="left" w:pos="2070"/>
        </w:tabs>
        <w:ind w:right="-14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896F65" w:rsidRPr="00F346C0" w14:paraId="005D54E6" w14:textId="77777777" w:rsidTr="00810AE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C1BA7B4" w14:textId="77777777" w:rsidR="00896F65" w:rsidRPr="00F346C0" w:rsidRDefault="00896F65" w:rsidP="00810A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BFD983B" w14:textId="77777777" w:rsidR="00896F65" w:rsidRPr="00F346C0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C5E261" w14:textId="77777777" w:rsidR="00896F65" w:rsidRPr="00F346C0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48A7FFF" w14:textId="77777777" w:rsidR="00896F65" w:rsidRPr="00F346C0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6F65" w:rsidRPr="00F346C0" w14:paraId="48BF5ECA" w14:textId="77777777" w:rsidTr="00E5505B">
        <w:trPr>
          <w:cantSplit/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178EA764" w14:textId="77777777" w:rsidR="00896F65" w:rsidRPr="00F346C0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6B864C5" w14:textId="099A594D" w:rsidR="00896F65" w:rsidRPr="00F346C0" w:rsidRDefault="00352B19" w:rsidP="00810A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AFEBFAC" w14:textId="77777777" w:rsidR="00896F65" w:rsidRPr="00F346C0" w:rsidRDefault="00896F65" w:rsidP="00810A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0C214C" w14:textId="3B2BCFC6" w:rsidR="00896F65" w:rsidRPr="00F346C0" w:rsidRDefault="00352B19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5E66252B" w14:textId="77777777" w:rsidR="00896F65" w:rsidRPr="00F346C0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FACC42E" w14:textId="11BC5A33" w:rsidR="00896F65" w:rsidRPr="00F346C0" w:rsidRDefault="00352B19" w:rsidP="00810A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1EEDF37" w14:textId="77777777" w:rsidR="00896F65" w:rsidRPr="00F346C0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F63E42" w14:textId="51A9047E" w:rsidR="00896F65" w:rsidRPr="00F346C0" w:rsidRDefault="00352B19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96F65" w:rsidRPr="00F346C0" w14:paraId="71BF09B7" w14:textId="77777777" w:rsidTr="00E5505B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14:paraId="70A44C1D" w14:textId="77777777" w:rsidR="00896F65" w:rsidRPr="00F346C0" w:rsidRDefault="00896F65" w:rsidP="00810AE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A08E17B" w14:textId="1702A05B" w:rsidR="00896F65" w:rsidRPr="00F346C0" w:rsidRDefault="00896F65" w:rsidP="00810AE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A07CB"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2B19" w:rsidRPr="00F346C0" w14:paraId="4921AB93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8E4B01C" w14:textId="77777777" w:rsidR="00352B19" w:rsidRPr="00F346C0" w:rsidRDefault="00352B19" w:rsidP="00352B1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844FB1E" w14:textId="7B0A32D1" w:rsidR="00352B19" w:rsidRPr="00F346C0" w:rsidRDefault="00C36A70" w:rsidP="00352B1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8,243</w:t>
            </w:r>
          </w:p>
        </w:tc>
        <w:tc>
          <w:tcPr>
            <w:tcW w:w="178" w:type="dxa"/>
            <w:vAlign w:val="bottom"/>
          </w:tcPr>
          <w:p w14:paraId="59625250" w14:textId="77777777" w:rsidR="00352B19" w:rsidRPr="00F346C0" w:rsidRDefault="00352B19" w:rsidP="00352B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BFCAB8B" w14:textId="3272AD2F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8,178</w:t>
            </w:r>
          </w:p>
        </w:tc>
        <w:tc>
          <w:tcPr>
            <w:tcW w:w="180" w:type="dxa"/>
            <w:vAlign w:val="bottom"/>
          </w:tcPr>
          <w:p w14:paraId="174DBD3A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C6129B9" w14:textId="60FCA605" w:rsidR="00352B19" w:rsidRPr="00F346C0" w:rsidRDefault="00C36A70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5,873</w:t>
            </w:r>
          </w:p>
        </w:tc>
        <w:tc>
          <w:tcPr>
            <w:tcW w:w="180" w:type="dxa"/>
            <w:vAlign w:val="bottom"/>
          </w:tcPr>
          <w:p w14:paraId="568A54E7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3E812B0" w14:textId="00EF7EBF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6,267</w:t>
            </w:r>
          </w:p>
        </w:tc>
      </w:tr>
      <w:tr w:rsidR="00352B19" w:rsidRPr="00F346C0" w14:paraId="38C5AA5D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CE3457C" w14:textId="77777777" w:rsidR="00933A90" w:rsidRPr="00F346C0" w:rsidRDefault="00352B19" w:rsidP="00352B1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14:paraId="2BC004BD" w14:textId="4175BD12" w:rsidR="00352B19" w:rsidRPr="00F346C0" w:rsidRDefault="00352B19" w:rsidP="00B40CA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00829471" w14:textId="3D7175CB" w:rsidR="00352B19" w:rsidRPr="00F346C0" w:rsidRDefault="00C36A70" w:rsidP="00352B1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15,116</w:t>
            </w:r>
          </w:p>
        </w:tc>
        <w:tc>
          <w:tcPr>
            <w:tcW w:w="178" w:type="dxa"/>
            <w:vAlign w:val="bottom"/>
          </w:tcPr>
          <w:p w14:paraId="2C8554FF" w14:textId="77777777" w:rsidR="00352B19" w:rsidRPr="00F346C0" w:rsidRDefault="00352B19" w:rsidP="00352B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1A78FB" w14:textId="3BA32719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15,281</w:t>
            </w:r>
          </w:p>
        </w:tc>
        <w:tc>
          <w:tcPr>
            <w:tcW w:w="180" w:type="dxa"/>
            <w:vAlign w:val="bottom"/>
          </w:tcPr>
          <w:p w14:paraId="1C9FF8F5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1EA0F0" w14:textId="34DB405B" w:rsidR="00352B19" w:rsidRPr="00F346C0" w:rsidRDefault="00C36A70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13,209</w:t>
            </w:r>
          </w:p>
        </w:tc>
        <w:tc>
          <w:tcPr>
            <w:tcW w:w="180" w:type="dxa"/>
            <w:vAlign w:val="bottom"/>
          </w:tcPr>
          <w:p w14:paraId="7210F5C8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FB1F30B" w14:textId="28530022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10,371</w:t>
            </w:r>
          </w:p>
        </w:tc>
      </w:tr>
      <w:tr w:rsidR="00352B19" w:rsidRPr="00F346C0" w14:paraId="72CECDE1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12258290" w14:textId="77777777" w:rsidR="00352B19" w:rsidRPr="00F346C0" w:rsidRDefault="00352B19" w:rsidP="00352B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440E7A72" w14:textId="167DC071" w:rsidR="00352B19" w:rsidRPr="00F346C0" w:rsidRDefault="00C36A70" w:rsidP="00352B1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78" w:type="dxa"/>
            <w:vAlign w:val="bottom"/>
          </w:tcPr>
          <w:p w14:paraId="7A7C40BA" w14:textId="77777777" w:rsidR="00352B19" w:rsidRPr="00F346C0" w:rsidRDefault="00352B19" w:rsidP="00352B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BCC0D32" w14:textId="455315ED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  <w:tc>
          <w:tcPr>
            <w:tcW w:w="180" w:type="dxa"/>
            <w:vAlign w:val="bottom"/>
          </w:tcPr>
          <w:p w14:paraId="2E22E0C0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B14F853" w14:textId="7C76E4F2" w:rsidR="00352B19" w:rsidRPr="00F346C0" w:rsidRDefault="00C36A70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3E874213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FE9609" w14:textId="06AB01C6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352B19" w:rsidRPr="00F346C0" w14:paraId="55DBBC07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02BD1F30" w14:textId="77777777" w:rsidR="00352B19" w:rsidRPr="00F346C0" w:rsidRDefault="00352B19" w:rsidP="00352B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60" w:type="dxa"/>
            <w:vAlign w:val="bottom"/>
          </w:tcPr>
          <w:p w14:paraId="2C621E06" w14:textId="05C9C27A" w:rsidR="00352B19" w:rsidRPr="00F346C0" w:rsidRDefault="00C36A70" w:rsidP="00352B1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78" w:type="dxa"/>
            <w:vAlign w:val="bottom"/>
          </w:tcPr>
          <w:p w14:paraId="4B269EC1" w14:textId="77777777" w:rsidR="00352B19" w:rsidRPr="00F346C0" w:rsidRDefault="00352B19" w:rsidP="00352B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3A5230A" w14:textId="18A0969F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80" w:type="dxa"/>
            <w:vAlign w:val="bottom"/>
          </w:tcPr>
          <w:p w14:paraId="113DF0B5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047FA77" w14:textId="65970145" w:rsidR="00352B19" w:rsidRPr="00F346C0" w:rsidRDefault="00C36A70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0" w:type="dxa"/>
            <w:vAlign w:val="bottom"/>
          </w:tcPr>
          <w:p w14:paraId="34606F3D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2983FFD" w14:textId="012B15F9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352B19" w:rsidRPr="00F346C0" w14:paraId="5FD75D1C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69C940C4" w14:textId="77777777" w:rsidR="00352B19" w:rsidRPr="00F346C0" w:rsidRDefault="00352B19" w:rsidP="00352B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C69271" w14:textId="169440D7" w:rsidR="00352B19" w:rsidRPr="00F346C0" w:rsidRDefault="00C36A70" w:rsidP="00352B1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78" w:type="dxa"/>
            <w:vAlign w:val="bottom"/>
          </w:tcPr>
          <w:p w14:paraId="24ECE0D4" w14:textId="77777777" w:rsidR="00352B19" w:rsidRPr="00F346C0" w:rsidRDefault="00352B19" w:rsidP="00352B1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79EE72" w14:textId="34B6EA1F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80" w:type="dxa"/>
            <w:vAlign w:val="bottom"/>
          </w:tcPr>
          <w:p w14:paraId="16BD658E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EDBFC4" w14:textId="6195BBF7" w:rsidR="00352B19" w:rsidRPr="00F346C0" w:rsidRDefault="00C36A70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80" w:type="dxa"/>
            <w:vAlign w:val="bottom"/>
          </w:tcPr>
          <w:p w14:paraId="0DE2B17A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BF3EC1" w14:textId="4A3C97DD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352B19" w:rsidRPr="00F346C0" w14:paraId="7174138E" w14:textId="77777777" w:rsidTr="007E476A">
        <w:trPr>
          <w:cantSplit/>
          <w:trHeight w:val="20"/>
        </w:trPr>
        <w:tc>
          <w:tcPr>
            <w:tcW w:w="4050" w:type="dxa"/>
          </w:tcPr>
          <w:p w14:paraId="641BE3B2" w14:textId="77777777" w:rsidR="00352B19" w:rsidRPr="00F346C0" w:rsidRDefault="00352B19" w:rsidP="00352B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0C6B" w14:textId="3125F360" w:rsidR="00352B19" w:rsidRPr="00F346C0" w:rsidRDefault="00C36A70" w:rsidP="00352B1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25,475</w:t>
            </w:r>
          </w:p>
        </w:tc>
        <w:tc>
          <w:tcPr>
            <w:tcW w:w="178" w:type="dxa"/>
            <w:vAlign w:val="bottom"/>
          </w:tcPr>
          <w:p w14:paraId="661815CC" w14:textId="77777777" w:rsidR="00352B19" w:rsidRPr="00F346C0" w:rsidRDefault="00352B19" w:rsidP="00352B1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92467" w14:textId="0E748ACF" w:rsidR="00352B19" w:rsidRPr="00F346C0" w:rsidRDefault="00352B19" w:rsidP="00AA0F5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25,617</w:t>
            </w:r>
          </w:p>
        </w:tc>
        <w:tc>
          <w:tcPr>
            <w:tcW w:w="180" w:type="dxa"/>
            <w:vAlign w:val="bottom"/>
          </w:tcPr>
          <w:p w14:paraId="0AC64F79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9671" w14:textId="143F1119" w:rsidR="00352B19" w:rsidRPr="00F346C0" w:rsidRDefault="00C36A70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19,483</w:t>
            </w:r>
          </w:p>
        </w:tc>
        <w:tc>
          <w:tcPr>
            <w:tcW w:w="180" w:type="dxa"/>
            <w:vAlign w:val="bottom"/>
          </w:tcPr>
          <w:p w14:paraId="5A0F63D0" w14:textId="77777777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F8A8" w14:textId="7BA80409" w:rsidR="00352B19" w:rsidRPr="00F346C0" w:rsidRDefault="00352B19" w:rsidP="00352B1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17,158</w:t>
            </w:r>
          </w:p>
        </w:tc>
      </w:tr>
    </w:tbl>
    <w:p w14:paraId="0D1F1637" w14:textId="184BF7F7" w:rsidR="00896F65" w:rsidRPr="00F346C0" w:rsidRDefault="00896F65" w:rsidP="00896F65">
      <w:pPr>
        <w:rPr>
          <w:rFonts w:cstheme="minorBidi"/>
          <w:sz w:val="30"/>
          <w:szCs w:val="30"/>
        </w:rPr>
      </w:pPr>
    </w:p>
    <w:p w14:paraId="2A691103" w14:textId="6C473920" w:rsidR="00E5505B" w:rsidRPr="00F346C0" w:rsidRDefault="00E5505B" w:rsidP="00B40CA3">
      <w:pPr>
        <w:tabs>
          <w:tab w:val="clear" w:pos="227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F346C0">
        <w:rPr>
          <w:rFonts w:asciiTheme="majorBidi" w:hAnsiTheme="majorBidi" w:cstheme="majorBidi"/>
          <w:sz w:val="30"/>
          <w:szCs w:val="30"/>
        </w:rPr>
        <w:t>256</w:t>
      </w:r>
      <w:r w:rsidR="00352B19" w:rsidRPr="00F346C0">
        <w:rPr>
          <w:rFonts w:asciiTheme="majorBidi" w:hAnsiTheme="majorBidi" w:cstheme="majorBidi"/>
          <w:sz w:val="30"/>
          <w:szCs w:val="30"/>
        </w:rPr>
        <w:t>6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C36A70" w:rsidRPr="00F346C0">
        <w:rPr>
          <w:rFonts w:asciiTheme="majorBidi" w:hAnsiTheme="majorBidi" w:cstheme="majorBidi"/>
          <w:sz w:val="30"/>
          <w:szCs w:val="30"/>
        </w:rPr>
        <w:t>2,357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C36A70" w:rsidRPr="00F346C0">
        <w:rPr>
          <w:rFonts w:asciiTheme="majorBidi" w:hAnsiTheme="majorBidi" w:cstheme="majorBidi"/>
          <w:sz w:val="30"/>
          <w:szCs w:val="30"/>
        </w:rPr>
        <w:t>4,627</w:t>
      </w:r>
      <w:r w:rsidR="00C01B70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52B19" w:rsidRPr="00F346C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2B19" w:rsidRPr="00F346C0">
        <w:rPr>
          <w:rFonts w:asciiTheme="majorBidi" w:hAnsiTheme="majorBidi" w:cstheme="majorBidi"/>
          <w:i/>
          <w:iCs/>
          <w:sz w:val="30"/>
          <w:szCs w:val="30"/>
        </w:rPr>
        <w:t>17,087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352B19" w:rsidRPr="00F346C0">
        <w:rPr>
          <w:rFonts w:asciiTheme="majorBidi" w:hAnsiTheme="majorBidi" w:cstheme="majorBidi"/>
          <w:i/>
          <w:iCs/>
          <w:sz w:val="30"/>
          <w:szCs w:val="30"/>
        </w:rPr>
        <w:t>11,241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ตามลำดับ) </w:t>
      </w:r>
    </w:p>
    <w:p w14:paraId="0BFF8803" w14:textId="651195C2" w:rsidR="00E5505B" w:rsidRPr="00F346C0" w:rsidRDefault="00E5505B" w:rsidP="00E5505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49881B48" w14:textId="35D246D6" w:rsidR="00E5505B" w:rsidRPr="00F346C0" w:rsidRDefault="00E5505B" w:rsidP="00E5505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346C0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562EE2" w:rsidRPr="00F346C0">
        <w:rPr>
          <w:rFonts w:asciiTheme="majorBidi" w:eastAsia="Times New Roman" w:hAnsiTheme="majorBidi"/>
          <w:sz w:val="30"/>
          <w:szCs w:val="30"/>
          <w:cs/>
          <w:lang w:val="en-US" w:bidi="th-TH"/>
        </w:rPr>
        <w:t>ที่ดินและส่วนปรับปรุงที่ดิน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562EE2" w:rsidRPr="00F346C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F5AB1" w:rsidRPr="00F346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F5AB1" w:rsidRPr="00F346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562EE2" w:rsidRPr="00F346C0">
        <w:rPr>
          <w:rFonts w:asciiTheme="majorBidi" w:hAnsiTheme="majorBidi" w:cstheme="majorBidi"/>
          <w:sz w:val="30"/>
          <w:szCs w:val="30"/>
          <w:lang w:val="en-US" w:bidi="th-TH"/>
        </w:rPr>
        <w:t>96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                </w:t>
      </w:r>
    </w:p>
    <w:p w14:paraId="4C5668DF" w14:textId="5EF443B3" w:rsidR="00E5505B" w:rsidRPr="00F346C0" w:rsidRDefault="00E5505B" w:rsidP="00E5505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ED3A938" w14:textId="4288031A" w:rsidR="00927016" w:rsidRPr="00F346C0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6EBCF63" w14:textId="77777777" w:rsidR="00E5505B" w:rsidRPr="00F346C0" w:rsidRDefault="00E5505B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0F9EB0" w14:textId="339AA387" w:rsidR="00927016" w:rsidRPr="00F346C0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CDEF7EA" w14:textId="77777777" w:rsidR="00933A90" w:rsidRPr="00F346C0" w:rsidRDefault="00933A90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35"/>
        <w:gridCol w:w="956"/>
        <w:gridCol w:w="1080"/>
        <w:gridCol w:w="179"/>
        <w:gridCol w:w="1170"/>
        <w:gridCol w:w="1142"/>
      </w:tblGrid>
      <w:tr w:rsidR="00896F65" w:rsidRPr="00F346C0" w14:paraId="210A8FDA" w14:textId="77777777" w:rsidTr="00352B19">
        <w:trPr>
          <w:tblHeader/>
        </w:trPr>
        <w:tc>
          <w:tcPr>
            <w:tcW w:w="2532" w:type="pct"/>
          </w:tcPr>
          <w:p w14:paraId="7CA3F78C" w14:textId="77777777" w:rsidR="00896F65" w:rsidRPr="00F346C0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20" w:type="pct"/>
            <w:gridSpan w:val="3"/>
            <w:hideMark/>
          </w:tcPr>
          <w:p w14:paraId="395C9F36" w14:textId="77777777" w:rsidR="00896F65" w:rsidRPr="00F346C0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31549D14" w14:textId="77777777" w:rsidR="00896F65" w:rsidRPr="00F346C0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pct"/>
            <w:gridSpan w:val="2"/>
            <w:hideMark/>
          </w:tcPr>
          <w:p w14:paraId="161AE687" w14:textId="77777777" w:rsidR="00896F65" w:rsidRPr="00F346C0" w:rsidRDefault="00896F65" w:rsidP="00810AEE">
            <w:pPr>
              <w:spacing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F65" w:rsidRPr="00F346C0" w14:paraId="0185B57B" w14:textId="77777777" w:rsidTr="00352B19">
        <w:trPr>
          <w:tblHeader/>
        </w:trPr>
        <w:tc>
          <w:tcPr>
            <w:tcW w:w="2532" w:type="pct"/>
          </w:tcPr>
          <w:p w14:paraId="2D3D6AA0" w14:textId="77777777" w:rsidR="00896F65" w:rsidRPr="00F346C0" w:rsidRDefault="00896F65" w:rsidP="00810AEE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346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6" w:type="pct"/>
            <w:gridSpan w:val="2"/>
          </w:tcPr>
          <w:p w14:paraId="28303A18" w14:textId="20F1B915" w:rsidR="00896F65" w:rsidRPr="00F346C0" w:rsidRDefault="00352B19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584" w:type="pct"/>
          </w:tcPr>
          <w:p w14:paraId="5D316683" w14:textId="6BCEDC98" w:rsidR="00896F65" w:rsidRPr="00F346C0" w:rsidRDefault="00352B19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7" w:type="pct"/>
          </w:tcPr>
          <w:p w14:paraId="4B36877B" w14:textId="77777777" w:rsidR="00896F65" w:rsidRPr="00F346C0" w:rsidRDefault="00896F65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5F85600" w14:textId="212469B8" w:rsidR="00896F65" w:rsidRPr="00F346C0" w:rsidRDefault="00352B19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18" w:type="pct"/>
          </w:tcPr>
          <w:p w14:paraId="2307E916" w14:textId="67980B18" w:rsidR="00896F65" w:rsidRPr="00F346C0" w:rsidRDefault="00352B19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96F65" w:rsidRPr="00F346C0" w14:paraId="7AE10DC0" w14:textId="77777777" w:rsidTr="00352B19">
        <w:trPr>
          <w:tblHeader/>
        </w:trPr>
        <w:tc>
          <w:tcPr>
            <w:tcW w:w="2532" w:type="pct"/>
          </w:tcPr>
          <w:p w14:paraId="018FE3EA" w14:textId="77777777" w:rsidR="00896F65" w:rsidRPr="00F346C0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" w:type="pct"/>
          </w:tcPr>
          <w:p w14:paraId="08272C47" w14:textId="77777777" w:rsidR="00896F65" w:rsidRPr="00F346C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4"/>
          </w:tcPr>
          <w:p w14:paraId="61DA5B78" w14:textId="77777777" w:rsidR="00896F65" w:rsidRPr="00F346C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18" w:type="pct"/>
          </w:tcPr>
          <w:p w14:paraId="10F3FA96" w14:textId="77777777" w:rsidR="00896F65" w:rsidRPr="00F346C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6F65" w:rsidRPr="00F346C0" w14:paraId="5E4BDBCA" w14:textId="77777777" w:rsidTr="00352B19">
        <w:tc>
          <w:tcPr>
            <w:tcW w:w="2532" w:type="pct"/>
          </w:tcPr>
          <w:p w14:paraId="26D986F9" w14:textId="77777777" w:rsidR="00896F65" w:rsidRPr="00F346C0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จำนวนที่รับรู้ในงบกำไรขาดทุน</w:t>
            </w:r>
          </w:p>
        </w:tc>
        <w:tc>
          <w:tcPr>
            <w:tcW w:w="19" w:type="pct"/>
          </w:tcPr>
          <w:p w14:paraId="021BBAA1" w14:textId="77777777" w:rsidR="00896F65" w:rsidRPr="00F346C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4"/>
          </w:tcPr>
          <w:p w14:paraId="7CD3607E" w14:textId="77777777" w:rsidR="00896F65" w:rsidRPr="00F346C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429AFD8" w14:textId="77777777" w:rsidR="00896F65" w:rsidRPr="00F346C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52B19" w:rsidRPr="00F346C0" w14:paraId="4C05BE23" w14:textId="77777777" w:rsidTr="00352B19">
        <w:tc>
          <w:tcPr>
            <w:tcW w:w="2532" w:type="pct"/>
            <w:vAlign w:val="bottom"/>
            <w:hideMark/>
          </w:tcPr>
          <w:p w14:paraId="1F3BCAEC" w14:textId="75A4BBAD" w:rsidR="00352B19" w:rsidRPr="00F346C0" w:rsidRDefault="00352B19" w:rsidP="00352B19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36" w:type="pct"/>
            <w:gridSpan w:val="2"/>
            <w:vAlign w:val="bottom"/>
          </w:tcPr>
          <w:p w14:paraId="53E480D9" w14:textId="31321969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4" w:type="pct"/>
            <w:vAlign w:val="bottom"/>
          </w:tcPr>
          <w:p w14:paraId="002FD8C2" w14:textId="5CC9248B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69B285F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968B08F" w14:textId="6A05AE47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18" w:type="pct"/>
            <w:vAlign w:val="bottom"/>
          </w:tcPr>
          <w:p w14:paraId="504A4354" w14:textId="1D8868AD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52B19" w:rsidRPr="00F346C0" w14:paraId="498408ED" w14:textId="77777777" w:rsidTr="00352B19">
        <w:tc>
          <w:tcPr>
            <w:tcW w:w="2532" w:type="pct"/>
            <w:vAlign w:val="bottom"/>
          </w:tcPr>
          <w:p w14:paraId="399E216B" w14:textId="53F4DBED" w:rsidR="00352B19" w:rsidRPr="00F346C0" w:rsidRDefault="00352B19" w:rsidP="00352B19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36" w:type="pct"/>
            <w:gridSpan w:val="2"/>
            <w:vAlign w:val="bottom"/>
          </w:tcPr>
          <w:p w14:paraId="0274EA21" w14:textId="77777777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5A46A8D0" w14:textId="77777777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3C70F93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6AD6D57" w14:textId="77777777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vAlign w:val="bottom"/>
          </w:tcPr>
          <w:p w14:paraId="264894DF" w14:textId="77777777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B19" w:rsidRPr="00F346C0" w14:paraId="0EE96734" w14:textId="77777777" w:rsidTr="00352B19">
        <w:tc>
          <w:tcPr>
            <w:tcW w:w="2532" w:type="pct"/>
          </w:tcPr>
          <w:p w14:paraId="135C2FA4" w14:textId="77777777" w:rsidR="00352B19" w:rsidRPr="00F346C0" w:rsidRDefault="00352B19" w:rsidP="00352B19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36" w:type="pct"/>
            <w:gridSpan w:val="2"/>
            <w:vAlign w:val="bottom"/>
          </w:tcPr>
          <w:p w14:paraId="529C61C5" w14:textId="19DBD037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584" w:type="pct"/>
            <w:vAlign w:val="bottom"/>
          </w:tcPr>
          <w:p w14:paraId="545FAF70" w14:textId="2E3A916E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97" w:type="pct"/>
            <w:vAlign w:val="bottom"/>
          </w:tcPr>
          <w:p w14:paraId="75DA329A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ED432C2" w14:textId="5E3A285A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618" w:type="pct"/>
            <w:vAlign w:val="bottom"/>
          </w:tcPr>
          <w:p w14:paraId="3DAC1D36" w14:textId="3127A54D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352B19" w:rsidRPr="00F346C0" w14:paraId="3CA4BAC4" w14:textId="77777777" w:rsidTr="00352B19">
        <w:tc>
          <w:tcPr>
            <w:tcW w:w="2532" w:type="pct"/>
            <w:vAlign w:val="bottom"/>
          </w:tcPr>
          <w:p w14:paraId="25E6EB4B" w14:textId="77777777" w:rsidR="00933A90" w:rsidRPr="00F346C0" w:rsidRDefault="00352B19" w:rsidP="00933A90">
            <w:pPr>
              <w:pStyle w:val="ListParagraph"/>
              <w:numPr>
                <w:ilvl w:val="0"/>
                <w:numId w:val="44"/>
              </w:num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14:paraId="2B28ED6A" w14:textId="48B544CA" w:rsidR="00352B19" w:rsidRPr="00F346C0" w:rsidRDefault="00933A90" w:rsidP="00B40CA3">
            <w:pPr>
              <w:pStyle w:val="ListParagraph"/>
              <w:ind w:left="54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52B19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536" w:type="pct"/>
            <w:gridSpan w:val="2"/>
            <w:vAlign w:val="bottom"/>
          </w:tcPr>
          <w:p w14:paraId="5C28C5D6" w14:textId="4C3F86BE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584" w:type="pct"/>
            <w:vAlign w:val="bottom"/>
          </w:tcPr>
          <w:p w14:paraId="233A83C7" w14:textId="0494A584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97" w:type="pct"/>
            <w:vAlign w:val="bottom"/>
          </w:tcPr>
          <w:p w14:paraId="16DE2563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34D145D" w14:textId="4C44DCE0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618" w:type="pct"/>
            <w:vAlign w:val="bottom"/>
          </w:tcPr>
          <w:p w14:paraId="1F1325FA" w14:textId="053C1452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352B19" w:rsidRPr="00F346C0" w14:paraId="171AD216" w14:textId="77777777" w:rsidTr="00352B19">
        <w:tc>
          <w:tcPr>
            <w:tcW w:w="2532" w:type="pct"/>
          </w:tcPr>
          <w:p w14:paraId="169DCDF8" w14:textId="77777777" w:rsidR="00352B19" w:rsidRPr="00F346C0" w:rsidRDefault="00352B19" w:rsidP="00352B19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36" w:type="pct"/>
            <w:gridSpan w:val="2"/>
            <w:vAlign w:val="bottom"/>
          </w:tcPr>
          <w:p w14:paraId="3EF351A0" w14:textId="4452106C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584" w:type="pct"/>
            <w:vAlign w:val="bottom"/>
          </w:tcPr>
          <w:p w14:paraId="178F3940" w14:textId="37FD9D4B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97" w:type="pct"/>
            <w:vAlign w:val="bottom"/>
          </w:tcPr>
          <w:p w14:paraId="6C9402B8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5394F13" w14:textId="3BA12708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618" w:type="pct"/>
            <w:vAlign w:val="bottom"/>
          </w:tcPr>
          <w:p w14:paraId="029B33B1" w14:textId="0E12A393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352B19" w:rsidRPr="00F346C0" w14:paraId="5AD3D3D1" w14:textId="77777777" w:rsidTr="00352B19">
        <w:tc>
          <w:tcPr>
            <w:tcW w:w="2532" w:type="pct"/>
          </w:tcPr>
          <w:p w14:paraId="7AFA6617" w14:textId="77777777" w:rsidR="00352B19" w:rsidRPr="00F346C0" w:rsidRDefault="00352B19" w:rsidP="00352B19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536" w:type="pct"/>
            <w:gridSpan w:val="2"/>
            <w:vAlign w:val="bottom"/>
          </w:tcPr>
          <w:p w14:paraId="732B77DD" w14:textId="3D79E106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584" w:type="pct"/>
            <w:vAlign w:val="bottom"/>
          </w:tcPr>
          <w:p w14:paraId="65A24EB2" w14:textId="5855AAED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97" w:type="pct"/>
            <w:vAlign w:val="bottom"/>
          </w:tcPr>
          <w:p w14:paraId="1EB1F4C8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0868A3" w14:textId="6941AD5A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618" w:type="pct"/>
            <w:vAlign w:val="bottom"/>
          </w:tcPr>
          <w:p w14:paraId="59A2EFBC" w14:textId="09C5DD66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352B19" w:rsidRPr="00F346C0" w14:paraId="0879D4E4" w14:textId="77777777" w:rsidTr="00352B19">
        <w:tc>
          <w:tcPr>
            <w:tcW w:w="2532" w:type="pct"/>
          </w:tcPr>
          <w:p w14:paraId="0B71CE93" w14:textId="77777777" w:rsidR="00352B19" w:rsidRPr="00F346C0" w:rsidRDefault="00352B19" w:rsidP="00352B19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36" w:type="pct"/>
            <w:gridSpan w:val="2"/>
            <w:vAlign w:val="bottom"/>
          </w:tcPr>
          <w:p w14:paraId="280E821E" w14:textId="7ADDF5E2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584" w:type="pct"/>
            <w:vAlign w:val="bottom"/>
          </w:tcPr>
          <w:p w14:paraId="4FA292E3" w14:textId="1CB36510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97" w:type="pct"/>
            <w:vAlign w:val="bottom"/>
          </w:tcPr>
          <w:p w14:paraId="2AE9EE13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5F200C" w14:textId="09DA40F2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618" w:type="pct"/>
            <w:vAlign w:val="bottom"/>
          </w:tcPr>
          <w:p w14:paraId="3B5D61B3" w14:textId="3E00D20C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352B19" w:rsidRPr="00F346C0" w14:paraId="2A9CD1A7" w14:textId="77777777" w:rsidTr="00352B19">
        <w:tc>
          <w:tcPr>
            <w:tcW w:w="2532" w:type="pct"/>
            <w:vAlign w:val="bottom"/>
            <w:hideMark/>
          </w:tcPr>
          <w:p w14:paraId="44E8DF88" w14:textId="77777777" w:rsidR="00352B19" w:rsidRPr="00F346C0" w:rsidRDefault="00352B19" w:rsidP="00352B19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  <w:p w14:paraId="5A39B9D7" w14:textId="77777777" w:rsidR="00933A90" w:rsidRPr="00F346C0" w:rsidRDefault="00352B19" w:rsidP="00352B19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สุทธิจากส่วนที่บันทึกเป็นต้นทุนของสินทรัพย์                            </w:t>
            </w:r>
            <w:r w:rsidR="00933A90"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</w:t>
            </w:r>
          </w:p>
          <w:p w14:paraId="34D440CB" w14:textId="1418D808" w:rsidR="00352B19" w:rsidRPr="00F346C0" w:rsidRDefault="00933A90" w:rsidP="00B40CA3">
            <w:pPr>
              <w:pStyle w:val="ListParagraph"/>
              <w:ind w:left="540"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</w:t>
            </w:r>
            <w:r w:rsidR="00352B19" w:rsidRPr="00F346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536" w:type="pct"/>
            <w:gridSpan w:val="2"/>
            <w:vAlign w:val="bottom"/>
          </w:tcPr>
          <w:p w14:paraId="4DC68429" w14:textId="0A07A993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584" w:type="pct"/>
            <w:vAlign w:val="bottom"/>
          </w:tcPr>
          <w:p w14:paraId="53C8FF9F" w14:textId="0716581F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97" w:type="pct"/>
            <w:vAlign w:val="bottom"/>
          </w:tcPr>
          <w:p w14:paraId="610351B9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76313AD" w14:textId="76DCA5EE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618" w:type="pct"/>
            <w:vAlign w:val="bottom"/>
          </w:tcPr>
          <w:p w14:paraId="0EF6BC27" w14:textId="115E015C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352B19" w:rsidRPr="00F346C0" w14:paraId="09F3BF19" w14:textId="77777777" w:rsidTr="00352B19">
        <w:tc>
          <w:tcPr>
            <w:tcW w:w="2532" w:type="pct"/>
            <w:vAlign w:val="bottom"/>
            <w:hideMark/>
          </w:tcPr>
          <w:p w14:paraId="5D23B0F5" w14:textId="5E4BAB64" w:rsidR="00352B19" w:rsidRPr="00F346C0" w:rsidRDefault="00352B19" w:rsidP="00352B19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3D48972C" w14:textId="38D84015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584" w:type="pct"/>
            <w:vAlign w:val="bottom"/>
          </w:tcPr>
          <w:p w14:paraId="24DC499A" w14:textId="3B932E20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97" w:type="pct"/>
            <w:vAlign w:val="bottom"/>
          </w:tcPr>
          <w:p w14:paraId="320071E3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61DDC3E" w14:textId="56C787CD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18" w:type="pct"/>
            <w:vAlign w:val="bottom"/>
          </w:tcPr>
          <w:p w14:paraId="52971B00" w14:textId="2DE6FA04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352B19" w:rsidRPr="00F346C0" w14:paraId="4BB6FE34" w14:textId="77777777" w:rsidTr="00352B19">
        <w:tc>
          <w:tcPr>
            <w:tcW w:w="2532" w:type="pct"/>
            <w:vAlign w:val="bottom"/>
            <w:hideMark/>
          </w:tcPr>
          <w:p w14:paraId="66F6CB5E" w14:textId="17FB11B8" w:rsidR="00352B19" w:rsidRPr="00F346C0" w:rsidRDefault="00352B19" w:rsidP="00352B19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24E4B236" w14:textId="4C074A82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584" w:type="pct"/>
            <w:vAlign w:val="bottom"/>
          </w:tcPr>
          <w:p w14:paraId="74958C05" w14:textId="4F9940C4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97" w:type="pct"/>
            <w:vAlign w:val="bottom"/>
          </w:tcPr>
          <w:p w14:paraId="282983D2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BB2C742" w14:textId="0E091EDB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618" w:type="pct"/>
            <w:vAlign w:val="bottom"/>
          </w:tcPr>
          <w:p w14:paraId="7493231D" w14:textId="0474E5DF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352B19" w:rsidRPr="00F346C0" w14:paraId="10107B10" w14:textId="77777777" w:rsidTr="00352B19">
        <w:tc>
          <w:tcPr>
            <w:tcW w:w="2532" w:type="pct"/>
            <w:vAlign w:val="bottom"/>
            <w:hideMark/>
          </w:tcPr>
          <w:p w14:paraId="4642F5AB" w14:textId="77777777" w:rsidR="00352B19" w:rsidRPr="00F346C0" w:rsidRDefault="00352B19" w:rsidP="00352B19">
            <w:pPr>
              <w:tabs>
                <w:tab w:val="clear" w:pos="227"/>
              </w:tabs>
              <w:spacing w:line="240" w:lineRule="auto"/>
              <w:ind w:left="360" w:right="7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536" w:type="pct"/>
            <w:gridSpan w:val="2"/>
            <w:vAlign w:val="bottom"/>
          </w:tcPr>
          <w:p w14:paraId="11D786BA" w14:textId="47F433BF" w:rsidR="00352B19" w:rsidRPr="00F346C0" w:rsidRDefault="00846FBF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584" w:type="pct"/>
            <w:vAlign w:val="bottom"/>
          </w:tcPr>
          <w:p w14:paraId="14584CBD" w14:textId="217FABE5" w:rsidR="00352B19" w:rsidRPr="00F346C0" w:rsidRDefault="00352B19" w:rsidP="00352B19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7" w:type="pct"/>
            <w:vAlign w:val="bottom"/>
          </w:tcPr>
          <w:p w14:paraId="1A84A6DC" w14:textId="77777777" w:rsidR="00352B19" w:rsidRPr="00F346C0" w:rsidRDefault="00352B19" w:rsidP="00352B19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02023D" w14:textId="6FABB67E" w:rsidR="00352B19" w:rsidRPr="00F346C0" w:rsidRDefault="00846FBF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618" w:type="pct"/>
            <w:vAlign w:val="bottom"/>
          </w:tcPr>
          <w:p w14:paraId="5E1CC077" w14:textId="7AC5C4BC" w:rsidR="00352B19" w:rsidRPr="00F346C0" w:rsidRDefault="00352B19" w:rsidP="00352B19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70BE3095" w14:textId="77777777" w:rsidR="009B512E" w:rsidRPr="00F346C0" w:rsidRDefault="009B512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8E74E" w14:textId="09D27A23" w:rsidR="0042693E" w:rsidRPr="00F346C0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4D2E84AF" w14:textId="77777777" w:rsidR="0042693E" w:rsidRPr="00F346C0" w:rsidRDefault="0042693E" w:rsidP="0042693E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A51641" w14:textId="08E4D3FE" w:rsidR="0042693E" w:rsidRPr="00F346C0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346C0">
        <w:rPr>
          <w:rFonts w:asciiTheme="majorBidi" w:hAnsiTheme="majorBidi" w:cstheme="majorBidi"/>
          <w:sz w:val="30"/>
          <w:szCs w:val="30"/>
        </w:rPr>
        <w:t xml:space="preserve">31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346C0">
        <w:rPr>
          <w:rFonts w:asciiTheme="majorBidi" w:hAnsiTheme="majorBidi" w:cstheme="majorBidi"/>
          <w:sz w:val="30"/>
          <w:szCs w:val="30"/>
        </w:rPr>
        <w:t>256</w:t>
      </w:r>
      <w:r w:rsidR="00352B19" w:rsidRPr="00F346C0">
        <w:rPr>
          <w:rFonts w:asciiTheme="majorBidi" w:hAnsiTheme="majorBidi" w:cstheme="majorBidi"/>
          <w:sz w:val="30"/>
          <w:szCs w:val="30"/>
        </w:rPr>
        <w:t>6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E51625" w:rsidRPr="00F346C0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ของกลุ่มบริษัทจำนวน </w:t>
      </w:r>
      <w:r w:rsidR="00904524" w:rsidRPr="00F346C0">
        <w:rPr>
          <w:rFonts w:asciiTheme="majorBidi" w:hAnsiTheme="majorBidi" w:cstheme="majorBidi"/>
          <w:sz w:val="30"/>
          <w:szCs w:val="30"/>
        </w:rPr>
        <w:t xml:space="preserve">45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ล้านหยวน (เทียบเท่า </w:t>
      </w:r>
      <w:r w:rsidR="00904524" w:rsidRPr="00F346C0">
        <w:rPr>
          <w:rFonts w:asciiTheme="majorBidi" w:hAnsiTheme="majorBidi" w:cstheme="majorBidi"/>
          <w:sz w:val="30"/>
          <w:szCs w:val="30"/>
        </w:rPr>
        <w:t>217</w:t>
      </w:r>
      <w:r w:rsidR="00933A90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933A90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(2565: </w:t>
      </w:r>
      <w:r w:rsidR="00933A90" w:rsidRPr="00F346C0">
        <w:rPr>
          <w:rFonts w:asciiTheme="majorBidi" w:hAnsiTheme="majorBidi" w:cstheme="majorBidi"/>
          <w:i/>
          <w:iCs/>
          <w:sz w:val="30"/>
          <w:szCs w:val="30"/>
          <w:cs/>
        </w:rPr>
        <w:t>จำ</w:t>
      </w:r>
      <w:r w:rsidR="00933A90" w:rsidRPr="00F346C0">
        <w:rPr>
          <w:rFonts w:asciiTheme="majorBidi" w:hAnsiTheme="majorBidi"/>
          <w:i/>
          <w:iCs/>
          <w:sz w:val="30"/>
          <w:szCs w:val="30"/>
          <w:cs/>
        </w:rPr>
        <w:t xml:space="preserve">นวน </w:t>
      </w:r>
      <w:r w:rsidR="00933A90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46 </w:t>
      </w:r>
      <w:r w:rsidR="00933A90" w:rsidRPr="00F346C0">
        <w:rPr>
          <w:rFonts w:asciiTheme="majorBidi" w:hAnsiTheme="majorBidi"/>
          <w:i/>
          <w:iCs/>
          <w:sz w:val="30"/>
          <w:szCs w:val="30"/>
          <w:cs/>
        </w:rPr>
        <w:t xml:space="preserve">ล้านหยวน (เทียบเท่า </w:t>
      </w:r>
      <w:r w:rsidR="00933A90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229 </w:t>
      </w:r>
      <w:r w:rsidR="00933A90" w:rsidRPr="00F346C0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="00DD758E" w:rsidRPr="00F346C0">
        <w:rPr>
          <w:rFonts w:asciiTheme="majorBidi" w:hAnsiTheme="majorBidi" w:hint="cs"/>
          <w:i/>
          <w:iCs/>
          <w:sz w:val="30"/>
          <w:szCs w:val="30"/>
          <w:cs/>
        </w:rPr>
        <w:t>)</w:t>
      </w:r>
      <w:r w:rsidR="00933A90" w:rsidRPr="00F346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ได้จดทะเบียนเพื่อเป็นหลักประกันเงินกู้ยืมกับสถาบันการเงิน (ดูหมายเหตุข้อ </w:t>
      </w:r>
      <w:r w:rsidR="00E51625" w:rsidRPr="00F346C0">
        <w:rPr>
          <w:rFonts w:asciiTheme="majorBidi" w:hAnsiTheme="majorBidi" w:cstheme="majorBidi"/>
          <w:sz w:val="30"/>
          <w:szCs w:val="30"/>
        </w:rPr>
        <w:t>1</w:t>
      </w:r>
      <w:r w:rsidR="00933A90" w:rsidRPr="00F346C0">
        <w:rPr>
          <w:rFonts w:asciiTheme="majorBidi" w:hAnsiTheme="majorBidi" w:cstheme="majorBidi"/>
          <w:sz w:val="30"/>
          <w:szCs w:val="30"/>
        </w:rPr>
        <w:t>7</w:t>
      </w:r>
      <w:r w:rsidRPr="00F346C0">
        <w:rPr>
          <w:rFonts w:asciiTheme="majorBidi" w:hAnsiTheme="majorBidi" w:cstheme="majorBidi"/>
          <w:sz w:val="30"/>
          <w:szCs w:val="30"/>
        </w:rPr>
        <w:t>)</w:t>
      </w:r>
    </w:p>
    <w:p w14:paraId="3CE0A282" w14:textId="3C7837F3" w:rsidR="000F5134" w:rsidRPr="00F346C0" w:rsidRDefault="000F5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EAD1DCF" w14:textId="77E8E686" w:rsidR="005636F1" w:rsidRPr="00F346C0" w:rsidRDefault="005636F1" w:rsidP="005636F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49778A68" w14:textId="6F2FC68D" w:rsidR="005636F1" w:rsidRPr="00F346C0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990"/>
        <w:gridCol w:w="1440"/>
        <w:gridCol w:w="270"/>
        <w:gridCol w:w="1511"/>
      </w:tblGrid>
      <w:tr w:rsidR="005E68C1" w:rsidRPr="00F346C0" w14:paraId="17041713" w14:textId="77777777" w:rsidTr="00695933">
        <w:tc>
          <w:tcPr>
            <w:tcW w:w="4950" w:type="dxa"/>
          </w:tcPr>
          <w:p w14:paraId="5F79D817" w14:textId="77777777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063C64A" w14:textId="505A9D73" w:rsidR="005E68C1" w:rsidRPr="00F346C0" w:rsidRDefault="005E68C1" w:rsidP="00695933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6EBB0036" w14:textId="7EE73A10" w:rsidR="005E68C1" w:rsidRPr="00F346C0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68C1" w:rsidRPr="00F346C0" w14:paraId="5E8B2701" w14:textId="77777777" w:rsidTr="00695933">
        <w:tc>
          <w:tcPr>
            <w:tcW w:w="4950" w:type="dxa"/>
          </w:tcPr>
          <w:p w14:paraId="12F5E655" w14:textId="77777777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E9207B8" w14:textId="77777777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33F0A91" w14:textId="464C31C6" w:rsidR="005E68C1" w:rsidRPr="00F346C0" w:rsidRDefault="00352B19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648525BB" w14:textId="77777777" w:rsidR="005E68C1" w:rsidRPr="00F346C0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63055498" w14:textId="7289C42C" w:rsidR="005E68C1" w:rsidRPr="00F346C0" w:rsidRDefault="00352B19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5E68C1" w:rsidRPr="00F346C0" w14:paraId="098C78B1" w14:textId="77777777" w:rsidTr="00695933">
        <w:tc>
          <w:tcPr>
            <w:tcW w:w="4950" w:type="dxa"/>
          </w:tcPr>
          <w:p w14:paraId="1B643EC3" w14:textId="77777777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FC879CE" w14:textId="77777777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78F5D229" w14:textId="77777777" w:rsidR="005E68C1" w:rsidRPr="00F346C0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68C1" w:rsidRPr="00F346C0" w14:paraId="322A28C5" w14:textId="77777777" w:rsidTr="00695933">
        <w:tc>
          <w:tcPr>
            <w:tcW w:w="4950" w:type="dxa"/>
          </w:tcPr>
          <w:p w14:paraId="6CFED346" w14:textId="0D647C6F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6FC0E62" w14:textId="77777777" w:rsidR="005E68C1" w:rsidRPr="00F346C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0EC07316" w14:textId="562B3A2A" w:rsidR="005E68C1" w:rsidRPr="00F346C0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80BD04A" w14:textId="77777777" w:rsidR="005E68C1" w:rsidRPr="00F346C0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48424A53" w14:textId="07AB6AC2" w:rsidR="005E68C1" w:rsidRPr="00F346C0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52B19" w:rsidRPr="00F346C0" w14:paraId="6C296D68" w14:textId="77777777" w:rsidTr="00695933">
        <w:tc>
          <w:tcPr>
            <w:tcW w:w="4950" w:type="dxa"/>
          </w:tcPr>
          <w:p w14:paraId="166AE682" w14:textId="07B1BDD6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E19D402" w14:textId="7A144AF1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E70ED7" w14:textId="1E865D6E" w:rsidR="00352B19" w:rsidRPr="00F346C0" w:rsidRDefault="00215103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74,463</w:t>
            </w:r>
          </w:p>
        </w:tc>
        <w:tc>
          <w:tcPr>
            <w:tcW w:w="270" w:type="dxa"/>
          </w:tcPr>
          <w:p w14:paraId="3E313E33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022BFA2E" w14:textId="075F24DD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/>
                <w:sz w:val="30"/>
                <w:szCs w:val="30"/>
                <w:lang w:val="en-GB" w:bidi="ar-SA"/>
              </w:rPr>
              <w:t>76,438</w:t>
            </w:r>
          </w:p>
        </w:tc>
      </w:tr>
      <w:tr w:rsidR="00355246" w:rsidRPr="00F346C0" w14:paraId="23125561" w14:textId="77777777" w:rsidTr="00695933">
        <w:tc>
          <w:tcPr>
            <w:tcW w:w="4950" w:type="dxa"/>
          </w:tcPr>
          <w:p w14:paraId="7981B7E5" w14:textId="1A083D12" w:rsidR="00355246" w:rsidRPr="00F346C0" w:rsidRDefault="00355246" w:rsidP="00352B1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</w:tcPr>
          <w:p w14:paraId="0078CA60" w14:textId="77777777" w:rsidR="00355246" w:rsidRPr="00F346C0" w:rsidRDefault="00355246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873DB" w14:textId="3F945ACF" w:rsidR="00355246" w:rsidRPr="00F346C0" w:rsidRDefault="00C7371D" w:rsidP="00AA0F54">
            <w:pPr>
              <w:tabs>
                <w:tab w:val="decimal" w:pos="790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    </w:t>
            </w:r>
            <w:r w:rsidR="002151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(717)</w:t>
            </w:r>
          </w:p>
        </w:tc>
        <w:tc>
          <w:tcPr>
            <w:tcW w:w="270" w:type="dxa"/>
          </w:tcPr>
          <w:p w14:paraId="3A816E21" w14:textId="77777777" w:rsidR="00355246" w:rsidRPr="00F346C0" w:rsidRDefault="00355246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126AB79A" w14:textId="65D86CB0" w:rsidR="00355246" w:rsidRPr="00F346C0" w:rsidRDefault="00215103" w:rsidP="00AA0F54">
            <w:pPr>
              <w:tabs>
                <w:tab w:val="clear" w:pos="680"/>
                <w:tab w:val="decimal" w:pos="700"/>
              </w:tabs>
              <w:spacing w:line="360" w:lineRule="exact"/>
              <w:ind w:right="14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352B19" w:rsidRPr="00F346C0" w14:paraId="3664250B" w14:textId="77777777" w:rsidTr="00695933">
        <w:tc>
          <w:tcPr>
            <w:tcW w:w="4950" w:type="dxa"/>
          </w:tcPr>
          <w:p w14:paraId="375EFB51" w14:textId="1D2FDD0E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51DC157C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25B2" w14:textId="3FA1860A" w:rsidR="00352B19" w:rsidRPr="00F346C0" w:rsidRDefault="00215103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2,343</w:t>
            </w:r>
          </w:p>
        </w:tc>
        <w:tc>
          <w:tcPr>
            <w:tcW w:w="270" w:type="dxa"/>
          </w:tcPr>
          <w:p w14:paraId="0F7FC382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337BFB4A" w14:textId="6CB6477C" w:rsidR="00352B19" w:rsidRPr="00F346C0" w:rsidRDefault="00352B19" w:rsidP="00AA0F54">
            <w:pPr>
              <w:tabs>
                <w:tab w:val="decimal" w:pos="1080"/>
              </w:tabs>
              <w:spacing w:line="360" w:lineRule="exact"/>
              <w:ind w:right="-40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="Angsana New" w:hAnsi="Angsana New"/>
                <w:sz w:val="30"/>
                <w:szCs w:val="30"/>
              </w:rPr>
              <w:t>(1,975)</w:t>
            </w:r>
          </w:p>
        </w:tc>
      </w:tr>
      <w:tr w:rsidR="00352B19" w:rsidRPr="00F346C0" w14:paraId="15D1562F" w14:textId="77777777" w:rsidTr="00695933">
        <w:tc>
          <w:tcPr>
            <w:tcW w:w="4950" w:type="dxa"/>
          </w:tcPr>
          <w:p w14:paraId="3FDE6EB1" w14:textId="0B356931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34946EE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2EF01" w14:textId="2C46BF1B" w:rsidR="00352B19" w:rsidRPr="00F346C0" w:rsidRDefault="00215103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76,089</w:t>
            </w:r>
          </w:p>
        </w:tc>
        <w:tc>
          <w:tcPr>
            <w:tcW w:w="270" w:type="dxa"/>
          </w:tcPr>
          <w:p w14:paraId="6607CB55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07124" w14:textId="0A536A44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74,463</w:t>
            </w:r>
          </w:p>
        </w:tc>
      </w:tr>
      <w:tr w:rsidR="00352B19" w:rsidRPr="00F346C0" w14:paraId="6E24375A" w14:textId="77777777" w:rsidTr="00695933">
        <w:tc>
          <w:tcPr>
            <w:tcW w:w="4950" w:type="dxa"/>
          </w:tcPr>
          <w:p w14:paraId="1AE41654" w14:textId="2AB24B19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B395268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B3AF9" w14:textId="5F91DC85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CB2181B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7539FBF" w14:textId="33D22E96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52B19" w:rsidRPr="00F346C0" w14:paraId="2A166785" w14:textId="77777777" w:rsidTr="00311560">
        <w:tc>
          <w:tcPr>
            <w:tcW w:w="4950" w:type="dxa"/>
          </w:tcPr>
          <w:p w14:paraId="7E6C7725" w14:textId="7F384025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23C599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603B7F" w14:textId="057ED33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3D76AD3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2A2A0BE0" w14:textId="79C5C7C9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7371D" w:rsidRPr="00F346C0" w14:paraId="31F8120F" w14:textId="77777777" w:rsidTr="00215103">
        <w:tc>
          <w:tcPr>
            <w:tcW w:w="4950" w:type="dxa"/>
          </w:tcPr>
          <w:p w14:paraId="388E164F" w14:textId="5CDA0015" w:rsidR="00C7371D" w:rsidRPr="00F346C0" w:rsidRDefault="00C7371D" w:rsidP="00C7371D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46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DFAA8FE" w14:textId="77777777" w:rsidR="00C7371D" w:rsidRPr="00F346C0" w:rsidRDefault="00C7371D" w:rsidP="00C7371D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31FF60" w14:textId="3217CC49" w:rsidR="00C7371D" w:rsidRPr="00F346C0" w:rsidRDefault="00C7371D" w:rsidP="00AA0F54">
            <w:pPr>
              <w:tabs>
                <w:tab w:val="decimal" w:pos="1080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     (717)</w:t>
            </w:r>
          </w:p>
        </w:tc>
        <w:tc>
          <w:tcPr>
            <w:tcW w:w="270" w:type="dxa"/>
          </w:tcPr>
          <w:p w14:paraId="1D1EDD52" w14:textId="77777777" w:rsidR="00C7371D" w:rsidRPr="00F346C0" w:rsidRDefault="00C7371D" w:rsidP="00C7371D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441D454A" w14:textId="201397D7" w:rsidR="00C7371D" w:rsidRPr="00F346C0" w:rsidRDefault="00C7371D" w:rsidP="00AA0F54">
            <w:pPr>
              <w:tabs>
                <w:tab w:val="decimal" w:pos="1080"/>
              </w:tabs>
              <w:spacing w:line="360" w:lineRule="exac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46C0">
              <w:rPr>
                <w:rFonts w:ascii="Angsana New" w:hAnsi="Angsana New"/>
                <w:sz w:val="30"/>
                <w:szCs w:val="30"/>
              </w:rPr>
              <w:t>(717)</w:t>
            </w:r>
          </w:p>
        </w:tc>
      </w:tr>
      <w:tr w:rsidR="00355246" w:rsidRPr="00F346C0" w14:paraId="6593C2BE" w14:textId="77777777" w:rsidTr="00215103">
        <w:tc>
          <w:tcPr>
            <w:tcW w:w="4950" w:type="dxa"/>
          </w:tcPr>
          <w:p w14:paraId="246A3A0E" w14:textId="5DA88A4B" w:rsidR="00355246" w:rsidRPr="00F346C0" w:rsidRDefault="00355246" w:rsidP="00352B19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</w:tcPr>
          <w:p w14:paraId="1A41EDB3" w14:textId="77777777" w:rsidR="00355246" w:rsidRPr="00F346C0" w:rsidRDefault="00355246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8B1DC" w14:textId="7BABF0C8" w:rsidR="00355246" w:rsidRPr="00F346C0" w:rsidRDefault="006851BF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717</w:t>
            </w:r>
          </w:p>
        </w:tc>
        <w:tc>
          <w:tcPr>
            <w:tcW w:w="270" w:type="dxa"/>
          </w:tcPr>
          <w:p w14:paraId="75DC29D9" w14:textId="77777777" w:rsidR="00355246" w:rsidRPr="00F346C0" w:rsidRDefault="00355246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A3E5D73" w14:textId="713352DC" w:rsidR="00355246" w:rsidRPr="00F346C0" w:rsidRDefault="00215103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346C0">
              <w:rPr>
                <w:rFonts w:ascii="Angsana New" w:hAnsi="Angsana New" w:hint="cs"/>
                <w:sz w:val="30"/>
                <w:szCs w:val="30"/>
                <w:cs/>
                <w:lang w:val="en-GB" w:bidi="ar-SA"/>
              </w:rPr>
              <w:t>-</w:t>
            </w:r>
          </w:p>
        </w:tc>
      </w:tr>
      <w:tr w:rsidR="00352B19" w:rsidRPr="00F346C0" w14:paraId="0BC9D8A4" w14:textId="77777777" w:rsidTr="00215103">
        <w:tc>
          <w:tcPr>
            <w:tcW w:w="4950" w:type="dxa"/>
          </w:tcPr>
          <w:p w14:paraId="14D98BB0" w14:textId="2B063858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78D0A84A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5186A" w14:textId="267F5F93" w:rsidR="00352B19" w:rsidRPr="00F346C0" w:rsidRDefault="00215103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45168C53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22B3" w14:textId="77778E2A" w:rsidR="00352B19" w:rsidRPr="00F346C0" w:rsidRDefault="00352B19" w:rsidP="00AA0F54">
            <w:pPr>
              <w:tabs>
                <w:tab w:val="decimal" w:pos="1080"/>
              </w:tabs>
              <w:spacing w:line="360" w:lineRule="exact"/>
              <w:ind w:right="-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>(717)</w:t>
            </w:r>
          </w:p>
        </w:tc>
      </w:tr>
      <w:tr w:rsidR="00352B19" w:rsidRPr="00F346C0" w14:paraId="3ABB5E84" w14:textId="77777777" w:rsidTr="00695933">
        <w:tc>
          <w:tcPr>
            <w:tcW w:w="4950" w:type="dxa"/>
          </w:tcPr>
          <w:p w14:paraId="5988B41D" w14:textId="28AC3FDE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C72A0A3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980D5" w14:textId="48C98FC0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A202959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2EDEF720" w14:textId="49A28F4C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52B19" w:rsidRPr="00F346C0" w14:paraId="18379FDB" w14:textId="77777777" w:rsidTr="00695933">
        <w:tc>
          <w:tcPr>
            <w:tcW w:w="4950" w:type="dxa"/>
          </w:tcPr>
          <w:p w14:paraId="4125CA44" w14:textId="6B3ACAEE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61CD6426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87F0A8" w14:textId="61B585D8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D281142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452ADB9B" w14:textId="779C8A1E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352B19" w:rsidRPr="00F346C0" w14:paraId="77C3AA99" w14:textId="77777777" w:rsidTr="00695933">
        <w:tc>
          <w:tcPr>
            <w:tcW w:w="4950" w:type="dxa"/>
          </w:tcPr>
          <w:p w14:paraId="4DBCF857" w14:textId="1E619D68" w:rsidR="00352B19" w:rsidRPr="00F346C0" w:rsidRDefault="00352B19" w:rsidP="00352B19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5900EB3" w14:textId="77777777" w:rsidR="00352B19" w:rsidRPr="00F346C0" w:rsidRDefault="00352B19" w:rsidP="00352B19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90D4D9" w14:textId="611F40FF" w:rsidR="00352B19" w:rsidRPr="00F346C0" w:rsidRDefault="00215103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76,089</w:t>
            </w:r>
          </w:p>
        </w:tc>
        <w:tc>
          <w:tcPr>
            <w:tcW w:w="270" w:type="dxa"/>
          </w:tcPr>
          <w:p w14:paraId="69427148" w14:textId="77777777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14:paraId="3500B8F0" w14:textId="4F67AF84" w:rsidR="00352B19" w:rsidRPr="00F346C0" w:rsidRDefault="00352B19" w:rsidP="00352B19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73,746</w:t>
            </w:r>
          </w:p>
        </w:tc>
      </w:tr>
    </w:tbl>
    <w:p w14:paraId="5DBF9C09" w14:textId="58299065" w:rsidR="00E5505B" w:rsidRPr="00F346C0" w:rsidRDefault="00E5505B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56256" w14:textId="55EAF831" w:rsidR="00E342A8" w:rsidRPr="00F346C0" w:rsidRDefault="00E342A8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2406451" w14:textId="77777777" w:rsidR="00695933" w:rsidRPr="00F346C0" w:rsidRDefault="00695933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A5806E" w14:textId="4B697040" w:rsidR="005176CF" w:rsidRPr="00F346C0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ค่าความนิยมได้ถูกปันส่วนให้กับหน่วยสินทรัพย์ที่ก่อให้เกิดเงินสดของกลุ่มบริษัท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ซึ่งส่วนใหญ่เป็น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</w:rPr>
        <w:t>Allnex Holding GmbH</w:t>
      </w:r>
      <w:r w:rsidR="00E963D5" w:rsidRPr="00F346C0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</w:t>
      </w:r>
    </w:p>
    <w:p w14:paraId="10E73777" w14:textId="77777777" w:rsidR="005176CF" w:rsidRPr="00F346C0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E96A4" w14:textId="0D41000B" w:rsidR="006C4383" w:rsidRPr="00F346C0" w:rsidRDefault="005176CF" w:rsidP="00E94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มูลค่าที่คาดว่าจะได้รับคืนมาจากมูลค่าจากการใช้โดยการประมาณการคิดลดกระแสเงินสด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/>
          <w:sz w:val="30"/>
          <w:szCs w:val="30"/>
        </w:rPr>
        <w:t>3</w:t>
      </w:r>
    </w:p>
    <w:p w14:paraId="2F8FB60E" w14:textId="3747FAAC" w:rsidR="005176CF" w:rsidRPr="00F346C0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/>
          <w:sz w:val="30"/>
          <w:szCs w:val="30"/>
        </w:rPr>
      </w:pPr>
    </w:p>
    <w:p w14:paraId="5F686C2D" w14:textId="6A97C29C" w:rsidR="005176CF" w:rsidRPr="00F346C0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จัดทำโดยผู้บริหารซึ่งครอบคลุมระยะเวลา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/>
          <w:sz w:val="30"/>
          <w:szCs w:val="30"/>
        </w:rPr>
        <w:t xml:space="preserve">10 </w:t>
      </w:r>
      <w:r w:rsidRPr="00F346C0">
        <w:rPr>
          <w:rFonts w:asciiTheme="majorBidi" w:hAnsiTheme="majorBidi" w:hint="cs"/>
          <w:sz w:val="30"/>
          <w:szCs w:val="30"/>
          <w:cs/>
        </w:rPr>
        <w:t>ปีข้างหน้าและอัตราการเติบโตหลังจากนั้น</w:t>
      </w:r>
      <w:r w:rsidR="00162436" w:rsidRPr="00F346C0">
        <w:rPr>
          <w:rFonts w:asciiTheme="majorBidi" w:hAnsiTheme="majorBidi" w:hint="cs"/>
          <w:sz w:val="30"/>
          <w:szCs w:val="30"/>
          <w:cs/>
        </w:rPr>
        <w:t xml:space="preserve"> </w:t>
      </w:r>
      <w:r w:rsidR="00D513DB" w:rsidRPr="00F346C0">
        <w:rPr>
          <w:rFonts w:asciiTheme="majorBidi" w:hAnsiTheme="majorBidi" w:hint="cs"/>
          <w:sz w:val="30"/>
          <w:szCs w:val="30"/>
          <w:cs/>
        </w:rPr>
        <w:t>เพื่อให้สอดคล้องกับ</w:t>
      </w:r>
      <w:r w:rsidR="00162436" w:rsidRPr="00F346C0">
        <w:rPr>
          <w:rFonts w:asciiTheme="majorBidi" w:hAnsiTheme="majorBidi" w:hint="cs"/>
          <w:sz w:val="30"/>
          <w:szCs w:val="30"/>
          <w:cs/>
        </w:rPr>
        <w:t xml:space="preserve">แผนธุรกิจระยะยาวของกลุ่มบริษัท </w:t>
      </w:r>
      <w:r w:rsidRPr="00F346C0">
        <w:rPr>
          <w:rFonts w:asciiTheme="majorBidi" w:hAnsiTheme="majorBidi" w:hint="cs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ซึ่งอัตราการเติบโตกำหนดจากการประมาณการในระยะยาวของผู้บริหารเกี่ยวกับอัตราการเติบโตของกำไร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/>
          <w:sz w:val="30"/>
          <w:szCs w:val="30"/>
        </w:rPr>
        <w:t xml:space="preserve">EBITDA </w:t>
      </w:r>
      <w:r w:rsidRPr="00F346C0">
        <w:rPr>
          <w:rFonts w:asciiTheme="majorBidi" w:hAnsiTheme="majorBidi" w:hint="cs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4E030F67" w14:textId="64B0D3FC" w:rsidR="005176CF" w:rsidRPr="00F346C0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EC15FCF" w14:textId="0B856C4F" w:rsidR="005176CF" w:rsidRPr="00F346C0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A7EEF5" w14:textId="6B553C35" w:rsidR="00900EE5" w:rsidRPr="00F346C0" w:rsidRDefault="00E342A8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ข้อสมมติที่สำคัญในการประมาณมูลค่าที่คาดว่าจะได้รับคืน</w:t>
      </w:r>
    </w:p>
    <w:p w14:paraId="3FF3B3B7" w14:textId="77777777" w:rsidR="00695933" w:rsidRPr="00F346C0" w:rsidRDefault="00695933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9FC8D3" w14:textId="6DB7C9C1" w:rsidR="00695933" w:rsidRPr="00F346C0" w:rsidRDefault="00900EE5" w:rsidP="005176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อัตราการคิดลดคำนวณมาจากวิธีต้นทุนถัวเฉลี่ยถ่วงน้ำหนักของเงินทุน โดยอ้างอิงอัตราผลตอบแทนที่ปราศจากความเสี่ยงที่มาจากอัตราผลตอบแทนพันธบัตรรัฐบาล </w:t>
      </w:r>
      <w:r w:rsidRPr="00F346C0">
        <w:rPr>
          <w:rFonts w:asciiTheme="majorBidi" w:hAnsiTheme="majorBidi" w:cstheme="majorBidi"/>
          <w:sz w:val="30"/>
          <w:szCs w:val="30"/>
        </w:rPr>
        <w:t xml:space="preserve">10 </w:t>
      </w:r>
      <w:r w:rsidRPr="00F346C0">
        <w:rPr>
          <w:rFonts w:asciiTheme="majorBidi" w:hAnsiTheme="majorBidi" w:cstheme="majorBidi"/>
          <w:sz w:val="30"/>
          <w:szCs w:val="30"/>
          <w:cs/>
        </w:rPr>
        <w:t>ปี ผลตอบแทนชดเชยความเสี่ยงที่เพิ่มขึ้นของตลาด และค่าเบต้าโดยเฉลี่ยของบริษัท</w:t>
      </w:r>
      <w:r w:rsidR="00D513DB" w:rsidRPr="00F34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13DB" w:rsidRPr="00F346C0">
        <w:rPr>
          <w:rFonts w:asciiTheme="majorBidi" w:hAnsiTheme="majorBidi" w:hint="cs"/>
          <w:sz w:val="30"/>
          <w:szCs w:val="30"/>
          <w:cs/>
        </w:rPr>
        <w:t>โ</w:t>
      </w:r>
      <w:r w:rsidR="00D513DB" w:rsidRPr="00F346C0">
        <w:rPr>
          <w:rFonts w:asciiTheme="majorBidi" w:hAnsiTheme="majorBidi"/>
          <w:sz w:val="30"/>
          <w:szCs w:val="30"/>
          <w:cs/>
        </w:rPr>
        <w:t>ดยมี</w:t>
      </w:r>
      <w:r w:rsidR="00D513DB" w:rsidRPr="00F346C0">
        <w:rPr>
          <w:rFonts w:asciiTheme="majorBidi" w:hAnsiTheme="majorBidi" w:cstheme="majorBidi"/>
          <w:sz w:val="30"/>
          <w:szCs w:val="30"/>
          <w:cs/>
        </w:rPr>
        <w:t>อัตราการคิดลด</w:t>
      </w:r>
      <w:r w:rsidR="00D513DB" w:rsidRPr="00F346C0">
        <w:rPr>
          <w:rFonts w:asciiTheme="majorBidi" w:hAnsiTheme="majorBidi"/>
          <w:sz w:val="30"/>
          <w:szCs w:val="30"/>
          <w:cs/>
        </w:rPr>
        <w:t xml:space="preserve">ที่ร้อยละ </w:t>
      </w:r>
      <w:r w:rsidR="00D513DB" w:rsidRPr="00F346C0">
        <w:rPr>
          <w:rFonts w:asciiTheme="majorBidi" w:hAnsiTheme="majorBidi"/>
          <w:sz w:val="30"/>
          <w:szCs w:val="30"/>
        </w:rPr>
        <w:t>8</w:t>
      </w:r>
    </w:p>
    <w:p w14:paraId="3E70BE0F" w14:textId="77777777" w:rsidR="005176CF" w:rsidRPr="00F346C0" w:rsidRDefault="005176CF" w:rsidP="005176C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50A600" w14:textId="56CBED32" w:rsidR="00900EE5" w:rsidRPr="00F346C0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ประมาณการ </w:t>
      </w:r>
      <w:r w:rsidRPr="00F346C0">
        <w:rPr>
          <w:rFonts w:ascii="Angsana New" w:hAnsi="Angsana New"/>
          <w:sz w:val="30"/>
          <w:szCs w:val="30"/>
        </w:rPr>
        <w:t xml:space="preserve">EBITDA </w:t>
      </w:r>
      <w:r w:rsidRPr="00F346C0">
        <w:rPr>
          <w:rFonts w:ascii="Angsana New" w:hAnsi="Angsana New"/>
          <w:sz w:val="30"/>
          <w:szCs w:val="30"/>
          <w:cs/>
        </w:rPr>
        <w:t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 ประกอบกับแผนการเติบโตของธุรกิจในภูมิภาคที่เป็นเป้าหมาย โดยอ้างอิงจากแหล่งข้อมูลทั้งภายในและภายนอก ต้นทุนของวัตถุดิบ สาธารณูปโภค ต้นทุนการขนส่งที่เกี่ยวข้อง และรวมถึงต้นทุนการพัฒนาและวิจัยสินค้า เพื่อรักษามาตรฐานของสินค้าและพัฒนาสินค้าให้ครอบคลุมต่อความต้องการของลูกค้าที่หลากหลาย</w:t>
      </w:r>
      <w:r w:rsidR="00D513DB" w:rsidRPr="00F346C0">
        <w:rPr>
          <w:rFonts w:ascii="Angsana New" w:hAnsi="Angsana New"/>
          <w:sz w:val="30"/>
          <w:szCs w:val="30"/>
        </w:rPr>
        <w:t xml:space="preserve"> </w:t>
      </w:r>
      <w:bookmarkStart w:id="6" w:name="_Hlk126702919"/>
      <w:r w:rsidR="00D513DB" w:rsidRPr="00F346C0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="00D513DB" w:rsidRPr="00F346C0">
        <w:rPr>
          <w:rFonts w:asciiTheme="majorBidi" w:hAnsiTheme="majorBidi" w:cstheme="majorBidi"/>
          <w:sz w:val="30"/>
          <w:szCs w:val="30"/>
          <w:cs/>
        </w:rPr>
        <w:t>อัตราการเติบโต</w:t>
      </w:r>
      <w:r w:rsidR="00D513DB" w:rsidRPr="00F346C0">
        <w:rPr>
          <w:rFonts w:asciiTheme="majorBidi" w:hAnsiTheme="majorBidi" w:hint="cs"/>
          <w:sz w:val="30"/>
          <w:szCs w:val="30"/>
          <w:cs/>
        </w:rPr>
        <w:t>ที่</w:t>
      </w:r>
      <w:r w:rsidR="00D513DB" w:rsidRPr="00F346C0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215103" w:rsidRPr="00F346C0">
        <w:rPr>
          <w:rFonts w:asciiTheme="majorBidi" w:hAnsiTheme="majorBidi"/>
          <w:sz w:val="30"/>
          <w:szCs w:val="30"/>
        </w:rPr>
        <w:t>10</w:t>
      </w:r>
      <w:r w:rsidR="0099299E" w:rsidRPr="00F346C0">
        <w:rPr>
          <w:rFonts w:asciiTheme="majorBidi" w:hAnsiTheme="majorBidi"/>
          <w:sz w:val="30"/>
          <w:szCs w:val="30"/>
        </w:rPr>
        <w:t xml:space="preserve"> </w:t>
      </w:r>
      <w:r w:rsidR="005B5898" w:rsidRPr="00F346C0">
        <w:rPr>
          <w:rFonts w:asciiTheme="majorBidi" w:hAnsiTheme="majorBidi"/>
          <w:sz w:val="30"/>
          <w:szCs w:val="30"/>
          <w:cs/>
        </w:rPr>
        <w:t>ถึงร้อยละ</w:t>
      </w:r>
      <w:r w:rsidR="005B5898" w:rsidRPr="00F346C0">
        <w:rPr>
          <w:rFonts w:asciiTheme="majorBidi" w:hAnsiTheme="majorBidi"/>
          <w:sz w:val="30"/>
          <w:szCs w:val="30"/>
        </w:rPr>
        <w:t xml:space="preserve"> </w:t>
      </w:r>
      <w:bookmarkEnd w:id="6"/>
      <w:r w:rsidR="00215103" w:rsidRPr="00F346C0">
        <w:rPr>
          <w:rFonts w:asciiTheme="majorBidi" w:hAnsiTheme="majorBidi"/>
          <w:sz w:val="30"/>
          <w:szCs w:val="30"/>
        </w:rPr>
        <w:t>12</w:t>
      </w:r>
    </w:p>
    <w:p w14:paraId="6E4B1773" w14:textId="77777777" w:rsidR="00695933" w:rsidRPr="00F346C0" w:rsidRDefault="00695933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68F5BE" w14:textId="50B8C451" w:rsidR="00900EE5" w:rsidRPr="00F346C0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>จากการทดสอบการด้อยค่า ด้วยข้อสมมติและอัตราการคิดลดของบริษัท มูลค่าที่คาดว่าจะได้รับคืนของหน่วยสินทรัพย์ที่ก่อให้เกิดเงินสดสูงกว่ามูลค่าตามบัญชี กลุ่มบริษัทจึงไม่รับรู้ขาดทุนจากการด้อยค่าในงบการเงินรวม</w:t>
      </w:r>
    </w:p>
    <w:p w14:paraId="0AA84A33" w14:textId="77777777" w:rsidR="00900EE5" w:rsidRPr="00F346C0" w:rsidRDefault="00900EE5" w:rsidP="00900EE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53347A3" w14:textId="1FFA3181" w:rsidR="00900EE5" w:rsidRPr="00F346C0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ทั้งนี้ผู้บริหารได้พิจารณาว่าหากมีการเปลี่ยนแปลงในข้อสมมติที่มีนัยสำคัญ </w:t>
      </w:r>
      <w:r w:rsidRPr="00F346C0">
        <w:rPr>
          <w:rFonts w:ascii="Angsana New" w:hAnsi="Angsana New"/>
          <w:sz w:val="30"/>
          <w:szCs w:val="30"/>
        </w:rPr>
        <w:t>2</w:t>
      </w:r>
      <w:r w:rsidRPr="00F346C0">
        <w:rPr>
          <w:rFonts w:ascii="Angsana New" w:hAnsi="Angsana New"/>
          <w:sz w:val="30"/>
          <w:szCs w:val="30"/>
          <w:cs/>
        </w:rPr>
        <w:t xml:space="preserve"> ข้อ ได้แก่ </w:t>
      </w:r>
      <w:r w:rsidR="00CE45DB" w:rsidRPr="00F346C0">
        <w:rPr>
          <w:rFonts w:ascii="Angsana New" w:hAnsi="Angsana New" w:hint="cs"/>
          <w:sz w:val="30"/>
          <w:szCs w:val="30"/>
          <w:cs/>
        </w:rPr>
        <w:t>อัตราการคิดลดที่สูงขึ้นในอัตราร้อยละ</w:t>
      </w:r>
      <w:r w:rsidR="00CE45DB" w:rsidRPr="00F346C0">
        <w:rPr>
          <w:rFonts w:ascii="Angsana New" w:hAnsi="Angsana New"/>
          <w:sz w:val="30"/>
          <w:szCs w:val="30"/>
          <w:cs/>
        </w:rPr>
        <w:t xml:space="preserve"> </w:t>
      </w:r>
      <w:r w:rsidR="00FF1475" w:rsidRPr="00F346C0">
        <w:rPr>
          <w:rFonts w:ascii="Angsana New" w:hAnsi="Angsana New"/>
          <w:sz w:val="30"/>
          <w:szCs w:val="30"/>
        </w:rPr>
        <w:t>17</w:t>
      </w:r>
      <w:r w:rsidR="00CE45DB" w:rsidRPr="00F346C0">
        <w:rPr>
          <w:rFonts w:ascii="Angsana New" w:hAnsi="Angsana New"/>
          <w:sz w:val="30"/>
          <w:szCs w:val="30"/>
          <w:cs/>
        </w:rPr>
        <w:t xml:space="preserve"> </w:t>
      </w:r>
      <w:r w:rsidR="00CE45DB" w:rsidRPr="00F346C0">
        <w:rPr>
          <w:rFonts w:ascii="Angsana New" w:hAnsi="Angsana New" w:hint="cs"/>
          <w:sz w:val="30"/>
          <w:szCs w:val="30"/>
          <w:cs/>
        </w:rPr>
        <w:t>ของต้นทุนถัวเฉลี่ยถ่วงน้ำหนักของเงินทุนของบริษัท</w:t>
      </w:r>
      <w:r w:rsidR="00CE45DB" w:rsidRPr="00F346C0">
        <w:rPr>
          <w:rFonts w:ascii="Angsana New" w:hAnsi="Angsana New"/>
          <w:sz w:val="30"/>
          <w:szCs w:val="30"/>
          <w:cs/>
        </w:rPr>
        <w:t xml:space="preserve"> </w:t>
      </w:r>
      <w:r w:rsidR="00CE45DB" w:rsidRPr="00F346C0">
        <w:rPr>
          <w:rFonts w:ascii="Angsana New" w:hAnsi="Angsana New" w:hint="cs"/>
          <w:sz w:val="30"/>
          <w:szCs w:val="30"/>
          <w:cs/>
        </w:rPr>
        <w:t>หรือ</w:t>
      </w:r>
      <w:r w:rsidR="00CE45DB" w:rsidRPr="00F346C0">
        <w:rPr>
          <w:rFonts w:ascii="Angsana New" w:hAnsi="Angsana New"/>
          <w:sz w:val="30"/>
          <w:szCs w:val="30"/>
          <w:cs/>
        </w:rPr>
        <w:t xml:space="preserve"> </w:t>
      </w:r>
      <w:r w:rsidR="00CE45DB" w:rsidRPr="00F346C0">
        <w:rPr>
          <w:rFonts w:ascii="Angsana New" w:hAnsi="Angsana New" w:hint="cs"/>
          <w:sz w:val="30"/>
          <w:szCs w:val="30"/>
          <w:cs/>
        </w:rPr>
        <w:t>ประมาณการอัตราการเติบโตของ</w:t>
      </w:r>
      <w:r w:rsidR="00CE45DB" w:rsidRPr="00F346C0">
        <w:rPr>
          <w:rFonts w:ascii="Angsana New" w:hAnsi="Angsana New"/>
          <w:sz w:val="30"/>
          <w:szCs w:val="30"/>
          <w:cs/>
        </w:rPr>
        <w:t xml:space="preserve"> </w:t>
      </w:r>
      <w:r w:rsidR="00CE45DB" w:rsidRPr="00F346C0">
        <w:rPr>
          <w:rFonts w:ascii="Angsana New" w:hAnsi="Angsana New"/>
          <w:sz w:val="30"/>
          <w:szCs w:val="30"/>
        </w:rPr>
        <w:t>E</w:t>
      </w:r>
      <w:r w:rsidR="00866CAB" w:rsidRPr="00F346C0">
        <w:rPr>
          <w:rFonts w:ascii="Angsana New" w:hAnsi="Angsana New"/>
          <w:sz w:val="30"/>
          <w:szCs w:val="30"/>
        </w:rPr>
        <w:t>B</w:t>
      </w:r>
      <w:r w:rsidR="00CE45DB" w:rsidRPr="00F346C0">
        <w:rPr>
          <w:rFonts w:ascii="Angsana New" w:hAnsi="Angsana New"/>
          <w:sz w:val="30"/>
          <w:szCs w:val="30"/>
        </w:rPr>
        <w:t xml:space="preserve">ITDA </w:t>
      </w:r>
      <w:r w:rsidR="00CE45DB" w:rsidRPr="00F346C0">
        <w:rPr>
          <w:rFonts w:ascii="Angsana New" w:hAnsi="Angsana New" w:hint="cs"/>
          <w:sz w:val="30"/>
          <w:szCs w:val="30"/>
          <w:cs/>
        </w:rPr>
        <w:t>ที่ลดลงในอัตราร้อยละ</w:t>
      </w:r>
      <w:r w:rsidR="00CE45DB" w:rsidRPr="00F346C0">
        <w:rPr>
          <w:rFonts w:ascii="Angsana New" w:hAnsi="Angsana New"/>
          <w:sz w:val="30"/>
          <w:szCs w:val="30"/>
          <w:cs/>
        </w:rPr>
        <w:t xml:space="preserve"> </w:t>
      </w:r>
      <w:r w:rsidR="00FF1475" w:rsidRPr="00F346C0">
        <w:rPr>
          <w:rFonts w:ascii="Angsana New" w:hAnsi="Angsana New"/>
          <w:sz w:val="30"/>
          <w:szCs w:val="30"/>
        </w:rPr>
        <w:t>20</w:t>
      </w:r>
      <w:r w:rsidR="00BB5224"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>จะทำให้มูลค่าที่คาดว่าจะได้รับคืนใกล้เคียงกับมูลค่าตามบัญชี</w:t>
      </w:r>
    </w:p>
    <w:p w14:paraId="21F5D829" w14:textId="736332B3" w:rsidR="005636F1" w:rsidRPr="00F346C0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7C23B5" w14:textId="77777777" w:rsidR="005636F1" w:rsidRPr="00F346C0" w:rsidRDefault="00563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636F1" w:rsidRPr="00F346C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F346C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960984" w14:textId="510ED939" w:rsidR="005636F1" w:rsidRPr="00F346C0" w:rsidRDefault="005636F1" w:rsidP="005636F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65CAF1EC" w14:textId="77777777" w:rsidR="00D75799" w:rsidRPr="00F346C0" w:rsidRDefault="00D75799" w:rsidP="00D7579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270"/>
        <w:gridCol w:w="1342"/>
        <w:gridCol w:w="266"/>
        <w:gridCol w:w="1258"/>
        <w:gridCol w:w="278"/>
        <w:gridCol w:w="1453"/>
        <w:gridCol w:w="275"/>
        <w:gridCol w:w="1267"/>
        <w:gridCol w:w="278"/>
        <w:gridCol w:w="1395"/>
        <w:gridCol w:w="236"/>
        <w:gridCol w:w="34"/>
        <w:gridCol w:w="1227"/>
        <w:gridCol w:w="33"/>
        <w:gridCol w:w="236"/>
        <w:gridCol w:w="34"/>
        <w:gridCol w:w="1170"/>
      </w:tblGrid>
      <w:tr w:rsidR="00F45A8A" w:rsidRPr="00F346C0" w14:paraId="0A3EDDB7" w14:textId="77777777" w:rsidTr="00695933">
        <w:trPr>
          <w:trHeight w:val="317"/>
          <w:tblHeader/>
        </w:trPr>
        <w:tc>
          <w:tcPr>
            <w:tcW w:w="3330" w:type="dxa"/>
          </w:tcPr>
          <w:p w14:paraId="468EDCA3" w14:textId="77777777" w:rsidR="00F45A8A" w:rsidRPr="00F346C0" w:rsidRDefault="00F45A8A" w:rsidP="00F45A8A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1B345EF" w14:textId="77777777" w:rsidR="00F45A8A" w:rsidRPr="00F346C0" w:rsidRDefault="00F45A8A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58ED12C" w14:textId="77777777" w:rsidR="00F45A8A" w:rsidRPr="00F346C0" w:rsidRDefault="00F45A8A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82" w:type="dxa"/>
            <w:gridSpan w:val="16"/>
          </w:tcPr>
          <w:p w14:paraId="52FB3576" w14:textId="77777777" w:rsidR="00F45A8A" w:rsidRPr="00F346C0" w:rsidRDefault="00F45A8A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E4220C" w:rsidRPr="00F346C0" w14:paraId="694110F6" w14:textId="77777777" w:rsidTr="00695933">
        <w:trPr>
          <w:trHeight w:val="317"/>
          <w:tblHeader/>
        </w:trPr>
        <w:tc>
          <w:tcPr>
            <w:tcW w:w="3330" w:type="dxa"/>
          </w:tcPr>
          <w:p w14:paraId="28CC73E6" w14:textId="77777777" w:rsidR="00E4220C" w:rsidRPr="00F346C0" w:rsidRDefault="00E4220C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  <w:vAlign w:val="bottom"/>
          </w:tcPr>
          <w:p w14:paraId="4686FDCB" w14:textId="601F212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3C33A46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42" w:type="dxa"/>
            <w:vAlign w:val="bottom"/>
          </w:tcPr>
          <w:p w14:paraId="339F6DFE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ค่าลิขสิทธิ์</w:t>
            </w:r>
          </w:p>
          <w:p w14:paraId="064B6598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สำหรับกระบวน</w:t>
            </w:r>
          </w:p>
          <w:p w14:paraId="1585342A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การผลิต</w:t>
            </w:r>
          </w:p>
        </w:tc>
        <w:tc>
          <w:tcPr>
            <w:tcW w:w="266" w:type="dxa"/>
            <w:vAlign w:val="bottom"/>
          </w:tcPr>
          <w:p w14:paraId="322EEEB9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8" w:type="dxa"/>
            <w:vAlign w:val="bottom"/>
          </w:tcPr>
          <w:p w14:paraId="4D890347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คอมพิวเตอร์ซอฟต์แวร์</w:t>
            </w:r>
          </w:p>
        </w:tc>
        <w:tc>
          <w:tcPr>
            <w:tcW w:w="2006" w:type="dxa"/>
            <w:gridSpan w:val="3"/>
            <w:vAlign w:val="bottom"/>
          </w:tcPr>
          <w:p w14:paraId="1C4F8CFE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สัญญาที่ทำกับลูกค้า</w:t>
            </w:r>
          </w:p>
          <w:p w14:paraId="32E0A9B7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และความสัมพันธ์</w:t>
            </w:r>
          </w:p>
          <w:p w14:paraId="6FDBA938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กับลูกค้าที่เกี่ยวข้อง</w:t>
            </w:r>
          </w:p>
        </w:tc>
        <w:tc>
          <w:tcPr>
            <w:tcW w:w="1267" w:type="dxa"/>
            <w:vAlign w:val="bottom"/>
          </w:tcPr>
          <w:p w14:paraId="58F7BE15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สิทธิในการใช้แนววางท่อ</w:t>
            </w:r>
          </w:p>
        </w:tc>
        <w:tc>
          <w:tcPr>
            <w:tcW w:w="278" w:type="dxa"/>
            <w:vAlign w:val="bottom"/>
          </w:tcPr>
          <w:p w14:paraId="33440578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5" w:type="dxa"/>
            <w:vAlign w:val="bottom"/>
          </w:tcPr>
          <w:p w14:paraId="53929E44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270" w:type="dxa"/>
            <w:gridSpan w:val="2"/>
            <w:vAlign w:val="bottom"/>
          </w:tcPr>
          <w:p w14:paraId="00EA167C" w14:textId="316D0D9F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66BC93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  <w:p w14:paraId="315D4632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ไม่มีตัวตน</w:t>
            </w:r>
          </w:p>
          <w:p w14:paraId="04100DAC" w14:textId="3FB064BA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ระหว่างการพัฒนา</w:t>
            </w:r>
          </w:p>
        </w:tc>
        <w:tc>
          <w:tcPr>
            <w:tcW w:w="270" w:type="dxa"/>
            <w:gridSpan w:val="2"/>
            <w:vAlign w:val="bottom"/>
          </w:tcPr>
          <w:p w14:paraId="6D586A73" w14:textId="6D1516D9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6E92518" w14:textId="6319C24E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4220C" w:rsidRPr="00F346C0" w14:paraId="5A9BA41A" w14:textId="77777777" w:rsidTr="00695933">
        <w:trPr>
          <w:trHeight w:val="317"/>
          <w:tblHeader/>
        </w:trPr>
        <w:tc>
          <w:tcPr>
            <w:tcW w:w="3330" w:type="dxa"/>
          </w:tcPr>
          <w:p w14:paraId="0034A854" w14:textId="77777777" w:rsidR="00E4220C" w:rsidRPr="00F346C0" w:rsidRDefault="00E4220C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  <w:vAlign w:val="bottom"/>
          </w:tcPr>
          <w:p w14:paraId="7F2A54C3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602AA2A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82" w:type="dxa"/>
            <w:gridSpan w:val="16"/>
          </w:tcPr>
          <w:p w14:paraId="7F46CFB7" w14:textId="77777777" w:rsidR="00E4220C" w:rsidRPr="00F346C0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E4220C" w:rsidRPr="00F346C0" w14:paraId="0C091C3D" w14:textId="77777777" w:rsidTr="00695933">
        <w:trPr>
          <w:trHeight w:val="317"/>
        </w:trPr>
        <w:tc>
          <w:tcPr>
            <w:tcW w:w="3330" w:type="dxa"/>
          </w:tcPr>
          <w:p w14:paraId="1FF366C5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10" w:type="dxa"/>
          </w:tcPr>
          <w:p w14:paraId="57BA4791" w14:textId="77777777" w:rsidR="00E4220C" w:rsidRPr="00F346C0" w:rsidRDefault="00E4220C" w:rsidP="00E4220C">
            <w:pPr>
              <w:tabs>
                <w:tab w:val="decimal" w:pos="1033"/>
              </w:tabs>
              <w:spacing w:line="300" w:lineRule="exact"/>
              <w:ind w:left="-107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05861C4" w14:textId="77777777" w:rsidR="00E4220C" w:rsidRPr="00F346C0" w:rsidRDefault="00E4220C" w:rsidP="00E4220C">
            <w:pPr>
              <w:tabs>
                <w:tab w:val="decimal" w:pos="1033"/>
              </w:tabs>
              <w:spacing w:line="300" w:lineRule="exact"/>
              <w:ind w:left="-107" w:right="-1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79AB58BE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6" w:type="dxa"/>
          </w:tcPr>
          <w:p w14:paraId="3D78683C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4F439F56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8" w:type="dxa"/>
          </w:tcPr>
          <w:p w14:paraId="70448267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0F4B934C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5" w:type="dxa"/>
          </w:tcPr>
          <w:p w14:paraId="615E710C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7F23BA2A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8" w:type="dxa"/>
          </w:tcPr>
          <w:p w14:paraId="18A9D12D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45CA5ED3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FA49652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6827C78A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91EEDCC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12957DD5" w14:textId="77777777" w:rsidR="00E4220C" w:rsidRPr="00F346C0" w:rsidRDefault="00E4220C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039D2" w:rsidRPr="00F346C0" w14:paraId="25A501AC" w14:textId="77777777" w:rsidTr="00C9593D">
        <w:trPr>
          <w:trHeight w:val="317"/>
        </w:trPr>
        <w:tc>
          <w:tcPr>
            <w:tcW w:w="3330" w:type="dxa"/>
          </w:tcPr>
          <w:p w14:paraId="548D0B0E" w14:textId="2F60B34C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810" w:type="dxa"/>
          </w:tcPr>
          <w:p w14:paraId="41EDE915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F13B207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  <w:vAlign w:val="bottom"/>
          </w:tcPr>
          <w:p w14:paraId="11A1A9DC" w14:textId="4EE4FF07" w:rsidR="009039D2" w:rsidRPr="00F346C0" w:rsidRDefault="009039D2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8,957</w:t>
            </w:r>
          </w:p>
        </w:tc>
        <w:tc>
          <w:tcPr>
            <w:tcW w:w="266" w:type="dxa"/>
            <w:vAlign w:val="bottom"/>
          </w:tcPr>
          <w:p w14:paraId="01FE254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vAlign w:val="bottom"/>
          </w:tcPr>
          <w:p w14:paraId="0DE9E6A6" w14:textId="4391B84E" w:rsidR="009039D2" w:rsidRPr="00F346C0" w:rsidRDefault="009039D2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9,847</w:t>
            </w:r>
          </w:p>
        </w:tc>
        <w:tc>
          <w:tcPr>
            <w:tcW w:w="278" w:type="dxa"/>
            <w:vAlign w:val="bottom"/>
          </w:tcPr>
          <w:p w14:paraId="6142227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vAlign w:val="bottom"/>
          </w:tcPr>
          <w:p w14:paraId="4130BD2B" w14:textId="03F4506B" w:rsidR="009039D2" w:rsidRPr="00F346C0" w:rsidRDefault="009039D2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21,649</w:t>
            </w:r>
          </w:p>
        </w:tc>
        <w:tc>
          <w:tcPr>
            <w:tcW w:w="275" w:type="dxa"/>
            <w:vAlign w:val="bottom"/>
          </w:tcPr>
          <w:p w14:paraId="05D5EC39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  <w:vAlign w:val="bottom"/>
          </w:tcPr>
          <w:p w14:paraId="7AD3F2C3" w14:textId="60B756A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56</w:t>
            </w:r>
          </w:p>
        </w:tc>
        <w:tc>
          <w:tcPr>
            <w:tcW w:w="278" w:type="dxa"/>
            <w:vAlign w:val="bottom"/>
          </w:tcPr>
          <w:p w14:paraId="30151B8D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  <w:vAlign w:val="bottom"/>
          </w:tcPr>
          <w:p w14:paraId="34CEBBAD" w14:textId="65F5A423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42,676</w:t>
            </w:r>
          </w:p>
        </w:tc>
        <w:tc>
          <w:tcPr>
            <w:tcW w:w="236" w:type="dxa"/>
            <w:vAlign w:val="bottom"/>
          </w:tcPr>
          <w:p w14:paraId="7A02B25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547F986E" w14:textId="691BDCDF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506</w:t>
            </w:r>
          </w:p>
        </w:tc>
        <w:tc>
          <w:tcPr>
            <w:tcW w:w="269" w:type="dxa"/>
            <w:gridSpan w:val="2"/>
            <w:vAlign w:val="bottom"/>
          </w:tcPr>
          <w:p w14:paraId="3E07870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1D50EC9" w14:textId="164022C8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83,691</w:t>
            </w:r>
          </w:p>
        </w:tc>
      </w:tr>
      <w:tr w:rsidR="009039D2" w:rsidRPr="00F346C0" w14:paraId="5F2ADB5E" w14:textId="77777777" w:rsidTr="00695933">
        <w:trPr>
          <w:trHeight w:val="317"/>
        </w:trPr>
        <w:tc>
          <w:tcPr>
            <w:tcW w:w="3330" w:type="dxa"/>
          </w:tcPr>
          <w:p w14:paraId="463DF65B" w14:textId="21EA8B0F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220D6DA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0DF4236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1FFBE35E" w14:textId="18F46BFC" w:rsidR="009039D2" w:rsidRPr="00F346C0" w:rsidRDefault="006851BF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266" w:type="dxa"/>
          </w:tcPr>
          <w:p w14:paraId="1D4E472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5F0C208B" w14:textId="53C5FE72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8" w:type="dxa"/>
          </w:tcPr>
          <w:p w14:paraId="6F4966F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E00C05D" w14:textId="6DBF439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275" w:type="dxa"/>
          </w:tcPr>
          <w:p w14:paraId="2DE0A28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1DC6E5F0" w14:textId="5D8FD795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726FEF1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4B3358EF" w14:textId="724E5B19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346</w:t>
            </w:r>
          </w:p>
        </w:tc>
        <w:tc>
          <w:tcPr>
            <w:tcW w:w="236" w:type="dxa"/>
          </w:tcPr>
          <w:p w14:paraId="0BE7A91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14F5A4F" w14:textId="4309C478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821</w:t>
            </w:r>
          </w:p>
        </w:tc>
        <w:tc>
          <w:tcPr>
            <w:tcW w:w="269" w:type="dxa"/>
            <w:gridSpan w:val="2"/>
          </w:tcPr>
          <w:p w14:paraId="6C4858F2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2E892A5C" w14:textId="68C30922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1,318</w:t>
            </w:r>
          </w:p>
        </w:tc>
      </w:tr>
      <w:tr w:rsidR="009039D2" w:rsidRPr="00F346C0" w14:paraId="35141E03" w14:textId="77777777" w:rsidTr="00695933">
        <w:trPr>
          <w:trHeight w:val="317"/>
        </w:trPr>
        <w:tc>
          <w:tcPr>
            <w:tcW w:w="3330" w:type="dxa"/>
          </w:tcPr>
          <w:p w14:paraId="0A2E9E16" w14:textId="5F23F36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-9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810" w:type="dxa"/>
          </w:tcPr>
          <w:p w14:paraId="39736BEA" w14:textId="2547BBF9" w:rsidR="009039D2" w:rsidRPr="00F346C0" w:rsidRDefault="009039D2" w:rsidP="009039D2">
            <w:pPr>
              <w:spacing w:line="300" w:lineRule="exact"/>
              <w:ind w:left="-107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BFFB325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3B8862B1" w14:textId="0780C94D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6" w:type="dxa"/>
          </w:tcPr>
          <w:p w14:paraId="7A3EE86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5A65C766" w14:textId="72B7493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(24)</w:t>
            </w:r>
          </w:p>
        </w:tc>
        <w:tc>
          <w:tcPr>
            <w:tcW w:w="278" w:type="dxa"/>
          </w:tcPr>
          <w:p w14:paraId="0D9F7F2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3ADCDE1E" w14:textId="7C7FBBCE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4642098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6E7457B5" w14:textId="4B54DA53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(25)</w:t>
            </w:r>
          </w:p>
        </w:tc>
        <w:tc>
          <w:tcPr>
            <w:tcW w:w="278" w:type="dxa"/>
          </w:tcPr>
          <w:p w14:paraId="0055A88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712EFA90" w14:textId="1148922C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24F5702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28C9B0C9" w14:textId="281C6AAB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5C8FC65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12B7ED37" w14:textId="6534DCF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(49)</w:t>
            </w:r>
          </w:p>
        </w:tc>
      </w:tr>
      <w:tr w:rsidR="009039D2" w:rsidRPr="00F346C0" w14:paraId="279376EE" w14:textId="77777777" w:rsidTr="00695933">
        <w:trPr>
          <w:trHeight w:val="317"/>
        </w:trPr>
        <w:tc>
          <w:tcPr>
            <w:tcW w:w="3330" w:type="dxa"/>
          </w:tcPr>
          <w:p w14:paraId="5FD03A6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525E1933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F99CCE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49017E86" w14:textId="136D520D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266" w:type="dxa"/>
          </w:tcPr>
          <w:p w14:paraId="595FC5E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4A3805FC" w14:textId="63F16615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547</w:t>
            </w:r>
          </w:p>
        </w:tc>
        <w:tc>
          <w:tcPr>
            <w:tcW w:w="278" w:type="dxa"/>
          </w:tcPr>
          <w:p w14:paraId="624A70E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5CDB593D" w14:textId="3EE617A9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65FB5FE3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779A626D" w14:textId="1C2674AE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78BEDD1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4D33BD8D" w14:textId="0A56F93A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(606)</w:t>
            </w:r>
          </w:p>
        </w:tc>
        <w:tc>
          <w:tcPr>
            <w:tcW w:w="236" w:type="dxa"/>
          </w:tcPr>
          <w:p w14:paraId="54FBA51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4FA09AC" w14:textId="45A3DA85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(583)</w:t>
            </w:r>
          </w:p>
        </w:tc>
        <w:tc>
          <w:tcPr>
            <w:tcW w:w="269" w:type="dxa"/>
            <w:gridSpan w:val="2"/>
          </w:tcPr>
          <w:p w14:paraId="1751F7E9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3EA052C0" w14:textId="3A02FFDA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(632)</w:t>
            </w:r>
          </w:p>
        </w:tc>
      </w:tr>
      <w:tr w:rsidR="009039D2" w:rsidRPr="00F346C0" w14:paraId="68969AE4" w14:textId="77777777" w:rsidTr="00695933">
        <w:trPr>
          <w:trHeight w:val="317"/>
        </w:trPr>
        <w:tc>
          <w:tcPr>
            <w:tcW w:w="3330" w:type="dxa"/>
          </w:tcPr>
          <w:p w14:paraId="5F46408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25258FF9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D1107A5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015F03A9" w14:textId="5A58C01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266" w:type="dxa"/>
          </w:tcPr>
          <w:p w14:paraId="351C1F2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12E3A37D" w14:textId="19CE089A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(255)</w:t>
            </w:r>
          </w:p>
        </w:tc>
        <w:tc>
          <w:tcPr>
            <w:tcW w:w="278" w:type="dxa"/>
          </w:tcPr>
          <w:p w14:paraId="4203B79B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23A7988E" w14:textId="102CB20C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6F943648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23F358ED" w14:textId="1DB72F62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49A73DC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2FFB1381" w14:textId="17A17ED9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236" w:type="dxa"/>
          </w:tcPr>
          <w:p w14:paraId="4E280584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706887FF" w14:textId="298BFFCF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753622D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38E29C65" w14:textId="7AE16BC8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(297)</w:t>
            </w:r>
          </w:p>
        </w:tc>
      </w:tr>
      <w:tr w:rsidR="009039D2" w:rsidRPr="00F346C0" w14:paraId="7C338EF0" w14:textId="77777777" w:rsidTr="00E544D6">
        <w:trPr>
          <w:trHeight w:val="317"/>
        </w:trPr>
        <w:tc>
          <w:tcPr>
            <w:tcW w:w="4410" w:type="dxa"/>
            <w:gridSpan w:val="3"/>
          </w:tcPr>
          <w:p w14:paraId="60B63DAA" w14:textId="1580A28E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A688C7B" w14:textId="6B1245E4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266" w:type="dxa"/>
          </w:tcPr>
          <w:p w14:paraId="27E22FD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B5206D3" w14:textId="37102E2B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(113)</w:t>
            </w:r>
          </w:p>
        </w:tc>
        <w:tc>
          <w:tcPr>
            <w:tcW w:w="278" w:type="dxa"/>
          </w:tcPr>
          <w:p w14:paraId="04DC9D94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E95F0D6" w14:textId="02C808A8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(603)</w:t>
            </w:r>
          </w:p>
        </w:tc>
        <w:tc>
          <w:tcPr>
            <w:tcW w:w="275" w:type="dxa"/>
          </w:tcPr>
          <w:p w14:paraId="794512D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9EFA3EE" w14:textId="4F00D12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2970D0BB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80465A8" w14:textId="6D63860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(1,167)</w:t>
            </w:r>
          </w:p>
        </w:tc>
        <w:tc>
          <w:tcPr>
            <w:tcW w:w="236" w:type="dxa"/>
          </w:tcPr>
          <w:p w14:paraId="0BBCC21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636DA618" w14:textId="1E199D6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269" w:type="dxa"/>
            <w:gridSpan w:val="2"/>
          </w:tcPr>
          <w:p w14:paraId="0089CF19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1DAA688" w14:textId="57B735D4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(1,893)</w:t>
            </w:r>
          </w:p>
        </w:tc>
      </w:tr>
      <w:tr w:rsidR="009039D2" w:rsidRPr="00F346C0" w14:paraId="03C95E63" w14:textId="77777777" w:rsidTr="00CC090A">
        <w:trPr>
          <w:trHeight w:val="317"/>
        </w:trPr>
        <w:tc>
          <w:tcPr>
            <w:tcW w:w="3330" w:type="dxa"/>
            <w:shd w:val="clear" w:color="auto" w:fill="auto"/>
          </w:tcPr>
          <w:p w14:paraId="372489FE" w14:textId="2EC05074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2565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</w:p>
          <w:p w14:paraId="3CC18367" w14:textId="3B86FB0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 1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66DAEB0B" w14:textId="77777777" w:rsidR="009039D2" w:rsidRPr="00F346C0" w:rsidRDefault="009039D2" w:rsidP="009039D2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7780306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1F0D7E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218EAF3" w14:textId="505C59E0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9,038</w:t>
            </w:r>
          </w:p>
        </w:tc>
        <w:tc>
          <w:tcPr>
            <w:tcW w:w="266" w:type="dxa"/>
          </w:tcPr>
          <w:p w14:paraId="20FA4A2A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C03FF9B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CFBF796" w14:textId="2084A6E9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10,033</w:t>
            </w:r>
          </w:p>
        </w:tc>
        <w:tc>
          <w:tcPr>
            <w:tcW w:w="278" w:type="dxa"/>
          </w:tcPr>
          <w:p w14:paraId="2956168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7FE05FC8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6AAF522" w14:textId="6071914F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21,073</w:t>
            </w:r>
          </w:p>
        </w:tc>
        <w:tc>
          <w:tcPr>
            <w:tcW w:w="275" w:type="dxa"/>
          </w:tcPr>
          <w:p w14:paraId="478B0D1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A4348F2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C8303BA" w14:textId="5DC784EC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</w:p>
        </w:tc>
        <w:tc>
          <w:tcPr>
            <w:tcW w:w="278" w:type="dxa"/>
          </w:tcPr>
          <w:p w14:paraId="0932C98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93C6F6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C69A9B6" w14:textId="12524562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41,228</w:t>
            </w:r>
          </w:p>
        </w:tc>
        <w:tc>
          <w:tcPr>
            <w:tcW w:w="236" w:type="dxa"/>
          </w:tcPr>
          <w:p w14:paraId="7CA0A65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71DCCF5A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A1B8312" w14:textId="1E8BBCF5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735</w:t>
            </w:r>
          </w:p>
        </w:tc>
        <w:tc>
          <w:tcPr>
            <w:tcW w:w="269" w:type="dxa"/>
            <w:gridSpan w:val="2"/>
          </w:tcPr>
          <w:p w14:paraId="4C802D6B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3EEEF64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C5B4094" w14:textId="3F0BB36B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82,138</w:t>
            </w:r>
          </w:p>
        </w:tc>
      </w:tr>
      <w:tr w:rsidR="009039D2" w:rsidRPr="00F346C0" w14:paraId="1E941DD2" w14:textId="77777777" w:rsidTr="00695933">
        <w:trPr>
          <w:trHeight w:val="317"/>
        </w:trPr>
        <w:tc>
          <w:tcPr>
            <w:tcW w:w="3330" w:type="dxa"/>
            <w:shd w:val="clear" w:color="auto" w:fill="auto"/>
          </w:tcPr>
          <w:p w14:paraId="25577923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7CEF474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84DD95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093575FF" w14:textId="5155FF02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266" w:type="dxa"/>
          </w:tcPr>
          <w:p w14:paraId="62FC7B72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0B18AD04" w14:textId="54405A53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78" w:type="dxa"/>
          </w:tcPr>
          <w:p w14:paraId="4CB23BC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CAD475E" w14:textId="3C44EC07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4E97D2D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317F6488" w14:textId="74E518E4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7F408F9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6AD294E9" w14:textId="0F520C6B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275</w:t>
            </w:r>
          </w:p>
        </w:tc>
        <w:tc>
          <w:tcPr>
            <w:tcW w:w="236" w:type="dxa"/>
          </w:tcPr>
          <w:p w14:paraId="2BA799D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7C6B0CA" w14:textId="14247985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806</w:t>
            </w:r>
          </w:p>
        </w:tc>
        <w:tc>
          <w:tcPr>
            <w:tcW w:w="269" w:type="dxa"/>
            <w:gridSpan w:val="2"/>
          </w:tcPr>
          <w:p w14:paraId="7C7918B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4CB6DEF4" w14:textId="5E156CDB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1,166</w:t>
            </w:r>
          </w:p>
        </w:tc>
      </w:tr>
      <w:tr w:rsidR="009039D2" w:rsidRPr="00F346C0" w14:paraId="1992EB4C" w14:textId="77777777" w:rsidTr="00D21832">
        <w:trPr>
          <w:trHeight w:val="317"/>
        </w:trPr>
        <w:tc>
          <w:tcPr>
            <w:tcW w:w="4140" w:type="dxa"/>
            <w:gridSpan w:val="2"/>
            <w:shd w:val="clear" w:color="auto" w:fill="auto"/>
          </w:tcPr>
          <w:p w14:paraId="3DF6DA90" w14:textId="04F0D57A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270" w:type="dxa"/>
          </w:tcPr>
          <w:p w14:paraId="422B8E78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1C05685D" w14:textId="6C5299D1" w:rsidR="00491320" w:rsidRPr="00F346C0" w:rsidRDefault="00491320" w:rsidP="004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6" w:type="dxa"/>
          </w:tcPr>
          <w:p w14:paraId="1681784D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7FF0E481" w14:textId="15F0E610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(170)</w:t>
            </w:r>
          </w:p>
        </w:tc>
        <w:tc>
          <w:tcPr>
            <w:tcW w:w="278" w:type="dxa"/>
          </w:tcPr>
          <w:p w14:paraId="577B3474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2C982F44" w14:textId="3B1F8F20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655A1779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4C4359A5" w14:textId="13F8D4A6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4ED2DCD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0A7006E5" w14:textId="59B31799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6C5354B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69A3744" w14:textId="3B944187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(29)</w:t>
            </w:r>
          </w:p>
        </w:tc>
        <w:tc>
          <w:tcPr>
            <w:tcW w:w="269" w:type="dxa"/>
            <w:gridSpan w:val="2"/>
          </w:tcPr>
          <w:p w14:paraId="75470E4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41FCC809" w14:textId="2EA60F77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(199)</w:t>
            </w:r>
          </w:p>
        </w:tc>
      </w:tr>
      <w:tr w:rsidR="009039D2" w:rsidRPr="00F346C0" w14:paraId="7B09957F" w14:textId="77777777" w:rsidTr="00695933">
        <w:trPr>
          <w:trHeight w:val="317"/>
        </w:trPr>
        <w:tc>
          <w:tcPr>
            <w:tcW w:w="3330" w:type="dxa"/>
          </w:tcPr>
          <w:p w14:paraId="3F053929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466EB408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FFD8474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5BCF1F0B" w14:textId="283053BA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176</w:t>
            </w:r>
          </w:p>
        </w:tc>
        <w:tc>
          <w:tcPr>
            <w:tcW w:w="266" w:type="dxa"/>
          </w:tcPr>
          <w:p w14:paraId="33E6DF16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3B090CA9" w14:textId="4165F8C8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664</w:t>
            </w:r>
          </w:p>
        </w:tc>
        <w:tc>
          <w:tcPr>
            <w:tcW w:w="278" w:type="dxa"/>
          </w:tcPr>
          <w:p w14:paraId="653775AD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1BAA563A" w14:textId="53D17367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59</w:t>
            </w:r>
          </w:p>
        </w:tc>
        <w:tc>
          <w:tcPr>
            <w:tcW w:w="275" w:type="dxa"/>
          </w:tcPr>
          <w:p w14:paraId="70BAA384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432004DA" w14:textId="4C02947C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3E66E973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0D16BAD8" w14:textId="3E88326B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(34)</w:t>
            </w:r>
          </w:p>
        </w:tc>
        <w:tc>
          <w:tcPr>
            <w:tcW w:w="236" w:type="dxa"/>
          </w:tcPr>
          <w:p w14:paraId="3C0AB0A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0128F69B" w14:textId="20BC18C4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(714)</w:t>
            </w:r>
          </w:p>
        </w:tc>
        <w:tc>
          <w:tcPr>
            <w:tcW w:w="269" w:type="dxa"/>
            <w:gridSpan w:val="2"/>
          </w:tcPr>
          <w:p w14:paraId="1B89414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7B9AC1CB" w14:textId="4CAE9CDC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151</w:t>
            </w:r>
          </w:p>
        </w:tc>
      </w:tr>
      <w:tr w:rsidR="009039D2" w:rsidRPr="00F346C0" w14:paraId="792F8F71" w14:textId="77777777" w:rsidTr="00695933">
        <w:trPr>
          <w:trHeight w:val="317"/>
        </w:trPr>
        <w:tc>
          <w:tcPr>
            <w:tcW w:w="3330" w:type="dxa"/>
          </w:tcPr>
          <w:p w14:paraId="39B91E66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0DD0133D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7EB905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528CAE96" w14:textId="1D13FEC2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(31)</w:t>
            </w:r>
          </w:p>
        </w:tc>
        <w:tc>
          <w:tcPr>
            <w:tcW w:w="266" w:type="dxa"/>
          </w:tcPr>
          <w:p w14:paraId="7A128C0E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3493E495" w14:textId="09F8DF06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(246)</w:t>
            </w:r>
          </w:p>
        </w:tc>
        <w:tc>
          <w:tcPr>
            <w:tcW w:w="278" w:type="dxa"/>
          </w:tcPr>
          <w:p w14:paraId="28B4E66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3EF7885C" w14:textId="254518F3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3936F8D4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0CF4BAD4" w14:textId="4188A996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23B01A6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35F0BA07" w14:textId="1500DD68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(96)</w:t>
            </w:r>
          </w:p>
        </w:tc>
        <w:tc>
          <w:tcPr>
            <w:tcW w:w="236" w:type="dxa"/>
          </w:tcPr>
          <w:p w14:paraId="6F1D809F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9DC4B0C" w14:textId="6B2575C0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(8)</w:t>
            </w:r>
          </w:p>
        </w:tc>
        <w:tc>
          <w:tcPr>
            <w:tcW w:w="269" w:type="dxa"/>
            <w:gridSpan w:val="2"/>
          </w:tcPr>
          <w:p w14:paraId="7337EBCA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435D9BD2" w14:textId="1CB19509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(381)</w:t>
            </w:r>
          </w:p>
        </w:tc>
      </w:tr>
      <w:tr w:rsidR="009039D2" w:rsidRPr="00F346C0" w14:paraId="43C17FC2" w14:textId="77777777" w:rsidTr="00B239CF">
        <w:trPr>
          <w:trHeight w:val="317"/>
        </w:trPr>
        <w:tc>
          <w:tcPr>
            <w:tcW w:w="4410" w:type="dxa"/>
            <w:gridSpan w:val="3"/>
          </w:tcPr>
          <w:p w14:paraId="2BD87CBF" w14:textId="415BDB82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B3667B5" w14:textId="232128E0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66" w:type="dxa"/>
          </w:tcPr>
          <w:p w14:paraId="613546B2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3E6007E" w14:textId="4C129E17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130</w:t>
            </w:r>
          </w:p>
        </w:tc>
        <w:tc>
          <w:tcPr>
            <w:tcW w:w="278" w:type="dxa"/>
          </w:tcPr>
          <w:p w14:paraId="39ADB5D8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825F1AA" w14:textId="0234746A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625</w:t>
            </w:r>
          </w:p>
        </w:tc>
        <w:tc>
          <w:tcPr>
            <w:tcW w:w="275" w:type="dxa"/>
          </w:tcPr>
          <w:p w14:paraId="42B4EA9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1976E0E" w14:textId="32DEACBF" w:rsidR="009039D2" w:rsidRPr="00F346C0" w:rsidRDefault="00491320" w:rsidP="004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1965DD7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3EDD18E" w14:textId="4F4246CA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1,387</w:t>
            </w:r>
          </w:p>
        </w:tc>
        <w:tc>
          <w:tcPr>
            <w:tcW w:w="236" w:type="dxa"/>
          </w:tcPr>
          <w:p w14:paraId="058D1EB0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11DF0135" w14:textId="3F3AB241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269" w:type="dxa"/>
            <w:gridSpan w:val="2"/>
          </w:tcPr>
          <w:p w14:paraId="333E1BBB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0BAA7BA" w14:textId="65FF8959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sz w:val="25"/>
                <w:szCs w:val="25"/>
              </w:rPr>
              <w:t>2,154</w:t>
            </w:r>
          </w:p>
        </w:tc>
      </w:tr>
      <w:tr w:rsidR="009039D2" w:rsidRPr="00F346C0" w14:paraId="3D1948C8" w14:textId="77777777" w:rsidTr="00695933">
        <w:trPr>
          <w:trHeight w:val="317"/>
        </w:trPr>
        <w:tc>
          <w:tcPr>
            <w:tcW w:w="3330" w:type="dxa"/>
          </w:tcPr>
          <w:p w14:paraId="714F129C" w14:textId="0040F2D1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810" w:type="dxa"/>
          </w:tcPr>
          <w:p w14:paraId="0189E269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1BF93D0" w14:textId="77777777" w:rsidR="009039D2" w:rsidRPr="00F346C0" w:rsidRDefault="009039D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4D9658D9" w14:textId="65C417C8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9,209</w:t>
            </w:r>
          </w:p>
        </w:tc>
        <w:tc>
          <w:tcPr>
            <w:tcW w:w="266" w:type="dxa"/>
          </w:tcPr>
          <w:p w14:paraId="1BDB4A59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6BFFB78" w14:textId="6A4D8DC7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10,471</w:t>
            </w:r>
          </w:p>
        </w:tc>
        <w:tc>
          <w:tcPr>
            <w:tcW w:w="278" w:type="dxa"/>
          </w:tcPr>
          <w:p w14:paraId="4E1EFAD7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1589F88D" w14:textId="72C46F0C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21,757</w:t>
            </w:r>
          </w:p>
        </w:tc>
        <w:tc>
          <w:tcPr>
            <w:tcW w:w="275" w:type="dxa"/>
          </w:tcPr>
          <w:p w14:paraId="69110905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D93EFD0" w14:textId="46BD53FB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</w:p>
        </w:tc>
        <w:tc>
          <w:tcPr>
            <w:tcW w:w="278" w:type="dxa"/>
          </w:tcPr>
          <w:p w14:paraId="3F63E716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76A51FBD" w14:textId="3B8F76D3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42,760</w:t>
            </w:r>
          </w:p>
        </w:tc>
        <w:tc>
          <w:tcPr>
            <w:tcW w:w="236" w:type="dxa"/>
          </w:tcPr>
          <w:p w14:paraId="37BF9351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3556E" w14:textId="0AC0C95F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801</w:t>
            </w:r>
          </w:p>
        </w:tc>
        <w:tc>
          <w:tcPr>
            <w:tcW w:w="269" w:type="dxa"/>
            <w:gridSpan w:val="2"/>
          </w:tcPr>
          <w:p w14:paraId="08712FFC" w14:textId="77777777" w:rsidR="009039D2" w:rsidRPr="00F346C0" w:rsidRDefault="009039D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A93E9" w14:textId="599ADB1A" w:rsidR="009039D2" w:rsidRPr="00F346C0" w:rsidRDefault="00491320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85,029</w:t>
            </w:r>
          </w:p>
        </w:tc>
      </w:tr>
    </w:tbl>
    <w:p w14:paraId="0E09F34E" w14:textId="77777777" w:rsidR="00F45A8A" w:rsidRPr="00F346C0" w:rsidRDefault="00F45A8A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F45A8A" w:rsidRPr="00F346C0" w:rsidSect="000A30D8">
          <w:headerReference w:type="default" r:id="rId22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1528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1"/>
        <w:gridCol w:w="810"/>
        <w:gridCol w:w="1342"/>
        <w:gridCol w:w="263"/>
        <w:gridCol w:w="1259"/>
        <w:gridCol w:w="278"/>
        <w:gridCol w:w="1455"/>
        <w:gridCol w:w="272"/>
        <w:gridCol w:w="1265"/>
        <w:gridCol w:w="278"/>
        <w:gridCol w:w="1412"/>
        <w:gridCol w:w="278"/>
        <w:gridCol w:w="1259"/>
        <w:gridCol w:w="272"/>
        <w:gridCol w:w="1256"/>
      </w:tblGrid>
      <w:tr w:rsidR="00F45A8A" w:rsidRPr="00F346C0" w14:paraId="155225F6" w14:textId="77777777" w:rsidTr="00695933">
        <w:trPr>
          <w:tblHeader/>
        </w:trPr>
        <w:tc>
          <w:tcPr>
            <w:tcW w:w="1172" w:type="pct"/>
          </w:tcPr>
          <w:p w14:paraId="2EC7B83A" w14:textId="77777777" w:rsidR="00F45A8A" w:rsidRPr="00F346C0" w:rsidRDefault="00F45A8A" w:rsidP="009039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pct"/>
          </w:tcPr>
          <w:p w14:paraId="3EF34816" w14:textId="77777777" w:rsidR="00F45A8A" w:rsidRPr="00F346C0" w:rsidRDefault="00F45A8A" w:rsidP="009039D2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3" w:type="pct"/>
            <w:gridSpan w:val="13"/>
          </w:tcPr>
          <w:p w14:paraId="1621449E" w14:textId="77777777" w:rsidR="00F45A8A" w:rsidRPr="00F346C0" w:rsidRDefault="00F45A8A" w:rsidP="009039D2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5A8A" w:rsidRPr="00F346C0" w14:paraId="6982E8A1" w14:textId="77777777" w:rsidTr="00695933">
        <w:trPr>
          <w:trHeight w:val="857"/>
          <w:tblHeader/>
        </w:trPr>
        <w:tc>
          <w:tcPr>
            <w:tcW w:w="1172" w:type="pct"/>
          </w:tcPr>
          <w:p w14:paraId="0B870990" w14:textId="77777777" w:rsidR="00F45A8A" w:rsidRPr="00F346C0" w:rsidRDefault="00F45A8A" w:rsidP="009039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pct"/>
            <w:vAlign w:val="bottom"/>
          </w:tcPr>
          <w:p w14:paraId="56869FD2" w14:textId="4C02FB06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39" w:type="pct"/>
            <w:vAlign w:val="bottom"/>
          </w:tcPr>
          <w:p w14:paraId="05AE1236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01FD49B5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6D015F0C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86" w:type="pct"/>
            <w:vAlign w:val="bottom"/>
          </w:tcPr>
          <w:p w14:paraId="68A83556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2" w:type="pct"/>
            <w:vAlign w:val="bottom"/>
          </w:tcPr>
          <w:p w14:paraId="18131D41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656" w:type="pct"/>
            <w:gridSpan w:val="3"/>
            <w:vAlign w:val="bottom"/>
          </w:tcPr>
          <w:p w14:paraId="30560781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</w:t>
            </w:r>
          </w:p>
          <w:p w14:paraId="6F6A9EE0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และความสัมพันธ์</w:t>
            </w:r>
          </w:p>
          <w:p w14:paraId="685DEE5C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กับลูกค้าที่เกี่ยวข้อง</w:t>
            </w:r>
          </w:p>
        </w:tc>
        <w:tc>
          <w:tcPr>
            <w:tcW w:w="414" w:type="pct"/>
            <w:vAlign w:val="bottom"/>
          </w:tcPr>
          <w:p w14:paraId="768E2A57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สิทธิในการใช้แนววางท่อ</w:t>
            </w:r>
          </w:p>
        </w:tc>
        <w:tc>
          <w:tcPr>
            <w:tcW w:w="91" w:type="pct"/>
            <w:vAlign w:val="bottom"/>
          </w:tcPr>
          <w:p w14:paraId="46FB5386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" w:type="pct"/>
            <w:vAlign w:val="bottom"/>
          </w:tcPr>
          <w:p w14:paraId="32C028B4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10E63FE2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6C2D874F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592" w:type="pct"/>
            <w:gridSpan w:val="3"/>
            <w:vAlign w:val="bottom"/>
          </w:tcPr>
          <w:p w14:paraId="29ACC31C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63C5C1BE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34A6752F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411" w:type="pct"/>
            <w:vAlign w:val="bottom"/>
          </w:tcPr>
          <w:p w14:paraId="70EA59C6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5A8A" w:rsidRPr="00F346C0" w14:paraId="6789CFCB" w14:textId="77777777" w:rsidTr="00695933">
        <w:trPr>
          <w:tblHeader/>
        </w:trPr>
        <w:tc>
          <w:tcPr>
            <w:tcW w:w="1172" w:type="pct"/>
          </w:tcPr>
          <w:p w14:paraId="5E235150" w14:textId="77777777" w:rsidR="00F45A8A" w:rsidRPr="00F346C0" w:rsidRDefault="00F45A8A" w:rsidP="009039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pct"/>
            <w:vAlign w:val="bottom"/>
          </w:tcPr>
          <w:p w14:paraId="0BF34853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63" w:type="pct"/>
            <w:gridSpan w:val="13"/>
            <w:vAlign w:val="bottom"/>
          </w:tcPr>
          <w:p w14:paraId="0F2A5EF6" w14:textId="77777777" w:rsidR="00F45A8A" w:rsidRPr="00F346C0" w:rsidRDefault="00F45A8A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5A8A" w:rsidRPr="00F346C0" w14:paraId="36CF11CE" w14:textId="77777777" w:rsidTr="00695933">
        <w:tc>
          <w:tcPr>
            <w:tcW w:w="1437" w:type="pct"/>
            <w:gridSpan w:val="2"/>
          </w:tcPr>
          <w:p w14:paraId="2CF58314" w14:textId="77777777" w:rsidR="00F45A8A" w:rsidRPr="00F346C0" w:rsidRDefault="00F45A8A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439" w:type="pct"/>
          </w:tcPr>
          <w:p w14:paraId="61B2520F" w14:textId="77777777" w:rsidR="00F45A8A" w:rsidRPr="00F346C0" w:rsidRDefault="00F45A8A" w:rsidP="009039D2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1102E158" w14:textId="77777777" w:rsidR="00F45A8A" w:rsidRPr="00F346C0" w:rsidRDefault="00F45A8A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368BA2EB" w14:textId="77777777" w:rsidR="00F45A8A" w:rsidRPr="00F346C0" w:rsidRDefault="00F45A8A" w:rsidP="009039D2">
            <w:pPr>
              <w:tabs>
                <w:tab w:val="clear" w:pos="907"/>
                <w:tab w:val="decimal" w:pos="897"/>
              </w:tabs>
              <w:spacing w:line="240" w:lineRule="auto"/>
              <w:ind w:left="-107" w:right="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25F5E2D2" w14:textId="77777777" w:rsidR="00F45A8A" w:rsidRPr="00F346C0" w:rsidRDefault="00F45A8A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650B56C6" w14:textId="77777777" w:rsidR="00F45A8A" w:rsidRPr="00F346C0" w:rsidRDefault="00F45A8A" w:rsidP="009039D2">
            <w:pPr>
              <w:tabs>
                <w:tab w:val="decimal" w:pos="1033"/>
              </w:tabs>
              <w:spacing w:line="240" w:lineRule="auto"/>
              <w:ind w:left="-107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7F0CC484" w14:textId="77777777" w:rsidR="00F45A8A" w:rsidRPr="00F346C0" w:rsidRDefault="00F45A8A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7DBECF2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3B1DD675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02B9187B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11ECCF39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44D67B73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734ACF07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17F54119" w14:textId="77777777" w:rsidR="00F45A8A" w:rsidRPr="00F346C0" w:rsidRDefault="00F45A8A" w:rsidP="009039D2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9D2" w:rsidRPr="00F346C0" w14:paraId="50C47D34" w14:textId="77777777" w:rsidTr="00E1709B">
        <w:tc>
          <w:tcPr>
            <w:tcW w:w="1172" w:type="pct"/>
          </w:tcPr>
          <w:p w14:paraId="40EAEEBE" w14:textId="17C204E2" w:rsidR="009039D2" w:rsidRPr="00F346C0" w:rsidRDefault="009039D2" w:rsidP="009039D2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5" w:type="pct"/>
          </w:tcPr>
          <w:p w14:paraId="0FD5BFE0" w14:textId="77777777" w:rsidR="009039D2" w:rsidRPr="00F346C0" w:rsidRDefault="009039D2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162EA77B" w14:textId="757871ED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3,605</w:t>
            </w:r>
          </w:p>
        </w:tc>
        <w:tc>
          <w:tcPr>
            <w:tcW w:w="86" w:type="pct"/>
            <w:vAlign w:val="bottom"/>
          </w:tcPr>
          <w:p w14:paraId="16DBC884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8A83797" w14:textId="2345C034" w:rsidR="009039D2" w:rsidRPr="00F346C0" w:rsidRDefault="009039D2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5,875</w:t>
            </w:r>
          </w:p>
        </w:tc>
        <w:tc>
          <w:tcPr>
            <w:tcW w:w="91" w:type="pct"/>
            <w:vAlign w:val="bottom"/>
          </w:tcPr>
          <w:p w14:paraId="386941D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390FD8D5" w14:textId="7156592F" w:rsidR="009039D2" w:rsidRPr="00F346C0" w:rsidRDefault="009039D2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4,219</w:t>
            </w:r>
          </w:p>
        </w:tc>
        <w:tc>
          <w:tcPr>
            <w:tcW w:w="89" w:type="pct"/>
            <w:vAlign w:val="bottom"/>
          </w:tcPr>
          <w:p w14:paraId="2FFE234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39CCBC3" w14:textId="0A4C65F7" w:rsidR="009039D2" w:rsidRPr="00F346C0" w:rsidRDefault="009039D2" w:rsidP="00AA0F54">
            <w:pPr>
              <w:tabs>
                <w:tab w:val="decimal" w:pos="104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1" w:type="pct"/>
            <w:vAlign w:val="bottom"/>
          </w:tcPr>
          <w:p w14:paraId="7141D7A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05FBC78A" w14:textId="366A18F3" w:rsidR="009039D2" w:rsidRPr="00F346C0" w:rsidRDefault="009039D2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4,783</w:t>
            </w:r>
          </w:p>
        </w:tc>
        <w:tc>
          <w:tcPr>
            <w:tcW w:w="91" w:type="pct"/>
            <w:vAlign w:val="bottom"/>
          </w:tcPr>
          <w:p w14:paraId="2722BBE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7A8F13F5" w14:textId="416738D2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9" w:type="pct"/>
            <w:vAlign w:val="bottom"/>
          </w:tcPr>
          <w:p w14:paraId="5DFDA10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66186416" w14:textId="63FFAE10" w:rsidR="009039D2" w:rsidRPr="00F346C0" w:rsidRDefault="009039D2" w:rsidP="00AA0F54">
            <w:pPr>
              <w:tabs>
                <w:tab w:val="decimal" w:pos="1039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18,560</w:t>
            </w:r>
          </w:p>
        </w:tc>
      </w:tr>
      <w:tr w:rsidR="009039D2" w:rsidRPr="00F346C0" w14:paraId="40D7012F" w14:textId="77777777" w:rsidTr="00817E8B">
        <w:tc>
          <w:tcPr>
            <w:tcW w:w="1172" w:type="pct"/>
          </w:tcPr>
          <w:p w14:paraId="1D040C3C" w14:textId="7A94FA33" w:rsidR="009039D2" w:rsidRPr="00F346C0" w:rsidRDefault="009039D2" w:rsidP="009039D2">
            <w:pPr>
              <w:spacing w:line="240" w:lineRule="auto"/>
              <w:ind w:left="612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65" w:type="pct"/>
          </w:tcPr>
          <w:p w14:paraId="3F561331" w14:textId="77777777" w:rsidR="009039D2" w:rsidRPr="00F346C0" w:rsidRDefault="009039D2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642B1DE2" w14:textId="769150EA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86" w:type="pct"/>
            <w:vAlign w:val="bottom"/>
          </w:tcPr>
          <w:p w14:paraId="6526543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A78EDFD" w14:textId="3FDA2029" w:rsidR="009039D2" w:rsidRPr="00F346C0" w:rsidRDefault="009039D2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91" w:type="pct"/>
            <w:vAlign w:val="bottom"/>
          </w:tcPr>
          <w:p w14:paraId="5C4EC4FF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54E84C6B" w14:textId="2E10A82D" w:rsidR="009039D2" w:rsidRPr="00F346C0" w:rsidRDefault="009039D2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89" w:type="pct"/>
            <w:vAlign w:val="bottom"/>
          </w:tcPr>
          <w:p w14:paraId="6EC8804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1CEE3B13" w14:textId="501093AC" w:rsidR="009039D2" w:rsidRPr="00F346C0" w:rsidRDefault="009039D2" w:rsidP="009039D2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7A5D178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605D5948" w14:textId="26FE18B5" w:rsidR="009039D2" w:rsidRPr="00F346C0" w:rsidRDefault="009039D2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2,033</w:t>
            </w:r>
          </w:p>
        </w:tc>
        <w:tc>
          <w:tcPr>
            <w:tcW w:w="91" w:type="pct"/>
            <w:vAlign w:val="bottom"/>
          </w:tcPr>
          <w:p w14:paraId="7837101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73707879" w14:textId="7D06AED1" w:rsidR="009039D2" w:rsidRPr="00F346C0" w:rsidRDefault="009039D2" w:rsidP="009039D2">
            <w:pPr>
              <w:tabs>
                <w:tab w:val="decimal" w:pos="8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CCAB690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47CA8ED9" w14:textId="046D8AAE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4,056</w:t>
            </w:r>
          </w:p>
        </w:tc>
      </w:tr>
      <w:tr w:rsidR="009039D2" w:rsidRPr="00F346C0" w14:paraId="23D58DC7" w14:textId="77777777" w:rsidTr="00817E8B">
        <w:tc>
          <w:tcPr>
            <w:tcW w:w="1172" w:type="pct"/>
          </w:tcPr>
          <w:p w14:paraId="13554690" w14:textId="44766B13" w:rsidR="009039D2" w:rsidRPr="00F346C0" w:rsidDel="004F76C0" w:rsidRDefault="009039D2" w:rsidP="009039D2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265" w:type="pct"/>
          </w:tcPr>
          <w:p w14:paraId="4980B7A9" w14:textId="0DF69F9B" w:rsidR="009039D2" w:rsidRPr="00F346C0" w:rsidRDefault="009039D2" w:rsidP="009039D2">
            <w:pPr>
              <w:spacing w:line="240" w:lineRule="auto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6A12B4D2" w14:textId="796DE756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6AAFC1B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73A86D9D" w14:textId="0850BBF1" w:rsidR="009039D2" w:rsidRPr="00F346C0" w:rsidRDefault="009039D2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91" w:type="pct"/>
            <w:vAlign w:val="bottom"/>
          </w:tcPr>
          <w:p w14:paraId="1F8206D7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5A4D21AC" w14:textId="1C46BD08" w:rsidR="009039D2" w:rsidRPr="00F346C0" w:rsidRDefault="009039D2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C11ACD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2D20500E" w14:textId="60CEA363" w:rsidR="009039D2" w:rsidRPr="00F346C0" w:rsidRDefault="009039D2" w:rsidP="00AA0F54">
            <w:pPr>
              <w:tabs>
                <w:tab w:val="decimal" w:pos="860"/>
              </w:tabs>
              <w:spacing w:line="240" w:lineRule="auto"/>
              <w:ind w:left="-107" w:right="-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91" w:type="pct"/>
            <w:vAlign w:val="bottom"/>
          </w:tcPr>
          <w:p w14:paraId="4BABF969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1F8C0032" w14:textId="725EF1BE" w:rsidR="009039D2" w:rsidRPr="00F346C0" w:rsidRDefault="009039D2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58F049D7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154DA87B" w14:textId="3F6CEBA0" w:rsidR="009039D2" w:rsidRPr="00F346C0" w:rsidRDefault="009039D2" w:rsidP="009039D2">
            <w:pPr>
              <w:tabs>
                <w:tab w:val="decimal" w:pos="8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F45355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7D1B854B" w14:textId="50983EA7" w:rsidR="009039D2" w:rsidRPr="00F346C0" w:rsidRDefault="009039D2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(40)</w:t>
            </w:r>
          </w:p>
        </w:tc>
      </w:tr>
      <w:tr w:rsidR="009039D2" w:rsidRPr="00F346C0" w14:paraId="275A530B" w14:textId="77777777" w:rsidTr="00817E8B">
        <w:tc>
          <w:tcPr>
            <w:tcW w:w="1172" w:type="pct"/>
          </w:tcPr>
          <w:p w14:paraId="52ACC4C3" w14:textId="79AAC6D3" w:rsidR="009039D2" w:rsidRPr="00F346C0" w:rsidRDefault="009039D2" w:rsidP="009039D2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65" w:type="pct"/>
          </w:tcPr>
          <w:p w14:paraId="490552E4" w14:textId="77777777" w:rsidR="009039D2" w:rsidRPr="00F346C0" w:rsidRDefault="009039D2" w:rsidP="009039D2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6C49DDCD" w14:textId="7BA86B39" w:rsidR="009039D2" w:rsidRPr="00F346C0" w:rsidRDefault="009039D2" w:rsidP="009039D2">
            <w:pPr>
              <w:tabs>
                <w:tab w:val="decimal" w:pos="7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" w:type="pct"/>
            <w:vAlign w:val="bottom"/>
          </w:tcPr>
          <w:p w14:paraId="68CEEDA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5809E0C" w14:textId="072672C1" w:rsidR="009039D2" w:rsidRPr="00F346C0" w:rsidRDefault="009039D2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91" w:type="pct"/>
            <w:vAlign w:val="bottom"/>
          </w:tcPr>
          <w:p w14:paraId="123C25E7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2886C5D8" w14:textId="690D1221" w:rsidR="009039D2" w:rsidRPr="00F346C0" w:rsidRDefault="009039D2" w:rsidP="009039D2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560A86A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7829C624" w14:textId="357D68C9" w:rsidR="009039D2" w:rsidRPr="00F346C0" w:rsidRDefault="009039D2" w:rsidP="009039D2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75A358E6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16965948" w14:textId="2729B6F8" w:rsidR="009039D2" w:rsidRPr="00F346C0" w:rsidRDefault="009039D2" w:rsidP="00AA0F54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(84)</w:t>
            </w:r>
          </w:p>
        </w:tc>
        <w:tc>
          <w:tcPr>
            <w:tcW w:w="91" w:type="pct"/>
            <w:vAlign w:val="bottom"/>
          </w:tcPr>
          <w:p w14:paraId="20EBDE06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13B14EDE" w14:textId="065D1AAB" w:rsidR="009039D2" w:rsidRPr="00F346C0" w:rsidRDefault="009039D2" w:rsidP="009039D2">
            <w:pPr>
              <w:tabs>
                <w:tab w:val="decimal" w:pos="8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142B6774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602C8795" w14:textId="3CD4CC0B" w:rsidR="009039D2" w:rsidRPr="00F346C0" w:rsidRDefault="009039D2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(121)</w:t>
            </w:r>
          </w:p>
        </w:tc>
      </w:tr>
      <w:tr w:rsidR="009039D2" w:rsidRPr="00F346C0" w14:paraId="01774847" w14:textId="77777777" w:rsidTr="00695933">
        <w:tc>
          <w:tcPr>
            <w:tcW w:w="1172" w:type="pct"/>
          </w:tcPr>
          <w:p w14:paraId="6EFD7078" w14:textId="279A79D3" w:rsidR="009039D2" w:rsidRPr="00F346C0" w:rsidRDefault="009039D2" w:rsidP="009039D2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5" w:type="pct"/>
          </w:tcPr>
          <w:p w14:paraId="0BD094CC" w14:textId="77777777" w:rsidR="009039D2" w:rsidRPr="00F346C0" w:rsidRDefault="009039D2" w:rsidP="009039D2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5BE90A7C" w14:textId="4AA48522" w:rsidR="009039D2" w:rsidRPr="00F346C0" w:rsidRDefault="009039D2" w:rsidP="00AA0F54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86" w:type="pct"/>
          </w:tcPr>
          <w:p w14:paraId="16440F9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4C17C856" w14:textId="2494399A" w:rsidR="009039D2" w:rsidRPr="00F346C0" w:rsidRDefault="009039D2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(197)</w:t>
            </w:r>
          </w:p>
        </w:tc>
        <w:tc>
          <w:tcPr>
            <w:tcW w:w="91" w:type="pct"/>
          </w:tcPr>
          <w:p w14:paraId="476D5DF7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9BA9496" w14:textId="65729106" w:rsidR="009039D2" w:rsidRPr="00F346C0" w:rsidRDefault="009039D2" w:rsidP="009039D2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5E31FC1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4545D9BF" w14:textId="77328957" w:rsidR="009039D2" w:rsidRPr="00F346C0" w:rsidRDefault="009039D2" w:rsidP="009039D2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3BF5BCA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7F312155" w14:textId="68CBB99A" w:rsidR="009039D2" w:rsidRPr="00F346C0" w:rsidRDefault="009039D2" w:rsidP="00AA0F54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91" w:type="pct"/>
          </w:tcPr>
          <w:p w14:paraId="1AD8A8A0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04C9C796" w14:textId="6A9C3178" w:rsidR="009039D2" w:rsidRPr="00F346C0" w:rsidRDefault="009039D2" w:rsidP="009039D2">
            <w:pPr>
              <w:tabs>
                <w:tab w:val="decimal" w:pos="8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4BFA8794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65301A8C" w14:textId="0522B159" w:rsidR="009039D2" w:rsidRPr="00F346C0" w:rsidRDefault="009039D2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(225)</w:t>
            </w:r>
          </w:p>
        </w:tc>
      </w:tr>
      <w:tr w:rsidR="009039D2" w:rsidRPr="00F346C0" w14:paraId="5451C33B" w14:textId="77777777" w:rsidTr="00695933">
        <w:tc>
          <w:tcPr>
            <w:tcW w:w="1172" w:type="pct"/>
          </w:tcPr>
          <w:p w14:paraId="4F30A6C2" w14:textId="7CB5A376" w:rsidR="009039D2" w:rsidRPr="00F346C0" w:rsidRDefault="009039D2" w:rsidP="009039D2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265" w:type="pct"/>
          </w:tcPr>
          <w:p w14:paraId="187A518C" w14:textId="77777777" w:rsidR="009039D2" w:rsidRPr="00F346C0" w:rsidRDefault="009039D2" w:rsidP="009039D2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27971F02" w14:textId="1EFA5443" w:rsidR="009039D2" w:rsidRPr="00F346C0" w:rsidRDefault="009039D2" w:rsidP="009039D2">
            <w:pPr>
              <w:tabs>
                <w:tab w:val="decimal" w:pos="7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B8D5D93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294BC60B" w14:textId="047F5946" w:rsidR="009039D2" w:rsidRPr="00F346C0" w:rsidRDefault="009039D2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91" w:type="pct"/>
          </w:tcPr>
          <w:p w14:paraId="5AF94E5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294032BC" w14:textId="2490781F" w:rsidR="009039D2" w:rsidRPr="00F346C0" w:rsidRDefault="009039D2" w:rsidP="009039D2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EE70DD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109FB9F" w14:textId="555CFEC0" w:rsidR="009039D2" w:rsidRPr="00F346C0" w:rsidRDefault="009039D2" w:rsidP="009039D2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06BD6F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789E076A" w14:textId="6BA5DC25" w:rsidR="009039D2" w:rsidRPr="00F346C0" w:rsidRDefault="009039D2" w:rsidP="009039D2">
            <w:pPr>
              <w:tabs>
                <w:tab w:val="decimal" w:pos="94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618F614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54938655" w14:textId="54FB73D2" w:rsidR="009039D2" w:rsidRPr="00F346C0" w:rsidRDefault="009039D2" w:rsidP="009039D2">
            <w:pPr>
              <w:tabs>
                <w:tab w:val="decimal" w:pos="8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3A9544C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0B7CF864" w14:textId="4D972D35" w:rsidR="009039D2" w:rsidRPr="00F346C0" w:rsidRDefault="009039D2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</w:tr>
      <w:tr w:rsidR="009039D2" w:rsidRPr="00F346C0" w14:paraId="514F317D" w14:textId="77777777" w:rsidTr="00D9178E">
        <w:tc>
          <w:tcPr>
            <w:tcW w:w="1437" w:type="pct"/>
            <w:gridSpan w:val="2"/>
          </w:tcPr>
          <w:p w14:paraId="4F056BD5" w14:textId="24C40B0C" w:rsidR="009039D2" w:rsidRPr="00F346C0" w:rsidRDefault="009039D2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  <w:shd w:val="clear" w:color="auto" w:fill="auto"/>
          </w:tcPr>
          <w:p w14:paraId="1E06AEC9" w14:textId="4E9B4D53" w:rsidR="009039D2" w:rsidRPr="00F346C0" w:rsidRDefault="009039D2" w:rsidP="009039D2">
            <w:pPr>
              <w:tabs>
                <w:tab w:val="decimal" w:pos="7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16C17C9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2AD9276D" w14:textId="36F250C7" w:rsidR="009039D2" w:rsidRPr="00F346C0" w:rsidRDefault="009039D2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91" w:type="pct"/>
          </w:tcPr>
          <w:p w14:paraId="67CA5D4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96992F2" w14:textId="0911C427" w:rsidR="009039D2" w:rsidRPr="00F346C0" w:rsidRDefault="009039D2" w:rsidP="00AA0F54">
            <w:pPr>
              <w:tabs>
                <w:tab w:val="decimal" w:pos="1150"/>
              </w:tabs>
              <w:spacing w:line="240" w:lineRule="auto"/>
              <w:ind w:left="-107" w:right="-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89" w:type="pct"/>
          </w:tcPr>
          <w:p w14:paraId="423732C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5AA375C6" w14:textId="099EC830" w:rsidR="009039D2" w:rsidRPr="00F346C0" w:rsidRDefault="009039D2" w:rsidP="009039D2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BEA0E56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6D34D82D" w14:textId="2B729FDF" w:rsidR="009039D2" w:rsidRPr="00F346C0" w:rsidRDefault="009039D2" w:rsidP="00AA0F54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(125)</w:t>
            </w:r>
          </w:p>
        </w:tc>
        <w:tc>
          <w:tcPr>
            <w:tcW w:w="91" w:type="pct"/>
          </w:tcPr>
          <w:p w14:paraId="1F56158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4483EA14" w14:textId="676BFDF5" w:rsidR="009039D2" w:rsidRPr="00F346C0" w:rsidRDefault="009039D2" w:rsidP="009039D2">
            <w:pPr>
              <w:tabs>
                <w:tab w:val="decimal" w:pos="8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3B7D08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0DC81EB8" w14:textId="34FA98F0" w:rsidR="009039D2" w:rsidRPr="00F346C0" w:rsidRDefault="009039D2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(309)</w:t>
            </w:r>
          </w:p>
        </w:tc>
      </w:tr>
      <w:tr w:rsidR="009039D2" w:rsidRPr="00F346C0" w14:paraId="1CE4680F" w14:textId="77777777" w:rsidTr="00F31951">
        <w:tc>
          <w:tcPr>
            <w:tcW w:w="1172" w:type="pct"/>
          </w:tcPr>
          <w:p w14:paraId="226E5B99" w14:textId="46DC796B" w:rsidR="009039D2" w:rsidRPr="00F346C0" w:rsidRDefault="009039D2" w:rsidP="009039D2">
            <w:pPr>
              <w:tabs>
                <w:tab w:val="clear" w:pos="680"/>
                <w:tab w:val="left" w:pos="697"/>
              </w:tabs>
              <w:spacing w:line="240" w:lineRule="auto"/>
              <w:ind w:left="3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4DD48AC5" w14:textId="6CDEBB95" w:rsidR="009039D2" w:rsidRPr="00F346C0" w:rsidRDefault="009039D2" w:rsidP="009039D2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" w:type="pct"/>
          </w:tcPr>
          <w:p w14:paraId="6DDC7C15" w14:textId="77777777" w:rsidR="009039D2" w:rsidRPr="00F346C0" w:rsidRDefault="009039D2" w:rsidP="009039D2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</w:tcPr>
          <w:p w14:paraId="56DA8BB1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E912DA3" w14:textId="68A6821D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4,035</w:t>
            </w:r>
          </w:p>
        </w:tc>
        <w:tc>
          <w:tcPr>
            <w:tcW w:w="86" w:type="pct"/>
          </w:tcPr>
          <w:p w14:paraId="6290915E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13EF6A8D" w14:textId="77777777" w:rsidR="009039D2" w:rsidRPr="00F346C0" w:rsidRDefault="009039D2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F25A41B" w14:textId="192DFA7E" w:rsidR="009039D2" w:rsidRPr="00F346C0" w:rsidRDefault="009039D2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6,408</w:t>
            </w:r>
          </w:p>
        </w:tc>
        <w:tc>
          <w:tcPr>
            <w:tcW w:w="91" w:type="pct"/>
          </w:tcPr>
          <w:p w14:paraId="42157B4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78E1114F" w14:textId="77777777" w:rsidR="009039D2" w:rsidRPr="00F346C0" w:rsidRDefault="009039D2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27E422" w14:textId="62D74E3B" w:rsidR="009039D2" w:rsidRPr="00F346C0" w:rsidRDefault="009039D2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4,810</w:t>
            </w:r>
          </w:p>
        </w:tc>
        <w:tc>
          <w:tcPr>
            <w:tcW w:w="89" w:type="pct"/>
          </w:tcPr>
          <w:p w14:paraId="0E67B7CF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64F75E2F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03304E" w14:textId="6D6208C5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91" w:type="pct"/>
          </w:tcPr>
          <w:p w14:paraId="6160EB56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6DEC0429" w14:textId="77777777" w:rsidR="009039D2" w:rsidRPr="00F346C0" w:rsidRDefault="009039D2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313BA0" w14:textId="00E50B38" w:rsidR="009039D2" w:rsidRPr="00F346C0" w:rsidRDefault="009039D2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6,600</w:t>
            </w:r>
          </w:p>
        </w:tc>
        <w:tc>
          <w:tcPr>
            <w:tcW w:w="91" w:type="pct"/>
          </w:tcPr>
          <w:p w14:paraId="21C94CD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4F3C8E9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963E55" w14:textId="1268882B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9" w:type="pct"/>
          </w:tcPr>
          <w:p w14:paraId="18E21561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20B21051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45ADD31" w14:textId="6137472A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21,906</w:t>
            </w:r>
          </w:p>
        </w:tc>
      </w:tr>
      <w:tr w:rsidR="009039D2" w:rsidRPr="00F346C0" w14:paraId="7262340F" w14:textId="77777777" w:rsidTr="00695933">
        <w:tc>
          <w:tcPr>
            <w:tcW w:w="1172" w:type="pct"/>
          </w:tcPr>
          <w:p w14:paraId="6D59D8AE" w14:textId="1C4E4135" w:rsidR="009039D2" w:rsidRPr="00F346C0" w:rsidRDefault="009039D2" w:rsidP="009039D2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65" w:type="pct"/>
          </w:tcPr>
          <w:p w14:paraId="2ADA7323" w14:textId="77777777" w:rsidR="009039D2" w:rsidRPr="00F346C0" w:rsidRDefault="009039D2" w:rsidP="009039D2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197FDD29" w14:textId="50E6D9AB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86" w:type="pct"/>
            <w:vAlign w:val="bottom"/>
          </w:tcPr>
          <w:p w14:paraId="5954206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B6BACDE" w14:textId="79518782" w:rsidR="009039D2" w:rsidRPr="00F346C0" w:rsidRDefault="008151DF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91" w:type="pct"/>
            <w:vAlign w:val="bottom"/>
          </w:tcPr>
          <w:p w14:paraId="3CD382E3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195107D3" w14:textId="123BE647" w:rsidR="009039D2" w:rsidRPr="00F346C0" w:rsidRDefault="008151DF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89" w:type="pct"/>
            <w:vAlign w:val="bottom"/>
          </w:tcPr>
          <w:p w14:paraId="54A5D67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7921382B" w14:textId="1EFDFE72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0A74B88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3AD77333" w14:textId="62E5B272" w:rsidR="009039D2" w:rsidRPr="00F346C0" w:rsidRDefault="008151DF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2,078</w:t>
            </w:r>
          </w:p>
        </w:tc>
        <w:tc>
          <w:tcPr>
            <w:tcW w:w="91" w:type="pct"/>
            <w:vAlign w:val="bottom"/>
          </w:tcPr>
          <w:p w14:paraId="766B3DC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B2EA5E3" w14:textId="20FBAFE2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179EA2C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3BD841D4" w14:textId="2CEBE9D1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4,012</w:t>
            </w:r>
          </w:p>
        </w:tc>
      </w:tr>
      <w:tr w:rsidR="009039D2" w:rsidRPr="00F346C0" w14:paraId="46DA5385" w14:textId="77777777" w:rsidTr="00695933">
        <w:tc>
          <w:tcPr>
            <w:tcW w:w="1172" w:type="pct"/>
          </w:tcPr>
          <w:p w14:paraId="780517AD" w14:textId="20A627C7" w:rsidR="009039D2" w:rsidRPr="00F346C0" w:rsidRDefault="009039D2" w:rsidP="009039D2">
            <w:pPr>
              <w:spacing w:line="240" w:lineRule="auto"/>
              <w:ind w:left="612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265" w:type="pct"/>
          </w:tcPr>
          <w:p w14:paraId="766A5203" w14:textId="77777777" w:rsidR="009039D2" w:rsidRPr="00F346C0" w:rsidRDefault="009039D2" w:rsidP="009039D2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67D93B31" w14:textId="43394A17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13C0BB9E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63EA56B1" w14:textId="0BDB525E" w:rsidR="009039D2" w:rsidRPr="00F346C0" w:rsidRDefault="008151DF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(83)</w:t>
            </w:r>
          </w:p>
        </w:tc>
        <w:tc>
          <w:tcPr>
            <w:tcW w:w="91" w:type="pct"/>
            <w:vAlign w:val="bottom"/>
          </w:tcPr>
          <w:p w14:paraId="300CAA4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70ED47CC" w14:textId="19FA5358" w:rsidR="009039D2" w:rsidRPr="00F346C0" w:rsidRDefault="008151DF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9E84D6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3FEF333A" w14:textId="6C76EFAE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568D0FB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7CA18D10" w14:textId="29D5D1F6" w:rsidR="009039D2" w:rsidRPr="00F346C0" w:rsidRDefault="008151DF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5CADA2F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C528746" w14:textId="0AE485A4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51C473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38E5116D" w14:textId="559B9C7F" w:rsidR="009039D2" w:rsidRPr="00F346C0" w:rsidRDefault="008151DF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(83)</w:t>
            </w:r>
          </w:p>
        </w:tc>
      </w:tr>
      <w:tr w:rsidR="009039D2" w:rsidRPr="00F346C0" w14:paraId="3C5FA522" w14:textId="77777777" w:rsidTr="00695933">
        <w:tc>
          <w:tcPr>
            <w:tcW w:w="1172" w:type="pct"/>
          </w:tcPr>
          <w:p w14:paraId="13C8F1E0" w14:textId="5FD98129" w:rsidR="009039D2" w:rsidRPr="00F346C0" w:rsidRDefault="009039D2" w:rsidP="009039D2">
            <w:pPr>
              <w:spacing w:line="240" w:lineRule="auto"/>
              <w:ind w:left="612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65" w:type="pct"/>
          </w:tcPr>
          <w:p w14:paraId="1EF3EACE" w14:textId="77777777" w:rsidR="009039D2" w:rsidRPr="00F346C0" w:rsidRDefault="009039D2" w:rsidP="009039D2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0E839ECE" w14:textId="0A97CDB2" w:rsidR="009039D2" w:rsidRPr="00F346C0" w:rsidRDefault="008151DF" w:rsidP="00AA0F54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6" w:type="pct"/>
            <w:vAlign w:val="bottom"/>
          </w:tcPr>
          <w:p w14:paraId="6A7000A0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5D4F861" w14:textId="4DCF8FC6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1" w:type="pct"/>
            <w:vAlign w:val="bottom"/>
          </w:tcPr>
          <w:p w14:paraId="36497D8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3C625BAC" w14:textId="4FBC858A" w:rsidR="009039D2" w:rsidRPr="00F346C0" w:rsidRDefault="008151DF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89" w:type="pct"/>
            <w:vAlign w:val="bottom"/>
          </w:tcPr>
          <w:p w14:paraId="246399F9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1C1699AF" w14:textId="0E5BD65A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2A129934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268C366F" w14:textId="5944EECF" w:rsidR="009039D2" w:rsidRPr="00F346C0" w:rsidRDefault="008151DF" w:rsidP="00AA0F54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91" w:type="pct"/>
            <w:vAlign w:val="bottom"/>
          </w:tcPr>
          <w:p w14:paraId="6C11124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65F7BC82" w14:textId="448A5DBB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C07AB67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7D4788FF" w14:textId="0B3AA34E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9D2" w:rsidRPr="00F346C0" w14:paraId="5FB84F67" w14:textId="77777777" w:rsidTr="00695933">
        <w:tc>
          <w:tcPr>
            <w:tcW w:w="1172" w:type="pct"/>
          </w:tcPr>
          <w:p w14:paraId="24931659" w14:textId="77777777" w:rsidR="009039D2" w:rsidRPr="00F346C0" w:rsidRDefault="009039D2" w:rsidP="009039D2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5" w:type="pct"/>
          </w:tcPr>
          <w:p w14:paraId="39CD2C60" w14:textId="77777777" w:rsidR="009039D2" w:rsidRPr="00F346C0" w:rsidRDefault="009039D2" w:rsidP="009039D2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0F2C2E44" w14:textId="273A567A" w:rsidR="009039D2" w:rsidRPr="00F346C0" w:rsidRDefault="008151DF" w:rsidP="00AA0F54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86" w:type="pct"/>
          </w:tcPr>
          <w:p w14:paraId="2CF7982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31950BE0" w14:textId="2E068824" w:rsidR="009039D2" w:rsidRPr="00F346C0" w:rsidRDefault="008151DF" w:rsidP="00AA0F54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(232)</w:t>
            </w:r>
          </w:p>
        </w:tc>
        <w:tc>
          <w:tcPr>
            <w:tcW w:w="91" w:type="pct"/>
          </w:tcPr>
          <w:p w14:paraId="3DF565F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0A54B907" w14:textId="4BA1984E" w:rsidR="009039D2" w:rsidRPr="00F346C0" w:rsidRDefault="008151DF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F4AF949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A4A6B1E" w14:textId="2F4CFEA7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3FC32A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7D2FA81F" w14:textId="5C44ABAD" w:rsidR="009039D2" w:rsidRPr="00F346C0" w:rsidRDefault="008151DF" w:rsidP="00AA0F54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(51)</w:t>
            </w:r>
          </w:p>
        </w:tc>
        <w:tc>
          <w:tcPr>
            <w:tcW w:w="91" w:type="pct"/>
          </w:tcPr>
          <w:p w14:paraId="2851B8B4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227AC94" w14:textId="517AFBA4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271485C8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595CFF3B" w14:textId="7418EE0C" w:rsidR="009039D2" w:rsidRPr="00F346C0" w:rsidRDefault="008151DF" w:rsidP="00AA0F54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(304)</w:t>
            </w:r>
          </w:p>
        </w:tc>
      </w:tr>
      <w:tr w:rsidR="009039D2" w:rsidRPr="00F346C0" w14:paraId="738AED2C" w14:textId="77777777" w:rsidTr="00D9178E">
        <w:tc>
          <w:tcPr>
            <w:tcW w:w="1437" w:type="pct"/>
            <w:gridSpan w:val="2"/>
          </w:tcPr>
          <w:p w14:paraId="377397D7" w14:textId="18CA58C1" w:rsidR="009039D2" w:rsidRPr="00F346C0" w:rsidRDefault="009039D2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6894E1A1" w14:textId="1B2768AD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6" w:type="pct"/>
          </w:tcPr>
          <w:p w14:paraId="32A0C51E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5CB6CB64" w14:textId="42CE632A" w:rsidR="009039D2" w:rsidRPr="00F346C0" w:rsidRDefault="008151DF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1" w:type="pct"/>
          </w:tcPr>
          <w:p w14:paraId="6BA59DB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4BA0158D" w14:textId="66121F80" w:rsidR="009039D2" w:rsidRPr="00F346C0" w:rsidRDefault="008151DF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89" w:type="pct"/>
          </w:tcPr>
          <w:p w14:paraId="5767922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B5F748E" w14:textId="604F4D23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58074BDE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2AF66D26" w14:textId="2672312B" w:rsidR="009039D2" w:rsidRPr="00F346C0" w:rsidRDefault="008151DF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91" w:type="pct"/>
          </w:tcPr>
          <w:p w14:paraId="4AC61B0D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2D08B02B" w14:textId="05D50296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415B316C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283C0DE" w14:textId="5CA96AB2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9039D2" w:rsidRPr="00F346C0" w14:paraId="1CE70284" w14:textId="77777777" w:rsidTr="00695933">
        <w:tc>
          <w:tcPr>
            <w:tcW w:w="1172" w:type="pct"/>
          </w:tcPr>
          <w:p w14:paraId="33B999BC" w14:textId="21465472" w:rsidR="009039D2" w:rsidRPr="00F346C0" w:rsidRDefault="009039D2" w:rsidP="009039D2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" w:type="pct"/>
          </w:tcPr>
          <w:p w14:paraId="724B98BC" w14:textId="77777777" w:rsidR="009039D2" w:rsidRPr="00F346C0" w:rsidRDefault="009039D2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592F6386" w14:textId="52E04625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4,398</w:t>
            </w:r>
          </w:p>
        </w:tc>
        <w:tc>
          <w:tcPr>
            <w:tcW w:w="86" w:type="pct"/>
          </w:tcPr>
          <w:p w14:paraId="0A09F602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3B2F548A" w14:textId="5B46C7EB" w:rsidR="009039D2" w:rsidRPr="00F346C0" w:rsidRDefault="008151DF" w:rsidP="009039D2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7,032</w:t>
            </w:r>
          </w:p>
        </w:tc>
        <w:tc>
          <w:tcPr>
            <w:tcW w:w="91" w:type="pct"/>
          </w:tcPr>
          <w:p w14:paraId="21CAF33F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1E28BCF" w14:textId="22679217" w:rsidR="009039D2" w:rsidRPr="00F346C0" w:rsidRDefault="008151DF" w:rsidP="009039D2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5,666</w:t>
            </w:r>
          </w:p>
        </w:tc>
        <w:tc>
          <w:tcPr>
            <w:tcW w:w="89" w:type="pct"/>
          </w:tcPr>
          <w:p w14:paraId="6B1A4875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6A5A9C8D" w14:textId="42C854D2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91" w:type="pct"/>
          </w:tcPr>
          <w:p w14:paraId="3134BB4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4F01FF91" w14:textId="4E798ACA" w:rsidR="009039D2" w:rsidRPr="00F346C0" w:rsidRDefault="008151DF" w:rsidP="009039D2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8,856</w:t>
            </w:r>
          </w:p>
        </w:tc>
        <w:tc>
          <w:tcPr>
            <w:tcW w:w="91" w:type="pct"/>
          </w:tcPr>
          <w:p w14:paraId="1AB636EB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5B6595A9" w14:textId="2CA390A9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9" w:type="pct"/>
          </w:tcPr>
          <w:p w14:paraId="632B4863" w14:textId="77777777" w:rsidR="009039D2" w:rsidRPr="00F346C0" w:rsidRDefault="009039D2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0E84EF8F" w14:textId="3A7687EC" w:rsidR="009039D2" w:rsidRPr="00F346C0" w:rsidRDefault="008151DF" w:rsidP="009039D2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26,005</w:t>
            </w:r>
          </w:p>
        </w:tc>
      </w:tr>
    </w:tbl>
    <w:p w14:paraId="655832F4" w14:textId="77777777" w:rsidR="00F45A8A" w:rsidRPr="00F346C0" w:rsidRDefault="00F45A8A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F45A8A" w:rsidRPr="00F346C0" w:rsidSect="00AA0F54">
          <w:footerReference w:type="default" r:id="rId23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152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4"/>
        <w:gridCol w:w="809"/>
        <w:gridCol w:w="1341"/>
        <w:gridCol w:w="259"/>
        <w:gridCol w:w="1259"/>
        <w:gridCol w:w="240"/>
        <w:gridCol w:w="1494"/>
        <w:gridCol w:w="271"/>
        <w:gridCol w:w="1265"/>
        <w:gridCol w:w="277"/>
        <w:gridCol w:w="1411"/>
        <w:gridCol w:w="277"/>
        <w:gridCol w:w="1259"/>
        <w:gridCol w:w="271"/>
        <w:gridCol w:w="1262"/>
      </w:tblGrid>
      <w:tr w:rsidR="00F45A8A" w:rsidRPr="00F346C0" w14:paraId="34DB6C54" w14:textId="77777777" w:rsidTr="00C278B6">
        <w:tc>
          <w:tcPr>
            <w:tcW w:w="1155" w:type="pct"/>
          </w:tcPr>
          <w:p w14:paraId="03A7B2E8" w14:textId="77777777" w:rsidR="00F45A8A" w:rsidRPr="00F346C0" w:rsidRDefault="00F45A8A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pct"/>
          </w:tcPr>
          <w:p w14:paraId="53870FD9" w14:textId="77777777" w:rsidR="00F45A8A" w:rsidRPr="00F346C0" w:rsidRDefault="00F45A8A" w:rsidP="00C278B6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9" w:type="pct"/>
            <w:gridSpan w:val="13"/>
          </w:tcPr>
          <w:p w14:paraId="7F77E00E" w14:textId="77777777" w:rsidR="00F45A8A" w:rsidRPr="00F346C0" w:rsidRDefault="00F45A8A" w:rsidP="00C278B6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5A8A" w:rsidRPr="00F346C0" w14:paraId="217A4E3C" w14:textId="77777777" w:rsidTr="00C278B6">
        <w:trPr>
          <w:trHeight w:val="857"/>
        </w:trPr>
        <w:tc>
          <w:tcPr>
            <w:tcW w:w="1155" w:type="pct"/>
          </w:tcPr>
          <w:p w14:paraId="60D79414" w14:textId="77777777" w:rsidR="00F45A8A" w:rsidRPr="00F346C0" w:rsidRDefault="00F45A8A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pct"/>
          </w:tcPr>
          <w:p w14:paraId="49589AA2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" w:type="pct"/>
            <w:vAlign w:val="bottom"/>
          </w:tcPr>
          <w:p w14:paraId="67310ABF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5F762FAE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54100E6F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85" w:type="pct"/>
            <w:vAlign w:val="bottom"/>
          </w:tcPr>
          <w:p w14:paraId="0706AB91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4" w:type="pct"/>
            <w:vAlign w:val="bottom"/>
          </w:tcPr>
          <w:p w14:paraId="25F09B17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79" w:type="pct"/>
            <w:vAlign w:val="bottom"/>
          </w:tcPr>
          <w:p w14:paraId="1A7A8ACA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1" w:type="pct"/>
            <w:vAlign w:val="bottom"/>
          </w:tcPr>
          <w:p w14:paraId="6A2B1B28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สัญญาที่ทำกับลูกค้าและความสัมพันธ์กับลูกค้าที่เกี่ยวข้อง</w:t>
            </w:r>
          </w:p>
        </w:tc>
        <w:tc>
          <w:tcPr>
            <w:tcW w:w="89" w:type="pct"/>
            <w:vAlign w:val="bottom"/>
          </w:tcPr>
          <w:p w14:paraId="12BDBB14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" w:type="pct"/>
            <w:vAlign w:val="bottom"/>
          </w:tcPr>
          <w:p w14:paraId="13BEB72D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สิทธิในการใช้แนววางท่อ</w:t>
            </w:r>
          </w:p>
        </w:tc>
        <w:tc>
          <w:tcPr>
            <w:tcW w:w="91" w:type="pct"/>
            <w:vAlign w:val="bottom"/>
          </w:tcPr>
          <w:p w14:paraId="1685E2B6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4" w:type="pct"/>
            <w:vAlign w:val="bottom"/>
          </w:tcPr>
          <w:p w14:paraId="29571DC9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0E1E6E4E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407A6859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594" w:type="pct"/>
            <w:gridSpan w:val="3"/>
            <w:vAlign w:val="bottom"/>
          </w:tcPr>
          <w:p w14:paraId="3301F925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6DBFDFF9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750043FF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415" w:type="pct"/>
            <w:vAlign w:val="bottom"/>
          </w:tcPr>
          <w:p w14:paraId="263D873F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5A8A" w:rsidRPr="00F346C0" w14:paraId="1B20E099" w14:textId="77777777" w:rsidTr="00695933">
        <w:tc>
          <w:tcPr>
            <w:tcW w:w="1155" w:type="pct"/>
          </w:tcPr>
          <w:p w14:paraId="6C181F2C" w14:textId="77777777" w:rsidR="00F45A8A" w:rsidRPr="00F346C0" w:rsidRDefault="00F45A8A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pct"/>
          </w:tcPr>
          <w:p w14:paraId="7470D0D8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9" w:type="pct"/>
            <w:gridSpan w:val="13"/>
            <w:vAlign w:val="bottom"/>
          </w:tcPr>
          <w:p w14:paraId="2708E408" w14:textId="77777777" w:rsidR="00F45A8A" w:rsidRPr="00F346C0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5A8A" w:rsidRPr="00F346C0" w14:paraId="7CD81A4C" w14:textId="77777777" w:rsidTr="00E95A72">
        <w:tc>
          <w:tcPr>
            <w:tcW w:w="1155" w:type="pct"/>
          </w:tcPr>
          <w:p w14:paraId="57551151" w14:textId="77777777" w:rsidR="00F45A8A" w:rsidRPr="00F346C0" w:rsidRDefault="00F45A8A" w:rsidP="00C278B6">
            <w:pPr>
              <w:tabs>
                <w:tab w:val="decimal" w:pos="989"/>
              </w:tabs>
              <w:spacing w:line="240" w:lineRule="auto"/>
              <w:ind w:left="706" w:right="-11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66" w:type="pct"/>
          </w:tcPr>
          <w:p w14:paraId="7586320E" w14:textId="77777777" w:rsidR="00F45A8A" w:rsidRPr="00F346C0" w:rsidRDefault="00F45A8A" w:rsidP="00C278B6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1" w:type="pct"/>
          </w:tcPr>
          <w:p w14:paraId="383B36ED" w14:textId="77777777" w:rsidR="00F45A8A" w:rsidRPr="00F346C0" w:rsidRDefault="00F45A8A" w:rsidP="00C278B6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52B6F50B" w14:textId="77777777" w:rsidR="00F45A8A" w:rsidRPr="00F346C0" w:rsidRDefault="00F45A8A" w:rsidP="00C278B6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</w:tcPr>
          <w:p w14:paraId="4FE383C2" w14:textId="77777777" w:rsidR="00F45A8A" w:rsidRPr="00F346C0" w:rsidRDefault="00F45A8A" w:rsidP="00C278B6">
            <w:pPr>
              <w:tabs>
                <w:tab w:val="clear" w:pos="907"/>
                <w:tab w:val="decimal" w:pos="897"/>
              </w:tabs>
              <w:spacing w:line="240" w:lineRule="auto"/>
              <w:ind w:left="-107" w:right="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66427E5E" w14:textId="77777777" w:rsidR="00F45A8A" w:rsidRPr="00F346C0" w:rsidRDefault="00F45A8A" w:rsidP="00C278B6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</w:tcPr>
          <w:p w14:paraId="1FF6D4A3" w14:textId="77777777" w:rsidR="00F45A8A" w:rsidRPr="00F346C0" w:rsidRDefault="00F45A8A" w:rsidP="00C278B6">
            <w:pPr>
              <w:tabs>
                <w:tab w:val="decimal" w:pos="1033"/>
              </w:tabs>
              <w:spacing w:line="240" w:lineRule="auto"/>
              <w:ind w:left="-107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5B4827B0" w14:textId="77777777" w:rsidR="00F45A8A" w:rsidRPr="00F346C0" w:rsidRDefault="00F45A8A" w:rsidP="00C278B6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</w:tcPr>
          <w:p w14:paraId="7A2766CC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49F9479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090FC33F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CC200D5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</w:tcPr>
          <w:p w14:paraId="79A6C703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0E2DC3EA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</w:tcPr>
          <w:p w14:paraId="0CC1AB5F" w14:textId="77777777" w:rsidR="00F45A8A" w:rsidRPr="00F346C0" w:rsidRDefault="00F45A8A" w:rsidP="00C278B6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C0222" w:rsidRPr="00F346C0" w14:paraId="5EF72843" w14:textId="77777777" w:rsidTr="00695933">
        <w:tc>
          <w:tcPr>
            <w:tcW w:w="1421" w:type="pct"/>
            <w:gridSpan w:val="2"/>
          </w:tcPr>
          <w:p w14:paraId="6C1221F5" w14:textId="72D7BC01" w:rsidR="00FC0222" w:rsidRPr="00F346C0" w:rsidRDefault="00FC0222" w:rsidP="00FC0222">
            <w:pPr>
              <w:spacing w:line="240" w:lineRule="auto"/>
              <w:ind w:left="706" w:right="98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vAlign w:val="bottom"/>
          </w:tcPr>
          <w:p w14:paraId="0EADA094" w14:textId="26F2E534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5,003</w:t>
            </w:r>
          </w:p>
        </w:tc>
        <w:tc>
          <w:tcPr>
            <w:tcW w:w="85" w:type="pct"/>
            <w:vAlign w:val="bottom"/>
          </w:tcPr>
          <w:p w14:paraId="35F608E3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bottom w:val="double" w:sz="4" w:space="0" w:color="auto"/>
            </w:tcBorders>
            <w:vAlign w:val="bottom"/>
          </w:tcPr>
          <w:p w14:paraId="3ABFAC01" w14:textId="4390C693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3,625</w:t>
            </w:r>
          </w:p>
        </w:tc>
        <w:tc>
          <w:tcPr>
            <w:tcW w:w="79" w:type="pct"/>
            <w:vAlign w:val="bottom"/>
          </w:tcPr>
          <w:p w14:paraId="66367D66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vAlign w:val="bottom"/>
          </w:tcPr>
          <w:p w14:paraId="5375A67E" w14:textId="4AA5AA5A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16,263</w:t>
            </w:r>
          </w:p>
        </w:tc>
        <w:tc>
          <w:tcPr>
            <w:tcW w:w="89" w:type="pct"/>
            <w:vAlign w:val="bottom"/>
          </w:tcPr>
          <w:p w14:paraId="638113F3" w14:textId="77777777" w:rsidR="00FC0222" w:rsidRPr="00F346C0" w:rsidRDefault="00FC0222" w:rsidP="00FC0222">
            <w:pPr>
              <w:tabs>
                <w:tab w:val="decimal" w:pos="6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vAlign w:val="bottom"/>
          </w:tcPr>
          <w:p w14:paraId="69E74BDC" w14:textId="202FED3B" w:rsidR="00FC0222" w:rsidRPr="00F346C0" w:rsidRDefault="00FC0222" w:rsidP="00FC0222">
            <w:pPr>
              <w:tabs>
                <w:tab w:val="decimal" w:pos="6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6956170D" w14:textId="77777777" w:rsidR="00FC0222" w:rsidRPr="00F346C0" w:rsidRDefault="00FC0222" w:rsidP="00FC0222">
            <w:pPr>
              <w:tabs>
                <w:tab w:val="clear" w:pos="907"/>
                <w:tab w:val="decimal" w:pos="90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double" w:sz="4" w:space="0" w:color="auto"/>
            </w:tcBorders>
            <w:vAlign w:val="bottom"/>
          </w:tcPr>
          <w:p w14:paraId="26BF4FA6" w14:textId="2454770D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34,628</w:t>
            </w:r>
          </w:p>
        </w:tc>
        <w:tc>
          <w:tcPr>
            <w:tcW w:w="91" w:type="pct"/>
            <w:vAlign w:val="bottom"/>
          </w:tcPr>
          <w:p w14:paraId="145F6BCC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bottom w:val="double" w:sz="4" w:space="0" w:color="auto"/>
            </w:tcBorders>
            <w:vAlign w:val="bottom"/>
          </w:tcPr>
          <w:p w14:paraId="2BB73871" w14:textId="4C8F75A4" w:rsidR="00FC0222" w:rsidRPr="00F346C0" w:rsidRDefault="00FC0222" w:rsidP="00FC0222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713</w:t>
            </w:r>
          </w:p>
        </w:tc>
        <w:tc>
          <w:tcPr>
            <w:tcW w:w="89" w:type="pct"/>
            <w:vAlign w:val="bottom"/>
          </w:tcPr>
          <w:p w14:paraId="2EFD1DE5" w14:textId="77777777" w:rsidR="00FC0222" w:rsidRPr="00F346C0" w:rsidRDefault="00FC0222" w:rsidP="00FC0222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bottom w:val="double" w:sz="4" w:space="0" w:color="auto"/>
            </w:tcBorders>
            <w:vAlign w:val="bottom"/>
          </w:tcPr>
          <w:p w14:paraId="3F70A1AC" w14:textId="56129A1D" w:rsidR="00FC0222" w:rsidRPr="00F346C0" w:rsidRDefault="00FC0222" w:rsidP="00FC0222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60,232</w:t>
            </w:r>
          </w:p>
        </w:tc>
      </w:tr>
      <w:tr w:rsidR="00FC0222" w:rsidRPr="00F346C0" w14:paraId="7141FA49" w14:textId="77777777" w:rsidTr="00695933">
        <w:tc>
          <w:tcPr>
            <w:tcW w:w="1155" w:type="pct"/>
          </w:tcPr>
          <w:p w14:paraId="7D8852D6" w14:textId="17E9F45B" w:rsidR="00FC0222" w:rsidRPr="00F346C0" w:rsidRDefault="00FC0222" w:rsidP="00FC0222">
            <w:pPr>
              <w:tabs>
                <w:tab w:val="decimal" w:pos="989"/>
              </w:tabs>
              <w:spacing w:line="240" w:lineRule="auto"/>
              <w:ind w:left="706" w:right="-11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6" w:type="pct"/>
          </w:tcPr>
          <w:p w14:paraId="71DEE7A1" w14:textId="77777777" w:rsidR="00FC0222" w:rsidRPr="00F346C0" w:rsidRDefault="00FC0222" w:rsidP="00FC0222">
            <w:pPr>
              <w:tabs>
                <w:tab w:val="decimal" w:pos="1033"/>
              </w:tabs>
              <w:spacing w:line="240" w:lineRule="auto"/>
              <w:ind w:left="-107"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69107D" w14:textId="73DF6767" w:rsidR="00FC0222" w:rsidRPr="00F346C0" w:rsidRDefault="006851BF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="008151DF"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,811</w:t>
            </w:r>
          </w:p>
        </w:tc>
        <w:tc>
          <w:tcPr>
            <w:tcW w:w="85" w:type="pct"/>
            <w:vAlign w:val="bottom"/>
          </w:tcPr>
          <w:p w14:paraId="4CAA4EC5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9CC0B8" w14:textId="40F08D40" w:rsidR="00FC0222" w:rsidRPr="00F346C0" w:rsidRDefault="008151DF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3,439</w:t>
            </w:r>
          </w:p>
        </w:tc>
        <w:tc>
          <w:tcPr>
            <w:tcW w:w="79" w:type="pct"/>
            <w:vAlign w:val="bottom"/>
          </w:tcPr>
          <w:p w14:paraId="649A34EC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ED3906" w14:textId="2D0F5326" w:rsidR="00FC0222" w:rsidRPr="00F346C0" w:rsidRDefault="008151DF" w:rsidP="00FC0222">
            <w:pPr>
              <w:tabs>
                <w:tab w:val="decimal" w:pos="11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16,091</w:t>
            </w:r>
          </w:p>
        </w:tc>
        <w:tc>
          <w:tcPr>
            <w:tcW w:w="89" w:type="pct"/>
            <w:vAlign w:val="bottom"/>
          </w:tcPr>
          <w:p w14:paraId="49B15540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04953" w14:textId="3FF5980B" w:rsidR="00FC0222" w:rsidRPr="00F346C0" w:rsidRDefault="008151DF" w:rsidP="00FC0222">
            <w:pPr>
              <w:tabs>
                <w:tab w:val="decimal" w:pos="9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78A9BD28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CA96BA" w14:textId="29EA1387" w:rsidR="00FC0222" w:rsidRPr="00F346C0" w:rsidRDefault="008151DF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33,904</w:t>
            </w:r>
          </w:p>
        </w:tc>
        <w:tc>
          <w:tcPr>
            <w:tcW w:w="91" w:type="pct"/>
            <w:vAlign w:val="bottom"/>
          </w:tcPr>
          <w:p w14:paraId="51052653" w14:textId="77777777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9C264D" w14:textId="53BFCE40" w:rsidR="00FC0222" w:rsidRPr="00F346C0" w:rsidRDefault="008151DF" w:rsidP="00FC0222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89" w:type="pct"/>
            <w:vAlign w:val="bottom"/>
          </w:tcPr>
          <w:p w14:paraId="7A76443E" w14:textId="77777777" w:rsidR="00FC0222" w:rsidRPr="00F346C0" w:rsidRDefault="00FC0222" w:rsidP="00FC0222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24EA6C" w14:textId="3C2284C8" w:rsidR="00FC0222" w:rsidRPr="00F346C0" w:rsidRDefault="008151DF" w:rsidP="00FC0222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59,024</w:t>
            </w:r>
          </w:p>
        </w:tc>
      </w:tr>
    </w:tbl>
    <w:p w14:paraId="072179F9" w14:textId="77777777" w:rsidR="00F45A8A" w:rsidRPr="00F346C0" w:rsidRDefault="00F4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A49809" w14:textId="77777777" w:rsidR="002909C8" w:rsidRPr="00F346C0" w:rsidRDefault="0029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F346C0">
        <w:rPr>
          <w:rFonts w:ascii="Angsana New" w:hAnsi="Angsana New"/>
          <w:spacing w:val="-4"/>
          <w:sz w:val="30"/>
          <w:szCs w:val="30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"/>
        <w:gridCol w:w="3800"/>
        <w:gridCol w:w="1218"/>
        <w:gridCol w:w="1965"/>
        <w:gridCol w:w="293"/>
        <w:gridCol w:w="1772"/>
        <w:gridCol w:w="287"/>
        <w:gridCol w:w="1900"/>
        <w:gridCol w:w="315"/>
        <w:gridCol w:w="1869"/>
        <w:gridCol w:w="287"/>
        <w:gridCol w:w="1859"/>
      </w:tblGrid>
      <w:tr w:rsidR="004035FD" w:rsidRPr="00F346C0" w14:paraId="7FE1C757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47FE3878" w14:textId="77777777" w:rsidR="004035FD" w:rsidRPr="00F346C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7EC93479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02DA0661" w14:textId="1A07EB22" w:rsidR="004035FD" w:rsidRPr="00F346C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035FD" w:rsidRPr="00F346C0" w14:paraId="7119E703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3D6F6E4" w14:textId="77777777" w:rsidR="004035FD" w:rsidRPr="00F346C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65A00919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1DC5856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8CA7E64" w14:textId="4789F081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1B5F9BF2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3DEE4FAE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7A73ABF6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4298EFD5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" w:type="pct"/>
            <w:vAlign w:val="bottom"/>
          </w:tcPr>
          <w:p w14:paraId="003594C7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92" w:type="pct"/>
            <w:vAlign w:val="bottom"/>
          </w:tcPr>
          <w:p w14:paraId="229933F7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" w:type="pct"/>
            <w:vAlign w:val="bottom"/>
          </w:tcPr>
          <w:p w14:paraId="61E47E78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15D4A34E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349699C1" w14:textId="1989956B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1095509E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vAlign w:val="bottom"/>
          </w:tcPr>
          <w:p w14:paraId="3C0E364E" w14:textId="77777777" w:rsidR="004035FD" w:rsidRPr="00F346C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8461B71" w14:textId="77777777" w:rsidR="004035FD" w:rsidRPr="00F346C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781F6662" w14:textId="04976E02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67A7A2FA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7" w:type="pct"/>
            <w:vAlign w:val="bottom"/>
          </w:tcPr>
          <w:p w14:paraId="531521EC" w14:textId="337DC492" w:rsidR="004035FD" w:rsidRPr="00F346C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35FD" w:rsidRPr="00F346C0" w14:paraId="4B09354D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D8F96FE" w14:textId="77777777" w:rsidR="004035FD" w:rsidRPr="00F346C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38A07573" w14:textId="77777777" w:rsidR="004035FD" w:rsidRPr="00F346C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D727542" w14:textId="3145F5CD" w:rsidR="004035FD" w:rsidRPr="00F346C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035FD" w:rsidRPr="00F346C0" w14:paraId="4A14D325" w14:textId="77777777" w:rsidTr="004035FD">
        <w:trPr>
          <w:gridBefore w:val="1"/>
          <w:wBefore w:w="3" w:type="pct"/>
          <w:trHeight w:val="425"/>
        </w:trPr>
        <w:tc>
          <w:tcPr>
            <w:tcW w:w="1220" w:type="pct"/>
          </w:tcPr>
          <w:p w14:paraId="2AFDA0B1" w14:textId="77777777" w:rsidR="004035FD" w:rsidRPr="00F346C0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91" w:type="pct"/>
          </w:tcPr>
          <w:p w14:paraId="5F0A6F5B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2E5ED3B8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6ED15A2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5063AEE2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1B38F570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732C7B4A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pct"/>
          </w:tcPr>
          <w:p w14:paraId="0C82A92B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0BA07DAA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27018839" w14:textId="77777777" w:rsidR="004035FD" w:rsidRPr="00F346C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00D3C5A8" w14:textId="77777777" w:rsidR="004035FD" w:rsidRPr="00F346C0" w:rsidRDefault="004035FD" w:rsidP="004035FD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0222" w:rsidRPr="00F346C0" w14:paraId="1877F50E" w14:textId="77777777" w:rsidTr="00BD431D">
        <w:trPr>
          <w:gridBefore w:val="1"/>
          <w:wBefore w:w="3" w:type="pct"/>
        </w:trPr>
        <w:tc>
          <w:tcPr>
            <w:tcW w:w="1220" w:type="pct"/>
          </w:tcPr>
          <w:p w14:paraId="1BF50743" w14:textId="5C6C7B28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91" w:type="pct"/>
          </w:tcPr>
          <w:p w14:paraId="2224607F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6896A2BA" w14:textId="6E3C10A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6,101</w:t>
            </w:r>
          </w:p>
        </w:tc>
        <w:tc>
          <w:tcPr>
            <w:tcW w:w="94" w:type="pct"/>
            <w:vAlign w:val="bottom"/>
          </w:tcPr>
          <w:p w14:paraId="75EDBB6B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3C3BEFC2" w14:textId="6E1AE5F3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4,315</w:t>
            </w:r>
          </w:p>
        </w:tc>
        <w:tc>
          <w:tcPr>
            <w:tcW w:w="92" w:type="pct"/>
            <w:vAlign w:val="bottom"/>
          </w:tcPr>
          <w:p w14:paraId="6269B0ED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0BB570EF" w14:textId="7B456C1E" w:rsidR="00FC0222" w:rsidRPr="00F346C0" w:rsidRDefault="00FC0222" w:rsidP="00CA4A8C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01" w:type="pct"/>
            <w:vAlign w:val="bottom"/>
          </w:tcPr>
          <w:p w14:paraId="4ABA2577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623C1940" w14:textId="29413239" w:rsidR="00FC0222" w:rsidRPr="00F346C0" w:rsidRDefault="00FC0222" w:rsidP="00CA4A8C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92" w:type="pct"/>
            <w:vAlign w:val="bottom"/>
          </w:tcPr>
          <w:p w14:paraId="36A18FFB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6F1D60F4" w14:textId="71219651" w:rsidR="00FC0222" w:rsidRPr="00F346C0" w:rsidRDefault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10,669</w:t>
            </w:r>
          </w:p>
        </w:tc>
      </w:tr>
      <w:tr w:rsidR="00FC0222" w:rsidRPr="00F346C0" w14:paraId="18D3E898" w14:textId="77777777" w:rsidTr="00BD431D">
        <w:trPr>
          <w:gridBefore w:val="1"/>
          <w:wBefore w:w="3" w:type="pct"/>
        </w:trPr>
        <w:tc>
          <w:tcPr>
            <w:tcW w:w="1220" w:type="pct"/>
          </w:tcPr>
          <w:p w14:paraId="4D00E5D7" w14:textId="77777777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91" w:type="pct"/>
            <w:vAlign w:val="bottom"/>
          </w:tcPr>
          <w:p w14:paraId="367E3515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22C74783" w14:textId="34457550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94" w:type="pct"/>
            <w:vAlign w:val="bottom"/>
          </w:tcPr>
          <w:p w14:paraId="520F411C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2E41A4D1" w14:textId="3E08BFEE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2" w:type="pct"/>
            <w:vAlign w:val="bottom"/>
          </w:tcPr>
          <w:p w14:paraId="275CB101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29FF4D5B" w14:textId="588AB9A7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  <w:vAlign w:val="bottom"/>
          </w:tcPr>
          <w:p w14:paraId="4247554E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45A0627C" w14:textId="1220BA2C" w:rsidR="00FC0222" w:rsidRPr="00F346C0" w:rsidRDefault="00FC0222" w:rsidP="00FC0222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92" w:type="pct"/>
            <w:vAlign w:val="bottom"/>
          </w:tcPr>
          <w:p w14:paraId="34EEFE06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4F93F0E3" w14:textId="7963883E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</w:tr>
      <w:tr w:rsidR="00FC0222" w:rsidRPr="00F346C0" w14:paraId="495511A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48EDD99" w14:textId="7BD40EA1" w:rsidR="00FC0222" w:rsidRPr="00F346C0" w:rsidRDefault="00836715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</w:tcPr>
          <w:p w14:paraId="47D7E9E8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41355361" w14:textId="034CE103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94" w:type="pct"/>
          </w:tcPr>
          <w:p w14:paraId="35CC91DF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0404E57E" w14:textId="1A718A14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92" w:type="pct"/>
          </w:tcPr>
          <w:p w14:paraId="4AE4BF35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4882314" w14:textId="5150232F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35B69367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3841A7CA" w14:textId="0679B55C" w:rsidR="00FC0222" w:rsidRPr="00F346C0" w:rsidRDefault="00FC0222" w:rsidP="00FC0222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49CED443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EB1ED0D" w14:textId="600FB393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</w:tr>
      <w:tr w:rsidR="00FC0222" w:rsidRPr="00F346C0" w14:paraId="4E8B1ED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F940D3C" w14:textId="741BF447" w:rsidR="00FC0222" w:rsidRPr="00F346C0" w:rsidRDefault="00836715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91" w:type="pct"/>
          </w:tcPr>
          <w:p w14:paraId="4DCCAC82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4002DEC7" w14:textId="37AD6126" w:rsidR="00FC0222" w:rsidRPr="00F346C0" w:rsidRDefault="00FC0222" w:rsidP="00FC0222">
            <w:pPr>
              <w:tabs>
                <w:tab w:val="decimal" w:pos="11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4929532E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5168F236" w14:textId="478D1BC3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92" w:type="pct"/>
          </w:tcPr>
          <w:p w14:paraId="4220EE0A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0458C91B" w14:textId="366D520D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5D27D19F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5BA19F2C" w14:textId="3DCE6AA7" w:rsidR="00FC0222" w:rsidRPr="00F346C0" w:rsidRDefault="00FC0222" w:rsidP="00AA0F54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(250)</w:t>
            </w:r>
          </w:p>
        </w:tc>
        <w:tc>
          <w:tcPr>
            <w:tcW w:w="92" w:type="pct"/>
          </w:tcPr>
          <w:p w14:paraId="62642FBA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887DD1E" w14:textId="1913FFCA" w:rsidR="00FC0222" w:rsidRPr="00F346C0" w:rsidRDefault="00FC0222" w:rsidP="00FC0222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C0222" w:rsidRPr="00F346C0" w14:paraId="284D074C" w14:textId="77777777" w:rsidTr="00BD431D">
        <w:trPr>
          <w:gridBefore w:val="1"/>
          <w:wBefore w:w="3" w:type="pct"/>
        </w:trPr>
        <w:tc>
          <w:tcPr>
            <w:tcW w:w="1220" w:type="pct"/>
          </w:tcPr>
          <w:p w14:paraId="4A2C0AB5" w14:textId="2930227F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6A3965A" w14:textId="6D7989DB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 xml:space="preserve">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91" w:type="pct"/>
          </w:tcPr>
          <w:p w14:paraId="1CCBB0F2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0794070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D4FFADF" w14:textId="1AFB29A4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6,363</w:t>
            </w:r>
          </w:p>
        </w:tc>
        <w:tc>
          <w:tcPr>
            <w:tcW w:w="94" w:type="pct"/>
          </w:tcPr>
          <w:p w14:paraId="10581761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9C0FC21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8599F7" w14:textId="36A9C395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4,735</w:t>
            </w:r>
          </w:p>
        </w:tc>
        <w:tc>
          <w:tcPr>
            <w:tcW w:w="92" w:type="pct"/>
          </w:tcPr>
          <w:p w14:paraId="06705547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79FBC7E" w14:textId="77777777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842F48" w14:textId="6B953F06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1" w:type="pct"/>
          </w:tcPr>
          <w:p w14:paraId="50169042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CC8BF7F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A9092C" w14:textId="260F1C98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92" w:type="pct"/>
          </w:tcPr>
          <w:p w14:paraId="4BD1A49E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1049C272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A50DC0" w14:textId="2C674188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11,367</w:t>
            </w:r>
          </w:p>
        </w:tc>
      </w:tr>
      <w:tr w:rsidR="00FC0222" w:rsidRPr="00F346C0" w14:paraId="297A25C7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4135C735" w14:textId="62D1ED6E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7281CD6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68E71CC0" w14:textId="6EFB7C5E" w:rsidR="00FC0222" w:rsidRPr="00F346C0" w:rsidRDefault="006851BF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</w:rPr>
              <w:t>18</w:t>
            </w:r>
          </w:p>
        </w:tc>
        <w:tc>
          <w:tcPr>
            <w:tcW w:w="94" w:type="pct"/>
            <w:vAlign w:val="bottom"/>
          </w:tcPr>
          <w:p w14:paraId="0546D7E2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09D49C52" w14:textId="4755F522" w:rsidR="00FC0222" w:rsidRPr="00F346C0" w:rsidRDefault="006851BF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</w:p>
        </w:tc>
        <w:tc>
          <w:tcPr>
            <w:tcW w:w="92" w:type="pct"/>
            <w:vAlign w:val="bottom"/>
          </w:tcPr>
          <w:p w14:paraId="3C7DB780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3DF58ECE" w14:textId="1BFFD01D" w:rsidR="00FC0222" w:rsidRPr="00F346C0" w:rsidRDefault="00836715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  <w:vAlign w:val="bottom"/>
          </w:tcPr>
          <w:p w14:paraId="10743E7E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568E3074" w14:textId="5C6B7D18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92" w:type="pct"/>
            <w:vAlign w:val="bottom"/>
          </w:tcPr>
          <w:p w14:paraId="27E5B353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321D412F" w14:textId="060C605D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</w:tr>
      <w:tr w:rsidR="00FC0222" w:rsidRPr="00F346C0" w14:paraId="551826C0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1B37D0E" w14:textId="43D76252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</w:tcPr>
          <w:p w14:paraId="2DD13111" w14:textId="018128E0" w:rsidR="00FC0222" w:rsidRPr="00F346C0" w:rsidRDefault="003970BE" w:rsidP="00FC0222">
            <w:pPr>
              <w:tabs>
                <w:tab w:val="decimal" w:pos="13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31" w:type="pct"/>
          </w:tcPr>
          <w:p w14:paraId="4D542EBE" w14:textId="01068468" w:rsidR="00FC0222" w:rsidRPr="00F346C0" w:rsidRDefault="00836715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1,995</w:t>
            </w:r>
          </w:p>
        </w:tc>
        <w:tc>
          <w:tcPr>
            <w:tcW w:w="94" w:type="pct"/>
          </w:tcPr>
          <w:p w14:paraId="3192197F" w14:textId="077D9ED0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4CE8FB3F" w14:textId="5D67F246" w:rsidR="00FC0222" w:rsidRPr="00F346C0" w:rsidRDefault="006851BF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</w:rPr>
              <w:t>190</w:t>
            </w:r>
          </w:p>
        </w:tc>
        <w:tc>
          <w:tcPr>
            <w:tcW w:w="92" w:type="pct"/>
          </w:tcPr>
          <w:p w14:paraId="20FB7F1F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6B489CEE" w14:textId="3FDFA90C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5BB93A0A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6BF47AE8" w14:textId="44AC7E78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2" w:type="pct"/>
          </w:tcPr>
          <w:p w14:paraId="1D1BF7FD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5505795A" w14:textId="3A4B9717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2,286</w:t>
            </w:r>
          </w:p>
        </w:tc>
      </w:tr>
      <w:tr w:rsidR="00FC0222" w:rsidRPr="00F346C0" w14:paraId="1C2B1833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334F4562" w14:textId="77777777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91" w:type="pct"/>
          </w:tcPr>
          <w:p w14:paraId="03259101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53388304" w14:textId="5FC98AC1" w:rsidR="00FC0222" w:rsidRPr="00F346C0" w:rsidRDefault="00836715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94" w:type="pct"/>
          </w:tcPr>
          <w:p w14:paraId="3A071E60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3E252543" w14:textId="6CE13AC6" w:rsidR="00FC0222" w:rsidRPr="00F346C0" w:rsidRDefault="006851BF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</w:rPr>
              <w:t>212</w:t>
            </w:r>
          </w:p>
        </w:tc>
        <w:tc>
          <w:tcPr>
            <w:tcW w:w="92" w:type="pct"/>
          </w:tcPr>
          <w:p w14:paraId="321353C2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2A80F9D7" w14:textId="3BF269AC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1" w:type="pct"/>
          </w:tcPr>
          <w:p w14:paraId="30FD8812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0959E1A6" w14:textId="1D4FAC38" w:rsidR="00FC0222" w:rsidRPr="00F346C0" w:rsidRDefault="00836715" w:rsidP="00AA0F54">
            <w:pPr>
              <w:tabs>
                <w:tab w:val="clear" w:pos="1644"/>
                <w:tab w:val="decimal" w:pos="116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(227)</w:t>
            </w:r>
          </w:p>
        </w:tc>
        <w:tc>
          <w:tcPr>
            <w:tcW w:w="92" w:type="pct"/>
          </w:tcPr>
          <w:p w14:paraId="58325F3E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F7CA15F" w14:textId="62747ACE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836715" w:rsidRPr="00F346C0" w14:paraId="10B6D2C1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5C72B4B" w14:textId="73F85607" w:rsidR="00836715" w:rsidRPr="00F346C0" w:rsidRDefault="00836715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91" w:type="pct"/>
          </w:tcPr>
          <w:p w14:paraId="54D4CC1D" w14:textId="77777777" w:rsidR="00836715" w:rsidRPr="00F346C0" w:rsidRDefault="00836715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02A755A5" w14:textId="6D14B6E2" w:rsidR="00836715" w:rsidRPr="00F346C0" w:rsidRDefault="00836715" w:rsidP="00AA0F54">
            <w:pPr>
              <w:tabs>
                <w:tab w:val="decimal" w:pos="132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4" w:type="pct"/>
          </w:tcPr>
          <w:p w14:paraId="688D5E00" w14:textId="77777777" w:rsidR="00836715" w:rsidRPr="00F346C0" w:rsidRDefault="00836715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125C15A6" w14:textId="1BCEEE01" w:rsidR="00836715" w:rsidRPr="00F346C0" w:rsidRDefault="00836715" w:rsidP="00AA0F54">
            <w:pPr>
              <w:tabs>
                <w:tab w:val="decimal" w:pos="1160"/>
              </w:tabs>
              <w:spacing w:line="240" w:lineRule="auto"/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2" w:type="pct"/>
          </w:tcPr>
          <w:p w14:paraId="71B73E25" w14:textId="77777777" w:rsidR="00836715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1DD7FE2A" w14:textId="7BAD3B34" w:rsidR="00836715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023E5A51" w14:textId="77777777" w:rsidR="00836715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2D1B8CB9" w14:textId="148EA1E9" w:rsidR="00836715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4F27100" w14:textId="77777777" w:rsidR="00836715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3E5C4AC" w14:textId="7ABD08A9" w:rsidR="00836715" w:rsidRPr="00F346C0" w:rsidRDefault="00836715" w:rsidP="00AA0F54">
            <w:pPr>
              <w:tabs>
                <w:tab w:val="clear" w:pos="1644"/>
                <w:tab w:val="decimal" w:pos="116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</w:tr>
      <w:tr w:rsidR="00FC0222" w:rsidRPr="00F346C0" w14:paraId="682D8480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7565FC1F" w14:textId="290B3AC4" w:rsidR="00FC0222" w:rsidRPr="00F346C0" w:rsidRDefault="00FC0222" w:rsidP="00FC0222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91" w:type="pct"/>
          </w:tcPr>
          <w:p w14:paraId="64861776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73F00C8" w14:textId="38469720" w:rsidR="00FC0222" w:rsidRPr="00F346C0" w:rsidRDefault="00836715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8,511</w:t>
            </w:r>
          </w:p>
        </w:tc>
        <w:tc>
          <w:tcPr>
            <w:tcW w:w="94" w:type="pct"/>
          </w:tcPr>
          <w:p w14:paraId="170DB640" w14:textId="77777777" w:rsidR="00FC0222" w:rsidRPr="00F346C0" w:rsidRDefault="00FC0222" w:rsidP="00FC0222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4157492" w14:textId="58219938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5,138</w:t>
            </w:r>
          </w:p>
        </w:tc>
        <w:tc>
          <w:tcPr>
            <w:tcW w:w="92" w:type="pct"/>
          </w:tcPr>
          <w:p w14:paraId="4625A4CF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2D3073A4" w14:textId="1164EDBA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1" w:type="pct"/>
          </w:tcPr>
          <w:p w14:paraId="36D11745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E7690DB" w14:textId="2E715B98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492</w:t>
            </w:r>
          </w:p>
        </w:tc>
        <w:tc>
          <w:tcPr>
            <w:tcW w:w="92" w:type="pct"/>
          </w:tcPr>
          <w:p w14:paraId="759FCC6A" w14:textId="77777777" w:rsidR="00FC0222" w:rsidRPr="00F346C0" w:rsidRDefault="00FC0222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E71FAD1" w14:textId="76C7D5D5" w:rsidR="00FC0222" w:rsidRPr="00F346C0" w:rsidRDefault="00836715" w:rsidP="00FC0222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14,214</w:t>
            </w:r>
          </w:p>
        </w:tc>
      </w:tr>
      <w:tr w:rsidR="00FC0222" w:rsidRPr="00F346C0" w14:paraId="34DBE7E0" w14:textId="77777777" w:rsidTr="004035FD">
        <w:tc>
          <w:tcPr>
            <w:tcW w:w="1223" w:type="pct"/>
            <w:gridSpan w:val="2"/>
          </w:tcPr>
          <w:p w14:paraId="35410C4D" w14:textId="77777777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1B81ABBC" w14:textId="77777777" w:rsidR="00FC0222" w:rsidRPr="00F346C0" w:rsidRDefault="00FC0222" w:rsidP="00FC0222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58A602E4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3C9DC7C" w14:textId="77777777" w:rsidR="00FC0222" w:rsidRPr="00F346C0" w:rsidRDefault="00FC0222" w:rsidP="00FC0222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221C8453" w14:textId="77777777" w:rsidR="00FC0222" w:rsidRPr="00F346C0" w:rsidRDefault="00FC0222" w:rsidP="00FC0222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B0D209F" w14:textId="77777777" w:rsidR="00FC0222" w:rsidRPr="00F346C0" w:rsidRDefault="00FC0222" w:rsidP="00FC0222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01A93DA5" w14:textId="77777777" w:rsidR="00FC0222" w:rsidRPr="00F346C0" w:rsidRDefault="00FC0222" w:rsidP="00FC0222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54AE9A2A" w14:textId="77777777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495D1214" w14:textId="77777777" w:rsidR="00FC0222" w:rsidRPr="00F346C0" w:rsidRDefault="00FC0222" w:rsidP="00FC0222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28B5FE3" w14:textId="77777777" w:rsidR="00FC0222" w:rsidRPr="00F346C0" w:rsidRDefault="00FC0222" w:rsidP="00FC0222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07EA3A0C" w14:textId="77777777" w:rsidR="00FC0222" w:rsidRPr="00F346C0" w:rsidRDefault="00FC0222" w:rsidP="00FC0222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7E460A4A" w14:textId="6005C24D" w:rsidR="00DD1243" w:rsidRPr="00F346C0" w:rsidRDefault="00DD1243">
      <w:pPr>
        <w:rPr>
          <w:cs/>
        </w:rPr>
      </w:pPr>
    </w:p>
    <w:p w14:paraId="57FBE2E8" w14:textId="753CBD70" w:rsidR="00DD1243" w:rsidRPr="00F346C0" w:rsidRDefault="00DD1243"/>
    <w:p w14:paraId="363C65C1" w14:textId="46185E87" w:rsidR="00DD1243" w:rsidRPr="00F346C0" w:rsidRDefault="00DD1243"/>
    <w:p w14:paraId="2FEF2A79" w14:textId="77777777" w:rsidR="00DD1243" w:rsidRPr="00F346C0" w:rsidRDefault="00DD1243"/>
    <w:tbl>
      <w:tblPr>
        <w:tblW w:w="5000" w:type="pct"/>
        <w:tblLook w:val="0000" w:firstRow="0" w:lastRow="0" w:firstColumn="0" w:lastColumn="0" w:noHBand="0" w:noVBand="0"/>
      </w:tblPr>
      <w:tblGrid>
        <w:gridCol w:w="8"/>
        <w:gridCol w:w="3800"/>
        <w:gridCol w:w="16"/>
        <w:gridCol w:w="1202"/>
        <w:gridCol w:w="1965"/>
        <w:gridCol w:w="293"/>
        <w:gridCol w:w="1772"/>
        <w:gridCol w:w="287"/>
        <w:gridCol w:w="1900"/>
        <w:gridCol w:w="315"/>
        <w:gridCol w:w="1869"/>
        <w:gridCol w:w="287"/>
        <w:gridCol w:w="1859"/>
      </w:tblGrid>
      <w:tr w:rsidR="00DD1243" w:rsidRPr="00F346C0" w14:paraId="5BD24BCD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5C83411F" w14:textId="77777777" w:rsidR="00DD1243" w:rsidRPr="00F346C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  <w:gridSpan w:val="2"/>
          </w:tcPr>
          <w:p w14:paraId="32661A61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20EC618" w14:textId="77777777" w:rsidR="00DD1243" w:rsidRPr="00F346C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D1243" w:rsidRPr="00F346C0" w14:paraId="305E8BA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2DB2E372" w14:textId="77777777" w:rsidR="00DD1243" w:rsidRPr="00F346C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  <w:gridSpan w:val="2"/>
          </w:tcPr>
          <w:p w14:paraId="42CC5C70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5030E3A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145A33B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7793F84E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02A9BB6E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44881E70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3504805D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" w:type="pct"/>
            <w:vAlign w:val="bottom"/>
          </w:tcPr>
          <w:p w14:paraId="08BD39D1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92" w:type="pct"/>
            <w:vAlign w:val="bottom"/>
          </w:tcPr>
          <w:p w14:paraId="5E5FCC15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" w:type="pct"/>
            <w:vAlign w:val="bottom"/>
          </w:tcPr>
          <w:p w14:paraId="1C253492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5A5E90F1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78EB4776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752178DE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vAlign w:val="bottom"/>
          </w:tcPr>
          <w:p w14:paraId="2026D85B" w14:textId="77777777" w:rsidR="00DD1243" w:rsidRPr="00F346C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D46F0B4" w14:textId="77777777" w:rsidR="00DD1243" w:rsidRPr="00F346C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758CF477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3B8B7995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7" w:type="pct"/>
            <w:vAlign w:val="bottom"/>
          </w:tcPr>
          <w:p w14:paraId="70C428CF" w14:textId="77777777" w:rsidR="00DD1243" w:rsidRPr="00F346C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D1243" w:rsidRPr="00F346C0" w14:paraId="1856D74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36215D11" w14:textId="77777777" w:rsidR="00DD1243" w:rsidRPr="00F346C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  <w:gridSpan w:val="2"/>
          </w:tcPr>
          <w:p w14:paraId="38FC1A43" w14:textId="77777777" w:rsidR="00DD1243" w:rsidRPr="00F346C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3A8841F3" w14:textId="77777777" w:rsidR="00DD1243" w:rsidRPr="00F346C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035FD" w:rsidRPr="00F346C0" w14:paraId="09480B88" w14:textId="77777777" w:rsidTr="004035FD">
        <w:tc>
          <w:tcPr>
            <w:tcW w:w="1223" w:type="pct"/>
            <w:gridSpan w:val="2"/>
          </w:tcPr>
          <w:p w14:paraId="6FB667B3" w14:textId="77777777" w:rsidR="004035FD" w:rsidRPr="00F346C0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391" w:type="pct"/>
            <w:gridSpan w:val="2"/>
          </w:tcPr>
          <w:p w14:paraId="43B53A55" w14:textId="77777777" w:rsidR="004035FD" w:rsidRPr="00F346C0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1A8BB5E8" w14:textId="77777777" w:rsidR="004035FD" w:rsidRPr="00F346C0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CCE55C0" w14:textId="77777777" w:rsidR="004035FD" w:rsidRPr="00F346C0" w:rsidRDefault="004035FD" w:rsidP="004035FD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12BCAA1A" w14:textId="77777777" w:rsidR="004035FD" w:rsidRPr="00F346C0" w:rsidRDefault="004035FD" w:rsidP="004035FD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AD66AF4" w14:textId="77777777" w:rsidR="004035FD" w:rsidRPr="00F346C0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3ED205BB" w14:textId="77777777" w:rsidR="004035FD" w:rsidRPr="00F346C0" w:rsidRDefault="004035FD" w:rsidP="004035FD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1A32B0C6" w14:textId="77777777" w:rsidR="004035FD" w:rsidRPr="00F346C0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25B46D9A" w14:textId="77777777" w:rsidR="004035FD" w:rsidRPr="00F346C0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5DD8656" w14:textId="77777777" w:rsidR="004035FD" w:rsidRPr="00F346C0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6E775F77" w14:textId="77777777" w:rsidR="004035FD" w:rsidRPr="00F346C0" w:rsidRDefault="004035FD" w:rsidP="004035FD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C0222" w:rsidRPr="00F346C0" w14:paraId="69075C60" w14:textId="77777777" w:rsidTr="00C55C8C">
        <w:tc>
          <w:tcPr>
            <w:tcW w:w="1223" w:type="pct"/>
            <w:gridSpan w:val="2"/>
          </w:tcPr>
          <w:p w14:paraId="2BEF1169" w14:textId="5326E95C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91" w:type="pct"/>
            <w:gridSpan w:val="2"/>
          </w:tcPr>
          <w:p w14:paraId="0D7BBB0B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5EC35CED" w14:textId="6D06B02D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2,605</w:t>
            </w:r>
          </w:p>
        </w:tc>
        <w:tc>
          <w:tcPr>
            <w:tcW w:w="94" w:type="pct"/>
            <w:vAlign w:val="bottom"/>
          </w:tcPr>
          <w:p w14:paraId="07D0D854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7207B507" w14:textId="3A30A348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2,560</w:t>
            </w:r>
          </w:p>
        </w:tc>
        <w:tc>
          <w:tcPr>
            <w:tcW w:w="92" w:type="pct"/>
            <w:vAlign w:val="bottom"/>
          </w:tcPr>
          <w:p w14:paraId="2CB8B552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4510D44B" w14:textId="274EFF2B" w:rsidR="00FC0222" w:rsidRPr="00F346C0" w:rsidRDefault="00FC0222" w:rsidP="00AA0F54">
            <w:pPr>
              <w:tabs>
                <w:tab w:val="clear" w:pos="1644"/>
                <w:tab w:val="decimal" w:pos="1010"/>
                <w:tab w:val="left" w:pos="168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01" w:type="pct"/>
            <w:vAlign w:val="bottom"/>
          </w:tcPr>
          <w:p w14:paraId="31AD225B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5A0BC01E" w14:textId="3C4750AA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2" w:type="pct"/>
            <w:vAlign w:val="bottom"/>
          </w:tcPr>
          <w:p w14:paraId="0FD62E8B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26C456B3" w14:textId="50A3CAF2" w:rsidR="00FC0222" w:rsidRPr="00F346C0" w:rsidRDefault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5,216</w:t>
            </w:r>
          </w:p>
        </w:tc>
      </w:tr>
      <w:tr w:rsidR="00FC0222" w:rsidRPr="00F346C0" w14:paraId="12C53115" w14:textId="77777777" w:rsidTr="004035FD">
        <w:tc>
          <w:tcPr>
            <w:tcW w:w="1223" w:type="pct"/>
            <w:gridSpan w:val="2"/>
          </w:tcPr>
          <w:p w14:paraId="5A6FB5C0" w14:textId="74EA1782" w:rsidR="00FC0222" w:rsidRPr="00F346C0" w:rsidRDefault="00FC0222" w:rsidP="00FC0222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0A9C6FA7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2E741889" w14:textId="3A0D9525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94" w:type="pct"/>
          </w:tcPr>
          <w:p w14:paraId="36DE0275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7E110F4D" w14:textId="7446B49E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92" w:type="pct"/>
          </w:tcPr>
          <w:p w14:paraId="6F850424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5CFCCCFE" w14:textId="2FEE7C56" w:rsidR="00FC0222" w:rsidRPr="00F346C0" w:rsidRDefault="00FC0222" w:rsidP="00FC0222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1" w:type="pct"/>
          </w:tcPr>
          <w:p w14:paraId="6951061C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64645835" w14:textId="7BE16C34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7898C2A4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770022B" w14:textId="4DA4E804" w:rsidR="00FC0222" w:rsidRPr="00F346C0" w:rsidRDefault="00FC0222" w:rsidP="00FC0222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FC0222" w:rsidRPr="00F346C0" w14:paraId="4103B90E" w14:textId="77777777" w:rsidTr="004035FD">
        <w:tc>
          <w:tcPr>
            <w:tcW w:w="1223" w:type="pct"/>
            <w:gridSpan w:val="2"/>
          </w:tcPr>
          <w:p w14:paraId="31F8A0C9" w14:textId="0EAE3A66" w:rsidR="00FC0222" w:rsidRPr="00F346C0" w:rsidRDefault="00FC0222" w:rsidP="00FC0222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  <w:gridSpan w:val="2"/>
          </w:tcPr>
          <w:p w14:paraId="2A3D14AA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044E88D7" w14:textId="3BCC1E0C" w:rsidR="00FC0222" w:rsidRPr="00F346C0" w:rsidRDefault="00FC0222" w:rsidP="00FC0222">
            <w:pPr>
              <w:tabs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94" w:type="pct"/>
          </w:tcPr>
          <w:p w14:paraId="53E453BB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796D0C8A" w14:textId="24012BDD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92" w:type="pct"/>
          </w:tcPr>
          <w:p w14:paraId="678701A4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156E5FE" w14:textId="02A92A89" w:rsidR="00FC0222" w:rsidRPr="00F346C0" w:rsidRDefault="00FC0222" w:rsidP="00FC0222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3DC20CF4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5877B1A6" w14:textId="368502A3" w:rsidR="00FC0222" w:rsidRPr="00F346C0" w:rsidRDefault="00FC0222" w:rsidP="00FC0222">
            <w:pPr>
              <w:tabs>
                <w:tab w:val="decimal" w:pos="9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2E71250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5B634D7" w14:textId="000EFC1F" w:rsidR="00FC0222" w:rsidRPr="00F346C0" w:rsidRDefault="00FC0222" w:rsidP="00FC0222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  <w:tr w:rsidR="00FC0222" w:rsidRPr="00F346C0" w14:paraId="2AA9CDB3" w14:textId="77777777" w:rsidTr="00C55C8C">
        <w:tc>
          <w:tcPr>
            <w:tcW w:w="1223" w:type="pct"/>
            <w:gridSpan w:val="2"/>
          </w:tcPr>
          <w:p w14:paraId="46DF15A4" w14:textId="423D4760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774E2052" w14:textId="363AD7A3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 xml:space="preserve">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91" w:type="pct"/>
            <w:gridSpan w:val="2"/>
          </w:tcPr>
          <w:p w14:paraId="0B3AF1A3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219BA97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F54B9D4" w14:textId="22D936D8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3,022</w:t>
            </w:r>
          </w:p>
        </w:tc>
        <w:tc>
          <w:tcPr>
            <w:tcW w:w="94" w:type="pct"/>
          </w:tcPr>
          <w:p w14:paraId="2069DC06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D82185C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82A9C23" w14:textId="3017D639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2,994</w:t>
            </w:r>
          </w:p>
        </w:tc>
        <w:tc>
          <w:tcPr>
            <w:tcW w:w="92" w:type="pct"/>
          </w:tcPr>
          <w:p w14:paraId="35B4A8E8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5013FF7" w14:textId="77777777" w:rsidR="00FC0222" w:rsidRPr="00F346C0" w:rsidRDefault="00FC0222" w:rsidP="00FC0222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C09CFA" w14:textId="22ED4F20" w:rsidR="00FC0222" w:rsidRPr="00F346C0" w:rsidRDefault="00FC0222" w:rsidP="00FC0222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01" w:type="pct"/>
          </w:tcPr>
          <w:p w14:paraId="6E5314B5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A0A9B10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44E678F" w14:textId="1BFFA932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2" w:type="pct"/>
          </w:tcPr>
          <w:p w14:paraId="4EE7798B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BF24F30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12EA3DD" w14:textId="43EB7B9F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6,073</w:t>
            </w:r>
          </w:p>
        </w:tc>
      </w:tr>
      <w:tr w:rsidR="00FC0222" w:rsidRPr="00F346C0" w14:paraId="20162444" w14:textId="77777777" w:rsidTr="004035FD">
        <w:tc>
          <w:tcPr>
            <w:tcW w:w="1223" w:type="pct"/>
            <w:gridSpan w:val="2"/>
          </w:tcPr>
          <w:p w14:paraId="4F45257E" w14:textId="77777777" w:rsidR="00FC0222" w:rsidRPr="00F346C0" w:rsidRDefault="00FC0222" w:rsidP="00FC0222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2ABC27F8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0F561CBA" w14:textId="6D3D4AA7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4" w:type="pct"/>
          </w:tcPr>
          <w:p w14:paraId="7598D7EB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03A05619" w14:textId="2CD4A169" w:rsidR="00FC0222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92" w:type="pct"/>
          </w:tcPr>
          <w:p w14:paraId="3913BD25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54C19E5" w14:textId="21FF0050" w:rsidR="00FC0222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1" w:type="pct"/>
          </w:tcPr>
          <w:p w14:paraId="138A3DC9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39710875" w14:textId="6911A978" w:rsidR="00FC0222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405E526F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D8D55AC" w14:textId="61F4AB9B" w:rsidR="00FC0222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</w:tr>
      <w:tr w:rsidR="00FC0222" w:rsidRPr="00F346C0" w14:paraId="50D37050" w14:textId="77777777" w:rsidTr="004035FD">
        <w:tc>
          <w:tcPr>
            <w:tcW w:w="1223" w:type="pct"/>
            <w:gridSpan w:val="2"/>
          </w:tcPr>
          <w:p w14:paraId="45145AEA" w14:textId="648A172D" w:rsidR="00FC0222" w:rsidRPr="00F346C0" w:rsidRDefault="00FC0222" w:rsidP="00FC0222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  <w:gridSpan w:val="2"/>
          </w:tcPr>
          <w:p w14:paraId="38F08B04" w14:textId="377DD5F8" w:rsidR="00FC0222" w:rsidRPr="00F346C0" w:rsidRDefault="003970BE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31" w:type="pct"/>
          </w:tcPr>
          <w:p w14:paraId="7F11E148" w14:textId="4F167D6F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94" w:type="pct"/>
          </w:tcPr>
          <w:p w14:paraId="6BFC7646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4F5243A8" w14:textId="3A374AF1" w:rsidR="00FC0222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92" w:type="pct"/>
          </w:tcPr>
          <w:p w14:paraId="21FA50FC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1B019BEE" w14:textId="4EBBC6DE" w:rsidR="00FC0222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27C7BEC5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34EE6615" w14:textId="659F5E9F" w:rsidR="00FC0222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38CEF74A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6F1AC8B" w14:textId="15E0DF8B" w:rsidR="00FC0222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836715" w:rsidRPr="00F346C0" w14:paraId="6EDEA49D" w14:textId="77777777" w:rsidTr="004035FD">
        <w:tc>
          <w:tcPr>
            <w:tcW w:w="1223" w:type="pct"/>
            <w:gridSpan w:val="2"/>
          </w:tcPr>
          <w:p w14:paraId="653C0884" w14:textId="209DD770" w:rsidR="00836715" w:rsidRPr="00F346C0" w:rsidRDefault="00836715" w:rsidP="00FC0222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91" w:type="pct"/>
            <w:gridSpan w:val="2"/>
          </w:tcPr>
          <w:p w14:paraId="4B1F9B06" w14:textId="77777777" w:rsidR="00836715" w:rsidRPr="00F346C0" w:rsidRDefault="00836715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168B24AD" w14:textId="1798B85E" w:rsidR="00836715" w:rsidRPr="00F346C0" w:rsidRDefault="00836715" w:rsidP="00AA0F54">
            <w:pPr>
              <w:tabs>
                <w:tab w:val="decimal" w:pos="1252"/>
              </w:tabs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51BF" w:rsidRPr="00F346C0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</w:tcPr>
          <w:p w14:paraId="730ABF1C" w14:textId="77777777" w:rsidR="00836715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7E529333" w14:textId="152F97F0" w:rsidR="00836715" w:rsidRPr="00F346C0" w:rsidRDefault="00836715" w:rsidP="00AA0F54">
            <w:pPr>
              <w:tabs>
                <w:tab w:val="decimal" w:pos="1170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92" w:type="pct"/>
          </w:tcPr>
          <w:p w14:paraId="40E5F973" w14:textId="77777777" w:rsidR="00836715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519F763C" w14:textId="14C90945" w:rsidR="00836715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6D87C43F" w14:textId="77777777" w:rsidR="00836715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0C8086AC" w14:textId="2DFDE788" w:rsidR="00836715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39BB299C" w14:textId="77777777" w:rsidR="00836715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5C381731" w14:textId="1D96135A" w:rsidR="00836715" w:rsidRPr="00F346C0" w:rsidRDefault="00836715" w:rsidP="00AA0F54">
            <w:pPr>
              <w:tabs>
                <w:tab w:val="clear" w:pos="1644"/>
                <w:tab w:val="decimal" w:pos="118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</w:tr>
      <w:tr w:rsidR="00FC0222" w:rsidRPr="00F346C0" w14:paraId="509E665F" w14:textId="77777777" w:rsidTr="004035FD">
        <w:tc>
          <w:tcPr>
            <w:tcW w:w="1223" w:type="pct"/>
            <w:gridSpan w:val="2"/>
          </w:tcPr>
          <w:p w14:paraId="2B600F58" w14:textId="6E2E4376" w:rsidR="00FC0222" w:rsidRPr="00F346C0" w:rsidRDefault="00FC0222" w:rsidP="00FC0222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91" w:type="pct"/>
            <w:gridSpan w:val="2"/>
          </w:tcPr>
          <w:p w14:paraId="1F397026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9018B9" w14:textId="330B968B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3,866</w:t>
            </w:r>
          </w:p>
        </w:tc>
        <w:tc>
          <w:tcPr>
            <w:tcW w:w="94" w:type="pct"/>
          </w:tcPr>
          <w:p w14:paraId="281176E2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410A7160" w14:textId="619C86BF" w:rsidR="00FC0222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3,452</w:t>
            </w:r>
          </w:p>
        </w:tc>
        <w:tc>
          <w:tcPr>
            <w:tcW w:w="92" w:type="pct"/>
          </w:tcPr>
          <w:p w14:paraId="48AC4F55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56C5975" w14:textId="5256DAB8" w:rsidR="00FC0222" w:rsidRPr="00F346C0" w:rsidRDefault="00836715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101" w:type="pct"/>
          </w:tcPr>
          <w:p w14:paraId="78B08E5B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8522362" w14:textId="6010D90A" w:rsidR="00FC0222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2" w:type="pct"/>
          </w:tcPr>
          <w:p w14:paraId="722436D9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2591146" w14:textId="00CA126A" w:rsidR="00FC0222" w:rsidRPr="00F346C0" w:rsidRDefault="00836715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7,382</w:t>
            </w:r>
          </w:p>
        </w:tc>
      </w:tr>
      <w:tr w:rsidR="00FC0222" w:rsidRPr="00F346C0" w14:paraId="7EF0B12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67CA2FE3" w14:textId="77777777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6" w:type="pct"/>
          </w:tcPr>
          <w:p w14:paraId="529C0E73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47E33CB3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39C8095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55FDC100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2E1F3FF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315A2CB1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6B715ED6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77503518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11D593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563B4BFB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C0222" w:rsidRPr="00F346C0" w14:paraId="747615C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2C9B36E" w14:textId="77777777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86" w:type="pct"/>
          </w:tcPr>
          <w:p w14:paraId="3EF58A0F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6CBE281B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61578A9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10C2D81E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DE9BFE2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2B72F16F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73A4E8DE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188679AC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9F67A0C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7FB511E5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C0222" w:rsidRPr="00F346C0" w14:paraId="1A6E2083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12F0F32" w14:textId="6B4341D5" w:rsidR="00FC0222" w:rsidRPr="00F346C0" w:rsidRDefault="00FC0222" w:rsidP="00FC0222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86" w:type="pct"/>
          </w:tcPr>
          <w:p w14:paraId="3566D425" w14:textId="77777777" w:rsidR="00FC0222" w:rsidRPr="00F346C0" w:rsidRDefault="00FC0222" w:rsidP="00FC0222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4E56755" w14:textId="65579F1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3,341</w:t>
            </w:r>
          </w:p>
        </w:tc>
        <w:tc>
          <w:tcPr>
            <w:tcW w:w="94" w:type="pct"/>
          </w:tcPr>
          <w:p w14:paraId="2FBA0431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E3F9D40" w14:textId="3F3A3A0B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</w:t>
            </w:r>
          </w:p>
        </w:tc>
        <w:tc>
          <w:tcPr>
            <w:tcW w:w="92" w:type="pct"/>
          </w:tcPr>
          <w:p w14:paraId="398064BC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DA55AE3" w14:textId="7C08A51A" w:rsidR="00FC0222" w:rsidRPr="00F346C0" w:rsidRDefault="00FC0222" w:rsidP="00FC0222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01" w:type="pct"/>
          </w:tcPr>
          <w:p w14:paraId="1B9C8119" w14:textId="77777777" w:rsidR="00FC0222" w:rsidRPr="00F346C0" w:rsidRDefault="00FC0222" w:rsidP="00FC0222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5E114C42" w14:textId="52E42469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92" w:type="pct"/>
          </w:tcPr>
          <w:p w14:paraId="58A7784F" w14:textId="77777777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BBF63F7" w14:textId="154C98DB" w:rsidR="00FC0222" w:rsidRPr="00F346C0" w:rsidRDefault="00FC0222" w:rsidP="00FC0222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5,294</w:t>
            </w:r>
          </w:p>
        </w:tc>
      </w:tr>
      <w:tr w:rsidR="00FC0222" w:rsidRPr="00F346C0" w14:paraId="7613D89D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59DA2FB2" w14:textId="02D6D13E" w:rsidR="00FC0222" w:rsidRPr="00F346C0" w:rsidRDefault="00FC0222" w:rsidP="00FC0222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86" w:type="pct"/>
          </w:tcPr>
          <w:p w14:paraId="2264A81E" w14:textId="77777777" w:rsidR="00FC0222" w:rsidRPr="00F346C0" w:rsidRDefault="00FC0222" w:rsidP="00FC0222">
            <w:pPr>
              <w:tabs>
                <w:tab w:val="decimal" w:pos="734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0A924252" w14:textId="5255D4BF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4,645</w:t>
            </w:r>
          </w:p>
        </w:tc>
        <w:tc>
          <w:tcPr>
            <w:tcW w:w="94" w:type="pct"/>
          </w:tcPr>
          <w:p w14:paraId="2806F8D7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2E851AA9" w14:textId="54978463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1,686</w:t>
            </w:r>
          </w:p>
        </w:tc>
        <w:tc>
          <w:tcPr>
            <w:tcW w:w="92" w:type="pct"/>
          </w:tcPr>
          <w:p w14:paraId="435C94F8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double" w:sz="4" w:space="0" w:color="auto"/>
            </w:tcBorders>
          </w:tcPr>
          <w:p w14:paraId="51CBC430" w14:textId="141E5DDF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01" w:type="pct"/>
          </w:tcPr>
          <w:p w14:paraId="113233F7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14:paraId="4E004BFE" w14:textId="74B7B53D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</w:t>
            </w:r>
          </w:p>
        </w:tc>
        <w:tc>
          <w:tcPr>
            <w:tcW w:w="92" w:type="pct"/>
          </w:tcPr>
          <w:p w14:paraId="7C703120" w14:textId="77777777" w:rsidR="00FC0222" w:rsidRPr="00F346C0" w:rsidRDefault="00FC0222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7719A15E" w14:textId="29D6018B" w:rsidR="00FC0222" w:rsidRPr="00F346C0" w:rsidRDefault="00836715" w:rsidP="00FC0222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6,832</w:t>
            </w:r>
          </w:p>
        </w:tc>
      </w:tr>
    </w:tbl>
    <w:p w14:paraId="679F44F9" w14:textId="25E4D6A0" w:rsidR="002909C8" w:rsidRPr="00F346C0" w:rsidRDefault="002909C8" w:rsidP="004739A4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0A78B6" w14:textId="77777777" w:rsidR="002909C8" w:rsidRPr="00F346C0" w:rsidRDefault="0029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F346C0">
        <w:rPr>
          <w:rFonts w:ascii="Angsana New" w:hAnsi="Angsana New"/>
          <w:spacing w:val="-4"/>
          <w:sz w:val="30"/>
          <w:szCs w:val="30"/>
        </w:rPr>
        <w:br w:type="page"/>
      </w:r>
    </w:p>
    <w:p w14:paraId="5C3CDC86" w14:textId="77777777" w:rsidR="004739A4" w:rsidRPr="00F346C0" w:rsidRDefault="004739A4" w:rsidP="00DF2105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739A4" w:rsidRPr="00F346C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3FACF800" w14:textId="3A9D5BAD" w:rsidR="00FB129C" w:rsidRPr="00F346C0" w:rsidRDefault="00FB129C" w:rsidP="00FB129C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35B7F0" w14:textId="77777777" w:rsidR="00E330CC" w:rsidRPr="00F346C0" w:rsidRDefault="00E330CC" w:rsidP="00DF2105">
      <w:pPr>
        <w:ind w:left="540" w:right="-14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F9EFE73" w14:textId="4E222668" w:rsidR="00DF2105" w:rsidRPr="00F346C0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</w:p>
    <w:p w14:paraId="0F2835D5" w14:textId="77777777" w:rsidR="00DF2105" w:rsidRPr="00F346C0" w:rsidRDefault="00DF2105" w:rsidP="00DF2105">
      <w:pPr>
        <w:ind w:left="540" w:right="-14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57A803D" w14:textId="6C6AC9DC" w:rsidR="00DF2105" w:rsidRPr="00F346C0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เงินกู้ยืมระยะสั้นมียอดคงเหลือ ณ วันที่ </w:t>
      </w:r>
      <w:r w:rsidRPr="00F346C0">
        <w:rPr>
          <w:rFonts w:ascii="Angsana New" w:hAnsi="Angsana New"/>
          <w:sz w:val="30"/>
          <w:szCs w:val="30"/>
        </w:rPr>
        <w:t xml:space="preserve">31 </w:t>
      </w:r>
      <w:r w:rsidRPr="00F346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5EA4" w:rsidRPr="00F346C0">
        <w:rPr>
          <w:rFonts w:ascii="Angsana New" w:hAnsi="Angsana New"/>
          <w:sz w:val="30"/>
          <w:szCs w:val="30"/>
        </w:rPr>
        <w:t xml:space="preserve">2566 </w:t>
      </w:r>
      <w:r w:rsidR="00825EA4" w:rsidRPr="00F346C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F346C0">
        <w:rPr>
          <w:rFonts w:ascii="Angsana New" w:hAnsi="Angsana New"/>
          <w:sz w:val="30"/>
          <w:szCs w:val="30"/>
        </w:rPr>
        <w:t>2565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ดังนี้</w:t>
      </w:r>
    </w:p>
    <w:p w14:paraId="179656E4" w14:textId="77777777" w:rsidR="00DF2105" w:rsidRPr="00F346C0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0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F346C0" w14:paraId="40E79590" w14:textId="77777777" w:rsidTr="00C278B6">
        <w:tc>
          <w:tcPr>
            <w:tcW w:w="3330" w:type="dxa"/>
          </w:tcPr>
          <w:p w14:paraId="7D901B2D" w14:textId="77777777" w:rsidR="00DF2105" w:rsidRPr="00F346C0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1C6F8FF3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7EF227D4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EEE5F4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29F897E2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105" w:rsidRPr="00F346C0" w14:paraId="2E3C3DA4" w14:textId="77777777" w:rsidTr="00C278B6">
        <w:tc>
          <w:tcPr>
            <w:tcW w:w="3330" w:type="dxa"/>
          </w:tcPr>
          <w:p w14:paraId="0F6194B3" w14:textId="77777777" w:rsidR="00DF2105" w:rsidRPr="00F346C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2D925345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</w:tcPr>
          <w:p w14:paraId="61915967" w14:textId="0BDCEC38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201FAE5E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A711FD7" w14:textId="475F9C1F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60DF772F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7EC3E7B" w14:textId="36CCAA69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3D25F0EA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3982123" w14:textId="088E0DC6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F2105" w:rsidRPr="00F346C0" w14:paraId="3588C072" w14:textId="77777777" w:rsidTr="00C278B6">
        <w:tc>
          <w:tcPr>
            <w:tcW w:w="3330" w:type="dxa"/>
          </w:tcPr>
          <w:p w14:paraId="58159538" w14:textId="77777777" w:rsidR="00DF2105" w:rsidRPr="00F346C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4F0A5A9D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</w:tcPr>
          <w:p w14:paraId="5B4307A2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F346C0" w14:paraId="6F520822" w14:textId="77777777" w:rsidTr="00C278B6">
        <w:tc>
          <w:tcPr>
            <w:tcW w:w="3330" w:type="dxa"/>
          </w:tcPr>
          <w:p w14:paraId="5A4BB326" w14:textId="77777777" w:rsidR="00DF2105" w:rsidRPr="00F346C0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7" w:type="dxa"/>
          </w:tcPr>
          <w:p w14:paraId="25249B90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870A63A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64A5BA69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4ED48F4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5E148750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97FDA0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65E9BCBD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FA81CA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0222" w:rsidRPr="00F346C0" w14:paraId="49C9E6DC" w14:textId="77777777" w:rsidTr="00C278B6">
        <w:tc>
          <w:tcPr>
            <w:tcW w:w="3330" w:type="dxa"/>
          </w:tcPr>
          <w:p w14:paraId="390EF3D1" w14:textId="7C4E4E9E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0DAC6F52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B3760D3" w14:textId="58B64DF5" w:rsidR="00FC0222" w:rsidRPr="00F346C0" w:rsidRDefault="00EA74C1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239" w:type="dxa"/>
          </w:tcPr>
          <w:p w14:paraId="068A55CC" w14:textId="7EA040FB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40A301B" w14:textId="356C6404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1,415 </w:t>
            </w:r>
          </w:p>
        </w:tc>
        <w:tc>
          <w:tcPr>
            <w:tcW w:w="261" w:type="dxa"/>
          </w:tcPr>
          <w:p w14:paraId="15E429BE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221EC2" w14:textId="7B8103DC" w:rsidR="00FC0222" w:rsidRPr="00F346C0" w:rsidRDefault="00EA74C1" w:rsidP="00EA7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102F648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AF0118" w14:textId="7D55E502" w:rsidR="00FC0222" w:rsidRPr="00F346C0" w:rsidRDefault="00FC0222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FC0222" w:rsidRPr="00F346C0" w14:paraId="0D6EFA5B" w14:textId="77777777" w:rsidTr="00C278B6">
        <w:trPr>
          <w:trHeight w:val="80"/>
        </w:trPr>
        <w:tc>
          <w:tcPr>
            <w:tcW w:w="3330" w:type="dxa"/>
          </w:tcPr>
          <w:p w14:paraId="61AA6A8D" w14:textId="632AFFDA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61C67AE3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665443D" w14:textId="122D16C4" w:rsidR="00FC0222" w:rsidRPr="00F346C0" w:rsidRDefault="00EA74C1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39" w:type="dxa"/>
          </w:tcPr>
          <w:p w14:paraId="45F78F9B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54D1708" w14:textId="7E46C498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2,903 </w:t>
            </w:r>
          </w:p>
        </w:tc>
        <w:tc>
          <w:tcPr>
            <w:tcW w:w="261" w:type="dxa"/>
          </w:tcPr>
          <w:p w14:paraId="3979730F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3FE889" w14:textId="1F7E0E61" w:rsidR="00FC0222" w:rsidRPr="00F346C0" w:rsidRDefault="00EA74C1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5C87A54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09C8F4" w14:textId="5EB1DB66" w:rsidR="00FC0222" w:rsidRPr="00F346C0" w:rsidRDefault="00ED02A0" w:rsidP="00AA0F54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222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2,000 </w:t>
            </w:r>
          </w:p>
        </w:tc>
      </w:tr>
      <w:tr w:rsidR="00FC0222" w:rsidRPr="00F346C0" w14:paraId="62F20DC3" w14:textId="77777777" w:rsidTr="00C278B6">
        <w:tc>
          <w:tcPr>
            <w:tcW w:w="3330" w:type="dxa"/>
          </w:tcPr>
          <w:p w14:paraId="5EE2ADA7" w14:textId="36883481" w:rsidR="00FC0222" w:rsidRPr="00F346C0" w:rsidRDefault="00FC0222" w:rsidP="00FC0222">
            <w:pPr>
              <w:spacing w:line="240" w:lineRule="auto"/>
              <w:ind w:left="180" w:right="-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47" w:type="dxa"/>
          </w:tcPr>
          <w:p w14:paraId="392CCECA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705DD2C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02A6E5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C964BA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829FCA0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CD63CA" w14:textId="77777777" w:rsidR="00FC0222" w:rsidRPr="00F346C0" w:rsidRDefault="00FC0222" w:rsidP="00FC0222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1B79F1CF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03E593C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0222" w:rsidRPr="00F346C0" w14:paraId="1323617E" w14:textId="77777777" w:rsidTr="00C278B6">
        <w:tc>
          <w:tcPr>
            <w:tcW w:w="3330" w:type="dxa"/>
          </w:tcPr>
          <w:p w14:paraId="7B06F02A" w14:textId="19744EB6" w:rsidR="00FC0222" w:rsidRPr="00F346C0" w:rsidRDefault="00FC0222" w:rsidP="00FC0222">
            <w:pPr>
              <w:tabs>
                <w:tab w:val="clear" w:pos="907"/>
                <w:tab w:val="left" w:pos="900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47" w:type="dxa"/>
          </w:tcPr>
          <w:p w14:paraId="543884E6" w14:textId="2964FE88" w:rsidR="00FC0222" w:rsidRPr="00F346C0" w:rsidRDefault="00E23C8B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4F5F52" w14:textId="66CF0B95" w:rsidR="00FC0222" w:rsidRPr="00F346C0" w:rsidRDefault="00EA74C1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B08989D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3D3B857" w14:textId="63AE553A" w:rsidR="00FC0222" w:rsidRPr="00F346C0" w:rsidRDefault="00FC0222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C53E4BC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97AAEFA" w14:textId="2163596E" w:rsidR="00FC0222" w:rsidRPr="00F346C0" w:rsidRDefault="00EA74C1" w:rsidP="00FC0222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1,580</w:t>
            </w:r>
          </w:p>
        </w:tc>
        <w:tc>
          <w:tcPr>
            <w:tcW w:w="261" w:type="dxa"/>
          </w:tcPr>
          <w:p w14:paraId="52978CE1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046856" w14:textId="66F511E4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2,154</w:t>
            </w:r>
          </w:p>
        </w:tc>
      </w:tr>
      <w:tr w:rsidR="00FC0222" w:rsidRPr="00F346C0" w14:paraId="38B9A989" w14:textId="77777777" w:rsidTr="00C278B6">
        <w:tc>
          <w:tcPr>
            <w:tcW w:w="3330" w:type="dxa"/>
          </w:tcPr>
          <w:p w14:paraId="4F5FE5BB" w14:textId="77777777" w:rsidR="00FC0222" w:rsidRPr="00F346C0" w:rsidRDefault="00FC0222" w:rsidP="00FC02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2CFD114C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38D6CB3" w14:textId="64686873" w:rsidR="00FC0222" w:rsidRPr="00F346C0" w:rsidRDefault="00EA74C1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2,203</w:t>
            </w:r>
          </w:p>
        </w:tc>
        <w:tc>
          <w:tcPr>
            <w:tcW w:w="239" w:type="dxa"/>
          </w:tcPr>
          <w:p w14:paraId="638FCB91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E8170E4" w14:textId="08C19414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4,318</w:t>
            </w:r>
          </w:p>
        </w:tc>
        <w:tc>
          <w:tcPr>
            <w:tcW w:w="261" w:type="dxa"/>
          </w:tcPr>
          <w:p w14:paraId="66D48DED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355B8A9" w14:textId="5B8F7E89" w:rsidR="00FC0222" w:rsidRPr="00F346C0" w:rsidRDefault="00EA74C1" w:rsidP="00FC0222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1,580</w:t>
            </w:r>
          </w:p>
        </w:tc>
        <w:tc>
          <w:tcPr>
            <w:tcW w:w="261" w:type="dxa"/>
          </w:tcPr>
          <w:p w14:paraId="0A99CCAB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94D621C" w14:textId="6DB26646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4,154</w:t>
            </w:r>
          </w:p>
        </w:tc>
      </w:tr>
    </w:tbl>
    <w:p w14:paraId="1A4117DD" w14:textId="77777777" w:rsidR="00DF2105" w:rsidRPr="00F346C0" w:rsidRDefault="00DF2105" w:rsidP="00DF2105">
      <w:pPr>
        <w:ind w:right="-14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9528D18" w14:textId="408F1968" w:rsidR="00DF2105" w:rsidRPr="00F346C0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4CCE7CC1" w14:textId="77777777" w:rsidR="00DF2105" w:rsidRPr="00F346C0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6317967D" w14:textId="125C1446" w:rsidR="00DF2105" w:rsidRPr="00F346C0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Pr="00F346C0">
        <w:rPr>
          <w:rFonts w:ascii="Angsana New" w:hAnsi="Angsana New"/>
          <w:sz w:val="30"/>
          <w:szCs w:val="30"/>
          <w:lang w:val="th-TH"/>
        </w:rPr>
        <w:t xml:space="preserve">31 </w:t>
      </w:r>
      <w:r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AE4C41" w:rsidRPr="00F346C0">
        <w:rPr>
          <w:rFonts w:ascii="Angsana New" w:hAnsi="Angsana New"/>
          <w:sz w:val="30"/>
          <w:szCs w:val="30"/>
        </w:rPr>
        <w:t>2566</w:t>
      </w:r>
      <w:r w:rsidR="00825EA4" w:rsidRPr="00F346C0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AE4C41" w:rsidRPr="00F346C0">
        <w:rPr>
          <w:rFonts w:ascii="Angsana New" w:hAnsi="Angsana New"/>
          <w:sz w:val="30"/>
          <w:szCs w:val="30"/>
        </w:rPr>
        <w:t>2565</w:t>
      </w:r>
      <w:r w:rsidRPr="00F346C0">
        <w:rPr>
          <w:rFonts w:ascii="Angsana New" w:hAnsi="Angsana New"/>
          <w:sz w:val="30"/>
          <w:szCs w:val="30"/>
          <w:lang w:val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1AF52263" w14:textId="77777777" w:rsidR="00DF2105" w:rsidRPr="00F346C0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F346C0" w14:paraId="0C0588B3" w14:textId="77777777" w:rsidTr="000E4D28">
        <w:trPr>
          <w:tblHeader/>
        </w:trPr>
        <w:tc>
          <w:tcPr>
            <w:tcW w:w="3330" w:type="dxa"/>
          </w:tcPr>
          <w:p w14:paraId="4934F5CC" w14:textId="77777777" w:rsidR="00DF2105" w:rsidRPr="00F346C0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0FC6780B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4BF7E4CF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011B67D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4292925B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105" w:rsidRPr="00F346C0" w14:paraId="3AB68A06" w14:textId="77777777" w:rsidTr="000E4D28">
        <w:trPr>
          <w:tblHeader/>
        </w:trPr>
        <w:tc>
          <w:tcPr>
            <w:tcW w:w="3330" w:type="dxa"/>
          </w:tcPr>
          <w:p w14:paraId="4B5A01C2" w14:textId="77777777" w:rsidR="00DF2105" w:rsidRPr="00F346C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7025B4C" w14:textId="58E59A21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10755B10" w14:textId="092599AD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133303C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3CE22D9" w14:textId="4128D40C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361BA963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3E160A" w14:textId="23031CCF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0EE06257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1295BE0" w14:textId="6D075D81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F2105" w:rsidRPr="00F346C0" w14:paraId="7B6BB974" w14:textId="77777777" w:rsidTr="000E4D28">
        <w:trPr>
          <w:tblHeader/>
        </w:trPr>
        <w:tc>
          <w:tcPr>
            <w:tcW w:w="3330" w:type="dxa"/>
          </w:tcPr>
          <w:p w14:paraId="07D9E65E" w14:textId="77777777" w:rsidR="00DF2105" w:rsidRPr="00F346C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4D6763FD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</w:tcPr>
          <w:p w14:paraId="1273B176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F346C0" w14:paraId="421400A3" w14:textId="77777777" w:rsidTr="000E4D28">
        <w:tc>
          <w:tcPr>
            <w:tcW w:w="3330" w:type="dxa"/>
          </w:tcPr>
          <w:p w14:paraId="6EB6A32E" w14:textId="77777777" w:rsidR="00DF2105" w:rsidRPr="00F346C0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47" w:type="dxa"/>
          </w:tcPr>
          <w:p w14:paraId="6F9F0848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430D93A3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7AE5BA30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A24CBCE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50AB8E27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7952B8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296753E8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C0AB6CE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F2105" w:rsidRPr="00F346C0" w14:paraId="5813E613" w14:textId="77777777" w:rsidTr="000E4D28">
        <w:tc>
          <w:tcPr>
            <w:tcW w:w="3330" w:type="dxa"/>
          </w:tcPr>
          <w:p w14:paraId="1469342D" w14:textId="77777777" w:rsidR="00DF2105" w:rsidRPr="00F346C0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47" w:type="dxa"/>
          </w:tcPr>
          <w:p w14:paraId="2303565A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214706B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75299BC6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849F224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27DB289F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DB21190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535884D2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5EC5F62" w14:textId="77777777" w:rsidR="00DF2105" w:rsidRPr="00F346C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C0222" w:rsidRPr="00F346C0" w14:paraId="4B5DF53E" w14:textId="77777777" w:rsidTr="000E10AC">
        <w:tc>
          <w:tcPr>
            <w:tcW w:w="3330" w:type="dxa"/>
          </w:tcPr>
          <w:p w14:paraId="0E6E5EF1" w14:textId="25D30498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B3CF694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CC59FE" w14:textId="130647FA" w:rsidR="00FC0222" w:rsidRPr="00F346C0" w:rsidRDefault="00EA74C1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39" w:type="dxa"/>
          </w:tcPr>
          <w:p w14:paraId="36A53107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A56A584" w14:textId="2F4BFC75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593 </w:t>
            </w:r>
          </w:p>
        </w:tc>
        <w:tc>
          <w:tcPr>
            <w:tcW w:w="261" w:type="dxa"/>
          </w:tcPr>
          <w:p w14:paraId="6918C032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92391E" w14:textId="6223EE45" w:rsidR="00FC0222" w:rsidRPr="00F346C0" w:rsidRDefault="00EA74C1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05A636E1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493F655" w14:textId="2BAD143D" w:rsidR="00FC0222" w:rsidRPr="00F346C0" w:rsidRDefault="00FC0222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-   </w:t>
            </w:r>
          </w:p>
        </w:tc>
      </w:tr>
      <w:tr w:rsidR="00FC0222" w:rsidRPr="00F346C0" w14:paraId="4B652B3D" w14:textId="77777777" w:rsidTr="00602565">
        <w:tc>
          <w:tcPr>
            <w:tcW w:w="3330" w:type="dxa"/>
          </w:tcPr>
          <w:p w14:paraId="6E96279C" w14:textId="2B640D31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117A6E95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F0F49E" w14:textId="6864CA6D" w:rsidR="00FC0222" w:rsidRPr="00F346C0" w:rsidRDefault="00EA74C1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7,030</w:t>
            </w:r>
          </w:p>
        </w:tc>
        <w:tc>
          <w:tcPr>
            <w:tcW w:w="239" w:type="dxa"/>
          </w:tcPr>
          <w:p w14:paraId="56E50480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AEA77B2" w14:textId="33008A35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8,706 </w:t>
            </w:r>
          </w:p>
        </w:tc>
        <w:tc>
          <w:tcPr>
            <w:tcW w:w="261" w:type="dxa"/>
          </w:tcPr>
          <w:p w14:paraId="7FFEAF4B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97C2F6" w14:textId="5DBBDA25" w:rsidR="00FC0222" w:rsidRPr="00F346C0" w:rsidRDefault="00EA74C1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5,998</w:t>
            </w:r>
          </w:p>
        </w:tc>
        <w:tc>
          <w:tcPr>
            <w:tcW w:w="261" w:type="dxa"/>
          </w:tcPr>
          <w:p w14:paraId="211F34CE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53989B8" w14:textId="6E0AB872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7,683 </w:t>
            </w:r>
          </w:p>
        </w:tc>
      </w:tr>
      <w:tr w:rsidR="00FC0222" w:rsidRPr="00F346C0" w14:paraId="4C521DFC" w14:textId="77777777" w:rsidTr="000E4D28">
        <w:tc>
          <w:tcPr>
            <w:tcW w:w="3330" w:type="dxa"/>
          </w:tcPr>
          <w:p w14:paraId="171C2AC8" w14:textId="12FA1711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เงินกู้ยืมระยะยาวจากกิจการอื่นที่ถึงกำหนดชำระภายในหนึ่งปี</w:t>
            </w:r>
          </w:p>
        </w:tc>
        <w:tc>
          <w:tcPr>
            <w:tcW w:w="847" w:type="dxa"/>
          </w:tcPr>
          <w:p w14:paraId="2EA20297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84A1CB8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6E3C8BB8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3C8F99F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701D1244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6529BD0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4A303D9F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7B8EC68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C0222" w:rsidRPr="00F346C0" w14:paraId="5AA5D4EF" w14:textId="77777777" w:rsidTr="000E4D28">
        <w:tc>
          <w:tcPr>
            <w:tcW w:w="3330" w:type="dxa"/>
          </w:tcPr>
          <w:p w14:paraId="05551BFA" w14:textId="388293C1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2D1EE79D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5A848CE" w14:textId="5545367C" w:rsidR="00FC0222" w:rsidRPr="00F346C0" w:rsidRDefault="00EA74C1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9" w:type="dxa"/>
          </w:tcPr>
          <w:p w14:paraId="73FDC759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9D58A3B" w14:textId="2B54EDD8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1" w:type="dxa"/>
          </w:tcPr>
          <w:p w14:paraId="4024DEA9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17EE271" w14:textId="69387F93" w:rsidR="00FC0222" w:rsidRPr="00F346C0" w:rsidRDefault="00EA74C1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5BC1FC37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BF5AACA" w14:textId="78591527" w:rsidR="00FC0222" w:rsidRPr="00F346C0" w:rsidRDefault="00FC0222" w:rsidP="00FC022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FC0222" w:rsidRPr="00F346C0" w14:paraId="5B68C15B" w14:textId="77777777" w:rsidTr="000E4D28">
        <w:tc>
          <w:tcPr>
            <w:tcW w:w="3330" w:type="dxa"/>
          </w:tcPr>
          <w:p w14:paraId="26E6AE97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47" w:type="dxa"/>
          </w:tcPr>
          <w:p w14:paraId="7AC4A18E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6C875" w14:textId="4E8541C2" w:rsidR="00FC0222" w:rsidRPr="00F346C0" w:rsidRDefault="00EA74C1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7,416</w:t>
            </w:r>
          </w:p>
        </w:tc>
        <w:tc>
          <w:tcPr>
            <w:tcW w:w="239" w:type="dxa"/>
          </w:tcPr>
          <w:p w14:paraId="3BF524B8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761E" w14:textId="3758909A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9,341</w:t>
            </w:r>
          </w:p>
        </w:tc>
        <w:tc>
          <w:tcPr>
            <w:tcW w:w="261" w:type="dxa"/>
          </w:tcPr>
          <w:p w14:paraId="62563D7B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176B2" w14:textId="6DAA9727" w:rsidR="00FC0222" w:rsidRPr="00F346C0" w:rsidRDefault="00EA74C1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5,998</w:t>
            </w:r>
          </w:p>
        </w:tc>
        <w:tc>
          <w:tcPr>
            <w:tcW w:w="261" w:type="dxa"/>
          </w:tcPr>
          <w:p w14:paraId="7EB34A6D" w14:textId="77777777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B278A" w14:textId="2B4D99A3" w:rsidR="00FC0222" w:rsidRPr="00F346C0" w:rsidRDefault="00FC0222" w:rsidP="00FC022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7,683</w:t>
            </w:r>
          </w:p>
        </w:tc>
      </w:tr>
    </w:tbl>
    <w:p w14:paraId="3DD147F7" w14:textId="39C7E968" w:rsidR="0071328D" w:rsidRPr="00F346C0" w:rsidRDefault="0071328D" w:rsidP="0071328D">
      <w:pPr>
        <w:ind w:right="-14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80244C" w:rsidRPr="00F346C0" w14:paraId="41E2D798" w14:textId="77777777" w:rsidTr="00A1332C">
        <w:trPr>
          <w:tblHeader/>
        </w:trPr>
        <w:tc>
          <w:tcPr>
            <w:tcW w:w="3330" w:type="dxa"/>
          </w:tcPr>
          <w:p w14:paraId="76BA82C7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847" w:type="dxa"/>
          </w:tcPr>
          <w:p w14:paraId="6C380E24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3D83730A" w14:textId="77777777" w:rsidR="0080244C" w:rsidRPr="00F346C0" w:rsidRDefault="0080244C" w:rsidP="00A13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6E11920" w14:textId="77777777" w:rsidR="0080244C" w:rsidRPr="00F346C0" w:rsidRDefault="0080244C" w:rsidP="00A1332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348DE04E" w14:textId="77777777" w:rsidR="0080244C" w:rsidRPr="00F346C0" w:rsidRDefault="0080244C" w:rsidP="00A13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44C" w:rsidRPr="00F346C0" w14:paraId="064424FA" w14:textId="77777777" w:rsidTr="00A1332C">
        <w:trPr>
          <w:tblHeader/>
        </w:trPr>
        <w:tc>
          <w:tcPr>
            <w:tcW w:w="3330" w:type="dxa"/>
          </w:tcPr>
          <w:p w14:paraId="3675B218" w14:textId="77777777" w:rsidR="0080244C" w:rsidRPr="00F346C0" w:rsidRDefault="0080244C" w:rsidP="00A1332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C3E0E52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</w:tcPr>
          <w:p w14:paraId="53B84431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F1CF4EC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4ECFBDD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42875056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21C13E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15FF44BD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CFCB8A2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80244C" w:rsidRPr="00F346C0" w14:paraId="7171216C" w14:textId="77777777" w:rsidTr="00A1332C">
        <w:trPr>
          <w:tblHeader/>
        </w:trPr>
        <w:tc>
          <w:tcPr>
            <w:tcW w:w="3330" w:type="dxa"/>
          </w:tcPr>
          <w:p w14:paraId="7F4B43B0" w14:textId="77777777" w:rsidR="0080244C" w:rsidRPr="00F346C0" w:rsidRDefault="0080244C" w:rsidP="00A1332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0570B1F9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</w:tcPr>
          <w:p w14:paraId="4F685AD3" w14:textId="77777777" w:rsidR="0080244C" w:rsidRPr="00F346C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244C" w:rsidRPr="00F346C0" w14:paraId="1FB989C5" w14:textId="77777777" w:rsidTr="00A1332C">
        <w:tc>
          <w:tcPr>
            <w:tcW w:w="3330" w:type="dxa"/>
          </w:tcPr>
          <w:p w14:paraId="31C83F46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6A302BCE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50D73B2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001C6928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CFACFD0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1D0345D1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19A3054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333CD258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F5E4CEA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44C" w:rsidRPr="00F346C0" w14:paraId="23662415" w14:textId="77777777" w:rsidTr="00A1332C">
        <w:tc>
          <w:tcPr>
            <w:tcW w:w="3330" w:type="dxa"/>
          </w:tcPr>
          <w:p w14:paraId="2BE71F76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7" w:type="dxa"/>
          </w:tcPr>
          <w:p w14:paraId="5CAEC3FD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A19DBF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4E2D8440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3375940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3D67C976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A88C35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A17AD03" w14:textId="77777777" w:rsidR="0080244C" w:rsidRPr="00F346C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552B2D" w14:textId="77777777" w:rsidR="0080244C" w:rsidRPr="00F346C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44C" w:rsidRPr="00F346C0" w14:paraId="5E933ED9" w14:textId="77777777" w:rsidTr="00A1332C">
        <w:tc>
          <w:tcPr>
            <w:tcW w:w="3330" w:type="dxa"/>
          </w:tcPr>
          <w:p w14:paraId="2082FF17" w14:textId="77777777" w:rsidR="0080244C" w:rsidRPr="00F346C0" w:rsidRDefault="0080244C" w:rsidP="00A1332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5C80D771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5D5EBD5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8,264</w:t>
            </w:r>
          </w:p>
        </w:tc>
        <w:tc>
          <w:tcPr>
            <w:tcW w:w="239" w:type="dxa"/>
          </w:tcPr>
          <w:p w14:paraId="0AC525CC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47A74D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7,386 </w:t>
            </w:r>
          </w:p>
        </w:tc>
        <w:tc>
          <w:tcPr>
            <w:tcW w:w="261" w:type="dxa"/>
          </w:tcPr>
          <w:p w14:paraId="7FEA048B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BD44F4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2B0B133E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62EDF9C1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80244C" w:rsidRPr="00F346C0" w14:paraId="4B4A293C" w14:textId="77777777" w:rsidTr="00A1332C">
        <w:tc>
          <w:tcPr>
            <w:tcW w:w="3330" w:type="dxa"/>
          </w:tcPr>
          <w:p w14:paraId="51DEED96" w14:textId="77777777" w:rsidR="0080244C" w:rsidRPr="00F346C0" w:rsidRDefault="0080244C" w:rsidP="00A1332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704D7CC4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7B84CE8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82,770</w:t>
            </w:r>
          </w:p>
        </w:tc>
        <w:tc>
          <w:tcPr>
            <w:tcW w:w="239" w:type="dxa"/>
          </w:tcPr>
          <w:p w14:paraId="246B5B17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5925008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79,368 </w:t>
            </w:r>
          </w:p>
        </w:tc>
        <w:tc>
          <w:tcPr>
            <w:tcW w:w="261" w:type="dxa"/>
          </w:tcPr>
          <w:p w14:paraId="1915121C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8646F6C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46,536</w:t>
            </w:r>
          </w:p>
        </w:tc>
        <w:tc>
          <w:tcPr>
            <w:tcW w:w="261" w:type="dxa"/>
          </w:tcPr>
          <w:p w14:paraId="2013655E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324868A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41,118</w:t>
            </w:r>
          </w:p>
        </w:tc>
      </w:tr>
      <w:tr w:rsidR="0080244C" w:rsidRPr="00F346C0" w14:paraId="46BFC4FC" w14:textId="77777777" w:rsidTr="00A1332C">
        <w:trPr>
          <w:trHeight w:val="297"/>
        </w:trPr>
        <w:tc>
          <w:tcPr>
            <w:tcW w:w="3330" w:type="dxa"/>
          </w:tcPr>
          <w:p w14:paraId="771CB91C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23F670F8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47" w:type="dxa"/>
          </w:tcPr>
          <w:p w14:paraId="40588F12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0756920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4EC452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FCE5383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9667445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A87774C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69F87EBD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D231A95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44C" w:rsidRPr="00F346C0" w14:paraId="5245DD10" w14:textId="77777777" w:rsidTr="00A1332C">
        <w:tc>
          <w:tcPr>
            <w:tcW w:w="3330" w:type="dxa"/>
          </w:tcPr>
          <w:p w14:paraId="45F4BEF4" w14:textId="77777777" w:rsidR="0080244C" w:rsidRPr="00F346C0" w:rsidRDefault="0080244C" w:rsidP="00A1332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594E7473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7" w:type="dxa"/>
          </w:tcPr>
          <w:p w14:paraId="31D64981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4CE98A8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4C320C1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CCC36AC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15A44EB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74,266</w:t>
            </w:r>
          </w:p>
        </w:tc>
        <w:tc>
          <w:tcPr>
            <w:tcW w:w="261" w:type="dxa"/>
          </w:tcPr>
          <w:p w14:paraId="0F12BC72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CD4296B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90,676</w:t>
            </w:r>
          </w:p>
        </w:tc>
      </w:tr>
      <w:tr w:rsidR="0080244C" w:rsidRPr="00F346C0" w14:paraId="2A0E0D3D" w14:textId="77777777" w:rsidTr="00A1332C">
        <w:tc>
          <w:tcPr>
            <w:tcW w:w="3330" w:type="dxa"/>
          </w:tcPr>
          <w:p w14:paraId="5D3E9DEE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847" w:type="dxa"/>
          </w:tcPr>
          <w:p w14:paraId="463D9B9C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4879BF1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1765873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42BFCD5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68F550A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3BE3C6C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420C245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7C98C0A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244C" w:rsidRPr="00F346C0" w14:paraId="1D5B602C" w14:textId="77777777" w:rsidTr="00A1332C">
        <w:tc>
          <w:tcPr>
            <w:tcW w:w="3330" w:type="dxa"/>
          </w:tcPr>
          <w:p w14:paraId="781E9A13" w14:textId="77777777" w:rsidR="0080244C" w:rsidRPr="00F346C0" w:rsidRDefault="0080244C" w:rsidP="00A1332C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4909BE97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E19215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9" w:type="dxa"/>
          </w:tcPr>
          <w:p w14:paraId="09ADE056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83F943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162 </w:t>
            </w:r>
          </w:p>
        </w:tc>
        <w:tc>
          <w:tcPr>
            <w:tcW w:w="261" w:type="dxa"/>
          </w:tcPr>
          <w:p w14:paraId="57FE7E1E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392BA0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014B7418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6B15D76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80244C" w:rsidRPr="00F346C0" w14:paraId="36C1AF37" w14:textId="77777777" w:rsidTr="00A1332C">
        <w:tc>
          <w:tcPr>
            <w:tcW w:w="3330" w:type="dxa"/>
          </w:tcPr>
          <w:p w14:paraId="558530EE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1B2F618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97FC8A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91,244</w:t>
            </w:r>
          </w:p>
        </w:tc>
        <w:tc>
          <w:tcPr>
            <w:tcW w:w="239" w:type="dxa"/>
          </w:tcPr>
          <w:p w14:paraId="56C023DB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42C6DCA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86,916 </w:t>
            </w:r>
          </w:p>
        </w:tc>
        <w:tc>
          <w:tcPr>
            <w:tcW w:w="261" w:type="dxa"/>
          </w:tcPr>
          <w:p w14:paraId="577CA111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33BFC57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120,802</w:t>
            </w:r>
          </w:p>
        </w:tc>
        <w:tc>
          <w:tcPr>
            <w:tcW w:w="261" w:type="dxa"/>
          </w:tcPr>
          <w:p w14:paraId="0F4C766B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678E10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131,794 </w:t>
            </w:r>
          </w:p>
        </w:tc>
      </w:tr>
      <w:tr w:rsidR="0080244C" w:rsidRPr="00F346C0" w14:paraId="6C7A7F12" w14:textId="77777777" w:rsidTr="00A1332C">
        <w:trPr>
          <w:trHeight w:val="80"/>
        </w:trPr>
        <w:tc>
          <w:tcPr>
            <w:tcW w:w="3330" w:type="dxa"/>
          </w:tcPr>
          <w:p w14:paraId="3F6B9BAF" w14:textId="77777777" w:rsidR="0080244C" w:rsidRPr="00F346C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1E406616" w14:textId="77777777" w:rsidR="0080244C" w:rsidRPr="00F346C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79927D8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98,660</w:t>
            </w:r>
          </w:p>
        </w:tc>
        <w:tc>
          <w:tcPr>
            <w:tcW w:w="239" w:type="dxa"/>
          </w:tcPr>
          <w:p w14:paraId="399A58BE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714B519A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96,257 </w:t>
            </w:r>
          </w:p>
        </w:tc>
        <w:tc>
          <w:tcPr>
            <w:tcW w:w="261" w:type="dxa"/>
          </w:tcPr>
          <w:p w14:paraId="71868651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0DBB78D" w14:textId="77777777" w:rsidR="0080244C" w:rsidRPr="00F346C0" w:rsidRDefault="0080244C" w:rsidP="00A1332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126,800</w:t>
            </w:r>
          </w:p>
        </w:tc>
        <w:tc>
          <w:tcPr>
            <w:tcW w:w="261" w:type="dxa"/>
          </w:tcPr>
          <w:p w14:paraId="181D8C3E" w14:textId="77777777" w:rsidR="0080244C" w:rsidRPr="00F346C0" w:rsidRDefault="0080244C" w:rsidP="00A1332C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099EF34" w14:textId="77777777" w:rsidR="0080244C" w:rsidRPr="00F346C0" w:rsidRDefault="0080244C" w:rsidP="00A1332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139,477 </w:t>
            </w:r>
          </w:p>
        </w:tc>
      </w:tr>
    </w:tbl>
    <w:p w14:paraId="52F6FC50" w14:textId="683A5AA8" w:rsidR="0080244C" w:rsidRPr="00F346C0" w:rsidRDefault="0080244C" w:rsidP="0071328D">
      <w:pPr>
        <w:ind w:right="-1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D53268" w14:textId="7711ED4F" w:rsidR="00DF2105" w:rsidRPr="00F346C0" w:rsidRDefault="00DF2105" w:rsidP="0071328D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F346C0">
        <w:rPr>
          <w:rFonts w:ascii="Angsana New" w:hAnsi="Angsana New"/>
          <w:sz w:val="30"/>
          <w:szCs w:val="30"/>
          <w:lang w:val="th-TH"/>
        </w:rPr>
        <w:t xml:space="preserve">31 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F346C0">
        <w:rPr>
          <w:rFonts w:ascii="Angsana New" w:hAnsi="Angsana New"/>
          <w:sz w:val="30"/>
          <w:szCs w:val="30"/>
          <w:lang w:val="th-TH"/>
        </w:rPr>
        <w:t>256</w:t>
      </w:r>
      <w:r w:rsidR="00AE4C41" w:rsidRPr="00F346C0">
        <w:rPr>
          <w:rFonts w:ascii="Angsana New" w:hAnsi="Angsana New"/>
          <w:sz w:val="30"/>
          <w:szCs w:val="30"/>
        </w:rPr>
        <w:t>6</w:t>
      </w:r>
      <w:r w:rsidRPr="00F346C0">
        <w:rPr>
          <w:rFonts w:ascii="Angsana New" w:hAnsi="Angsana New"/>
          <w:sz w:val="30"/>
          <w:szCs w:val="30"/>
          <w:lang w:val="th-TH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0F4D47" w:rsidRPr="00F346C0">
        <w:rPr>
          <w:rFonts w:ascii="Angsana New" w:hAnsi="Angsana New"/>
          <w:sz w:val="30"/>
          <w:szCs w:val="30"/>
        </w:rPr>
        <w:t>45,568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242B07"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42B07" w:rsidRPr="00F346C0">
        <w:rPr>
          <w:rFonts w:ascii="Angsana New" w:hAnsi="Angsana New"/>
          <w:i/>
          <w:iCs/>
          <w:sz w:val="30"/>
          <w:szCs w:val="30"/>
          <w:cs/>
        </w:rPr>
        <w:t>(</w:t>
      </w:r>
      <w:r w:rsidR="00AE4C41" w:rsidRPr="00F346C0">
        <w:rPr>
          <w:rFonts w:ascii="Angsana New" w:hAnsi="Angsana New"/>
          <w:i/>
          <w:iCs/>
          <w:sz w:val="30"/>
          <w:szCs w:val="30"/>
        </w:rPr>
        <w:t>2565</w:t>
      </w:r>
      <w:r w:rsidR="00242B07" w:rsidRPr="00F346C0">
        <w:rPr>
          <w:rFonts w:ascii="Angsana New" w:hAnsi="Angsana New"/>
          <w:i/>
          <w:iCs/>
          <w:sz w:val="30"/>
          <w:szCs w:val="30"/>
        </w:rPr>
        <w:t xml:space="preserve">: </w:t>
      </w:r>
      <w:r w:rsidR="00FC0222" w:rsidRPr="00F346C0">
        <w:rPr>
          <w:rFonts w:ascii="Angsana New" w:hAnsi="Angsana New"/>
          <w:i/>
          <w:iCs/>
          <w:sz w:val="30"/>
          <w:szCs w:val="30"/>
        </w:rPr>
        <w:t>44,482</w:t>
      </w:r>
      <w:r w:rsidR="00242B07" w:rsidRPr="00F346C0">
        <w:rPr>
          <w:rFonts w:ascii="Angsana New" w:hAnsi="Angsana New"/>
          <w:i/>
          <w:iCs/>
          <w:sz w:val="30"/>
          <w:szCs w:val="30"/>
        </w:rPr>
        <w:t xml:space="preserve"> </w:t>
      </w:r>
      <w:r w:rsidR="00242B07" w:rsidRPr="00F346C0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ED7EDEC" w14:textId="77777777" w:rsidR="00FF0A3D" w:rsidRPr="00F346C0" w:rsidRDefault="00FF0A3D" w:rsidP="00FF0A3D">
      <w:pPr>
        <w:jc w:val="thaiDistribute"/>
        <w:rPr>
          <w:rFonts w:ascii="Angsana New" w:hAnsi="Angsana New"/>
          <w:sz w:val="30"/>
          <w:szCs w:val="30"/>
        </w:rPr>
      </w:pPr>
    </w:p>
    <w:p w14:paraId="7CAAE79B" w14:textId="7B56D5BA" w:rsidR="00DF2105" w:rsidRPr="00F346C0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D1807" w:rsidRPr="00F346C0">
        <w:rPr>
          <w:rFonts w:ascii="Angsana New" w:hAnsi="Angsana New"/>
          <w:sz w:val="30"/>
          <w:szCs w:val="30"/>
        </w:rPr>
        <w:t>31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 ธันวาคม</w:t>
      </w:r>
      <w:r w:rsidR="004D7D6B" w:rsidRPr="00F346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D7D6B" w:rsidRPr="00F346C0">
        <w:rPr>
          <w:rFonts w:ascii="Angsana New" w:hAnsi="Angsana New"/>
          <w:sz w:val="30"/>
          <w:szCs w:val="30"/>
        </w:rPr>
        <w:t>256</w:t>
      </w:r>
      <w:r w:rsidR="00FC0222" w:rsidRPr="00F346C0">
        <w:rPr>
          <w:rFonts w:ascii="Angsana New" w:hAnsi="Angsana New"/>
          <w:sz w:val="30"/>
          <w:szCs w:val="30"/>
        </w:rPr>
        <w:t>6</w:t>
      </w:r>
      <w:r w:rsidR="00FD1807"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th-TH"/>
        </w:rPr>
        <w:t>กลุ่มบริษัทยังได้วางหลักประกัน ได้แก่ เงินฝากธนาคาร ที่ดิน อาคารและอุปกรณ์ และสิทธิต่างๆ ตามที่ระบุไว้กับสถาบันการเงิน อย่างไรก็ตาม บัญชีเงินฝากธนาคารที่ได้วางไว้เป็นหลักประกันดังกล่าวสามารถ</w:t>
      </w:r>
      <w:r w:rsidR="00C516A1" w:rsidRPr="00F346C0">
        <w:rPr>
          <w:rFonts w:ascii="Angsana New" w:hAnsi="Angsana New"/>
          <w:sz w:val="30"/>
          <w:szCs w:val="30"/>
          <w:cs/>
          <w:lang w:val="th-TH"/>
        </w:rPr>
        <w:t>เ</w:t>
      </w:r>
      <w:r w:rsidR="00C516A1" w:rsidRPr="00F346C0">
        <w:rPr>
          <w:rFonts w:ascii="Angsana New" w:hAnsi="Angsana New" w:hint="cs"/>
          <w:sz w:val="30"/>
          <w:szCs w:val="30"/>
          <w:cs/>
          <w:lang w:val="th-TH"/>
        </w:rPr>
        <w:t>บิ</w:t>
      </w:r>
      <w:r w:rsidR="00C516A1" w:rsidRPr="00F346C0">
        <w:rPr>
          <w:rFonts w:ascii="Angsana New" w:hAnsi="Angsana New"/>
          <w:sz w:val="30"/>
          <w:szCs w:val="30"/>
          <w:cs/>
          <w:lang w:val="th-TH"/>
        </w:rPr>
        <w:t>ก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ถอนตามวัตถุประสงค์และเงื่อนไขที่ระบุไว้ในสัญญาเงินกู้ (ดูหมายเหตุข้อ </w:t>
      </w:r>
      <w:r w:rsidR="006011A6" w:rsidRPr="00F346C0">
        <w:rPr>
          <w:rFonts w:ascii="Angsana New" w:hAnsi="Angsana New"/>
          <w:sz w:val="30"/>
          <w:szCs w:val="30"/>
        </w:rPr>
        <w:t>1</w:t>
      </w:r>
      <w:r w:rsidR="00E23C8B" w:rsidRPr="00F346C0">
        <w:rPr>
          <w:rFonts w:ascii="Angsana New" w:hAnsi="Angsana New"/>
          <w:sz w:val="30"/>
          <w:szCs w:val="30"/>
        </w:rPr>
        <w:t>3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274FA5" w:rsidRPr="00F346C0">
        <w:rPr>
          <w:rFonts w:ascii="Angsana New" w:hAnsi="Angsana New"/>
          <w:sz w:val="30"/>
          <w:szCs w:val="30"/>
        </w:rPr>
        <w:t>1</w:t>
      </w:r>
      <w:r w:rsidR="00E23C8B" w:rsidRPr="00F346C0">
        <w:rPr>
          <w:rFonts w:ascii="Angsana New" w:hAnsi="Angsana New"/>
          <w:sz w:val="30"/>
          <w:szCs w:val="30"/>
        </w:rPr>
        <w:t>4</w:t>
      </w:r>
      <w:r w:rsidRPr="00F346C0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43841CBF" w14:textId="708D363A" w:rsidR="00DF2105" w:rsidRPr="00F346C0" w:rsidRDefault="00DF2105" w:rsidP="00FF0A3D">
      <w:pPr>
        <w:pStyle w:val="ListParagraph"/>
        <w:ind w:left="2880"/>
        <w:jc w:val="thaiDistribute"/>
        <w:rPr>
          <w:rFonts w:ascii="Angsana New" w:eastAsia="MS Mincho" w:hAnsi="Angsana New"/>
          <w:sz w:val="30"/>
          <w:szCs w:val="30"/>
        </w:rPr>
      </w:pPr>
    </w:p>
    <w:p w14:paraId="4EB57B37" w14:textId="185A2610" w:rsidR="00DF2105" w:rsidRPr="00F346C0" w:rsidRDefault="00DF2105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F346C0">
        <w:rPr>
          <w:rFonts w:ascii="Angsana New" w:hAnsi="Angsana New"/>
          <w:sz w:val="30"/>
          <w:szCs w:val="30"/>
          <w:lang w:val="th-TH"/>
        </w:rPr>
        <w:t xml:space="preserve">31 </w:t>
      </w:r>
      <w:r w:rsidRPr="00F346C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2B6E5E"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B6E5E" w:rsidRPr="00F346C0">
        <w:rPr>
          <w:rFonts w:ascii="Angsana New" w:hAnsi="Angsana New"/>
          <w:sz w:val="30"/>
          <w:szCs w:val="30"/>
        </w:rPr>
        <w:t>256</w:t>
      </w:r>
      <w:r w:rsidR="00FC0222" w:rsidRPr="00F346C0">
        <w:rPr>
          <w:rFonts w:ascii="Angsana New" w:hAnsi="Angsana New"/>
          <w:sz w:val="30"/>
          <w:szCs w:val="30"/>
        </w:rPr>
        <w:t>6</w:t>
      </w:r>
      <w:r w:rsidR="002B6E5E"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และบริษัทมียอดเงินกู้ระยะยาวแบบมีระยะเวลาและแบบหมุนเวียนกับสถาบันการเงินหลายแห่งคงค้างรวม </w:t>
      </w:r>
      <w:r w:rsidR="000F4D47" w:rsidRPr="00F346C0">
        <w:rPr>
          <w:rFonts w:ascii="Angsana New" w:hAnsi="Angsana New"/>
          <w:sz w:val="30"/>
          <w:szCs w:val="30"/>
        </w:rPr>
        <w:t>98,410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 ล้านบาท และ </w:t>
      </w:r>
      <w:bookmarkStart w:id="7" w:name="_Hlk124794401"/>
      <w:r w:rsidR="000F4D47" w:rsidRPr="00F346C0">
        <w:rPr>
          <w:rFonts w:ascii="Angsana New" w:hAnsi="Angsana New"/>
          <w:sz w:val="30"/>
          <w:szCs w:val="30"/>
        </w:rPr>
        <w:t>52,534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End w:id="7"/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</w:t>
      </w:r>
      <w:r w:rsidRPr="00F346C0">
        <w:rPr>
          <w:rFonts w:ascii="Angsana New" w:hAnsi="Angsana New"/>
          <w:i/>
          <w:iCs/>
          <w:sz w:val="30"/>
          <w:szCs w:val="30"/>
          <w:lang w:val="th-TH"/>
        </w:rPr>
        <w:t>(25</w:t>
      </w:r>
      <w:r w:rsidR="00AE4C41" w:rsidRPr="00F346C0">
        <w:rPr>
          <w:rFonts w:ascii="Angsana New" w:hAnsi="Angsana New"/>
          <w:i/>
          <w:iCs/>
          <w:sz w:val="30"/>
          <w:szCs w:val="30"/>
        </w:rPr>
        <w:t>65</w:t>
      </w:r>
      <w:r w:rsidRPr="00F346C0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AE4C41" w:rsidRPr="00F346C0">
        <w:rPr>
          <w:rFonts w:ascii="Angsana New" w:hAnsi="Angsana New"/>
          <w:i/>
          <w:iCs/>
          <w:sz w:val="30"/>
          <w:szCs w:val="30"/>
        </w:rPr>
        <w:t>96,053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ล้านบาท</w:t>
      </w:r>
      <w:r w:rsidRPr="00F346C0">
        <w:rPr>
          <w:rFonts w:ascii="Angsana New" w:hAnsi="Angsana New"/>
          <w:i/>
          <w:iCs/>
          <w:sz w:val="30"/>
          <w:szCs w:val="30"/>
          <w:lang w:val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th-TH"/>
        </w:rPr>
        <w:t>และ</w:t>
      </w:r>
      <w:r w:rsidRPr="00F346C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="00AE4C41" w:rsidRPr="00F346C0">
        <w:rPr>
          <w:rFonts w:ascii="Angsana New" w:hAnsi="Angsana New"/>
          <w:i/>
          <w:iCs/>
          <w:sz w:val="30"/>
          <w:szCs w:val="30"/>
        </w:rPr>
        <w:t>48,802</w:t>
      </w:r>
      <w:r w:rsidRPr="00F346C0">
        <w:rPr>
          <w:rFonts w:ascii="Angsana New" w:hAnsi="Angsana New"/>
          <w:i/>
          <w:iCs/>
          <w:sz w:val="30"/>
          <w:szCs w:val="30"/>
          <w:lang w:val="th-TH"/>
        </w:rPr>
        <w:t xml:space="preserve"> </w:t>
      </w:r>
      <w:r w:rsidRPr="00F346C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ล้านบาท </w:t>
      </w:r>
      <w:r w:rsidRPr="00F346C0">
        <w:rPr>
          <w:rFonts w:ascii="Angsana New" w:hAnsi="Angsana New"/>
          <w:i/>
          <w:iCs/>
          <w:sz w:val="30"/>
          <w:szCs w:val="30"/>
          <w:cs/>
          <w:lang w:val="th-TH"/>
        </w:rPr>
        <w:t>ตามลำดับ</w:t>
      </w:r>
      <w:r w:rsidRPr="00F346C0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F346C0">
        <w:rPr>
          <w:rFonts w:ascii="Angsana New" w:hAnsi="Angsana New"/>
          <w:sz w:val="30"/>
          <w:szCs w:val="30"/>
          <w:cs/>
          <w:lang w:val="th-TH"/>
        </w:rPr>
        <w:t xml:space="preserve"> โดยมีอัตราดอกเบี้ยและกำหนดชำระคืนที่แตกต่างกันตามที่ระบุไว้ในแต่ละสัญญา ภายใต้สัญญาดังกล่าว </w:t>
      </w:r>
      <w:r w:rsidRPr="00F346C0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F346C0">
        <w:rPr>
          <w:rFonts w:ascii="Angsana New" w:hAnsi="Angsana New"/>
          <w:sz w:val="30"/>
          <w:szCs w:val="30"/>
          <w:cs/>
          <w:lang w:val="th-TH"/>
        </w:rPr>
        <w:t>บริษั</w:t>
      </w:r>
      <w:r w:rsidRPr="00F346C0">
        <w:rPr>
          <w:rFonts w:ascii="Angsana New" w:hAnsi="Angsana New"/>
          <w:spacing w:val="2"/>
          <w:sz w:val="30"/>
          <w:szCs w:val="30"/>
          <w:cs/>
          <w:lang w:val="en-GB"/>
        </w:rPr>
        <w:t>ทต้องปฏิบัติตามเงื่อนไข</w:t>
      </w:r>
      <w:r w:rsidRPr="00F346C0">
        <w:rPr>
          <w:rFonts w:ascii="Angsana New" w:hAnsi="Angsana New"/>
          <w:sz w:val="30"/>
          <w:szCs w:val="30"/>
          <w:cs/>
          <w:lang w:val="en-GB"/>
        </w:rPr>
        <w:t>บางประการเกี่ยวกับการรักษาอัตราส่วนทางการเงินต่าง</w:t>
      </w:r>
      <w:r w:rsidRPr="00F346C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GB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50DDB76F" w14:textId="0654B76A" w:rsidR="007F7148" w:rsidRPr="00F346C0" w:rsidRDefault="007F7148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B0D0A3D" w14:textId="6215B375" w:rsidR="00ED02A0" w:rsidRPr="00F346C0" w:rsidRDefault="00ED02A0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928462" w14:textId="4A903928" w:rsidR="00ED02A0" w:rsidRPr="00F346C0" w:rsidRDefault="00ED02A0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9ED9C82" w14:textId="01D6F4A5" w:rsidR="00ED02A0" w:rsidRPr="00F346C0" w:rsidRDefault="00ED02A0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740BF3" w14:textId="77777777" w:rsidR="00ED02A0" w:rsidRPr="00F346C0" w:rsidRDefault="00ED02A0" w:rsidP="00F713E9">
      <w:pPr>
        <w:ind w:left="540" w:right="-14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2344D5E2" w14:textId="45C990B9" w:rsidR="00DF2105" w:rsidRPr="00F346C0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F346C0">
        <w:rPr>
          <w:rFonts w:ascii="Angsana New" w:hAnsi="Angsana New"/>
          <w:sz w:val="30"/>
          <w:szCs w:val="30"/>
          <w:cs/>
          <w:lang w:val="en-GB"/>
        </w:rPr>
        <w:lastRenderedPageBreak/>
        <w:t>กลุ่ม</w:t>
      </w:r>
      <w:r w:rsidRPr="00F346C0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346C0">
        <w:rPr>
          <w:rFonts w:ascii="Angsana New" w:hAnsi="Angsana New"/>
          <w:sz w:val="30"/>
          <w:szCs w:val="30"/>
          <w:cs/>
          <w:lang w:val="en-GB"/>
        </w:rPr>
        <w:t>มีรายละเอียดของ</w:t>
      </w:r>
      <w:r w:rsidR="00C67F8A" w:rsidRPr="00F346C0">
        <w:rPr>
          <w:rFonts w:ascii="Angsana New" w:hAnsi="Angsana New" w:hint="cs"/>
          <w:sz w:val="30"/>
          <w:szCs w:val="30"/>
          <w:cs/>
          <w:lang w:val="en-GB"/>
        </w:rPr>
        <w:t>วง</w:t>
      </w:r>
      <w:r w:rsidRPr="00F346C0">
        <w:rPr>
          <w:rFonts w:ascii="Angsana New" w:hAnsi="Angsana New"/>
          <w:sz w:val="30"/>
          <w:szCs w:val="30"/>
          <w:cs/>
          <w:lang w:val="en-GB"/>
        </w:rPr>
        <w:t>เงินกู้ยืม</w:t>
      </w:r>
      <w:bookmarkStart w:id="8" w:name="_Hlk61804012"/>
      <w:r w:rsidRPr="00F346C0">
        <w:rPr>
          <w:rFonts w:ascii="Angsana New" w:hAnsi="Angsana New" w:hint="cs"/>
          <w:sz w:val="30"/>
          <w:szCs w:val="30"/>
          <w:cs/>
          <w:lang w:val="en-GB"/>
        </w:rPr>
        <w:t>จากสถาบันการเงินของกลุ่มบริษัท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End w:id="8"/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F346C0">
        <w:rPr>
          <w:rFonts w:ascii="Angsana New" w:hAnsi="Angsana New"/>
          <w:sz w:val="30"/>
          <w:szCs w:val="30"/>
        </w:rPr>
        <w:t>31</w:t>
      </w:r>
      <w:r w:rsidRPr="00F346C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46C0">
        <w:rPr>
          <w:rFonts w:ascii="Angsana New" w:hAnsi="Angsana New"/>
          <w:sz w:val="30"/>
          <w:szCs w:val="30"/>
        </w:rPr>
        <w:t>256</w:t>
      </w:r>
      <w:r w:rsidR="00FC0222" w:rsidRPr="00F346C0">
        <w:rPr>
          <w:rFonts w:ascii="Angsana New" w:hAnsi="Angsana New"/>
          <w:sz w:val="30"/>
          <w:szCs w:val="30"/>
        </w:rPr>
        <w:t>6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22CDFDF8" w14:textId="77777777" w:rsidR="00DF2105" w:rsidRPr="00F346C0" w:rsidRDefault="00DF2105" w:rsidP="00FF0A3D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2322"/>
        <w:gridCol w:w="4158"/>
      </w:tblGrid>
      <w:tr w:rsidR="00DF2105" w:rsidRPr="00F346C0" w14:paraId="4579F1CD" w14:textId="77777777" w:rsidTr="00B40CA3">
        <w:trPr>
          <w:trHeight w:val="331"/>
          <w:tblHeader/>
        </w:trPr>
        <w:tc>
          <w:tcPr>
            <w:tcW w:w="2070" w:type="dxa"/>
          </w:tcPr>
          <w:p w14:paraId="5394D5C7" w14:textId="77777777" w:rsidR="00DF2105" w:rsidRPr="00F346C0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0FDA2676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2322" w:type="dxa"/>
          </w:tcPr>
          <w:p w14:paraId="3F023750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4158" w:type="dxa"/>
          </w:tcPr>
          <w:p w14:paraId="5310C59D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F2105" w:rsidRPr="00F346C0" w14:paraId="3ABB1E79" w14:textId="77777777" w:rsidTr="00B40CA3">
        <w:trPr>
          <w:trHeight w:val="331"/>
          <w:tblHeader/>
        </w:trPr>
        <w:tc>
          <w:tcPr>
            <w:tcW w:w="2070" w:type="dxa"/>
          </w:tcPr>
          <w:p w14:paraId="723E102C" w14:textId="77777777" w:rsidR="00DF2105" w:rsidRPr="00F346C0" w:rsidRDefault="00DF2105" w:rsidP="000A6177">
            <w:pPr>
              <w:spacing w:line="240" w:lineRule="auto"/>
              <w:ind w:left="-128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51FF6BDB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(ล้าน)</w:t>
            </w:r>
          </w:p>
        </w:tc>
        <w:tc>
          <w:tcPr>
            <w:tcW w:w="2322" w:type="dxa"/>
          </w:tcPr>
          <w:p w14:paraId="4ED9A4C6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(ร้อยละ</w:t>
            </w: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4158" w:type="dxa"/>
          </w:tcPr>
          <w:p w14:paraId="0E930F35" w14:textId="77777777" w:rsidR="00DF2105" w:rsidRPr="00F346C0" w:rsidRDefault="00DF2105" w:rsidP="00C278B6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ระยะเวลาชำระคืน</w:t>
            </w:r>
          </w:p>
        </w:tc>
      </w:tr>
      <w:tr w:rsidR="00DF2105" w:rsidRPr="00F346C0" w14:paraId="320BC6B5" w14:textId="77777777" w:rsidTr="00B40CA3">
        <w:trPr>
          <w:trHeight w:val="331"/>
        </w:trPr>
        <w:tc>
          <w:tcPr>
            <w:tcW w:w="2070" w:type="dxa"/>
            <w:vAlign w:val="bottom"/>
          </w:tcPr>
          <w:p w14:paraId="378CE6F8" w14:textId="77777777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990" w:type="dxa"/>
          </w:tcPr>
          <w:p w14:paraId="338577DC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322" w:type="dxa"/>
          </w:tcPr>
          <w:p w14:paraId="2253FC81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4158" w:type="dxa"/>
          </w:tcPr>
          <w:p w14:paraId="0B0AA294" w14:textId="77777777" w:rsidR="00DF2105" w:rsidRPr="00F346C0" w:rsidRDefault="00DF2105" w:rsidP="00C278B6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F2105" w:rsidRPr="00F346C0" w14:paraId="21397187" w14:textId="77777777" w:rsidTr="00B40CA3">
        <w:trPr>
          <w:trHeight w:val="331"/>
        </w:trPr>
        <w:tc>
          <w:tcPr>
            <w:tcW w:w="2070" w:type="dxa"/>
          </w:tcPr>
          <w:p w14:paraId="793469AB" w14:textId="77777777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6AC6B4D6" w14:textId="1DEAD15F" w:rsidR="00DF2105" w:rsidRPr="00F346C0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7F00A20A" w14:textId="4D11293D" w:rsidR="00DF2105" w:rsidRPr="00F346C0" w:rsidRDefault="000A080C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56554B5F" w14:textId="77777777" w:rsidR="00DF2105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งวดในเดือนมิถุนายน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DF2105" w:rsidRPr="00F346C0" w14:paraId="5601B81C" w14:textId="77777777" w:rsidTr="00B40CA3">
        <w:trPr>
          <w:trHeight w:val="331"/>
        </w:trPr>
        <w:tc>
          <w:tcPr>
            <w:tcW w:w="2070" w:type="dxa"/>
          </w:tcPr>
          <w:p w14:paraId="33C4FEBE" w14:textId="77777777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76D896E" w14:textId="7B72B073" w:rsidR="00DF2105" w:rsidRPr="00F346C0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55F685EA" w14:textId="7C64F2AF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="000A080C"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="000A080C"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="000A080C"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42D29D21" w14:textId="77777777" w:rsidR="0036126D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ชำระคืนเงินต้นทุกงวดหกเดือน จำนวน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12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 </w:t>
            </w:r>
          </w:p>
          <w:p w14:paraId="6D7C5625" w14:textId="6035CD09" w:rsidR="00DF2105" w:rsidRPr="00F346C0" w:rsidRDefault="0036126D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DF210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โดยงวดแรกชำระในเดือนมกราคม </w:t>
            </w:r>
            <w:r w:rsidR="00DF210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F2105" w:rsidRPr="00F346C0" w14:paraId="19667E06" w14:textId="77777777" w:rsidTr="00B40CA3">
        <w:trPr>
          <w:trHeight w:val="331"/>
        </w:trPr>
        <w:tc>
          <w:tcPr>
            <w:tcW w:w="2070" w:type="dxa"/>
          </w:tcPr>
          <w:p w14:paraId="1B00EEF4" w14:textId="77777777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DDBC5E2" w14:textId="7B01A563" w:rsidR="00DF2105" w:rsidRPr="00F346C0" w:rsidRDefault="00F64E5B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43432E44" w14:textId="77777777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MLR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4B291AC3" w14:textId="77777777" w:rsidR="0036126D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ชำระคืนเงินต้นทุกงวดสามเดือน จำนวน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12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 </w:t>
            </w:r>
          </w:p>
          <w:p w14:paraId="0352C544" w14:textId="2CDABF24" w:rsidR="00DF2105" w:rsidRPr="00F346C0" w:rsidRDefault="0036126D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DF210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โดยงวดแรกชำระในเดือน</w:t>
            </w:r>
            <w:r w:rsidR="00F64E5B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F64E5B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F214C" w:rsidRPr="00F346C0" w14:paraId="5809F509" w14:textId="77777777" w:rsidTr="00B40CA3">
        <w:trPr>
          <w:trHeight w:val="331"/>
        </w:trPr>
        <w:tc>
          <w:tcPr>
            <w:tcW w:w="2070" w:type="dxa"/>
          </w:tcPr>
          <w:p w14:paraId="7D2C270E" w14:textId="4270A17F" w:rsidR="00CF214C" w:rsidRPr="00F346C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1E33C33" w14:textId="08BD8E7F" w:rsidR="00CF214C" w:rsidRPr="00F346C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12,799.6</w:t>
            </w:r>
          </w:p>
        </w:tc>
        <w:tc>
          <w:tcPr>
            <w:tcW w:w="2322" w:type="dxa"/>
          </w:tcPr>
          <w:p w14:paraId="25892A99" w14:textId="1BC5417B" w:rsidR="00CF214C" w:rsidRPr="00F346C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6031486E" w14:textId="77777777" w:rsidR="00E94801" w:rsidRPr="00F346C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1A3400A8" w14:textId="3CA553E5" w:rsidR="00CF214C" w:rsidRPr="00F346C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F214C" w:rsidRPr="00F346C0" w14:paraId="365312AB" w14:textId="77777777" w:rsidTr="00B40CA3">
        <w:trPr>
          <w:trHeight w:val="331"/>
        </w:trPr>
        <w:tc>
          <w:tcPr>
            <w:tcW w:w="2070" w:type="dxa"/>
          </w:tcPr>
          <w:p w14:paraId="4C88A6AB" w14:textId="75F04E30" w:rsidR="00CF214C" w:rsidRPr="00F346C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6EDF57" w14:textId="34BB5266" w:rsidR="00CF214C" w:rsidRPr="00F346C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057AD1B1" w14:textId="0569D9ED" w:rsidR="00CF214C" w:rsidRPr="00F346C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MLR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0C83FFD7" w14:textId="77777777" w:rsidR="00E94801" w:rsidRPr="00F346C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12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53CB38E9" w14:textId="0503614C" w:rsidR="00CF214C" w:rsidRPr="00F346C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โดยงวดแรกชำระในเดือน</w:t>
            </w:r>
            <w:r w:rsidR="000311AF"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311A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CF214C" w:rsidRPr="00F346C0" w14:paraId="7AEB2D83" w14:textId="77777777" w:rsidTr="00B40CA3">
        <w:trPr>
          <w:trHeight w:val="331"/>
        </w:trPr>
        <w:tc>
          <w:tcPr>
            <w:tcW w:w="2070" w:type="dxa"/>
          </w:tcPr>
          <w:p w14:paraId="3A028336" w14:textId="1EF48B77" w:rsidR="00CF214C" w:rsidRPr="00F346C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D709426" w14:textId="5364E76F" w:rsidR="00CF214C" w:rsidRPr="00F346C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2322" w:type="dxa"/>
          </w:tcPr>
          <w:p w14:paraId="32F02E01" w14:textId="30598ABD" w:rsidR="00CF214C" w:rsidRPr="00F346C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6881D7CB" w14:textId="77777777" w:rsidR="00E94801" w:rsidRPr="00F346C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10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432198AE" w14:textId="35BA2F7E" w:rsidR="00CF214C" w:rsidRPr="00F346C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CF214C" w:rsidRPr="00F346C0" w14:paraId="2E0C8085" w14:textId="77777777" w:rsidTr="00B40CA3">
        <w:trPr>
          <w:trHeight w:val="331"/>
        </w:trPr>
        <w:tc>
          <w:tcPr>
            <w:tcW w:w="2070" w:type="dxa"/>
          </w:tcPr>
          <w:p w14:paraId="085B945E" w14:textId="269709CE" w:rsidR="00CF214C" w:rsidRPr="00F346C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C578801" w14:textId="3A003CE3" w:rsidR="00CF214C" w:rsidRPr="00F346C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2322" w:type="dxa"/>
          </w:tcPr>
          <w:p w14:paraId="05096E80" w14:textId="762C4AAD" w:rsidR="00CF214C" w:rsidRPr="00F346C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0561B396" w14:textId="77777777" w:rsidR="00E94801" w:rsidRPr="00F346C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10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55E0D9B3" w14:textId="273B794C" w:rsidR="00CF214C" w:rsidRPr="00F346C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CF214C" w:rsidRPr="00F346C0" w14:paraId="58EE7FAC" w14:textId="77777777" w:rsidTr="00B40CA3">
        <w:trPr>
          <w:trHeight w:val="331"/>
        </w:trPr>
        <w:tc>
          <w:tcPr>
            <w:tcW w:w="2070" w:type="dxa"/>
          </w:tcPr>
          <w:p w14:paraId="1EDAD79A" w14:textId="0B5FF8CF" w:rsidR="00CF214C" w:rsidRPr="00F346C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C8DDF6C" w14:textId="377D389A" w:rsidR="00CF214C" w:rsidRPr="00F346C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15,000</w:t>
            </w:r>
            <w:r w:rsidR="0049309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322" w:type="dxa"/>
          </w:tcPr>
          <w:p w14:paraId="79C12013" w14:textId="4DADA9A1" w:rsidR="00CF214C" w:rsidRPr="00F346C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MLR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0E909042" w14:textId="77777777" w:rsidR="00E94801" w:rsidRPr="00F346C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14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00F8840C" w14:textId="6DB85D60" w:rsidR="00CF214C" w:rsidRPr="00F346C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โดยงวดแรกชำระในเดือนมิถุนายน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311A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CF214C" w:rsidRPr="00F346C0" w14:paraId="5AA672BC" w14:textId="77777777" w:rsidTr="00B40CA3">
        <w:trPr>
          <w:trHeight w:val="331"/>
        </w:trPr>
        <w:tc>
          <w:tcPr>
            <w:tcW w:w="2070" w:type="dxa"/>
          </w:tcPr>
          <w:p w14:paraId="751E934C" w14:textId="7BD8CFEC" w:rsidR="00CF214C" w:rsidRPr="00F346C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05B229" w14:textId="3DF088D7" w:rsidR="00CF214C" w:rsidRPr="00F346C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2322" w:type="dxa"/>
          </w:tcPr>
          <w:p w14:paraId="4290A9EF" w14:textId="63A310FD" w:rsidR="00CF214C" w:rsidRPr="00F346C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Prime rate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00871263" w14:textId="54E311A0" w:rsidR="00E94801" w:rsidRPr="00F346C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="000311A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42D403E6" w14:textId="53F8A8A8" w:rsidR="00CF214C" w:rsidRPr="00F346C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โดยงวดแรกชำระในเดือนมิถุนายน </w:t>
            </w:r>
            <w:r w:rsidR="00B0692A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49309A" w:rsidRPr="00F346C0" w14:paraId="3EE33572" w14:textId="77777777" w:rsidTr="00B40CA3">
        <w:trPr>
          <w:trHeight w:val="331"/>
        </w:trPr>
        <w:tc>
          <w:tcPr>
            <w:tcW w:w="2070" w:type="dxa"/>
          </w:tcPr>
          <w:p w14:paraId="01F13382" w14:textId="128FDB8A" w:rsidR="0049309A" w:rsidRPr="00F346C0" w:rsidRDefault="0049309A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D51ABBD" w14:textId="51648F8E" w:rsidR="0049309A" w:rsidRPr="00F346C0" w:rsidRDefault="0049309A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10,000*</w:t>
            </w:r>
          </w:p>
        </w:tc>
        <w:tc>
          <w:tcPr>
            <w:tcW w:w="2322" w:type="dxa"/>
          </w:tcPr>
          <w:p w14:paraId="61363D43" w14:textId="0E4B864D" w:rsidR="0049309A" w:rsidRPr="00F346C0" w:rsidRDefault="000A080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78D92EBE" w14:textId="07C5327A" w:rsidR="0049309A" w:rsidRPr="00F346C0" w:rsidRDefault="000A080C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งวดในเดือน</w:t>
            </w:r>
            <w:r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0A6177" w:rsidRPr="00F346C0" w14:paraId="7705F799" w14:textId="77777777" w:rsidTr="00B40CA3">
        <w:trPr>
          <w:trHeight w:val="331"/>
        </w:trPr>
        <w:tc>
          <w:tcPr>
            <w:tcW w:w="2070" w:type="dxa"/>
          </w:tcPr>
          <w:p w14:paraId="3BD539C4" w14:textId="77777777" w:rsidR="000A6177" w:rsidRPr="00F346C0" w:rsidRDefault="000A6177" w:rsidP="000A6177">
            <w:pPr>
              <w:spacing w:line="240" w:lineRule="auto"/>
              <w:ind w:left="-128" w:firstLine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7E15DB88" w14:textId="77777777" w:rsidR="000A6177" w:rsidRPr="00F346C0" w:rsidRDefault="000A6177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</w:tcPr>
          <w:p w14:paraId="2793ED9D" w14:textId="77777777" w:rsidR="000A6177" w:rsidRPr="00F346C0" w:rsidRDefault="000A6177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</w:tcPr>
          <w:p w14:paraId="710F6797" w14:textId="77777777" w:rsidR="000A6177" w:rsidRPr="00F346C0" w:rsidRDefault="000A6177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F2105" w:rsidRPr="00F346C0" w14:paraId="462F3DCD" w14:textId="77777777" w:rsidTr="00B40CA3">
        <w:trPr>
          <w:trHeight w:val="331"/>
        </w:trPr>
        <w:tc>
          <w:tcPr>
            <w:tcW w:w="2070" w:type="dxa"/>
          </w:tcPr>
          <w:p w14:paraId="0BFD6821" w14:textId="77777777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บริษัทย่อย  </w:t>
            </w:r>
          </w:p>
        </w:tc>
        <w:tc>
          <w:tcPr>
            <w:tcW w:w="990" w:type="dxa"/>
          </w:tcPr>
          <w:p w14:paraId="13906A18" w14:textId="77777777" w:rsidR="00DF2105" w:rsidRPr="00F346C0" w:rsidRDefault="00DF2105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</w:tcPr>
          <w:p w14:paraId="2642E5B9" w14:textId="77777777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</w:tcPr>
          <w:p w14:paraId="6F73BD3A" w14:textId="77777777" w:rsidR="00DF2105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F2105" w:rsidRPr="00F346C0" w14:paraId="1310FA9F" w14:textId="77777777" w:rsidTr="00B40CA3">
        <w:trPr>
          <w:trHeight w:val="331"/>
        </w:trPr>
        <w:tc>
          <w:tcPr>
            <w:tcW w:w="2070" w:type="dxa"/>
          </w:tcPr>
          <w:p w14:paraId="1D62B253" w14:textId="77777777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</w:tcPr>
          <w:p w14:paraId="6E5FCD40" w14:textId="0DDAF433" w:rsidR="00DF2105" w:rsidRPr="00F346C0" w:rsidRDefault="006851BF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22" w:type="dxa"/>
          </w:tcPr>
          <w:p w14:paraId="6C520BCE" w14:textId="1898CBD8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EURIBOR </w:t>
            </w:r>
            <w:r w:rsidR="00512D0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1/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เดือน </w:t>
            </w:r>
          </w:p>
          <w:p w14:paraId="229BCBE8" w14:textId="77777777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158" w:type="dxa"/>
          </w:tcPr>
          <w:p w14:paraId="4DEA56AD" w14:textId="77777777" w:rsidR="00DF2105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ชำระคืนเงินต้นทุกงวดสิบสองเดือน จำนวน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6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  <w:p w14:paraId="320C0B0F" w14:textId="7879E159" w:rsidR="00DF2105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โดยงวดแรกชำระในปี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CF214C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DF2105" w:rsidRPr="00F346C0" w14:paraId="01DFCDB1" w14:textId="77777777" w:rsidTr="00B40CA3">
        <w:trPr>
          <w:trHeight w:val="331"/>
        </w:trPr>
        <w:tc>
          <w:tcPr>
            <w:tcW w:w="2070" w:type="dxa"/>
          </w:tcPr>
          <w:p w14:paraId="0D6B53C5" w14:textId="52D76F62" w:rsidR="00DF2105" w:rsidRPr="00F346C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</w:tcPr>
          <w:p w14:paraId="69797445" w14:textId="0E05AD80" w:rsidR="00DF2105" w:rsidRPr="00F346C0" w:rsidRDefault="00F621A2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2322" w:type="dxa"/>
          </w:tcPr>
          <w:p w14:paraId="736E74BF" w14:textId="7E0CA77C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EURIBOR </w:t>
            </w:r>
            <w:r w:rsidR="00F621A2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เดือน </w:t>
            </w:r>
          </w:p>
          <w:p w14:paraId="6F81C2FD" w14:textId="77777777" w:rsidR="00DF2105" w:rsidRPr="00F346C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158" w:type="dxa"/>
          </w:tcPr>
          <w:p w14:paraId="60224AA3" w14:textId="77777777" w:rsidR="00DF2105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ชำระคืนเงินต้นทุกงวดหกเดือน จำนวน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10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  <w:p w14:paraId="1E962A41" w14:textId="77777777" w:rsidR="00DF2105" w:rsidRPr="00F346C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โดยงวดแรกชำระในปี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42265" w:rsidRPr="00F346C0" w14:paraId="2378632A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994E693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  <w:p w14:paraId="405E7DDA" w14:textId="77777777" w:rsidR="00D42265" w:rsidRPr="00F346C0" w:rsidDel="00B956A8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40EF5FB" w14:textId="3F565F1D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6,004</w:t>
            </w:r>
          </w:p>
        </w:tc>
        <w:tc>
          <w:tcPr>
            <w:tcW w:w="2322" w:type="dxa"/>
            <w:shd w:val="clear" w:color="auto" w:fill="auto"/>
          </w:tcPr>
          <w:p w14:paraId="7A28EF59" w14:textId="4BCD44E0" w:rsidR="00D42265" w:rsidRPr="00F346C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0F731F46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E83704F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โดยงวดแรกชำระในเดือนกุมภาพันธ์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42265" w:rsidRPr="00F346C0" w14:paraId="0ABF530A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C80FB47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B34B566" w14:textId="6F8BBFA3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1,250</w:t>
            </w:r>
          </w:p>
        </w:tc>
        <w:tc>
          <w:tcPr>
            <w:tcW w:w="2322" w:type="dxa"/>
            <w:shd w:val="clear" w:color="auto" w:fill="auto"/>
          </w:tcPr>
          <w:p w14:paraId="32B01747" w14:textId="0C095933" w:rsidR="00D42265" w:rsidRPr="00F346C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THOR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2879D27D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648CDB20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เมษายน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2265" w:rsidRPr="00F346C0" w14:paraId="01E7751B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2052259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A039929" w14:textId="11CDE527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2322" w:type="dxa"/>
            <w:shd w:val="clear" w:color="auto" w:fill="auto"/>
          </w:tcPr>
          <w:p w14:paraId="671771CA" w14:textId="77777777" w:rsidR="00D42265" w:rsidRPr="00F346C0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อัตราสูงสุดของเงินฝากประจำ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</w:p>
          <w:p w14:paraId="09753F8F" w14:textId="77777777" w:rsidR="00D42265" w:rsidRPr="00F346C0" w:rsidRDefault="00D42265" w:rsidP="00602B04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6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7213F703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02F8126C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12D05" w:rsidRPr="00F346C0" w14:paraId="5B92CF70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0D04B8FC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09395279" w14:textId="5D335EBC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2322" w:type="dxa"/>
            <w:shd w:val="clear" w:color="auto" w:fill="auto"/>
          </w:tcPr>
          <w:p w14:paraId="771DA4E6" w14:textId="37F90A6F" w:rsidR="00D42265" w:rsidRPr="00F346C0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บวก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อัตราส่วน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4158" w:type="dxa"/>
            <w:shd w:val="clear" w:color="auto" w:fill="auto"/>
          </w:tcPr>
          <w:p w14:paraId="474C0D8E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15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  <w:p w14:paraId="4BB0E01E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 ตุลาคม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12D05" w:rsidRPr="00F346C0" w14:paraId="1F0C337C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2A2CF526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lastRenderedPageBreak/>
              <w:t>บาท</w:t>
            </w:r>
          </w:p>
        </w:tc>
        <w:tc>
          <w:tcPr>
            <w:tcW w:w="990" w:type="dxa"/>
            <w:shd w:val="clear" w:color="auto" w:fill="auto"/>
          </w:tcPr>
          <w:p w14:paraId="19C57724" w14:textId="5F6D1B40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2322" w:type="dxa"/>
            <w:shd w:val="clear" w:color="auto" w:fill="auto"/>
          </w:tcPr>
          <w:p w14:paraId="47786CBB" w14:textId="77777777" w:rsidR="00D42265" w:rsidRPr="00F346C0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อัตราสูงสุดของเงินฝากประจำ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</w:p>
          <w:p w14:paraId="71F014CD" w14:textId="77777777" w:rsidR="00D42265" w:rsidRPr="00F346C0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6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225AF8A2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17011195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 เมษายน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12D05" w:rsidRPr="00F346C0" w14:paraId="64C1316C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321FD1EC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09C51537" w14:textId="77BB5B49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322" w:type="dxa"/>
            <w:shd w:val="clear" w:color="auto" w:fill="auto"/>
          </w:tcPr>
          <w:p w14:paraId="67E8FFB4" w14:textId="5EA7A2AC" w:rsidR="00D42265" w:rsidRPr="00F346C0" w:rsidRDefault="00D42265" w:rsidP="00602B04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อัตรา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MLR</w:t>
            </w:r>
            <w:r w:rsidR="00602B04" w:rsidRPr="00F346C0">
              <w:rPr>
                <w:rFonts w:asciiTheme="majorBidi" w:eastAsia="Cordia New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  <w:shd w:val="clear" w:color="auto" w:fill="auto"/>
          </w:tcPr>
          <w:p w14:paraId="70A690E7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111D911" w14:textId="77777777" w:rsidR="00D42265" w:rsidRPr="00F346C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 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12D05" w:rsidRPr="00F346C0" w14:paraId="0CC8525D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2A9F6BC3" w14:textId="77777777" w:rsidR="00D42265" w:rsidRPr="00F346C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หยวน</w:t>
            </w:r>
          </w:p>
        </w:tc>
        <w:tc>
          <w:tcPr>
            <w:tcW w:w="990" w:type="dxa"/>
            <w:shd w:val="clear" w:color="auto" w:fill="auto"/>
          </w:tcPr>
          <w:p w14:paraId="40F5F3ED" w14:textId="5D47F5EA" w:rsidR="00D42265" w:rsidRPr="00F346C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2322" w:type="dxa"/>
            <w:shd w:val="clear" w:color="auto" w:fill="auto"/>
          </w:tcPr>
          <w:p w14:paraId="0D6F2D37" w14:textId="2B2A6EAF" w:rsidR="00D42265" w:rsidRPr="00F346C0" w:rsidRDefault="00D42265" w:rsidP="00602B04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LPR</w:t>
            </w:r>
            <w:r w:rsidR="00602B04" w:rsidRPr="00F346C0">
              <w:rPr>
                <w:rFonts w:asciiTheme="majorBidi" w:eastAsia="Cordia New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  <w:shd w:val="clear" w:color="auto" w:fill="auto"/>
          </w:tcPr>
          <w:p w14:paraId="50F6A9CC" w14:textId="77777777" w:rsidR="00274FA5" w:rsidRPr="00F346C0" w:rsidRDefault="00274FA5" w:rsidP="00274FA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0F4DCD3" w14:textId="485F4F83" w:rsidR="00CE44C9" w:rsidRPr="00F346C0" w:rsidRDefault="00274FA5" w:rsidP="00274FA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 ธันวาคม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512D05" w:rsidRPr="00F346C0" w14:paraId="5CDF82A5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7824DAC8" w14:textId="5BF9AC59" w:rsidR="00CE44C9" w:rsidRPr="00F346C0" w:rsidRDefault="00CE44C9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  <w:shd w:val="clear" w:color="auto" w:fill="auto"/>
          </w:tcPr>
          <w:p w14:paraId="38EA2191" w14:textId="34DE8C8E" w:rsidR="00CE44C9" w:rsidRPr="00F346C0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2322" w:type="dxa"/>
            <w:shd w:val="clear" w:color="auto" w:fill="auto"/>
          </w:tcPr>
          <w:p w14:paraId="09169BB5" w14:textId="7D4B6442" w:rsidR="00CE44C9" w:rsidRPr="00F346C0" w:rsidRDefault="00CE44C9" w:rsidP="00CE44C9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อัตรา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EURIBOR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="00512D05"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1/3/6 </w:t>
            </w:r>
            <w:r w:rsidR="00512D05"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43603509" w14:textId="674F70A1" w:rsidR="00CE44C9" w:rsidRPr="00F346C0" w:rsidRDefault="00665280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งวดในเดือน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8774F"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ตุลาคม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</w:t>
            </w:r>
            <w:r w:rsidR="0028774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512D05" w:rsidRPr="00F346C0" w14:paraId="7B755A85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73DD47D9" w14:textId="1455C832" w:rsidR="00CE44C9" w:rsidRPr="00F346C0" w:rsidRDefault="00CE44C9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0B1A397C" w14:textId="262EE24A" w:rsidR="00CE44C9" w:rsidRPr="00F346C0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2322" w:type="dxa"/>
            <w:shd w:val="clear" w:color="auto" w:fill="auto"/>
          </w:tcPr>
          <w:p w14:paraId="081C0206" w14:textId="5289CF10" w:rsidR="00CE44C9" w:rsidRPr="00F346C0" w:rsidRDefault="00CE44C9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</w:t>
            </w:r>
            <w:r w:rsidR="00602B04" w:rsidRPr="00F346C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SOFR</w:t>
            </w:r>
            <w:r w:rsidR="000A6177" w:rsidRPr="00F346C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35864798" w14:textId="3D4566F1" w:rsidR="00CE44C9" w:rsidRPr="00F346C0" w:rsidRDefault="00665280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งวดในเดือน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8774F"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ตุลาคม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</w:t>
            </w:r>
            <w:r w:rsidR="0028774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71</w:t>
            </w:r>
          </w:p>
        </w:tc>
      </w:tr>
      <w:tr w:rsidR="00CE44C9" w:rsidRPr="00F346C0" w14:paraId="1DF66B15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08DA14BF" w14:textId="18CAB419" w:rsidR="00CE44C9" w:rsidRPr="00F346C0" w:rsidRDefault="00CE44C9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315A9EA8" w14:textId="337779A6" w:rsidR="00CE44C9" w:rsidRPr="00F346C0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strike/>
                <w:sz w:val="26"/>
                <w:szCs w:val="26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2322" w:type="dxa"/>
            <w:shd w:val="clear" w:color="auto" w:fill="auto"/>
          </w:tcPr>
          <w:p w14:paraId="7C856081" w14:textId="637A8A87" w:rsidR="00CE44C9" w:rsidRPr="00F346C0" w:rsidRDefault="00CE44C9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="00602B04" w:rsidRPr="00F346C0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>THOR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="000A6177" w:rsidRPr="00F346C0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28E4121C" w14:textId="77777777" w:rsidR="00CE44C9" w:rsidRPr="00F346C0" w:rsidRDefault="00CE44C9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23D42E06" w14:textId="50978C6B" w:rsidR="00CE44C9" w:rsidRPr="00F346C0" w:rsidRDefault="00CE44C9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0A080C" w:rsidRPr="00F346C0" w14:paraId="20F1BBF1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AAC57D9" w14:textId="131DDDEB" w:rsidR="000A080C" w:rsidRPr="00F346C0" w:rsidRDefault="000A080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0B2F3C1" w14:textId="4672A279" w:rsidR="000A080C" w:rsidRPr="00F346C0" w:rsidRDefault="000A080C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  <w:r w:rsidR="001476BC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322" w:type="dxa"/>
            <w:shd w:val="clear" w:color="auto" w:fill="auto"/>
          </w:tcPr>
          <w:p w14:paraId="0C3DF760" w14:textId="7B020D04" w:rsidR="000A080C" w:rsidRPr="00F346C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="000A6177" w:rsidRPr="00F346C0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1D509FAD" w14:textId="77777777" w:rsidR="000A080C" w:rsidRPr="00F346C0" w:rsidRDefault="000A080C" w:rsidP="000A080C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047E38F" w14:textId="2141A16E" w:rsidR="000A080C" w:rsidRPr="00F346C0" w:rsidRDefault="000A080C" w:rsidP="000A080C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0A080C" w:rsidRPr="00F346C0" w14:paraId="047A977F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468AA79E" w14:textId="0BAA6976" w:rsidR="000A080C" w:rsidRPr="00F346C0" w:rsidRDefault="000A080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504D2F8A" w14:textId="02AB04C7" w:rsidR="000A080C" w:rsidRPr="00F346C0" w:rsidRDefault="000A080C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2322" w:type="dxa"/>
            <w:shd w:val="clear" w:color="auto" w:fill="auto"/>
          </w:tcPr>
          <w:p w14:paraId="3C25A47D" w14:textId="5B095BCC" w:rsidR="000A080C" w:rsidRPr="00F346C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</w:t>
            </w:r>
            <w:r w:rsidR="00602B04" w:rsidRPr="00F346C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SOFR</w:t>
            </w:r>
            <w:r w:rsidR="000A6177" w:rsidRPr="00F346C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644AE555" w14:textId="23D6FE41" w:rsidR="004C15C4" w:rsidRPr="00F346C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 จำนวน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4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  <w:p w14:paraId="0B2423B5" w14:textId="7A14DBFA" w:rsidR="000A080C" w:rsidRPr="00F346C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</w:t>
            </w:r>
            <w:r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เดือนธันวาคม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0A080C" w:rsidRPr="00F346C0" w14:paraId="32BD3137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73F840B6" w14:textId="239C9462" w:rsidR="000A080C" w:rsidRPr="00F346C0" w:rsidRDefault="000A080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15D78726" w14:textId="77211ABC" w:rsidR="000A080C" w:rsidRPr="00F346C0" w:rsidRDefault="000A080C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1.93</w:t>
            </w:r>
          </w:p>
        </w:tc>
        <w:tc>
          <w:tcPr>
            <w:tcW w:w="2322" w:type="dxa"/>
            <w:shd w:val="clear" w:color="auto" w:fill="auto"/>
          </w:tcPr>
          <w:p w14:paraId="08686831" w14:textId="4340CBE6" w:rsidR="000A080C" w:rsidRPr="00F346C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อัตราคงที่</w:t>
            </w:r>
          </w:p>
        </w:tc>
        <w:tc>
          <w:tcPr>
            <w:tcW w:w="4158" w:type="dxa"/>
            <w:shd w:val="clear" w:color="auto" w:fill="auto"/>
          </w:tcPr>
          <w:p w14:paraId="48E70B99" w14:textId="2A7F312A" w:rsidR="004C15C4" w:rsidRPr="00F346C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</w:t>
            </w:r>
            <w:r w:rsidR="0028774F"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เดือน จำนวน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2871D9CC" w14:textId="65AA25B3" w:rsidR="000A080C" w:rsidRPr="00F346C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</w:t>
            </w:r>
            <w:r w:rsidR="0028774F" w:rsidRPr="00F346C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ตุลาคม </w:t>
            </w:r>
            <w:r w:rsidR="0028774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9309A" w:rsidRPr="00F346C0" w14:paraId="61DEEDBD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4B35BF20" w14:textId="77777777" w:rsidR="0049309A" w:rsidRPr="00F346C0" w:rsidRDefault="0049309A" w:rsidP="00CE44C9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7F21C9E" w14:textId="77777777" w:rsidR="0049309A" w:rsidRPr="00F346C0" w:rsidRDefault="0049309A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shd w:val="clear" w:color="auto" w:fill="auto"/>
          </w:tcPr>
          <w:p w14:paraId="4E40D794" w14:textId="77777777" w:rsidR="0049309A" w:rsidRPr="00F346C0" w:rsidRDefault="0049309A" w:rsidP="00CE44C9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  <w:shd w:val="clear" w:color="auto" w:fill="auto"/>
          </w:tcPr>
          <w:p w14:paraId="289B1E1C" w14:textId="77777777" w:rsidR="0049309A" w:rsidRPr="00F346C0" w:rsidRDefault="0049309A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9309A" w:rsidRPr="00F346C0" w14:paraId="6F1CC131" w14:textId="77777777" w:rsidTr="00534D69">
        <w:trPr>
          <w:trHeight w:val="331"/>
        </w:trPr>
        <w:tc>
          <w:tcPr>
            <w:tcW w:w="9540" w:type="dxa"/>
            <w:gridSpan w:val="4"/>
            <w:shd w:val="clear" w:color="auto" w:fill="auto"/>
          </w:tcPr>
          <w:p w14:paraId="2ACF55D6" w14:textId="7C70F688" w:rsidR="0049309A" w:rsidRPr="00F346C0" w:rsidRDefault="0049309A" w:rsidP="0049309A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346C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>*เงินกู้ยืมระยะยาวที่เชื่อมโยงกับการดำเนินงานด้านความยั่งยืน (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Sustainability-Linked Loan </w:t>
            </w:r>
            <w:r w:rsidRPr="00F346C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 xml:space="preserve">หรือ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SLL) </w:t>
            </w:r>
            <w:r w:rsidRPr="00F346C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>จะถูกปรับอัตราดอกเบี้ยลดลง  เมื่อเข้าเงื่อนไขตามที่กำหนดไว้ในสัญญา หากสามารถดำเนินการบรรลุเป้าหมายด้านความยั่งยืน (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Sustainability Performance Targets </w:t>
            </w:r>
            <w:r w:rsidRPr="00F346C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 xml:space="preserve">หรือ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SPTs)</w:t>
            </w:r>
          </w:p>
        </w:tc>
      </w:tr>
    </w:tbl>
    <w:p w14:paraId="7AA3AA26" w14:textId="77777777" w:rsidR="00DF2105" w:rsidRPr="00F346C0" w:rsidRDefault="00DF2105" w:rsidP="003B2086">
      <w:pPr>
        <w:ind w:right="-1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3C37DBF" w14:textId="4016BD53" w:rsidR="00DF2105" w:rsidRPr="00F346C0" w:rsidRDefault="00DF2105" w:rsidP="003B2086">
      <w:pPr>
        <w:ind w:left="540" w:right="-14"/>
        <w:jc w:val="thaiDistribute"/>
        <w:rPr>
          <w:rFonts w:ascii="Angsana New" w:hAnsi="Angsana New"/>
          <w:spacing w:val="4"/>
          <w:sz w:val="30"/>
          <w:szCs w:val="30"/>
        </w:rPr>
      </w:pPr>
      <w:r w:rsidRPr="00F346C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F346C0">
        <w:rPr>
          <w:rFonts w:ascii="Angsana New" w:hAnsi="Angsana New"/>
          <w:spacing w:val="-6"/>
          <w:sz w:val="30"/>
          <w:szCs w:val="30"/>
        </w:rPr>
        <w:t xml:space="preserve">31 </w:t>
      </w:r>
      <w:r w:rsidRPr="00F346C0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F346C0">
        <w:rPr>
          <w:rFonts w:ascii="Angsana New" w:hAnsi="Angsana New"/>
          <w:spacing w:val="-6"/>
          <w:sz w:val="30"/>
          <w:szCs w:val="30"/>
        </w:rPr>
        <w:t>256</w:t>
      </w:r>
      <w:r w:rsidR="00FC0222" w:rsidRPr="00F346C0">
        <w:rPr>
          <w:rFonts w:ascii="Angsana New" w:hAnsi="Angsana New"/>
          <w:spacing w:val="-6"/>
          <w:sz w:val="30"/>
          <w:szCs w:val="30"/>
        </w:rPr>
        <w:t>6</w:t>
      </w:r>
      <w:r w:rsidRPr="00F346C0">
        <w:rPr>
          <w:rFonts w:ascii="Angsana New" w:hAnsi="Angsana New"/>
          <w:spacing w:val="-6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</w:rPr>
        <w:t>เงินกู้ยืมระยะยาวและหุ้นกู้ของบริษัทย่อย</w:t>
      </w:r>
      <w:r w:rsidRPr="00F346C0">
        <w:rPr>
          <w:rFonts w:ascii="Angsana New" w:hAnsi="Angsana New"/>
          <w:spacing w:val="-6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C53B45" w:rsidRPr="00F346C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B72FE" w:rsidRPr="00F346C0">
        <w:rPr>
          <w:rFonts w:ascii="Angsana New" w:hAnsi="Angsana New"/>
          <w:spacing w:val="-6"/>
          <w:sz w:val="30"/>
          <w:szCs w:val="30"/>
        </w:rPr>
        <w:t>81,622</w:t>
      </w:r>
      <w:r w:rsidRPr="00F346C0">
        <w:rPr>
          <w:rFonts w:ascii="Angsana New" w:hAnsi="Angsana New"/>
          <w:spacing w:val="-6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F346C0">
        <w:rPr>
          <w:rFonts w:ascii="Angsana New" w:hAnsi="Angsana New"/>
          <w:spacing w:val="4"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pacing w:val="4"/>
          <w:sz w:val="30"/>
          <w:szCs w:val="30"/>
        </w:rPr>
        <w:t>(256</w:t>
      </w:r>
      <w:r w:rsidR="00FC0222" w:rsidRPr="00F346C0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Pr="00F346C0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FC0222" w:rsidRPr="00F346C0">
        <w:rPr>
          <w:rFonts w:ascii="Angsana New" w:hAnsi="Angsana New"/>
          <w:i/>
          <w:iCs/>
          <w:spacing w:val="4"/>
          <w:sz w:val="30"/>
          <w:szCs w:val="30"/>
        </w:rPr>
        <w:t>96,783</w:t>
      </w:r>
      <w:r w:rsidRPr="00F346C0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F346C0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F346C0">
        <w:rPr>
          <w:rFonts w:ascii="Angsana New" w:hAnsi="Angsana New"/>
          <w:spacing w:val="4"/>
          <w:sz w:val="30"/>
          <w:szCs w:val="30"/>
        </w:rPr>
        <w:t xml:space="preserve"> </w:t>
      </w:r>
      <w:r w:rsidRPr="00F346C0">
        <w:rPr>
          <w:rFonts w:ascii="Angsana New" w:hAnsi="Angsana New"/>
          <w:spacing w:val="4"/>
          <w:sz w:val="30"/>
          <w:szCs w:val="30"/>
          <w:cs/>
        </w:rPr>
        <w:t xml:space="preserve">ถูกค้ำประกันโดยบริษัท </w:t>
      </w:r>
      <w:r w:rsidRPr="00F346C0">
        <w:rPr>
          <w:rFonts w:ascii="Angsana New" w:hAnsi="Angsana New"/>
          <w:spacing w:val="4"/>
          <w:sz w:val="30"/>
          <w:szCs w:val="30"/>
        </w:rPr>
        <w:t>(</w:t>
      </w:r>
      <w:r w:rsidRPr="00F346C0">
        <w:rPr>
          <w:rFonts w:ascii="Angsana New" w:hAnsi="Angsana New"/>
          <w:spacing w:val="4"/>
          <w:sz w:val="30"/>
          <w:szCs w:val="30"/>
          <w:cs/>
        </w:rPr>
        <w:t>ดูหมายเหตุข้อ</w:t>
      </w:r>
      <w:r w:rsidRPr="00F346C0">
        <w:rPr>
          <w:rFonts w:ascii="Angsana New" w:hAnsi="Angsana New"/>
          <w:spacing w:val="4"/>
          <w:sz w:val="30"/>
          <w:szCs w:val="30"/>
        </w:rPr>
        <w:t xml:space="preserve"> </w:t>
      </w:r>
      <w:r w:rsidR="006011A6" w:rsidRPr="00F346C0">
        <w:rPr>
          <w:rFonts w:ascii="Angsana New" w:hAnsi="Angsana New"/>
          <w:spacing w:val="4"/>
          <w:sz w:val="30"/>
          <w:szCs w:val="30"/>
        </w:rPr>
        <w:t>2</w:t>
      </w:r>
      <w:r w:rsidR="00E23C8B" w:rsidRPr="00F346C0">
        <w:rPr>
          <w:rFonts w:ascii="Angsana New" w:hAnsi="Angsana New"/>
          <w:spacing w:val="4"/>
          <w:sz w:val="30"/>
          <w:szCs w:val="30"/>
        </w:rPr>
        <w:t>7</w:t>
      </w:r>
      <w:r w:rsidRPr="00F346C0">
        <w:rPr>
          <w:rFonts w:ascii="Angsana New" w:hAnsi="Angsana New"/>
          <w:spacing w:val="4"/>
          <w:sz w:val="30"/>
          <w:szCs w:val="30"/>
        </w:rPr>
        <w:t>)</w:t>
      </w:r>
    </w:p>
    <w:p w14:paraId="7ABA84CA" w14:textId="6B2D4D69" w:rsidR="00945513" w:rsidRPr="00F346C0" w:rsidRDefault="00945513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3FF9953" w14:textId="3FA9D972" w:rsidR="004B099D" w:rsidRPr="00F346C0" w:rsidRDefault="004B099D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207D183" w14:textId="77777777" w:rsidR="004B099D" w:rsidRPr="00F346C0" w:rsidRDefault="004B099D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862345E" w14:textId="3D7827D2" w:rsidR="00685E37" w:rsidRPr="00F346C0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59C72B7" w14:textId="1DE99EA4" w:rsidR="00ED02A0" w:rsidRPr="00F346C0" w:rsidRDefault="00ED02A0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677A9FC" w14:textId="57C0E90F" w:rsidR="00ED02A0" w:rsidRPr="00F346C0" w:rsidRDefault="00ED02A0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1EB9CD5A" w14:textId="5907B48F" w:rsidR="00ED02A0" w:rsidRPr="00F346C0" w:rsidRDefault="00ED02A0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17A6BB00" w14:textId="7260BBCC" w:rsidR="00ED02A0" w:rsidRPr="00F346C0" w:rsidRDefault="00ED02A0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04118849" w14:textId="5A86DC09" w:rsidR="00ED02A0" w:rsidRPr="00F346C0" w:rsidRDefault="00ED02A0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02B4331E" w14:textId="77777777" w:rsidR="00ED02A0" w:rsidRPr="00F346C0" w:rsidRDefault="00ED02A0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BBF1AA" w14:textId="35723DD3" w:rsidR="00DF2105" w:rsidRPr="00F346C0" w:rsidRDefault="00DF2105" w:rsidP="009C7457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346C0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หุ้นกู้</w:t>
      </w:r>
    </w:p>
    <w:p w14:paraId="1E32C22E" w14:textId="77777777" w:rsidR="00DF2105" w:rsidRPr="00F346C0" w:rsidRDefault="00DF2105" w:rsidP="00A26C18">
      <w:pPr>
        <w:ind w:right="-14"/>
        <w:jc w:val="thaiDistribute"/>
        <w:rPr>
          <w:rFonts w:ascii="Angsana New" w:hAnsi="Angsana New"/>
          <w:sz w:val="30"/>
          <w:szCs w:val="30"/>
          <w:cs/>
        </w:rPr>
      </w:pPr>
    </w:p>
    <w:p w14:paraId="4712EA65" w14:textId="780D55F6" w:rsidR="00DF2105" w:rsidRPr="00F346C0" w:rsidRDefault="00DF2105" w:rsidP="00A26C18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  <w:lang w:val="th-TH"/>
        </w:rPr>
        <w:t xml:space="preserve">หุ้นกู้ มียอดคงเหลือ ณ วันที่ </w:t>
      </w:r>
      <w:r w:rsidRPr="00F346C0">
        <w:rPr>
          <w:rFonts w:ascii="Angsana New" w:hAnsi="Angsana New"/>
          <w:sz w:val="30"/>
          <w:szCs w:val="30"/>
        </w:rPr>
        <w:t xml:space="preserve">31 </w:t>
      </w:r>
      <w:r w:rsidRPr="00F346C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5EA4" w:rsidRPr="00F346C0">
        <w:rPr>
          <w:rFonts w:ascii="Angsana New" w:hAnsi="Angsana New"/>
          <w:sz w:val="30"/>
          <w:szCs w:val="30"/>
        </w:rPr>
        <w:t xml:space="preserve">2566 </w:t>
      </w:r>
      <w:r w:rsidR="00825EA4" w:rsidRPr="00F346C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F346C0">
        <w:rPr>
          <w:rFonts w:ascii="Angsana New" w:hAnsi="Angsana New"/>
          <w:sz w:val="30"/>
          <w:szCs w:val="30"/>
        </w:rPr>
        <w:t>2565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ดังนี้</w:t>
      </w:r>
    </w:p>
    <w:p w14:paraId="65ABB7A2" w14:textId="77777777" w:rsidR="00A26C18" w:rsidRPr="00F346C0" w:rsidRDefault="00A26C18" w:rsidP="00A26C18">
      <w:pPr>
        <w:ind w:right="-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F346C0" w14:paraId="5267AABA" w14:textId="77777777" w:rsidTr="00C278B6">
        <w:trPr>
          <w:tblHeader/>
        </w:trPr>
        <w:tc>
          <w:tcPr>
            <w:tcW w:w="3330" w:type="dxa"/>
          </w:tcPr>
          <w:p w14:paraId="3BB6F444" w14:textId="77777777" w:rsidR="00DF2105" w:rsidRPr="00F346C0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74C5AACB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E3622A2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B887A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4A0F922D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105" w:rsidRPr="00F346C0" w14:paraId="6B2687AA" w14:textId="77777777" w:rsidTr="00C278B6">
        <w:trPr>
          <w:tblHeader/>
        </w:trPr>
        <w:tc>
          <w:tcPr>
            <w:tcW w:w="3330" w:type="dxa"/>
          </w:tcPr>
          <w:p w14:paraId="6E0D8E5D" w14:textId="77777777" w:rsidR="00DF2105" w:rsidRPr="00F346C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191B7C1A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E749DBA" w14:textId="30508390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6AD3CFD2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AD890AA" w14:textId="0809A41D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4132C0D2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1C03D1" w14:textId="09B570C0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74CB465C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55724AB" w14:textId="31091F69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F2105" w:rsidRPr="00F346C0" w14:paraId="17725779" w14:textId="77777777" w:rsidTr="00C278B6">
        <w:trPr>
          <w:tblHeader/>
        </w:trPr>
        <w:tc>
          <w:tcPr>
            <w:tcW w:w="3330" w:type="dxa"/>
          </w:tcPr>
          <w:p w14:paraId="402F72E7" w14:textId="77777777" w:rsidR="00DF2105" w:rsidRPr="00F346C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7757E25A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7"/>
          </w:tcPr>
          <w:p w14:paraId="0193A01E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F346C0" w14:paraId="4F854285" w14:textId="77777777" w:rsidTr="00C278B6">
        <w:tc>
          <w:tcPr>
            <w:tcW w:w="3330" w:type="dxa"/>
          </w:tcPr>
          <w:p w14:paraId="189275C2" w14:textId="77777777" w:rsidR="00DF2105" w:rsidRPr="00F346C0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47" w:type="dxa"/>
          </w:tcPr>
          <w:p w14:paraId="45BC4651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2E26169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1BFE259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95B24B5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189C0C52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17417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281F6914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80EEC1F" w14:textId="77777777" w:rsidR="00DF2105" w:rsidRPr="00F346C0" w:rsidRDefault="00DF2105" w:rsidP="00C278B6">
            <w:pPr>
              <w:tabs>
                <w:tab w:val="clear" w:pos="454"/>
                <w:tab w:val="decimal" w:pos="4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F2105" w:rsidRPr="00F346C0" w14:paraId="47ADA22F" w14:textId="77777777" w:rsidTr="00C278B6">
        <w:tc>
          <w:tcPr>
            <w:tcW w:w="3330" w:type="dxa"/>
          </w:tcPr>
          <w:p w14:paraId="4655B950" w14:textId="77777777" w:rsidR="00DF2105" w:rsidRPr="00F346C0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47" w:type="dxa"/>
          </w:tcPr>
          <w:p w14:paraId="61B31976" w14:textId="77777777" w:rsidR="00DF2105" w:rsidRPr="00F346C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E4B72F" w14:textId="77777777" w:rsidR="00DF2105" w:rsidRPr="00F346C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17544E75" w14:textId="77777777" w:rsidR="00DF2105" w:rsidRPr="00F346C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852A3D1" w14:textId="77777777" w:rsidR="00DF2105" w:rsidRPr="00F346C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35633D14" w14:textId="77777777" w:rsidR="00DF2105" w:rsidRPr="00F346C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AEBED" w14:textId="77777777" w:rsidR="00DF2105" w:rsidRPr="00F346C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8A9BDC2" w14:textId="77777777" w:rsidR="00DF2105" w:rsidRPr="00F346C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2E1B370" w14:textId="77777777" w:rsidR="00DF2105" w:rsidRPr="00F346C0" w:rsidRDefault="00DF2105" w:rsidP="00A26C18">
            <w:pPr>
              <w:tabs>
                <w:tab w:val="clear" w:pos="454"/>
                <w:tab w:val="decimal" w:pos="4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C0222" w:rsidRPr="00F346C0" w14:paraId="0D5E5246" w14:textId="77777777" w:rsidTr="00C278B6">
        <w:tc>
          <w:tcPr>
            <w:tcW w:w="3330" w:type="dxa"/>
          </w:tcPr>
          <w:p w14:paraId="6B33BE63" w14:textId="5E88822D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B1BC996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14F71" w14:textId="474CC949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11,498</w:t>
            </w:r>
          </w:p>
        </w:tc>
        <w:tc>
          <w:tcPr>
            <w:tcW w:w="239" w:type="dxa"/>
          </w:tcPr>
          <w:p w14:paraId="172174A0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83D80B" w14:textId="6FD8263F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5204077F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A06362" w14:textId="071327B8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11,498</w:t>
            </w:r>
          </w:p>
        </w:tc>
        <w:tc>
          <w:tcPr>
            <w:tcW w:w="261" w:type="dxa"/>
          </w:tcPr>
          <w:p w14:paraId="4711950C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8FBD50" w14:textId="6D0FA488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0222" w:rsidRPr="00F346C0" w14:paraId="4B18929A" w14:textId="77777777" w:rsidTr="00C278B6">
        <w:tc>
          <w:tcPr>
            <w:tcW w:w="3330" w:type="dxa"/>
          </w:tcPr>
          <w:p w14:paraId="76870159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47" w:type="dxa"/>
          </w:tcPr>
          <w:p w14:paraId="344B9CD5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67A0" w14:textId="0A5D1D53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11,498</w:t>
            </w:r>
          </w:p>
        </w:tc>
        <w:tc>
          <w:tcPr>
            <w:tcW w:w="239" w:type="dxa"/>
          </w:tcPr>
          <w:p w14:paraId="63B05391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2D7D6" w14:textId="02D008FD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7C9F17BD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E5E962F" w14:textId="5C5A2DC4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11,498</w:t>
            </w:r>
          </w:p>
        </w:tc>
        <w:tc>
          <w:tcPr>
            <w:tcW w:w="261" w:type="dxa"/>
          </w:tcPr>
          <w:p w14:paraId="0DB471E7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E8262E3" w14:textId="7428B1DD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FC0222" w:rsidRPr="00F346C0" w14:paraId="5395B60F" w14:textId="77777777" w:rsidTr="00C278B6">
        <w:trPr>
          <w:trHeight w:val="50"/>
        </w:trPr>
        <w:tc>
          <w:tcPr>
            <w:tcW w:w="3330" w:type="dxa"/>
          </w:tcPr>
          <w:p w14:paraId="08BD0C9E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799C7BD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1907C4B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EFD32E5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2965961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4CEF9E14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9035D1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7A6D5083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EB6BDA1" w14:textId="77777777" w:rsidR="00FC0222" w:rsidRPr="00F346C0" w:rsidRDefault="00FC0222" w:rsidP="00FC0222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FC0222" w:rsidRPr="00F346C0" w14:paraId="7D10EFD2" w14:textId="77777777" w:rsidTr="00C278B6">
        <w:tc>
          <w:tcPr>
            <w:tcW w:w="3330" w:type="dxa"/>
          </w:tcPr>
          <w:p w14:paraId="31763EDB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2056367F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6755EEF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7FC7C485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CB3062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670BE210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EC5E12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FE1C5B5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36AA38C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C0222" w:rsidRPr="00F346C0" w14:paraId="78207590" w14:textId="77777777" w:rsidTr="00C278B6">
        <w:tc>
          <w:tcPr>
            <w:tcW w:w="3330" w:type="dxa"/>
          </w:tcPr>
          <w:p w14:paraId="0DCD53D0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7" w:type="dxa"/>
          </w:tcPr>
          <w:p w14:paraId="1915043E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6508268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69A7BF59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64A4ED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27181202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1779E82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508BB84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0E8C12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0222" w:rsidRPr="00F346C0" w14:paraId="652010F9" w14:textId="77777777" w:rsidTr="00C278B6">
        <w:tc>
          <w:tcPr>
            <w:tcW w:w="3330" w:type="dxa"/>
          </w:tcPr>
          <w:p w14:paraId="104B0C3A" w14:textId="35F6E4D8" w:rsidR="00FC0222" w:rsidRPr="00F346C0" w:rsidRDefault="00FC0222" w:rsidP="00FC022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2A20CABD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0E7AF1" w14:textId="6E2B368B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152,691</w:t>
            </w:r>
          </w:p>
        </w:tc>
        <w:tc>
          <w:tcPr>
            <w:tcW w:w="239" w:type="dxa"/>
          </w:tcPr>
          <w:p w14:paraId="118F57EE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32CF9E9" w14:textId="44D9C3D1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176,974</w:t>
            </w:r>
          </w:p>
        </w:tc>
        <w:tc>
          <w:tcPr>
            <w:tcW w:w="261" w:type="dxa"/>
          </w:tcPr>
          <w:p w14:paraId="2F7C3F2E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C9091E4" w14:textId="773E0DA3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78,44</w:t>
            </w:r>
            <w:r w:rsidR="007F1037" w:rsidRPr="00F346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1" w:type="dxa"/>
          </w:tcPr>
          <w:p w14:paraId="6139AAEC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5F0A6E" w14:textId="2045141F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89,930</w:t>
            </w:r>
          </w:p>
        </w:tc>
      </w:tr>
      <w:tr w:rsidR="00FC0222" w:rsidRPr="00F346C0" w14:paraId="715133D0" w14:textId="77777777" w:rsidTr="00C278B6">
        <w:tc>
          <w:tcPr>
            <w:tcW w:w="3330" w:type="dxa"/>
          </w:tcPr>
          <w:p w14:paraId="1A3819C5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54150F6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BE89F" w14:textId="56AC375D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152,691</w:t>
            </w:r>
          </w:p>
        </w:tc>
        <w:tc>
          <w:tcPr>
            <w:tcW w:w="239" w:type="dxa"/>
          </w:tcPr>
          <w:p w14:paraId="5AA81452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197" w14:textId="5B37E978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176,974</w:t>
            </w:r>
          </w:p>
        </w:tc>
        <w:tc>
          <w:tcPr>
            <w:tcW w:w="261" w:type="dxa"/>
          </w:tcPr>
          <w:p w14:paraId="60B2ABF5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CAD1" w14:textId="09E4C029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78,44</w:t>
            </w:r>
            <w:r w:rsidR="00ED02A0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1" w:type="dxa"/>
          </w:tcPr>
          <w:p w14:paraId="45209495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FE1C" w14:textId="4AB9B474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89,930</w:t>
            </w:r>
          </w:p>
        </w:tc>
      </w:tr>
      <w:tr w:rsidR="00FC0222" w:rsidRPr="00F346C0" w14:paraId="37500FB3" w14:textId="77777777" w:rsidTr="00C278B6">
        <w:trPr>
          <w:trHeight w:val="80"/>
        </w:trPr>
        <w:tc>
          <w:tcPr>
            <w:tcW w:w="3330" w:type="dxa"/>
          </w:tcPr>
          <w:p w14:paraId="533DA2E1" w14:textId="77777777" w:rsidR="00FC0222" w:rsidRPr="00F346C0" w:rsidRDefault="00FC0222" w:rsidP="00FC022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7E9E765D" w14:textId="77777777" w:rsidR="00FC0222" w:rsidRPr="00F346C0" w:rsidRDefault="00FC0222" w:rsidP="00FC022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02FCBD1" w14:textId="1773E004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164,189</w:t>
            </w:r>
          </w:p>
        </w:tc>
        <w:tc>
          <w:tcPr>
            <w:tcW w:w="239" w:type="dxa"/>
          </w:tcPr>
          <w:p w14:paraId="64AAD87B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93FD26F" w14:textId="47DF2EB8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176,974</w:t>
            </w:r>
          </w:p>
        </w:tc>
        <w:tc>
          <w:tcPr>
            <w:tcW w:w="261" w:type="dxa"/>
          </w:tcPr>
          <w:p w14:paraId="7078A771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FBC7FF4" w14:textId="53EBE94D" w:rsidR="00FC0222" w:rsidRPr="00F346C0" w:rsidRDefault="00B03057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89,94</w:t>
            </w:r>
            <w:r w:rsidR="007F1037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5D858EAD" w14:textId="77777777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7BF7749" w14:textId="0515012D" w:rsidR="00FC0222" w:rsidRPr="00F346C0" w:rsidRDefault="00FC0222" w:rsidP="00FC0222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89,930</w:t>
            </w:r>
          </w:p>
        </w:tc>
      </w:tr>
    </w:tbl>
    <w:p w14:paraId="15771A40" w14:textId="77777777" w:rsidR="00DF2105" w:rsidRPr="00F346C0" w:rsidRDefault="00DF2105" w:rsidP="000E1299">
      <w:pPr>
        <w:ind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1536C306" w14:textId="3F699B6F" w:rsidR="00DF2105" w:rsidRPr="00F346C0" w:rsidRDefault="00DF2105" w:rsidP="00D70618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F346C0">
        <w:rPr>
          <w:rFonts w:ascii="Angsana New" w:hAnsi="Angsana New"/>
          <w:sz w:val="30"/>
          <w:szCs w:val="30"/>
          <w:cs/>
          <w:lang w:val="th-TH"/>
        </w:rPr>
        <w:t>รายละเอียด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ของหุ้นกู้ ณ วันที่ </w:t>
      </w:r>
      <w:r w:rsidRPr="00F346C0">
        <w:rPr>
          <w:rFonts w:ascii="Angsana New" w:hAnsi="Angsana New"/>
          <w:sz w:val="30"/>
          <w:szCs w:val="30"/>
        </w:rPr>
        <w:t>31</w:t>
      </w:r>
      <w:r w:rsidRPr="00F346C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46C0">
        <w:rPr>
          <w:rFonts w:ascii="Angsana New" w:hAnsi="Angsana New"/>
          <w:sz w:val="30"/>
          <w:szCs w:val="30"/>
        </w:rPr>
        <w:t>256</w:t>
      </w:r>
      <w:r w:rsidR="00E23C8B" w:rsidRPr="00F346C0">
        <w:rPr>
          <w:rFonts w:ascii="Angsana New" w:hAnsi="Angsana New"/>
          <w:sz w:val="30"/>
          <w:szCs w:val="30"/>
        </w:rPr>
        <w:t>6</w:t>
      </w:r>
      <w:r w:rsidRPr="00F346C0">
        <w:rPr>
          <w:rFonts w:ascii="Angsana New" w:hAnsi="Angsana New"/>
          <w:sz w:val="30"/>
          <w:szCs w:val="30"/>
          <w:cs/>
        </w:rPr>
        <w:t xml:space="preserve"> ของ</w:t>
      </w:r>
      <w:r w:rsidRPr="00F346C0">
        <w:rPr>
          <w:rFonts w:ascii="Angsana New" w:hAnsi="Angsana New" w:hint="cs"/>
          <w:sz w:val="30"/>
          <w:szCs w:val="30"/>
          <w:cs/>
        </w:rPr>
        <w:t>กลุ่ม</w:t>
      </w:r>
      <w:r w:rsidRPr="00F346C0">
        <w:rPr>
          <w:rFonts w:ascii="Angsana New" w:hAnsi="Angsana New"/>
          <w:sz w:val="30"/>
          <w:szCs w:val="30"/>
          <w:cs/>
        </w:rPr>
        <w:t>บริษัทมี</w:t>
      </w:r>
      <w:r w:rsidRPr="00F346C0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70E47260" w14:textId="77777777" w:rsidR="00DF2105" w:rsidRPr="00F346C0" w:rsidRDefault="00DF2105" w:rsidP="00A26C18">
      <w:pPr>
        <w:ind w:left="2520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999"/>
        <w:gridCol w:w="1071"/>
        <w:gridCol w:w="540"/>
        <w:gridCol w:w="1080"/>
        <w:gridCol w:w="2340"/>
      </w:tblGrid>
      <w:tr w:rsidR="00DF2105" w:rsidRPr="00F346C0" w14:paraId="31942291" w14:textId="77777777" w:rsidTr="00B40CA3">
        <w:trPr>
          <w:trHeight w:val="65"/>
          <w:tblHeader/>
        </w:trPr>
        <w:tc>
          <w:tcPr>
            <w:tcW w:w="2340" w:type="dxa"/>
          </w:tcPr>
          <w:p w14:paraId="0704CBBB" w14:textId="77777777" w:rsidR="00DF2105" w:rsidRPr="00F346C0" w:rsidRDefault="00DF2105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E088C57" w14:textId="77777777" w:rsidR="00DF2105" w:rsidRPr="00F346C0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9" w:type="dxa"/>
          </w:tcPr>
          <w:p w14:paraId="08FCC36B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1071" w:type="dxa"/>
            <w:vMerge w:val="restart"/>
          </w:tcPr>
          <w:p w14:paraId="63E1A33B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มูลค่าที่ตราไว้</w:t>
            </w:r>
          </w:p>
          <w:p w14:paraId="623FF396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หุ้นละ</w:t>
            </w:r>
          </w:p>
        </w:tc>
        <w:tc>
          <w:tcPr>
            <w:tcW w:w="540" w:type="dxa"/>
          </w:tcPr>
          <w:p w14:paraId="4A70A393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5E400F53" w14:textId="77777777" w:rsidR="00DF2105" w:rsidRPr="00F346C0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340" w:type="dxa"/>
          </w:tcPr>
          <w:p w14:paraId="5A98C395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105" w:rsidRPr="00F346C0" w14:paraId="59E1B689" w14:textId="77777777" w:rsidTr="00B40CA3">
        <w:trPr>
          <w:trHeight w:val="65"/>
          <w:tblHeader/>
        </w:trPr>
        <w:tc>
          <w:tcPr>
            <w:tcW w:w="2340" w:type="dxa"/>
          </w:tcPr>
          <w:p w14:paraId="1AFEDCAF" w14:textId="77777777" w:rsidR="00DF2105" w:rsidRPr="00F346C0" w:rsidRDefault="00DF2105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E64EE68" w14:textId="77777777" w:rsidR="00DF2105" w:rsidRPr="00F346C0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สกุลเงิน</w:t>
            </w:r>
          </w:p>
        </w:tc>
        <w:tc>
          <w:tcPr>
            <w:tcW w:w="999" w:type="dxa"/>
          </w:tcPr>
          <w:p w14:paraId="411AD489" w14:textId="77777777" w:rsidR="00DF2105" w:rsidRPr="00F346C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(ล้าน)</w:t>
            </w:r>
          </w:p>
        </w:tc>
        <w:tc>
          <w:tcPr>
            <w:tcW w:w="1071" w:type="dxa"/>
            <w:vMerge/>
          </w:tcPr>
          <w:p w14:paraId="3D5873EC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0563EAA5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ปี</w:t>
            </w:r>
          </w:p>
        </w:tc>
        <w:tc>
          <w:tcPr>
            <w:tcW w:w="1080" w:type="dxa"/>
          </w:tcPr>
          <w:p w14:paraId="652D8179" w14:textId="77777777" w:rsidR="00DF2105" w:rsidRPr="00F346C0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(ร้อยละ</w:t>
            </w:r>
            <w:r w:rsidRPr="00F346C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  <w:r w:rsidRPr="00F346C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40" w:type="dxa"/>
          </w:tcPr>
          <w:p w14:paraId="1DCCEE61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ระยะเวลาชำระคืน</w:t>
            </w:r>
          </w:p>
        </w:tc>
      </w:tr>
      <w:tr w:rsidR="00DF2105" w:rsidRPr="00F346C0" w14:paraId="7DC6637F" w14:textId="77777777" w:rsidTr="00B40CA3">
        <w:trPr>
          <w:trHeight w:val="65"/>
        </w:trPr>
        <w:tc>
          <w:tcPr>
            <w:tcW w:w="2340" w:type="dxa"/>
          </w:tcPr>
          <w:p w14:paraId="4324818F" w14:textId="77777777" w:rsidR="00DF2105" w:rsidRPr="00F346C0" w:rsidRDefault="00DF2105" w:rsidP="00C278B6">
            <w:pPr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810" w:type="dxa"/>
          </w:tcPr>
          <w:p w14:paraId="6A8B11FB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743DAB83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1" w:type="dxa"/>
          </w:tcPr>
          <w:p w14:paraId="7CE9BEEA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2E4E20CD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4D33D0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5AC97626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B45" w:rsidRPr="00F346C0" w14:paraId="4EB85F4A" w14:textId="77777777" w:rsidTr="00B40CA3">
        <w:tc>
          <w:tcPr>
            <w:tcW w:w="2340" w:type="dxa"/>
          </w:tcPr>
          <w:p w14:paraId="2905EB18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    </w:t>
            </w:r>
          </w:p>
          <w:p w14:paraId="6318C591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มีผู้แทนผู้ถือหุ้นกู้ </w:t>
            </w:r>
          </w:p>
          <w:p w14:paraId="48604150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และผู้ออกหุ้นกู้ มีสิทธิไถ่ถอน</w:t>
            </w:r>
          </w:p>
          <w:p w14:paraId="2FB67AA5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หุ้นกู้ก่อนครบกำหนดไถ่ถอน</w:t>
            </w:r>
          </w:p>
          <w:p w14:paraId="068BEAF4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หลังจากครบระยะเวลาหนึ่งปี</w:t>
            </w:r>
          </w:p>
          <w:p w14:paraId="40C15268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ภายหลังการออกหุ้นกู้</w:t>
            </w:r>
          </w:p>
        </w:tc>
        <w:tc>
          <w:tcPr>
            <w:tcW w:w="810" w:type="dxa"/>
          </w:tcPr>
          <w:p w14:paraId="5383295C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69D6967F" w14:textId="4F5CB89C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1071" w:type="dxa"/>
          </w:tcPr>
          <w:p w14:paraId="68586B70" w14:textId="33230FD1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231E97B5" w14:textId="632281EA" w:rsidR="00C53B45" w:rsidRPr="00F346C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080" w:type="dxa"/>
          </w:tcPr>
          <w:p w14:paraId="67AEC36F" w14:textId="3DDEE8AA" w:rsidR="00C53B45" w:rsidRPr="00F346C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2.90</w:t>
            </w:r>
          </w:p>
        </w:tc>
        <w:tc>
          <w:tcPr>
            <w:tcW w:w="2340" w:type="dxa"/>
          </w:tcPr>
          <w:p w14:paraId="368C5A82" w14:textId="77777777" w:rsidR="00C53B45" w:rsidRPr="00F346C0" w:rsidRDefault="00C53B45" w:rsidP="00C53B45">
            <w:pPr>
              <w:spacing w:line="240" w:lineRule="auto"/>
              <w:ind w:left="160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4178F742" w14:textId="77777777" w:rsidR="00C53B45" w:rsidRPr="00F346C0" w:rsidRDefault="00C53B45" w:rsidP="00C53B45">
            <w:pPr>
              <w:spacing w:line="240" w:lineRule="auto"/>
              <w:ind w:left="160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ในเดือนสิงหาคม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  <w:p w14:paraId="58B26422" w14:textId="77777777" w:rsidR="00C53B45" w:rsidRPr="00F346C0" w:rsidRDefault="00C53B45" w:rsidP="00C53B45">
            <w:pPr>
              <w:tabs>
                <w:tab w:val="left" w:pos="1080"/>
              </w:tabs>
              <w:spacing w:line="240" w:lineRule="auto"/>
              <w:ind w:left="160" w:right="-108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3B45" w:rsidRPr="00F346C0" w14:paraId="62F2B4B7" w14:textId="77777777" w:rsidTr="00B40CA3">
        <w:tc>
          <w:tcPr>
            <w:tcW w:w="2340" w:type="dxa"/>
          </w:tcPr>
          <w:p w14:paraId="122C8C27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520967B8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และไม่มีผู้แทน</w:t>
            </w:r>
          </w:p>
          <w:p w14:paraId="4DDCD67C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</w:t>
            </w:r>
          </w:p>
        </w:tc>
        <w:tc>
          <w:tcPr>
            <w:tcW w:w="810" w:type="dxa"/>
          </w:tcPr>
          <w:p w14:paraId="2C1D2851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75A07A06" w14:textId="2B90A8DC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1,500</w:t>
            </w:r>
          </w:p>
        </w:tc>
        <w:tc>
          <w:tcPr>
            <w:tcW w:w="1071" w:type="dxa"/>
          </w:tcPr>
          <w:p w14:paraId="287626C7" w14:textId="67AAD75C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7BA57AA" w14:textId="2014E3A7" w:rsidR="00C53B45" w:rsidRPr="00F346C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080" w:type="dxa"/>
          </w:tcPr>
          <w:p w14:paraId="22C1F784" w14:textId="5C6E417A" w:rsidR="00C53B45" w:rsidRPr="00F346C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2.20</w:t>
            </w:r>
          </w:p>
        </w:tc>
        <w:tc>
          <w:tcPr>
            <w:tcW w:w="2340" w:type="dxa"/>
          </w:tcPr>
          <w:p w14:paraId="064145DE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112210FF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ในเดือนกันยายน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53B45" w:rsidRPr="00F346C0" w14:paraId="6ADD9B96" w14:textId="77777777" w:rsidTr="00B40CA3">
        <w:tc>
          <w:tcPr>
            <w:tcW w:w="2340" w:type="dxa"/>
          </w:tcPr>
          <w:p w14:paraId="140BC585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lastRenderedPageBreak/>
              <w:t>หุ้นกู้ไม่ด้อยสิทธิ ไม่มี</w:t>
            </w:r>
          </w:p>
          <w:p w14:paraId="22A54E85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และไม่มีผู้แทน</w:t>
            </w:r>
          </w:p>
          <w:p w14:paraId="3AC1F791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</w:t>
            </w:r>
          </w:p>
        </w:tc>
        <w:tc>
          <w:tcPr>
            <w:tcW w:w="810" w:type="dxa"/>
          </w:tcPr>
          <w:p w14:paraId="3E4358CE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8B2BC97" w14:textId="0CD2CDEC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7,000</w:t>
            </w:r>
          </w:p>
        </w:tc>
        <w:tc>
          <w:tcPr>
            <w:tcW w:w="1071" w:type="dxa"/>
          </w:tcPr>
          <w:p w14:paraId="3BF9B9F5" w14:textId="0E32A018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65FC251" w14:textId="47346587" w:rsidR="00C53B45" w:rsidRPr="00F346C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80" w:type="dxa"/>
          </w:tcPr>
          <w:p w14:paraId="52AEA738" w14:textId="4027B759" w:rsidR="00C53B45" w:rsidRPr="00F346C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2.43</w:t>
            </w:r>
          </w:p>
        </w:tc>
        <w:tc>
          <w:tcPr>
            <w:tcW w:w="2340" w:type="dxa"/>
          </w:tcPr>
          <w:p w14:paraId="1151EAAF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0EA4FF2A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ในเดือนกันยายน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C53B45" w:rsidRPr="00F346C0" w14:paraId="166E4566" w14:textId="77777777" w:rsidTr="00B40CA3">
        <w:tc>
          <w:tcPr>
            <w:tcW w:w="2340" w:type="dxa"/>
          </w:tcPr>
          <w:p w14:paraId="52A6C593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62F66A72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และไม่มีผู้แทน</w:t>
            </w:r>
          </w:p>
          <w:p w14:paraId="225E93A6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215300ED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085751BA" w14:textId="4EB199DD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1,500</w:t>
            </w:r>
          </w:p>
        </w:tc>
        <w:tc>
          <w:tcPr>
            <w:tcW w:w="1071" w:type="dxa"/>
          </w:tcPr>
          <w:p w14:paraId="18E706F1" w14:textId="0E688689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2021221" w14:textId="5AFDE1AD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080" w:type="dxa"/>
          </w:tcPr>
          <w:p w14:paraId="547E803C" w14:textId="58C7949F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2.75</w:t>
            </w:r>
          </w:p>
        </w:tc>
        <w:tc>
          <w:tcPr>
            <w:tcW w:w="2340" w:type="dxa"/>
          </w:tcPr>
          <w:p w14:paraId="140A6E91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6F40724F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ในเดือนกันยายน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C53B45" w:rsidRPr="00F346C0" w14:paraId="3583D76D" w14:textId="77777777" w:rsidTr="00B40CA3">
        <w:tc>
          <w:tcPr>
            <w:tcW w:w="2340" w:type="dxa"/>
          </w:tcPr>
          <w:p w14:paraId="1F6927E8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202CBE8F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6F972E2A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15D306A2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5BB2349D" w14:textId="7B9D6B61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1,530</w:t>
            </w:r>
          </w:p>
        </w:tc>
        <w:tc>
          <w:tcPr>
            <w:tcW w:w="1071" w:type="dxa"/>
          </w:tcPr>
          <w:p w14:paraId="5E995AFA" w14:textId="612D5D59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3C4410E5" w14:textId="24631BF1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80" w:type="dxa"/>
          </w:tcPr>
          <w:p w14:paraId="1A49067F" w14:textId="0933A2A7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2.60</w:t>
            </w:r>
          </w:p>
        </w:tc>
        <w:tc>
          <w:tcPr>
            <w:tcW w:w="2340" w:type="dxa"/>
          </w:tcPr>
          <w:p w14:paraId="7E8AFFCA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C53B45" w:rsidRPr="00F346C0" w14:paraId="7FC4E762" w14:textId="77777777" w:rsidTr="00B40CA3">
        <w:tc>
          <w:tcPr>
            <w:tcW w:w="2340" w:type="dxa"/>
          </w:tcPr>
          <w:p w14:paraId="1DEC51EF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0E0FEF6E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4610BE1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6A118410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D044509" w14:textId="1CF399B1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3,310</w:t>
            </w:r>
          </w:p>
        </w:tc>
        <w:tc>
          <w:tcPr>
            <w:tcW w:w="1071" w:type="dxa"/>
          </w:tcPr>
          <w:p w14:paraId="67D94156" w14:textId="485BD78B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4AC5CA2" w14:textId="0668CAD6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080" w:type="dxa"/>
          </w:tcPr>
          <w:p w14:paraId="336A64E8" w14:textId="7D3A3753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2.99</w:t>
            </w:r>
          </w:p>
        </w:tc>
        <w:tc>
          <w:tcPr>
            <w:tcW w:w="2340" w:type="dxa"/>
          </w:tcPr>
          <w:p w14:paraId="13ADD8A6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0F5D0CE8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ในเดือนเมษายน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2573</w:t>
            </w:r>
          </w:p>
        </w:tc>
      </w:tr>
      <w:tr w:rsidR="00C53B45" w:rsidRPr="00F346C0" w14:paraId="5FB044E2" w14:textId="77777777" w:rsidTr="00B40CA3">
        <w:tc>
          <w:tcPr>
            <w:tcW w:w="2340" w:type="dxa"/>
          </w:tcPr>
          <w:p w14:paraId="3FEDA944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1B83698D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B750384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7314A8C1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7A9AF117" w14:textId="3D696536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4,360</w:t>
            </w:r>
          </w:p>
        </w:tc>
        <w:tc>
          <w:tcPr>
            <w:tcW w:w="1071" w:type="dxa"/>
          </w:tcPr>
          <w:p w14:paraId="251FFEA9" w14:textId="0F5C9E6A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779643F" w14:textId="6F35FB28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080" w:type="dxa"/>
          </w:tcPr>
          <w:p w14:paraId="6707B055" w14:textId="04F125A5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3.29</w:t>
            </w:r>
          </w:p>
        </w:tc>
        <w:tc>
          <w:tcPr>
            <w:tcW w:w="2340" w:type="dxa"/>
          </w:tcPr>
          <w:p w14:paraId="2D0498DA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2468B339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ในเดือนเมษายน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C53B45" w:rsidRPr="00F346C0" w14:paraId="45FC1AE0" w14:textId="77777777" w:rsidTr="00B40CA3">
        <w:tc>
          <w:tcPr>
            <w:tcW w:w="2340" w:type="dxa"/>
          </w:tcPr>
          <w:p w14:paraId="084F6E44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6A45EA36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7370CB6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35EF5598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9B379E4" w14:textId="323DE503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5,800</w:t>
            </w:r>
          </w:p>
        </w:tc>
        <w:tc>
          <w:tcPr>
            <w:tcW w:w="1071" w:type="dxa"/>
          </w:tcPr>
          <w:p w14:paraId="3557F938" w14:textId="0B87752A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0B00A793" w14:textId="66A69443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080" w:type="dxa"/>
          </w:tcPr>
          <w:p w14:paraId="332957CB" w14:textId="1F92BD89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3.50</w:t>
            </w:r>
          </w:p>
        </w:tc>
        <w:tc>
          <w:tcPr>
            <w:tcW w:w="2340" w:type="dxa"/>
          </w:tcPr>
          <w:p w14:paraId="5419D2B9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7DB5E416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ในเดือนเมษายน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2578</w:t>
            </w:r>
          </w:p>
        </w:tc>
      </w:tr>
      <w:tr w:rsidR="008E12DD" w:rsidRPr="00F346C0" w14:paraId="5EB3E888" w14:textId="77777777" w:rsidTr="00B40CA3">
        <w:tc>
          <w:tcPr>
            <w:tcW w:w="2340" w:type="dxa"/>
          </w:tcPr>
          <w:p w14:paraId="2851BC3F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62AF8351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6A03184F" w14:textId="024DB0BE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13C86DC9" w14:textId="68918D3C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0B287EC1" w14:textId="6FED0BEA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14,000</w:t>
            </w:r>
          </w:p>
        </w:tc>
        <w:tc>
          <w:tcPr>
            <w:tcW w:w="1071" w:type="dxa"/>
          </w:tcPr>
          <w:p w14:paraId="2B937793" w14:textId="007DE92B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35F047D" w14:textId="7966DA34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080" w:type="dxa"/>
          </w:tcPr>
          <w:p w14:paraId="7F3C1130" w14:textId="79CDF6F2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2.13</w:t>
            </w:r>
          </w:p>
        </w:tc>
        <w:tc>
          <w:tcPr>
            <w:tcW w:w="2340" w:type="dxa"/>
          </w:tcPr>
          <w:p w14:paraId="3E6C6037" w14:textId="322BA2BC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8E12DD" w:rsidRPr="00F346C0" w14:paraId="41E1C34B" w14:textId="77777777" w:rsidTr="00B40CA3">
        <w:tc>
          <w:tcPr>
            <w:tcW w:w="2340" w:type="dxa"/>
          </w:tcPr>
          <w:p w14:paraId="7982153A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0E7558B9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65B632BC" w14:textId="46D964FB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19C5314D" w14:textId="32E4173B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D010E6C" w14:textId="73EF0A83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1071" w:type="dxa"/>
          </w:tcPr>
          <w:p w14:paraId="6C930898" w14:textId="6D87A99B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FBD945F" w14:textId="08829DB7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80" w:type="dxa"/>
          </w:tcPr>
          <w:p w14:paraId="06F1E2BF" w14:textId="15E93971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2.65</w:t>
            </w:r>
          </w:p>
        </w:tc>
        <w:tc>
          <w:tcPr>
            <w:tcW w:w="2340" w:type="dxa"/>
          </w:tcPr>
          <w:p w14:paraId="089471E3" w14:textId="4F0EDF89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8E12DD" w:rsidRPr="00F346C0" w14:paraId="042E25C9" w14:textId="77777777" w:rsidTr="00B40CA3">
        <w:tc>
          <w:tcPr>
            <w:tcW w:w="2340" w:type="dxa"/>
          </w:tcPr>
          <w:p w14:paraId="1D03DEBB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388474D7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47929E9" w14:textId="4C832BD4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07499269" w14:textId="735C0381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2C82738D" w14:textId="34734332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1071" w:type="dxa"/>
          </w:tcPr>
          <w:p w14:paraId="2397C4E9" w14:textId="2F4D743A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069EC93" w14:textId="4970962F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080" w:type="dxa"/>
          </w:tcPr>
          <w:p w14:paraId="4AA57348" w14:textId="7F3E5CFE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3.05</w:t>
            </w:r>
          </w:p>
        </w:tc>
        <w:tc>
          <w:tcPr>
            <w:tcW w:w="2340" w:type="dxa"/>
          </w:tcPr>
          <w:p w14:paraId="48446D9E" w14:textId="08A2716D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8E12DD" w:rsidRPr="00F346C0" w14:paraId="72CC848F" w14:textId="77777777" w:rsidTr="00B40CA3">
        <w:tc>
          <w:tcPr>
            <w:tcW w:w="2340" w:type="dxa"/>
          </w:tcPr>
          <w:p w14:paraId="5F35480B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1A19BAA5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7453018D" w14:textId="681A0DF3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2F6F68EC" w14:textId="2BFF5A3C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6018F262" w14:textId="44E59587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12,000</w:t>
            </w:r>
          </w:p>
        </w:tc>
        <w:tc>
          <w:tcPr>
            <w:tcW w:w="1071" w:type="dxa"/>
          </w:tcPr>
          <w:p w14:paraId="381792D6" w14:textId="168266E6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B68F188" w14:textId="23B24B51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080" w:type="dxa"/>
          </w:tcPr>
          <w:p w14:paraId="0406EDCA" w14:textId="0A001A07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3.29</w:t>
            </w:r>
          </w:p>
        </w:tc>
        <w:tc>
          <w:tcPr>
            <w:tcW w:w="2340" w:type="dxa"/>
          </w:tcPr>
          <w:p w14:paraId="18DD09C5" w14:textId="5AE6103A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2577</w:t>
            </w:r>
          </w:p>
        </w:tc>
      </w:tr>
      <w:tr w:rsidR="008E12DD" w:rsidRPr="00F346C0" w14:paraId="65432480" w14:textId="77777777" w:rsidTr="00B40CA3">
        <w:tc>
          <w:tcPr>
            <w:tcW w:w="2340" w:type="dxa"/>
          </w:tcPr>
          <w:p w14:paraId="4A962474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</w:t>
            </w:r>
          </w:p>
          <w:p w14:paraId="7D0155AC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250364F0" w14:textId="3740980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0E440D0E" w14:textId="7E3578B3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63B57899" w14:textId="36A63702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1071" w:type="dxa"/>
          </w:tcPr>
          <w:p w14:paraId="43E06D5C" w14:textId="40F3297A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3D02BDB" w14:textId="4B8B0A3B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080" w:type="dxa"/>
          </w:tcPr>
          <w:p w14:paraId="342F2456" w14:textId="30145C44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3.21</w:t>
            </w:r>
          </w:p>
        </w:tc>
        <w:tc>
          <w:tcPr>
            <w:tcW w:w="2340" w:type="dxa"/>
          </w:tcPr>
          <w:p w14:paraId="0F91BE6D" w14:textId="470972A9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8E12DD" w:rsidRPr="00F346C0" w14:paraId="252748DC" w14:textId="77777777" w:rsidTr="00B40CA3">
        <w:tc>
          <w:tcPr>
            <w:tcW w:w="2340" w:type="dxa"/>
          </w:tcPr>
          <w:p w14:paraId="441517CA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lastRenderedPageBreak/>
              <w:t>หุ้นกู้ไม่ด้อยสิทธิ ไม่มี</w:t>
            </w:r>
          </w:p>
          <w:p w14:paraId="783E72A7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79CD4FEC" w14:textId="0EC15B72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547FFB48" w14:textId="6464611D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4CD7DE62" w14:textId="21990ED6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3,000</w:t>
            </w:r>
          </w:p>
        </w:tc>
        <w:tc>
          <w:tcPr>
            <w:tcW w:w="1071" w:type="dxa"/>
          </w:tcPr>
          <w:p w14:paraId="107B3EA7" w14:textId="18246696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631F5978" w14:textId="47803FB7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080" w:type="dxa"/>
          </w:tcPr>
          <w:p w14:paraId="44B83167" w14:textId="1E19244D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4.00</w:t>
            </w:r>
          </w:p>
        </w:tc>
        <w:tc>
          <w:tcPr>
            <w:tcW w:w="2340" w:type="dxa"/>
          </w:tcPr>
          <w:p w14:paraId="694C09F7" w14:textId="5080A552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2577</w:t>
            </w:r>
          </w:p>
        </w:tc>
      </w:tr>
      <w:tr w:rsidR="008E12DD" w:rsidRPr="00F346C0" w14:paraId="0E21CC30" w14:textId="77777777" w:rsidTr="00B40CA3">
        <w:tc>
          <w:tcPr>
            <w:tcW w:w="2340" w:type="dxa"/>
          </w:tcPr>
          <w:p w14:paraId="37A28FDF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    </w:t>
            </w:r>
          </w:p>
          <w:p w14:paraId="72761FDF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หลักประกัน มีผู้แทนผู้ถือหุ้นกู้ </w:t>
            </w:r>
          </w:p>
          <w:p w14:paraId="38B1A141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และผู้ออกหุ้นกู้ มีสิทธิไถ่ถอน</w:t>
            </w:r>
          </w:p>
          <w:p w14:paraId="1183FC2E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หุ้นกู้ก่อนครบกำหนดไถ่ถอน</w:t>
            </w:r>
          </w:p>
          <w:p w14:paraId="0F6E21B8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หลังจากครบระยะเวลาหนึ่งปี</w:t>
            </w:r>
          </w:p>
          <w:p w14:paraId="4F3CBFBC" w14:textId="4C50CD84" w:rsidR="007F1037" w:rsidRPr="00F346C0" w:rsidRDefault="008E12DD" w:rsidP="007F1037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ภายหลังการออกหุ้นกู้</w:t>
            </w:r>
          </w:p>
          <w:p w14:paraId="0A6E5BC5" w14:textId="1A0C70C9" w:rsidR="007F1037" w:rsidRPr="00F346C0" w:rsidRDefault="007F1037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6C33DDA" w14:textId="79EE7990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4B28B142" w14:textId="07DAE9AF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17,000</w:t>
            </w:r>
          </w:p>
        </w:tc>
        <w:tc>
          <w:tcPr>
            <w:tcW w:w="1071" w:type="dxa"/>
          </w:tcPr>
          <w:p w14:paraId="7324FB61" w14:textId="45926920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6CCCA03D" w14:textId="1CD7D196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80" w:type="dxa"/>
          </w:tcPr>
          <w:p w14:paraId="012C2280" w14:textId="1E901C9E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3.50</w:t>
            </w:r>
          </w:p>
        </w:tc>
        <w:tc>
          <w:tcPr>
            <w:tcW w:w="2340" w:type="dxa"/>
          </w:tcPr>
          <w:p w14:paraId="15342FFD" w14:textId="72531227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DF2105" w:rsidRPr="00F346C0" w14:paraId="25F1D42F" w14:textId="77777777" w:rsidTr="00B40CA3">
        <w:tc>
          <w:tcPr>
            <w:tcW w:w="2340" w:type="dxa"/>
          </w:tcPr>
          <w:p w14:paraId="6AE932A6" w14:textId="77777777" w:rsidR="00DF2105" w:rsidRPr="00F346C0" w:rsidRDefault="00DF2105" w:rsidP="00C278B6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0" w:type="dxa"/>
          </w:tcPr>
          <w:p w14:paraId="0F48F023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9" w:type="dxa"/>
          </w:tcPr>
          <w:p w14:paraId="7C311C7E" w14:textId="77777777" w:rsidR="00DF2105" w:rsidRPr="00F346C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1" w:type="dxa"/>
          </w:tcPr>
          <w:p w14:paraId="031F0D4E" w14:textId="77777777" w:rsidR="00DF2105" w:rsidRPr="00F346C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0" w:type="dxa"/>
          </w:tcPr>
          <w:p w14:paraId="594E22CE" w14:textId="77777777" w:rsidR="00DF2105" w:rsidRPr="00F346C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59A1EE4" w14:textId="77777777" w:rsidR="00DF2105" w:rsidRPr="00F346C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</w:tcPr>
          <w:p w14:paraId="249FEA72" w14:textId="77777777" w:rsidR="00DF2105" w:rsidRPr="00F346C0" w:rsidRDefault="00DF2105" w:rsidP="00C278B6">
            <w:pPr>
              <w:tabs>
                <w:tab w:val="left" w:pos="1080"/>
              </w:tabs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3B45" w:rsidRPr="00F346C0" w14:paraId="1848F638" w14:textId="77777777" w:rsidTr="00B40CA3">
        <w:tc>
          <w:tcPr>
            <w:tcW w:w="2340" w:type="dxa"/>
          </w:tcPr>
          <w:p w14:paraId="193F56B6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2DEE3AE4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98.68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7560E34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ไม่มี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</w:t>
            </w:r>
          </w:p>
          <w:p w14:paraId="2B6B9E69" w14:textId="77777777" w:rsidR="00C53B45" w:rsidRPr="00F346C0" w:rsidRDefault="00C53B45" w:rsidP="00C53B45">
            <w:pPr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มีผู้แทนผู้ถือหุ้นกู้ และ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5AA8DA7D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1AD2DE08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  <w:p w14:paraId="269C8C9C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9" w:type="dxa"/>
          </w:tcPr>
          <w:p w14:paraId="5ECAFCE2" w14:textId="1AC575D4" w:rsidR="00C53B45" w:rsidRPr="00F346C0" w:rsidRDefault="00B03057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071" w:type="dxa"/>
          </w:tcPr>
          <w:p w14:paraId="2C545D7E" w14:textId="11F8E6C1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3B937A20" w14:textId="14B942A6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080" w:type="dxa"/>
          </w:tcPr>
          <w:p w14:paraId="23C0DED1" w14:textId="223E8730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2.98</w:t>
            </w:r>
          </w:p>
        </w:tc>
        <w:tc>
          <w:tcPr>
            <w:tcW w:w="2340" w:type="dxa"/>
          </w:tcPr>
          <w:p w14:paraId="3930AC74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1B549E48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ในเดือนมีนาคม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2574</w:t>
            </w:r>
          </w:p>
        </w:tc>
      </w:tr>
      <w:tr w:rsidR="00C53B45" w:rsidRPr="00F346C0" w14:paraId="177FED7C" w14:textId="77777777" w:rsidTr="00B40CA3">
        <w:tc>
          <w:tcPr>
            <w:tcW w:w="2340" w:type="dxa"/>
          </w:tcPr>
          <w:p w14:paraId="421A6F73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0B3275F5" w14:textId="45531BCB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36127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98.41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9E3F00D" w14:textId="77777777" w:rsidR="00C53B45" w:rsidRPr="00F346C0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ไม่มี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</w:t>
            </w:r>
          </w:p>
          <w:p w14:paraId="287CF778" w14:textId="77777777" w:rsidR="00C53B45" w:rsidRPr="00F346C0" w:rsidRDefault="00C53B45" w:rsidP="00C53B45">
            <w:pPr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   มีผู้แทนผู้ถือหุ้นกู้ และ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5D2E7AC7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5B29095F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  <w:p w14:paraId="50595CA0" w14:textId="77777777" w:rsidR="00C53B45" w:rsidRPr="00F346C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9" w:type="dxa"/>
          </w:tcPr>
          <w:p w14:paraId="0F433B2C" w14:textId="27AC8F61" w:rsidR="00C53B45" w:rsidRPr="00F346C0" w:rsidRDefault="00B03057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525.16</w:t>
            </w:r>
          </w:p>
        </w:tc>
        <w:tc>
          <w:tcPr>
            <w:tcW w:w="1071" w:type="dxa"/>
          </w:tcPr>
          <w:p w14:paraId="2141C0AE" w14:textId="2FA22087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289A7CD" w14:textId="79C6AEA9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080" w:type="dxa"/>
          </w:tcPr>
          <w:p w14:paraId="25F76673" w14:textId="56277E82" w:rsidR="00C53B45" w:rsidRPr="00F346C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4.30</w:t>
            </w:r>
          </w:p>
        </w:tc>
        <w:tc>
          <w:tcPr>
            <w:tcW w:w="2340" w:type="dxa"/>
          </w:tcPr>
          <w:p w14:paraId="1F2210BD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78E8D6A8" w14:textId="77777777" w:rsidR="00C53B45" w:rsidRPr="00F346C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ในเดือนมีนาคม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2594</w:t>
            </w:r>
          </w:p>
        </w:tc>
      </w:tr>
      <w:tr w:rsidR="008E12DD" w:rsidRPr="00F346C0" w14:paraId="5C1FACC2" w14:textId="77777777" w:rsidTr="00B40CA3">
        <w:tc>
          <w:tcPr>
            <w:tcW w:w="2340" w:type="dxa"/>
          </w:tcPr>
          <w:p w14:paraId="07CAD380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0B20921F" w14:textId="3EFBEB55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99.4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7B9260B6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ไม่มี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</w:t>
            </w:r>
          </w:p>
          <w:p w14:paraId="7434750A" w14:textId="517CCB50" w:rsidR="008E12DD" w:rsidRPr="00F346C0" w:rsidRDefault="008E12DD" w:rsidP="00FB0591">
            <w:pPr>
              <w:spacing w:line="240" w:lineRule="auto"/>
              <w:ind w:left="75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มีผู้แทนผู้ถือหุ้นกู้ และ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  <w:p w14:paraId="394AC603" w14:textId="77777777" w:rsidR="00FB0591" w:rsidRPr="00F346C0" w:rsidRDefault="00FB0591" w:rsidP="00FB0591">
            <w:pPr>
              <w:spacing w:line="240" w:lineRule="auto"/>
              <w:ind w:left="75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</w:p>
          <w:p w14:paraId="7BD3E660" w14:textId="39BD96B1" w:rsidR="00FB0591" w:rsidRPr="00F346C0" w:rsidRDefault="00FB0591" w:rsidP="00B40CA3">
            <w:pPr>
              <w:spacing w:line="240" w:lineRule="auto"/>
              <w:ind w:left="75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810" w:type="dxa"/>
          </w:tcPr>
          <w:p w14:paraId="184EB866" w14:textId="77777777" w:rsidR="00ED02A0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0B39FD72" w14:textId="1011DCC2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999" w:type="dxa"/>
          </w:tcPr>
          <w:p w14:paraId="4ABCA899" w14:textId="4E5D48A2" w:rsidR="008E12DD" w:rsidRPr="00F346C0" w:rsidRDefault="00B03057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071" w:type="dxa"/>
          </w:tcPr>
          <w:p w14:paraId="429CD989" w14:textId="4D6E0BBC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6524273" w14:textId="11C50B22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080" w:type="dxa"/>
          </w:tcPr>
          <w:p w14:paraId="6CCBFBE8" w14:textId="4F48D70A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4.40</w:t>
            </w:r>
          </w:p>
        </w:tc>
        <w:tc>
          <w:tcPr>
            <w:tcW w:w="2340" w:type="dxa"/>
          </w:tcPr>
          <w:p w14:paraId="1033B36D" w14:textId="77777777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688BF415" w14:textId="7D85F8F9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ในเดือนมีนาคม </w:t>
            </w:r>
            <w:r w:rsidR="006851B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8E12DD" w:rsidRPr="00F346C0" w14:paraId="74A60E90" w14:textId="77777777" w:rsidTr="00B40CA3">
        <w:tc>
          <w:tcPr>
            <w:tcW w:w="2340" w:type="dxa"/>
          </w:tcPr>
          <w:p w14:paraId="293F714C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lastRenderedPageBreak/>
              <w:t xml:space="preserve">หุ้นกู้ไม่ด้อยสิทธิราคาร้อยละ </w:t>
            </w:r>
          </w:p>
          <w:p w14:paraId="01EA3BB1" w14:textId="5C5F0BC3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36127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99.4</w:t>
            </w:r>
            <w:r w:rsidR="00274FA5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1200A8EE" w14:textId="77777777" w:rsidR="008E12DD" w:rsidRPr="00F346C0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ไม่มี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</w:t>
            </w:r>
          </w:p>
          <w:p w14:paraId="24BD931E" w14:textId="0E2E3848" w:rsidR="008E12DD" w:rsidRPr="00F346C0" w:rsidRDefault="008E12DD" w:rsidP="00D03369">
            <w:pPr>
              <w:spacing w:line="240" w:lineRule="auto"/>
              <w:ind w:left="69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มีผู้แทนผู้ถือหุ้นกู้ และ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</w:t>
            </w:r>
            <w:r w:rsidR="00D03369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</w:t>
            </w: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466E26B2" w14:textId="77777777" w:rsidR="00ED02A0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17C19F4C" w14:textId="737ABB3E" w:rsidR="008E12DD" w:rsidRPr="00F346C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999" w:type="dxa"/>
          </w:tcPr>
          <w:p w14:paraId="7A08DF54" w14:textId="3552E14D" w:rsidR="008E12DD" w:rsidRPr="00F346C0" w:rsidRDefault="00B03057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071" w:type="dxa"/>
          </w:tcPr>
          <w:p w14:paraId="416C869D" w14:textId="02BBBD82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B74FA7E" w14:textId="7761E2CA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080" w:type="dxa"/>
          </w:tcPr>
          <w:p w14:paraId="51BA9C39" w14:textId="014652EE" w:rsidR="008E12DD" w:rsidRPr="00F346C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5.20</w:t>
            </w:r>
          </w:p>
        </w:tc>
        <w:tc>
          <w:tcPr>
            <w:tcW w:w="2340" w:type="dxa"/>
          </w:tcPr>
          <w:p w14:paraId="39B9426E" w14:textId="77777777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7F0818A3" w14:textId="0234C2AE" w:rsidR="008E12DD" w:rsidRPr="00F346C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ในเดือนมีนาคม </w:t>
            </w:r>
            <w:r w:rsidR="006851BF" w:rsidRPr="00F346C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2595</w:t>
            </w:r>
          </w:p>
        </w:tc>
      </w:tr>
    </w:tbl>
    <w:p w14:paraId="727A3EFB" w14:textId="5E42C491" w:rsidR="00FB0591" w:rsidRPr="00F346C0" w:rsidRDefault="00FB0591" w:rsidP="000E1299">
      <w:pPr>
        <w:ind w:left="540" w:right="-14"/>
        <w:jc w:val="thaiDistribute"/>
        <w:rPr>
          <w:rFonts w:ascii="Angsana New" w:hAnsi="Angsana New"/>
          <w:sz w:val="20"/>
          <w:szCs w:val="20"/>
        </w:rPr>
      </w:pPr>
    </w:p>
    <w:p w14:paraId="53F6D393" w14:textId="0498BC3E" w:rsidR="00DF2105" w:rsidRPr="00F346C0" w:rsidRDefault="00DF2105" w:rsidP="000E1299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  <w:lang w:val="th-TH"/>
        </w:rPr>
        <w:t>หนี้สิน</w:t>
      </w:r>
      <w:r w:rsidRPr="00F346C0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F346C0">
        <w:rPr>
          <w:rFonts w:ascii="Angsana New" w:hAnsi="Angsana New" w:hint="cs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F346C0">
        <w:rPr>
          <w:rFonts w:ascii="Angsana New" w:hAnsi="Angsana New"/>
          <w:sz w:val="30"/>
          <w:szCs w:val="30"/>
        </w:rPr>
        <w:br/>
        <w:t>31</w:t>
      </w:r>
      <w:r w:rsidRPr="00F346C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5EA4" w:rsidRPr="00F346C0">
        <w:rPr>
          <w:rFonts w:ascii="Angsana New" w:hAnsi="Angsana New"/>
          <w:sz w:val="30"/>
          <w:szCs w:val="30"/>
        </w:rPr>
        <w:t xml:space="preserve">2566 </w:t>
      </w:r>
      <w:r w:rsidR="00825EA4" w:rsidRPr="00F346C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F346C0">
        <w:rPr>
          <w:rFonts w:ascii="Angsana New" w:hAnsi="Angsana New"/>
          <w:sz w:val="30"/>
          <w:szCs w:val="30"/>
        </w:rPr>
        <w:t>2565</w:t>
      </w:r>
      <w:r w:rsidRPr="00F346C0">
        <w:rPr>
          <w:rFonts w:ascii="Angsana New" w:hAnsi="Angsana New" w:hint="cs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>ได้ดังนี้</w:t>
      </w:r>
    </w:p>
    <w:p w14:paraId="3F1F83BF" w14:textId="77777777" w:rsidR="00DF2105" w:rsidRPr="00F346C0" w:rsidRDefault="00DF2105" w:rsidP="000E1299">
      <w:pPr>
        <w:pStyle w:val="ListParagraph"/>
        <w:ind w:left="288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DF2105" w:rsidRPr="00F346C0" w14:paraId="55C6F004" w14:textId="77777777" w:rsidTr="00C278B6">
        <w:tc>
          <w:tcPr>
            <w:tcW w:w="4239" w:type="dxa"/>
            <w:shd w:val="clear" w:color="auto" w:fill="auto"/>
          </w:tcPr>
          <w:p w14:paraId="370E0BF5" w14:textId="77777777" w:rsidR="00DF2105" w:rsidRPr="00F346C0" w:rsidRDefault="00DF2105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0ED7A1D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17288A6" w14:textId="77777777" w:rsidR="00DF2105" w:rsidRPr="00F346C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1F1012D" w14:textId="77777777" w:rsidR="00DF2105" w:rsidRPr="00F346C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F2105" w:rsidRPr="00F346C0" w14:paraId="24AA7050" w14:textId="77777777" w:rsidTr="00C278B6">
        <w:tc>
          <w:tcPr>
            <w:tcW w:w="4239" w:type="dxa"/>
          </w:tcPr>
          <w:p w14:paraId="4BF2AD08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37E4F51B" w14:textId="4F4937FD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59BE78B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90EBE6D" w14:textId="2806B7DC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35AC29E6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D02F47" w14:textId="4E0BA1EF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5B27EA6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3BB18790" w14:textId="3F9DD52A" w:rsidR="00DF2105" w:rsidRPr="00F346C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2105" w:rsidRPr="00F346C0" w14:paraId="6620196F" w14:textId="77777777" w:rsidTr="00C278B6">
        <w:tc>
          <w:tcPr>
            <w:tcW w:w="4239" w:type="dxa"/>
          </w:tcPr>
          <w:p w14:paraId="39A36E1A" w14:textId="77777777" w:rsidR="00DF2105" w:rsidRPr="00F346C0" w:rsidRDefault="00DF210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DC3A865" w14:textId="77777777" w:rsidR="00DF2105" w:rsidRPr="00F346C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0222" w:rsidRPr="00F346C0" w14:paraId="02D523E0" w14:textId="77777777" w:rsidTr="00C278B6">
        <w:tc>
          <w:tcPr>
            <w:tcW w:w="4239" w:type="dxa"/>
          </w:tcPr>
          <w:p w14:paraId="787CA2FE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</w:tcPr>
          <w:p w14:paraId="6085EB26" w14:textId="3756E976" w:rsidR="00FC0222" w:rsidRPr="00F346C0" w:rsidRDefault="000D2878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21,118</w:t>
            </w:r>
          </w:p>
        </w:tc>
        <w:tc>
          <w:tcPr>
            <w:tcW w:w="284" w:type="dxa"/>
          </w:tcPr>
          <w:p w14:paraId="0C9AFAD5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09571AE" w14:textId="711CEEF0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13,659</w:t>
            </w:r>
          </w:p>
        </w:tc>
        <w:tc>
          <w:tcPr>
            <w:tcW w:w="263" w:type="dxa"/>
          </w:tcPr>
          <w:p w14:paraId="7036F1CE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6E764A0" w14:textId="7E2E3A57" w:rsidR="00FC0222" w:rsidRPr="00F346C0" w:rsidRDefault="000D2878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19,076</w:t>
            </w:r>
          </w:p>
        </w:tc>
        <w:tc>
          <w:tcPr>
            <w:tcW w:w="283" w:type="dxa"/>
          </w:tcPr>
          <w:p w14:paraId="760BFA1B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486CF8D" w14:textId="086183BC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11,837</w:t>
            </w:r>
          </w:p>
        </w:tc>
      </w:tr>
      <w:tr w:rsidR="00FC0222" w:rsidRPr="00F346C0" w14:paraId="4AA97174" w14:textId="77777777" w:rsidTr="00C278B6">
        <w:tc>
          <w:tcPr>
            <w:tcW w:w="4239" w:type="dxa"/>
          </w:tcPr>
          <w:p w14:paraId="45CDFF13" w14:textId="77777777" w:rsidR="00FC0222" w:rsidRPr="00F346C0" w:rsidRDefault="00FC0222" w:rsidP="00FC022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0ABF4650" w14:textId="238CB3E1" w:rsidR="00FC0222" w:rsidRPr="00F346C0" w:rsidRDefault="000D2878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106,397</w:t>
            </w:r>
          </w:p>
        </w:tc>
        <w:tc>
          <w:tcPr>
            <w:tcW w:w="284" w:type="dxa"/>
          </w:tcPr>
          <w:p w14:paraId="66F91D56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DE767DF" w14:textId="7B9B027D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112,428</w:t>
            </w:r>
          </w:p>
        </w:tc>
        <w:tc>
          <w:tcPr>
            <w:tcW w:w="263" w:type="dxa"/>
          </w:tcPr>
          <w:p w14:paraId="3188CAFA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DFA120" w14:textId="40828A7F" w:rsidR="00FC0222" w:rsidRPr="00F346C0" w:rsidRDefault="000D2878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67,052</w:t>
            </w:r>
          </w:p>
        </w:tc>
        <w:tc>
          <w:tcPr>
            <w:tcW w:w="283" w:type="dxa"/>
          </w:tcPr>
          <w:p w14:paraId="09352D55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818CE26" w14:textId="5C4CF119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74,428</w:t>
            </w:r>
          </w:p>
        </w:tc>
      </w:tr>
      <w:tr w:rsidR="00FC0222" w:rsidRPr="00F346C0" w14:paraId="3633C576" w14:textId="77777777" w:rsidTr="00C278B6">
        <w:tc>
          <w:tcPr>
            <w:tcW w:w="4239" w:type="dxa"/>
          </w:tcPr>
          <w:p w14:paraId="61724D53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90D4F5A" w14:textId="19AB560A" w:rsidR="00FC0222" w:rsidRPr="00F346C0" w:rsidRDefault="000D2878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137,537</w:t>
            </w:r>
          </w:p>
        </w:tc>
        <w:tc>
          <w:tcPr>
            <w:tcW w:w="284" w:type="dxa"/>
          </w:tcPr>
          <w:p w14:paraId="0EAA269C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97EC57" w14:textId="264B5D68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151,462</w:t>
            </w:r>
          </w:p>
        </w:tc>
        <w:tc>
          <w:tcPr>
            <w:tcW w:w="263" w:type="dxa"/>
          </w:tcPr>
          <w:p w14:paraId="4F528BE3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CD6BD7" w14:textId="1FE6291A" w:rsidR="00FC0222" w:rsidRPr="00F346C0" w:rsidRDefault="000D2878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132,196</w:t>
            </w:r>
          </w:p>
        </w:tc>
        <w:tc>
          <w:tcPr>
            <w:tcW w:w="283" w:type="dxa"/>
          </w:tcPr>
          <w:p w14:paraId="5FAEF1EB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583A3E7" w14:textId="7F2CED20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147,296</w:t>
            </w:r>
          </w:p>
        </w:tc>
      </w:tr>
      <w:tr w:rsidR="00FC0222" w:rsidRPr="00F346C0" w14:paraId="0F672DA8" w14:textId="77777777" w:rsidTr="00C278B6">
        <w:tc>
          <w:tcPr>
            <w:tcW w:w="4239" w:type="dxa"/>
          </w:tcPr>
          <w:p w14:paraId="7B2B12F6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E835211" w14:textId="64B0EE8B" w:rsidR="00FC0222" w:rsidRPr="00F346C0" w:rsidRDefault="000D2878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265,052</w:t>
            </w:r>
          </w:p>
        </w:tc>
        <w:tc>
          <w:tcPr>
            <w:tcW w:w="284" w:type="dxa"/>
          </w:tcPr>
          <w:p w14:paraId="4EF022D4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D74F1E2" w14:textId="400DD3E1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277,549</w:t>
            </w:r>
          </w:p>
        </w:tc>
        <w:tc>
          <w:tcPr>
            <w:tcW w:w="263" w:type="dxa"/>
          </w:tcPr>
          <w:p w14:paraId="3A706742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5362812" w14:textId="0CE22354" w:rsidR="00FC0222" w:rsidRPr="00F346C0" w:rsidRDefault="000D2878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218,324</w:t>
            </w:r>
          </w:p>
        </w:tc>
        <w:tc>
          <w:tcPr>
            <w:tcW w:w="283" w:type="dxa"/>
          </w:tcPr>
          <w:p w14:paraId="09ABECE5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3ABC311" w14:textId="6ADC8397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233,561</w:t>
            </w:r>
          </w:p>
        </w:tc>
      </w:tr>
    </w:tbl>
    <w:p w14:paraId="2AE926EA" w14:textId="10117070" w:rsidR="004F0208" w:rsidRPr="00F346C0" w:rsidRDefault="004F0208" w:rsidP="007F1CCB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sz w:val="20"/>
          <w:cs/>
          <w:lang w:bidi="th-TH"/>
        </w:rPr>
      </w:pPr>
    </w:p>
    <w:p w14:paraId="531F2867" w14:textId="77777777" w:rsidR="00C21A97" w:rsidRPr="00F346C0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F346C0">
        <w:rPr>
          <w:rFonts w:ascii="Angsana New" w:hAnsi="Angsana New" w:hint="cs"/>
          <w:i/>
          <w:iCs/>
          <w:spacing w:val="4"/>
          <w:sz w:val="30"/>
          <w:szCs w:val="30"/>
          <w:cs/>
        </w:rPr>
        <w:t>หนี้สินตามสัญญาเช่า</w:t>
      </w:r>
    </w:p>
    <w:p w14:paraId="6D5DCCD5" w14:textId="77777777" w:rsidR="00C21A97" w:rsidRPr="00F346C0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20"/>
          <w:szCs w:val="20"/>
        </w:rPr>
      </w:pPr>
    </w:p>
    <w:p w14:paraId="42880A47" w14:textId="6DB306DD" w:rsidR="00C21A97" w:rsidRPr="00F346C0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30"/>
          <w:szCs w:val="30"/>
          <w:lang w:bidi="ar-SA"/>
        </w:rPr>
      </w:pPr>
      <w:r w:rsidRPr="00F346C0">
        <w:rPr>
          <w:rFonts w:ascii="Angsana New" w:hAnsi="Angsana New"/>
          <w:spacing w:val="-4"/>
          <w:sz w:val="30"/>
          <w:szCs w:val="30"/>
          <w:cs/>
        </w:rPr>
        <w:t>การวิเ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คราะห์การครบกำหนดของหนี้สินตามสัญญาเช่า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F346C0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F346C0">
        <w:rPr>
          <w:rFonts w:asciiTheme="majorBidi" w:hAnsiTheme="majorBidi" w:cstheme="majorBidi"/>
          <w:spacing w:val="-6"/>
          <w:sz w:val="30"/>
          <w:szCs w:val="30"/>
          <w:lang w:val="en-AU" w:bidi="ar-SA"/>
        </w:rPr>
        <w:t xml:space="preserve"> </w:t>
      </w:r>
      <w:r w:rsidR="00825EA4" w:rsidRPr="00F346C0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="00825EA4"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825EA4" w:rsidRPr="00F346C0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14:paraId="77FF2C38" w14:textId="77777777" w:rsidR="00C21A97" w:rsidRPr="00F346C0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16"/>
          <w:szCs w:val="16"/>
          <w:lang w:bidi="ar-SA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76"/>
        <w:gridCol w:w="284"/>
        <w:gridCol w:w="1070"/>
        <w:gridCol w:w="263"/>
        <w:gridCol w:w="1087"/>
        <w:gridCol w:w="283"/>
        <w:gridCol w:w="977"/>
      </w:tblGrid>
      <w:tr w:rsidR="00C21A97" w:rsidRPr="00F346C0" w14:paraId="7B97BEAA" w14:textId="77777777" w:rsidTr="00684179">
        <w:trPr>
          <w:tblHeader/>
        </w:trPr>
        <w:tc>
          <w:tcPr>
            <w:tcW w:w="4122" w:type="dxa"/>
            <w:shd w:val="clear" w:color="auto" w:fill="auto"/>
          </w:tcPr>
          <w:p w14:paraId="135045CD" w14:textId="77777777" w:rsidR="00C21A97" w:rsidRPr="00F346C0" w:rsidRDefault="00C21A97" w:rsidP="0068417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927ADB" w14:textId="77777777" w:rsidR="00C21A97" w:rsidRPr="00F346C0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37FCB92" w14:textId="77777777" w:rsidR="00C21A97" w:rsidRPr="00F346C0" w:rsidRDefault="00C21A97" w:rsidP="0068417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68B179BA" w14:textId="77777777" w:rsidR="00C21A97" w:rsidRPr="00F346C0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1A97" w:rsidRPr="00F346C0" w14:paraId="6B8E6C97" w14:textId="77777777" w:rsidTr="00684179">
        <w:trPr>
          <w:tblHeader/>
        </w:trPr>
        <w:tc>
          <w:tcPr>
            <w:tcW w:w="4122" w:type="dxa"/>
          </w:tcPr>
          <w:p w14:paraId="077A87C2" w14:textId="77777777" w:rsidR="00C21A97" w:rsidRPr="00F346C0" w:rsidRDefault="00C21A97" w:rsidP="00684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2B6C4AB" w14:textId="30ACDEF8" w:rsidR="00C21A97" w:rsidRPr="00F346C0" w:rsidRDefault="00FC0222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8A38786" w14:textId="77777777" w:rsidR="00C21A97" w:rsidRPr="00F346C0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7492EA62" w14:textId="5372FC4F" w:rsidR="00C21A97" w:rsidRPr="00F346C0" w:rsidRDefault="00FC0222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4336A61D" w14:textId="77777777" w:rsidR="00C21A97" w:rsidRPr="00F346C0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28F91C2" w14:textId="2E6A6C8C" w:rsidR="00C21A97" w:rsidRPr="00F346C0" w:rsidRDefault="00FC0222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8D7968A" w14:textId="77777777" w:rsidR="00C21A97" w:rsidRPr="00F346C0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1B72EE3" w14:textId="0FE485CF" w:rsidR="00C21A97" w:rsidRPr="00F346C0" w:rsidRDefault="00FC0222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21A97" w:rsidRPr="00F346C0" w14:paraId="67945DD3" w14:textId="77777777" w:rsidTr="00684179">
        <w:trPr>
          <w:tblHeader/>
        </w:trPr>
        <w:tc>
          <w:tcPr>
            <w:tcW w:w="4122" w:type="dxa"/>
          </w:tcPr>
          <w:p w14:paraId="51E8CA8D" w14:textId="77777777" w:rsidR="00C21A97" w:rsidRPr="00F346C0" w:rsidRDefault="00C21A97" w:rsidP="00684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AAF7124" w14:textId="77777777" w:rsidR="00C21A97" w:rsidRPr="00F346C0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0222" w:rsidRPr="00F346C0" w14:paraId="4F27D40B" w14:textId="77777777" w:rsidTr="00684179">
        <w:tc>
          <w:tcPr>
            <w:tcW w:w="4122" w:type="dxa"/>
          </w:tcPr>
          <w:p w14:paraId="41E04922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076" w:type="dxa"/>
          </w:tcPr>
          <w:p w14:paraId="54628341" w14:textId="5B05D76F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284" w:type="dxa"/>
          </w:tcPr>
          <w:p w14:paraId="62522FA6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5FAE7BF" w14:textId="53503D56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  <w:tc>
          <w:tcPr>
            <w:tcW w:w="263" w:type="dxa"/>
          </w:tcPr>
          <w:p w14:paraId="05994835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473C71C" w14:textId="7FCCC159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283" w:type="dxa"/>
          </w:tcPr>
          <w:p w14:paraId="48AA5D4E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ACA54E6" w14:textId="5937702D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</w:tr>
      <w:tr w:rsidR="00FC0222" w:rsidRPr="00F346C0" w14:paraId="18316833" w14:textId="77777777" w:rsidTr="00684179">
        <w:tc>
          <w:tcPr>
            <w:tcW w:w="4122" w:type="dxa"/>
          </w:tcPr>
          <w:p w14:paraId="45FE97B1" w14:textId="77777777" w:rsidR="00FC0222" w:rsidRPr="00F346C0" w:rsidRDefault="00FC0222" w:rsidP="00FC022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530E3824" w14:textId="685D845E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8,893</w:t>
            </w:r>
          </w:p>
        </w:tc>
        <w:tc>
          <w:tcPr>
            <w:tcW w:w="284" w:type="dxa"/>
          </w:tcPr>
          <w:p w14:paraId="638CAAEC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860484" w14:textId="6F6F4613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7,792</w:t>
            </w:r>
          </w:p>
        </w:tc>
        <w:tc>
          <w:tcPr>
            <w:tcW w:w="263" w:type="dxa"/>
          </w:tcPr>
          <w:p w14:paraId="7E67FB30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1C6C53" w14:textId="5A4FA018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6,419</w:t>
            </w:r>
          </w:p>
        </w:tc>
        <w:tc>
          <w:tcPr>
            <w:tcW w:w="283" w:type="dxa"/>
          </w:tcPr>
          <w:p w14:paraId="3B74B127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06BCE888" w14:textId="67B93FEA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</w:tr>
      <w:tr w:rsidR="00FC0222" w:rsidRPr="00F346C0" w14:paraId="7A7C298D" w14:textId="77777777" w:rsidTr="00684179">
        <w:tc>
          <w:tcPr>
            <w:tcW w:w="4122" w:type="dxa"/>
          </w:tcPr>
          <w:p w14:paraId="3A77283F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4FC9D0" w14:textId="185A62DE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19,772</w:t>
            </w:r>
          </w:p>
        </w:tc>
        <w:tc>
          <w:tcPr>
            <w:tcW w:w="284" w:type="dxa"/>
          </w:tcPr>
          <w:p w14:paraId="77FDEAA1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31F19EC" w14:textId="26F840DF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20,695</w:t>
            </w:r>
          </w:p>
        </w:tc>
        <w:tc>
          <w:tcPr>
            <w:tcW w:w="263" w:type="dxa"/>
          </w:tcPr>
          <w:p w14:paraId="3B326141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6C9D162" w14:textId="7863F455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16,708</w:t>
            </w:r>
          </w:p>
        </w:tc>
        <w:tc>
          <w:tcPr>
            <w:tcW w:w="283" w:type="dxa"/>
          </w:tcPr>
          <w:p w14:paraId="57725D1D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96B0A6F" w14:textId="4DE7C843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14,819</w:t>
            </w:r>
          </w:p>
        </w:tc>
      </w:tr>
      <w:tr w:rsidR="00FC0222" w:rsidRPr="00F346C0" w14:paraId="6BFE1E79" w14:textId="77777777" w:rsidTr="00684179">
        <w:tc>
          <w:tcPr>
            <w:tcW w:w="4122" w:type="dxa"/>
            <w:vAlign w:val="bottom"/>
          </w:tcPr>
          <w:p w14:paraId="0852EF47" w14:textId="77777777" w:rsidR="00FC0222" w:rsidRPr="00F346C0" w:rsidRDefault="00FC0222" w:rsidP="00FC022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0B21D61" w14:textId="3DA6EDAF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31,670</w:t>
            </w:r>
          </w:p>
        </w:tc>
        <w:tc>
          <w:tcPr>
            <w:tcW w:w="284" w:type="dxa"/>
          </w:tcPr>
          <w:p w14:paraId="7C1E00FB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6188902" w14:textId="75983AE5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31,180</w:t>
            </w:r>
          </w:p>
        </w:tc>
        <w:tc>
          <w:tcPr>
            <w:tcW w:w="263" w:type="dxa"/>
          </w:tcPr>
          <w:p w14:paraId="164CD3E4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C699438" w14:textId="02161F3E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24,976</w:t>
            </w:r>
          </w:p>
        </w:tc>
        <w:tc>
          <w:tcPr>
            <w:tcW w:w="283" w:type="dxa"/>
          </w:tcPr>
          <w:p w14:paraId="1967D946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0071D5C" w14:textId="59B85431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21,485</w:t>
            </w:r>
          </w:p>
        </w:tc>
      </w:tr>
      <w:tr w:rsidR="00FC0222" w:rsidRPr="00F346C0" w14:paraId="27C71BC3" w14:textId="77777777" w:rsidTr="00684179">
        <w:tc>
          <w:tcPr>
            <w:tcW w:w="4122" w:type="dxa"/>
            <w:vAlign w:val="bottom"/>
          </w:tcPr>
          <w:p w14:paraId="0EE3EFD0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076" w:type="dxa"/>
          </w:tcPr>
          <w:p w14:paraId="5973A8BF" w14:textId="0C1E0FDD" w:rsidR="00FC0222" w:rsidRPr="00F346C0" w:rsidRDefault="006A1BA6" w:rsidP="00FC0222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(6,619)</w:t>
            </w:r>
          </w:p>
        </w:tc>
        <w:tc>
          <w:tcPr>
            <w:tcW w:w="284" w:type="dxa"/>
          </w:tcPr>
          <w:p w14:paraId="451D8B57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19776E49" w14:textId="7E1751F5" w:rsidR="00FC0222" w:rsidRPr="00F346C0" w:rsidRDefault="00FC0222" w:rsidP="00FC0222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(6,875)</w:t>
            </w:r>
          </w:p>
        </w:tc>
        <w:tc>
          <w:tcPr>
            <w:tcW w:w="263" w:type="dxa"/>
          </w:tcPr>
          <w:p w14:paraId="15CEACA8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4C25D1C" w14:textId="5B9E053D" w:rsidR="00FC0222" w:rsidRPr="00F346C0" w:rsidRDefault="006A1BA6" w:rsidP="00FC0222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(4,909)</w:t>
            </w:r>
          </w:p>
        </w:tc>
        <w:tc>
          <w:tcPr>
            <w:tcW w:w="283" w:type="dxa"/>
          </w:tcPr>
          <w:p w14:paraId="1F7AB7DE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1EC7812" w14:textId="275385A9" w:rsidR="00FC0222" w:rsidRPr="00F346C0" w:rsidRDefault="00FC0222" w:rsidP="00FC0222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(4,397)</w:t>
            </w:r>
          </w:p>
        </w:tc>
      </w:tr>
      <w:tr w:rsidR="00FC0222" w:rsidRPr="00F346C0" w14:paraId="2E22D55E" w14:textId="77777777" w:rsidTr="00684179">
        <w:tc>
          <w:tcPr>
            <w:tcW w:w="4122" w:type="dxa"/>
          </w:tcPr>
          <w:p w14:paraId="1C80DDC9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6C9289C" w14:textId="18E9184B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25,051</w:t>
            </w:r>
          </w:p>
        </w:tc>
        <w:tc>
          <w:tcPr>
            <w:tcW w:w="284" w:type="dxa"/>
          </w:tcPr>
          <w:p w14:paraId="3E27B22D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3EB4975" w14:textId="005BFA2E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24,305</w:t>
            </w:r>
          </w:p>
        </w:tc>
        <w:tc>
          <w:tcPr>
            <w:tcW w:w="263" w:type="dxa"/>
          </w:tcPr>
          <w:p w14:paraId="446DD091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713F5" w14:textId="5EC84CA1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20,067</w:t>
            </w:r>
          </w:p>
        </w:tc>
        <w:tc>
          <w:tcPr>
            <w:tcW w:w="283" w:type="dxa"/>
          </w:tcPr>
          <w:p w14:paraId="12F56A36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842AD" w14:textId="66EDDAE6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17,088</w:t>
            </w:r>
          </w:p>
        </w:tc>
      </w:tr>
      <w:tr w:rsidR="00FC0222" w:rsidRPr="00F346C0" w14:paraId="146443A1" w14:textId="77777777" w:rsidTr="00684179">
        <w:tc>
          <w:tcPr>
            <w:tcW w:w="4122" w:type="dxa"/>
            <w:vAlign w:val="bottom"/>
          </w:tcPr>
          <w:p w14:paraId="09604DFE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E9CD0C1" w14:textId="77777777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0160E4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CEEF06E" w14:textId="77777777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58A917D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FFC46F8" w14:textId="77777777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3B7AC6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0E1E03D" w14:textId="77777777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0222" w:rsidRPr="00F346C0" w14:paraId="76B71354" w14:textId="77777777" w:rsidTr="00684179">
        <w:tc>
          <w:tcPr>
            <w:tcW w:w="4122" w:type="dxa"/>
            <w:vAlign w:val="bottom"/>
          </w:tcPr>
          <w:p w14:paraId="65832531" w14:textId="77777777" w:rsidR="00FC0222" w:rsidRPr="00F346C0" w:rsidRDefault="00FC0222" w:rsidP="00FC022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การจัดประเภท</w:t>
            </w:r>
          </w:p>
        </w:tc>
        <w:tc>
          <w:tcPr>
            <w:tcW w:w="1076" w:type="dxa"/>
            <w:vAlign w:val="bottom"/>
          </w:tcPr>
          <w:p w14:paraId="7336C15C" w14:textId="77777777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A4CA3B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AEEEAD0" w14:textId="77777777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AB2FBF0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F77FFE0" w14:textId="77777777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01E79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EBDE997" w14:textId="77777777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0222" w:rsidRPr="00F346C0" w14:paraId="44C9C8C7" w14:textId="77777777" w:rsidTr="00684179">
        <w:tc>
          <w:tcPr>
            <w:tcW w:w="4122" w:type="dxa"/>
            <w:vAlign w:val="bottom"/>
          </w:tcPr>
          <w:p w14:paraId="686D76AC" w14:textId="77777777" w:rsidR="00FC0222" w:rsidRPr="00F346C0" w:rsidRDefault="00FC0222" w:rsidP="00FC0222">
            <w:pPr>
              <w:spacing w:line="240" w:lineRule="auto"/>
              <w:ind w:left="34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  <w:p w14:paraId="4A6E99BF" w14:textId="77777777" w:rsidR="00FC0222" w:rsidRPr="00F346C0" w:rsidRDefault="00FC0222" w:rsidP="00FC0222">
            <w:pPr>
              <w:spacing w:line="240" w:lineRule="auto"/>
              <w:ind w:left="61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6" w:type="dxa"/>
            <w:vAlign w:val="bottom"/>
          </w:tcPr>
          <w:p w14:paraId="100D187F" w14:textId="061123FD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2,198</w:t>
            </w:r>
          </w:p>
        </w:tc>
        <w:tc>
          <w:tcPr>
            <w:tcW w:w="284" w:type="dxa"/>
          </w:tcPr>
          <w:p w14:paraId="61716706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68A356F" w14:textId="11C78B61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  <w:tc>
          <w:tcPr>
            <w:tcW w:w="263" w:type="dxa"/>
          </w:tcPr>
          <w:p w14:paraId="0F30BE84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C09839A" w14:textId="7BFB2BA6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1,258</w:t>
            </w:r>
          </w:p>
        </w:tc>
        <w:tc>
          <w:tcPr>
            <w:tcW w:w="283" w:type="dxa"/>
          </w:tcPr>
          <w:p w14:paraId="740A86E1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2E56112" w14:textId="14E46A42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1,003</w:t>
            </w:r>
          </w:p>
        </w:tc>
      </w:tr>
      <w:tr w:rsidR="00FC0222" w:rsidRPr="00F346C0" w14:paraId="2C8A4721" w14:textId="77777777" w:rsidTr="00684179">
        <w:tc>
          <w:tcPr>
            <w:tcW w:w="4122" w:type="dxa"/>
            <w:vAlign w:val="bottom"/>
          </w:tcPr>
          <w:p w14:paraId="0C2860F3" w14:textId="77777777" w:rsidR="00FC0222" w:rsidRPr="00F346C0" w:rsidRDefault="00FC0222" w:rsidP="00FC022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076" w:type="dxa"/>
          </w:tcPr>
          <w:p w14:paraId="041BF7EA" w14:textId="5010D0BC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22,853</w:t>
            </w:r>
          </w:p>
        </w:tc>
        <w:tc>
          <w:tcPr>
            <w:tcW w:w="284" w:type="dxa"/>
          </w:tcPr>
          <w:p w14:paraId="400270DF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B102F0" w14:textId="7B2C0E0E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22,351</w:t>
            </w:r>
          </w:p>
        </w:tc>
        <w:tc>
          <w:tcPr>
            <w:tcW w:w="263" w:type="dxa"/>
          </w:tcPr>
          <w:p w14:paraId="79CA888D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5817B" w14:textId="16B47274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18,809</w:t>
            </w:r>
          </w:p>
        </w:tc>
        <w:tc>
          <w:tcPr>
            <w:tcW w:w="283" w:type="dxa"/>
          </w:tcPr>
          <w:p w14:paraId="24A53A0E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1B0F3EA" w14:textId="6F24E87A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16,085</w:t>
            </w:r>
          </w:p>
        </w:tc>
      </w:tr>
      <w:tr w:rsidR="00FC0222" w:rsidRPr="00F346C0" w14:paraId="36CA5064" w14:textId="77777777" w:rsidTr="00684179">
        <w:tc>
          <w:tcPr>
            <w:tcW w:w="4122" w:type="dxa"/>
          </w:tcPr>
          <w:p w14:paraId="4FD77EDA" w14:textId="77777777" w:rsidR="00FC0222" w:rsidRPr="00F346C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92A3E13" w14:textId="723C4163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25,051</w:t>
            </w:r>
          </w:p>
        </w:tc>
        <w:tc>
          <w:tcPr>
            <w:tcW w:w="284" w:type="dxa"/>
          </w:tcPr>
          <w:p w14:paraId="049C2052" w14:textId="77777777" w:rsidR="00FC0222" w:rsidRPr="00F346C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4908CDA" w14:textId="59B8ACE7" w:rsidR="00FC0222" w:rsidRPr="00F346C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24,305</w:t>
            </w:r>
          </w:p>
        </w:tc>
        <w:tc>
          <w:tcPr>
            <w:tcW w:w="263" w:type="dxa"/>
          </w:tcPr>
          <w:p w14:paraId="687887B2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A548" w14:textId="3E35DAB6" w:rsidR="00FC0222" w:rsidRPr="00F346C0" w:rsidRDefault="006A1BA6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20,067</w:t>
            </w:r>
          </w:p>
        </w:tc>
        <w:tc>
          <w:tcPr>
            <w:tcW w:w="283" w:type="dxa"/>
          </w:tcPr>
          <w:p w14:paraId="14A3B165" w14:textId="77777777" w:rsidR="00FC0222" w:rsidRPr="00F346C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93B71" w14:textId="3633ADA2" w:rsidR="00FC0222" w:rsidRPr="00F346C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17,088</w:t>
            </w:r>
          </w:p>
        </w:tc>
      </w:tr>
    </w:tbl>
    <w:p w14:paraId="3D530AE0" w14:textId="35D5135C" w:rsidR="00685E37" w:rsidRPr="00F346C0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7F731F96" w14:textId="66B87A1F" w:rsidR="00B80F8D" w:rsidRPr="00F346C0" w:rsidRDefault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385163F2" w14:textId="65095C5B" w:rsidR="004F0208" w:rsidRPr="00F346C0" w:rsidRDefault="004F0208" w:rsidP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81"/>
        <w:gridCol w:w="811"/>
        <w:gridCol w:w="180"/>
        <w:gridCol w:w="900"/>
        <w:gridCol w:w="178"/>
        <w:gridCol w:w="817"/>
        <w:gridCol w:w="178"/>
        <w:gridCol w:w="810"/>
        <w:gridCol w:w="184"/>
        <w:gridCol w:w="806"/>
      </w:tblGrid>
      <w:tr w:rsidR="000D56AD" w:rsidRPr="00F346C0" w14:paraId="583FA027" w14:textId="77777777" w:rsidTr="003D3351">
        <w:trPr>
          <w:cantSplit/>
          <w:tblHeader/>
        </w:trPr>
        <w:tc>
          <w:tcPr>
            <w:tcW w:w="3510" w:type="dxa"/>
          </w:tcPr>
          <w:p w14:paraId="490D5115" w14:textId="77777777" w:rsidR="000D56AD" w:rsidRPr="00F346C0" w:rsidRDefault="000D56AD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156380668"/>
          </w:p>
        </w:tc>
        <w:tc>
          <w:tcPr>
            <w:tcW w:w="810" w:type="dxa"/>
            <w:shd w:val="clear" w:color="auto" w:fill="auto"/>
            <w:vAlign w:val="bottom"/>
          </w:tcPr>
          <w:p w14:paraId="1EEC613B" w14:textId="77777777" w:rsidR="000D56AD" w:rsidRPr="00F346C0" w:rsidRDefault="000D56AD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D5ADCA9" w14:textId="77777777" w:rsidR="000D56AD" w:rsidRPr="00F346C0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1" w:type="dxa"/>
            <w:gridSpan w:val="9"/>
            <w:vAlign w:val="bottom"/>
          </w:tcPr>
          <w:p w14:paraId="2886D900" w14:textId="696FE720" w:rsidR="000D56AD" w:rsidRPr="00F346C0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65502" w:rsidRPr="00F346C0" w14:paraId="613FA2AC" w14:textId="77777777" w:rsidTr="003D3351">
        <w:trPr>
          <w:cantSplit/>
          <w:tblHeader/>
        </w:trPr>
        <w:tc>
          <w:tcPr>
            <w:tcW w:w="3510" w:type="dxa"/>
          </w:tcPr>
          <w:p w14:paraId="1BEFD921" w14:textId="77777777" w:rsidR="00D65502" w:rsidRPr="00F346C0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697C1C" w14:textId="15123098" w:rsidR="00D65502" w:rsidRPr="00F346C0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8CB360E" w14:textId="77777777" w:rsidR="00D65502" w:rsidRPr="00F346C0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75EC8CD6" w14:textId="175B64A9" w:rsidR="00D65502" w:rsidRPr="00F346C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ดอกเบี้ยค้างจ่าย</w:t>
            </w:r>
            <w:r w:rsidR="00933826"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EE3E302" w14:textId="77777777" w:rsidR="00D65502" w:rsidRPr="00F346C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788818B" w14:textId="1E3F254D" w:rsidR="00D65502" w:rsidRPr="00F346C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ADE85B8" w14:textId="77777777" w:rsidR="00D65502" w:rsidRPr="00F346C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35BC9D9D" w14:textId="38B5FAB0" w:rsidR="00D65502" w:rsidRPr="00F346C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78" w:type="dxa"/>
          </w:tcPr>
          <w:p w14:paraId="1FF76B9A" w14:textId="77777777" w:rsidR="00D65502" w:rsidRPr="00F346C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B4913C" w14:textId="7786CF1D" w:rsidR="00D65502" w:rsidRPr="00F346C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03481A3" w14:textId="77777777" w:rsidR="00D65502" w:rsidRPr="00F346C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6" w:type="dxa"/>
          </w:tcPr>
          <w:p w14:paraId="095E3810" w14:textId="77777777" w:rsidR="00D65502" w:rsidRPr="00F346C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57C3E7B2" w14:textId="77777777" w:rsidR="000154D8" w:rsidRPr="00F346C0" w:rsidRDefault="000154D8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7E997C39" w14:textId="2D314F82" w:rsidR="00D65502" w:rsidRPr="00F346C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65502" w:rsidRPr="00F346C0" w14:paraId="7554C315" w14:textId="77777777" w:rsidTr="003D3351">
        <w:trPr>
          <w:cantSplit/>
          <w:tblHeader/>
        </w:trPr>
        <w:tc>
          <w:tcPr>
            <w:tcW w:w="3510" w:type="dxa"/>
          </w:tcPr>
          <w:p w14:paraId="61508603" w14:textId="77777777" w:rsidR="00D65502" w:rsidRPr="00F346C0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1FFA6" w14:textId="77777777" w:rsidR="00D65502" w:rsidRPr="00F346C0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E2965FC" w14:textId="77777777" w:rsidR="00D65502" w:rsidRPr="00F346C0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1" w:type="dxa"/>
            <w:gridSpan w:val="9"/>
            <w:vAlign w:val="bottom"/>
          </w:tcPr>
          <w:p w14:paraId="5D573338" w14:textId="2B68A88C" w:rsidR="00D65502" w:rsidRPr="00F346C0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bookmarkEnd w:id="9"/>
      <w:tr w:rsidR="00D65502" w:rsidRPr="00F346C0" w14:paraId="2E2272E6" w14:textId="77777777" w:rsidTr="003D3351">
        <w:trPr>
          <w:cantSplit/>
        </w:trPr>
        <w:tc>
          <w:tcPr>
            <w:tcW w:w="3510" w:type="dxa"/>
          </w:tcPr>
          <w:p w14:paraId="4FCCF15E" w14:textId="0F32B260" w:rsidR="00D65502" w:rsidRPr="00F346C0" w:rsidRDefault="006851BF" w:rsidP="0095274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F5125"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10" w:type="dxa"/>
            <w:vAlign w:val="bottom"/>
          </w:tcPr>
          <w:p w14:paraId="04547CFE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84BC795" w14:textId="77777777" w:rsidR="00D65502" w:rsidRPr="00F346C0" w:rsidRDefault="00D65502" w:rsidP="0095274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DB8243F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3773B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11CD1A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F640E7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vAlign w:val="bottom"/>
          </w:tcPr>
          <w:p w14:paraId="6424AB51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DCD349D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686457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3DE60CE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5349AC5" w14:textId="77777777" w:rsidR="00D65502" w:rsidRPr="00F346C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351" w:rsidRPr="00F346C0" w14:paraId="4CCD1BC9" w14:textId="77777777" w:rsidTr="003D3351">
        <w:trPr>
          <w:cantSplit/>
        </w:trPr>
        <w:tc>
          <w:tcPr>
            <w:tcW w:w="3510" w:type="dxa"/>
          </w:tcPr>
          <w:p w14:paraId="7A9EBAA4" w14:textId="7777777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366B24A8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76A1D45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23950072" w14:textId="7B09673E" w:rsidR="003D3351" w:rsidRPr="00F346C0" w:rsidRDefault="008F4E9E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1,801</w:t>
            </w:r>
          </w:p>
        </w:tc>
        <w:tc>
          <w:tcPr>
            <w:tcW w:w="180" w:type="dxa"/>
            <w:vAlign w:val="bottom"/>
          </w:tcPr>
          <w:p w14:paraId="263EE391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ACF675" w14:textId="4604D130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100,575</w:t>
            </w:r>
          </w:p>
        </w:tc>
        <w:tc>
          <w:tcPr>
            <w:tcW w:w="178" w:type="dxa"/>
            <w:vAlign w:val="bottom"/>
          </w:tcPr>
          <w:p w14:paraId="6777DCF7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7C64D03C" w14:textId="2C11C070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176,974</w:t>
            </w:r>
          </w:p>
        </w:tc>
        <w:tc>
          <w:tcPr>
            <w:tcW w:w="178" w:type="dxa"/>
          </w:tcPr>
          <w:p w14:paraId="42958C33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306AD9" w14:textId="393B4E85" w:rsidR="003D3351" w:rsidRPr="00F346C0" w:rsidRDefault="00E11CF3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24,305</w:t>
            </w:r>
          </w:p>
        </w:tc>
        <w:tc>
          <w:tcPr>
            <w:tcW w:w="184" w:type="dxa"/>
          </w:tcPr>
          <w:p w14:paraId="227FFD5F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2327E6C7" w14:textId="07187197" w:rsidR="003D3351" w:rsidRPr="00F346C0" w:rsidRDefault="00A52FBF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303,655</w:t>
            </w:r>
          </w:p>
        </w:tc>
      </w:tr>
      <w:tr w:rsidR="003D3351" w:rsidRPr="00F346C0" w14:paraId="28836351" w14:textId="77777777" w:rsidTr="003D3351">
        <w:trPr>
          <w:cantSplit/>
        </w:trPr>
        <w:tc>
          <w:tcPr>
            <w:tcW w:w="3510" w:type="dxa"/>
          </w:tcPr>
          <w:p w14:paraId="73AFD066" w14:textId="7777777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3ADAC5DA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5E50C24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7EF516D3" w14:textId="59A558E5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(10,861)</w:t>
            </w:r>
          </w:p>
        </w:tc>
        <w:tc>
          <w:tcPr>
            <w:tcW w:w="180" w:type="dxa"/>
            <w:vAlign w:val="bottom"/>
          </w:tcPr>
          <w:p w14:paraId="1B7991FE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B39D5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28222" w14:textId="312BB569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178" w:type="dxa"/>
            <w:vAlign w:val="bottom"/>
          </w:tcPr>
          <w:p w14:paraId="09A7296C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3AC584F1" w14:textId="4689F5A8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CCA41" w14:textId="6198B786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(10,330)</w:t>
            </w:r>
          </w:p>
        </w:tc>
        <w:tc>
          <w:tcPr>
            <w:tcW w:w="178" w:type="dxa"/>
          </w:tcPr>
          <w:p w14:paraId="53181E64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0E3FA2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52C90E" w14:textId="76592A35" w:rsidR="006C542C" w:rsidRPr="00F346C0" w:rsidRDefault="006C542C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(3,186)</w:t>
            </w:r>
          </w:p>
        </w:tc>
        <w:tc>
          <w:tcPr>
            <w:tcW w:w="184" w:type="dxa"/>
          </w:tcPr>
          <w:p w14:paraId="05F7F90E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B3472A0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A2ED5" w14:textId="1949ED0C" w:rsidR="00A52FBF" w:rsidRPr="00F346C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(23,904)</w:t>
            </w:r>
          </w:p>
        </w:tc>
      </w:tr>
      <w:tr w:rsidR="003D3351" w:rsidRPr="00F346C0" w14:paraId="7FA533FE" w14:textId="77777777" w:rsidTr="003D3351">
        <w:trPr>
          <w:cantSplit/>
        </w:trPr>
        <w:tc>
          <w:tcPr>
            <w:tcW w:w="3510" w:type="dxa"/>
          </w:tcPr>
          <w:p w14:paraId="5C651E62" w14:textId="7777777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810" w:type="dxa"/>
            <w:vAlign w:val="bottom"/>
          </w:tcPr>
          <w:p w14:paraId="2E4B89F7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2F8A5F2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802E6E4" w14:textId="37504247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609896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CA9194" w14:textId="63E278C5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(933)</w:t>
            </w:r>
          </w:p>
        </w:tc>
        <w:tc>
          <w:tcPr>
            <w:tcW w:w="178" w:type="dxa"/>
            <w:vAlign w:val="bottom"/>
          </w:tcPr>
          <w:p w14:paraId="2C3FA180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202370F6" w14:textId="4E6A34AE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AB14F75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41F6EC" w14:textId="4D7DFCF8" w:rsidR="003D3351" w:rsidRPr="00F346C0" w:rsidRDefault="006C542C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184" w:type="dxa"/>
          </w:tcPr>
          <w:p w14:paraId="30AA9726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1B75575C" w14:textId="35B82B74" w:rsidR="003D3351" w:rsidRPr="00F346C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(993)</w:t>
            </w:r>
          </w:p>
        </w:tc>
      </w:tr>
      <w:tr w:rsidR="003D3351" w:rsidRPr="00F346C0" w14:paraId="6F61DE99" w14:textId="77777777" w:rsidTr="003D3351">
        <w:trPr>
          <w:cantSplit/>
        </w:trPr>
        <w:tc>
          <w:tcPr>
            <w:tcW w:w="3510" w:type="dxa"/>
          </w:tcPr>
          <w:p w14:paraId="701ECEF3" w14:textId="747FFC04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810" w:type="dxa"/>
            <w:vAlign w:val="bottom"/>
          </w:tcPr>
          <w:p w14:paraId="68F639E2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9178BD0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75B75F1" w14:textId="1D0B7CA8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C86E0C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32B7D8" w14:textId="02401621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2C3D27B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7D6E79A5" w14:textId="5B73E7AD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23D9B4A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B3288" w14:textId="29D4C5AB" w:rsidR="003D3351" w:rsidRPr="00F346C0" w:rsidRDefault="006C542C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  <w:tc>
          <w:tcPr>
            <w:tcW w:w="184" w:type="dxa"/>
          </w:tcPr>
          <w:p w14:paraId="714E84A3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C435D5E" w14:textId="588E7047" w:rsidR="003D3351" w:rsidRPr="00F346C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</w:tr>
      <w:tr w:rsidR="003D3351" w:rsidRPr="00F346C0" w14:paraId="3E9630FF" w14:textId="77777777" w:rsidTr="003D3351">
        <w:trPr>
          <w:cantSplit/>
        </w:trPr>
        <w:tc>
          <w:tcPr>
            <w:tcW w:w="3510" w:type="dxa"/>
          </w:tcPr>
          <w:p w14:paraId="2CC5EE84" w14:textId="7777777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05BF639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301D25C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067D831F" w14:textId="11B430DE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80" w:type="dxa"/>
            <w:vAlign w:val="bottom"/>
          </w:tcPr>
          <w:p w14:paraId="181BF9DB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48FD57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4D05E1" w14:textId="1946A587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78" w:type="dxa"/>
            <w:vAlign w:val="bottom"/>
          </w:tcPr>
          <w:p w14:paraId="19E72883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7E957B54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9DDAA" w14:textId="0312AD78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(654)</w:t>
            </w:r>
          </w:p>
        </w:tc>
        <w:tc>
          <w:tcPr>
            <w:tcW w:w="178" w:type="dxa"/>
          </w:tcPr>
          <w:p w14:paraId="1989A5D1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6DE8E9" w14:textId="77777777" w:rsidR="00ED02A0" w:rsidRPr="00F346C0" w:rsidRDefault="00ED02A0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AAFB59" w14:textId="26F1C00E" w:rsidR="006C542C" w:rsidRPr="00F346C0" w:rsidRDefault="00ED02A0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4" w:type="dxa"/>
          </w:tcPr>
          <w:p w14:paraId="4A79568E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71789A1D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FA5B88" w14:textId="23618EE3" w:rsidR="00A52FBF" w:rsidRPr="00F346C0" w:rsidRDefault="00E74373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3D3351" w:rsidRPr="00F346C0" w14:paraId="6A1B22BB" w14:textId="77777777" w:rsidTr="003D3351">
        <w:trPr>
          <w:cantSplit/>
        </w:trPr>
        <w:tc>
          <w:tcPr>
            <w:tcW w:w="3510" w:type="dxa"/>
          </w:tcPr>
          <w:p w14:paraId="48EE31E6" w14:textId="7777777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14:paraId="74FD24C2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E782F5F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302AE6A" w14:textId="53576C33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10,615</w:t>
            </w:r>
          </w:p>
        </w:tc>
        <w:tc>
          <w:tcPr>
            <w:tcW w:w="180" w:type="dxa"/>
            <w:vAlign w:val="bottom"/>
          </w:tcPr>
          <w:p w14:paraId="68E9CBC2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3AB49B" w14:textId="0F132CB5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32F8410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70EA2710" w14:textId="75DE340F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1E97511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3CE883" w14:textId="7588B9EC" w:rsidR="003D3351" w:rsidRPr="00F346C0" w:rsidRDefault="006C542C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84" w:type="dxa"/>
          </w:tcPr>
          <w:p w14:paraId="3FB0D38A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7DB028D3" w14:textId="3833C9E9" w:rsidR="003D3351" w:rsidRPr="00F346C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11,436</w:t>
            </w:r>
          </w:p>
        </w:tc>
      </w:tr>
      <w:tr w:rsidR="003D3351" w:rsidRPr="00F346C0" w14:paraId="72843946" w14:textId="77777777" w:rsidTr="003D3351">
        <w:trPr>
          <w:cantSplit/>
        </w:trPr>
        <w:tc>
          <w:tcPr>
            <w:tcW w:w="3510" w:type="dxa"/>
          </w:tcPr>
          <w:p w14:paraId="2E105858" w14:textId="7777777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4419FDD6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42BDABA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A5D7B23" w14:textId="50CB9CB8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80" w:type="dxa"/>
            <w:vAlign w:val="bottom"/>
          </w:tcPr>
          <w:p w14:paraId="4F49CBC0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1A5D04" w14:textId="6DA6DAC4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78" w:type="dxa"/>
            <w:vAlign w:val="bottom"/>
          </w:tcPr>
          <w:p w14:paraId="576F3B3E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1409CBA" w14:textId="68801616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(1,801)</w:t>
            </w:r>
          </w:p>
        </w:tc>
        <w:tc>
          <w:tcPr>
            <w:tcW w:w="178" w:type="dxa"/>
          </w:tcPr>
          <w:p w14:paraId="06C9784C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A189E39" w14:textId="70B35DF9" w:rsidR="003D3351" w:rsidRPr="00F346C0" w:rsidRDefault="006C542C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ED02A0"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1D7AEDC4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00031D4" w14:textId="2C290C8C" w:rsidR="003D3351" w:rsidRPr="00F346C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(75</w:t>
            </w:r>
            <w:r w:rsidR="00E74373"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3351" w:rsidRPr="00F346C0" w14:paraId="289BBB28" w14:textId="77777777" w:rsidTr="003D3351">
        <w:trPr>
          <w:cantSplit/>
        </w:trPr>
        <w:tc>
          <w:tcPr>
            <w:tcW w:w="3510" w:type="dxa"/>
          </w:tcPr>
          <w:p w14:paraId="55963986" w14:textId="4FE51CE7" w:rsidR="003D3351" w:rsidRPr="00F346C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7F29B6B2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52D5E1" w14:textId="77777777" w:rsidR="003D3351" w:rsidRPr="00F346C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6365" w14:textId="327F8E0D" w:rsidR="003D3351" w:rsidRPr="00F346C0" w:rsidRDefault="008F4E9E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1,953</w:t>
            </w:r>
          </w:p>
        </w:tc>
        <w:tc>
          <w:tcPr>
            <w:tcW w:w="180" w:type="dxa"/>
            <w:vAlign w:val="bottom"/>
          </w:tcPr>
          <w:p w14:paraId="6F85F57A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2736B8" w14:textId="35238831" w:rsidR="003D3351" w:rsidRPr="00F346C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100,864</w:t>
            </w:r>
          </w:p>
        </w:tc>
        <w:tc>
          <w:tcPr>
            <w:tcW w:w="178" w:type="dxa"/>
            <w:vAlign w:val="bottom"/>
          </w:tcPr>
          <w:p w14:paraId="586AEBD0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E56288" w14:textId="70E8918D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164,189</w:t>
            </w:r>
          </w:p>
        </w:tc>
        <w:tc>
          <w:tcPr>
            <w:tcW w:w="178" w:type="dxa"/>
          </w:tcPr>
          <w:p w14:paraId="3301C3CA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C0E1B1" w14:textId="3DD330B3" w:rsidR="003D3351" w:rsidRPr="00F346C0" w:rsidRDefault="00ED02A0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25,051</w:t>
            </w:r>
          </w:p>
        </w:tc>
        <w:tc>
          <w:tcPr>
            <w:tcW w:w="184" w:type="dxa"/>
          </w:tcPr>
          <w:p w14:paraId="339F1DD1" w14:textId="77777777" w:rsidR="003D3351" w:rsidRPr="00F346C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A479E95" w14:textId="6A0014B2" w:rsidR="003D3351" w:rsidRPr="00F346C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E74373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2,057</w:t>
            </w:r>
          </w:p>
        </w:tc>
      </w:tr>
    </w:tbl>
    <w:p w14:paraId="716ED139" w14:textId="3916D3BA" w:rsidR="00555AEA" w:rsidRPr="00F346C0" w:rsidRDefault="00555AEA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81"/>
        <w:gridCol w:w="811"/>
        <w:gridCol w:w="180"/>
        <w:gridCol w:w="900"/>
        <w:gridCol w:w="178"/>
        <w:gridCol w:w="817"/>
        <w:gridCol w:w="180"/>
        <w:gridCol w:w="810"/>
        <w:gridCol w:w="184"/>
        <w:gridCol w:w="806"/>
      </w:tblGrid>
      <w:tr w:rsidR="00ED02A0" w:rsidRPr="00F346C0" w14:paraId="20F983BE" w14:textId="77777777" w:rsidTr="00AA0F54">
        <w:trPr>
          <w:cantSplit/>
          <w:tblHeader/>
        </w:trPr>
        <w:tc>
          <w:tcPr>
            <w:tcW w:w="4230" w:type="dxa"/>
          </w:tcPr>
          <w:p w14:paraId="553DACA2" w14:textId="77777777" w:rsidR="00ED02A0" w:rsidRPr="00F346C0" w:rsidRDefault="00ED02A0" w:rsidP="000B09B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760FAB8" w14:textId="77777777" w:rsidR="00ED02A0" w:rsidRPr="00F346C0" w:rsidRDefault="00ED02A0" w:rsidP="000B09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6" w:type="dxa"/>
            <w:gridSpan w:val="9"/>
            <w:vAlign w:val="bottom"/>
          </w:tcPr>
          <w:p w14:paraId="6E7F33F7" w14:textId="77777777" w:rsidR="00ED02A0" w:rsidRPr="00F346C0" w:rsidRDefault="00ED02A0" w:rsidP="000B09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D02A0" w:rsidRPr="00F346C0" w14:paraId="02C7F8E0" w14:textId="77777777" w:rsidTr="00AA0F54">
        <w:trPr>
          <w:cantSplit/>
          <w:tblHeader/>
        </w:trPr>
        <w:tc>
          <w:tcPr>
            <w:tcW w:w="4230" w:type="dxa"/>
          </w:tcPr>
          <w:p w14:paraId="1F3FD0FD" w14:textId="77777777" w:rsidR="00ED02A0" w:rsidRPr="00F346C0" w:rsidRDefault="00ED02A0" w:rsidP="000B09B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83D00B1" w14:textId="77777777" w:rsidR="00ED02A0" w:rsidRPr="00F346C0" w:rsidRDefault="00ED02A0" w:rsidP="000B09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75071AD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ดอกเบี้ยค้างจ่าย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425B87D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623678E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7488BC1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2526246F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43508E71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4754FE8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23873C5E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6" w:type="dxa"/>
          </w:tcPr>
          <w:p w14:paraId="1623A7C2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70E78D7F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7E2C4109" w14:textId="77777777" w:rsidR="00ED02A0" w:rsidRPr="00F346C0" w:rsidRDefault="00ED02A0" w:rsidP="000B09B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D02A0" w:rsidRPr="00F346C0" w14:paraId="5A942FD5" w14:textId="77777777" w:rsidTr="00AA0F54">
        <w:trPr>
          <w:cantSplit/>
          <w:tblHeader/>
        </w:trPr>
        <w:tc>
          <w:tcPr>
            <w:tcW w:w="4230" w:type="dxa"/>
          </w:tcPr>
          <w:p w14:paraId="4CA34D91" w14:textId="77777777" w:rsidR="00ED02A0" w:rsidRPr="00F346C0" w:rsidRDefault="00ED02A0" w:rsidP="000B09B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62F1B58" w14:textId="77777777" w:rsidR="00ED02A0" w:rsidRPr="00F346C0" w:rsidRDefault="00ED02A0" w:rsidP="000B09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6" w:type="dxa"/>
            <w:gridSpan w:val="9"/>
            <w:vAlign w:val="bottom"/>
          </w:tcPr>
          <w:p w14:paraId="1838EACB" w14:textId="77777777" w:rsidR="00ED02A0" w:rsidRPr="00F346C0" w:rsidRDefault="00ED02A0" w:rsidP="000B09B4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D02A0" w:rsidRPr="00F346C0" w14:paraId="6618E2F8" w14:textId="77777777" w:rsidTr="00AA0F54">
        <w:trPr>
          <w:cantSplit/>
          <w:tblHeader/>
        </w:trPr>
        <w:tc>
          <w:tcPr>
            <w:tcW w:w="4230" w:type="dxa"/>
          </w:tcPr>
          <w:p w14:paraId="6D329676" w14:textId="52A88679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018B29F7" w14:textId="77777777" w:rsidR="00ED02A0" w:rsidRPr="00F346C0" w:rsidRDefault="00ED02A0" w:rsidP="000B09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6" w:type="dxa"/>
            <w:gridSpan w:val="9"/>
            <w:vAlign w:val="bottom"/>
          </w:tcPr>
          <w:p w14:paraId="52D59097" w14:textId="77777777" w:rsidR="00ED02A0" w:rsidRPr="00F346C0" w:rsidRDefault="00ED02A0" w:rsidP="000B09B4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ED02A0" w:rsidRPr="00F346C0" w14:paraId="761F1988" w14:textId="77777777" w:rsidTr="00AA0F54">
        <w:trPr>
          <w:cantSplit/>
        </w:trPr>
        <w:tc>
          <w:tcPr>
            <w:tcW w:w="4230" w:type="dxa"/>
          </w:tcPr>
          <w:p w14:paraId="6120F617" w14:textId="6730624E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1" w:type="dxa"/>
            <w:vAlign w:val="bottom"/>
          </w:tcPr>
          <w:p w14:paraId="0136C145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2CA122F9" w14:textId="46383B2E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80" w:type="dxa"/>
            <w:vAlign w:val="bottom"/>
          </w:tcPr>
          <w:p w14:paraId="3CC7790F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7C082E" w14:textId="2026F06B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155,517</w:t>
            </w:r>
          </w:p>
        </w:tc>
        <w:tc>
          <w:tcPr>
            <w:tcW w:w="178" w:type="dxa"/>
            <w:vAlign w:val="bottom"/>
          </w:tcPr>
          <w:p w14:paraId="7052B90E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309240F4" w14:textId="07A229A5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tLeast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109,501 </w:t>
            </w:r>
          </w:p>
        </w:tc>
        <w:tc>
          <w:tcPr>
            <w:tcW w:w="180" w:type="dxa"/>
          </w:tcPr>
          <w:p w14:paraId="75D295A6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C3E64F" w14:textId="732446BA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10,356</w:t>
            </w:r>
          </w:p>
        </w:tc>
        <w:tc>
          <w:tcPr>
            <w:tcW w:w="184" w:type="dxa"/>
          </w:tcPr>
          <w:p w14:paraId="386738D8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AFC8FA2" w14:textId="51BA38B8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276,511</w:t>
            </w:r>
          </w:p>
        </w:tc>
      </w:tr>
      <w:tr w:rsidR="00ED02A0" w:rsidRPr="00F346C0" w14:paraId="67072EC4" w14:textId="77777777" w:rsidTr="00AA0F54">
        <w:trPr>
          <w:cantSplit/>
        </w:trPr>
        <w:tc>
          <w:tcPr>
            <w:tcW w:w="4230" w:type="dxa"/>
          </w:tcPr>
          <w:p w14:paraId="222374F6" w14:textId="65FC4FCC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  <w:vAlign w:val="bottom"/>
          </w:tcPr>
          <w:p w14:paraId="62979FA2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6DD3F213" w14:textId="1B8E3B6C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(9,494)</w:t>
            </w:r>
          </w:p>
        </w:tc>
        <w:tc>
          <w:tcPr>
            <w:tcW w:w="180" w:type="dxa"/>
            <w:vAlign w:val="bottom"/>
          </w:tcPr>
          <w:p w14:paraId="76FAB624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57DCCD" w14:textId="6C166F1E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(54,209)</w:t>
            </w:r>
          </w:p>
        </w:tc>
        <w:tc>
          <w:tcPr>
            <w:tcW w:w="178" w:type="dxa"/>
            <w:vAlign w:val="bottom"/>
          </w:tcPr>
          <w:p w14:paraId="46BEA3B3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459CF0DE" w14:textId="10E20719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tLeast"/>
              <w:ind w:left="-8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64,452 </w:t>
            </w:r>
          </w:p>
        </w:tc>
        <w:tc>
          <w:tcPr>
            <w:tcW w:w="180" w:type="dxa"/>
          </w:tcPr>
          <w:p w14:paraId="30D15C20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6FBE1F" w14:textId="40E5B8AC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(2,494)</w:t>
            </w:r>
          </w:p>
        </w:tc>
        <w:tc>
          <w:tcPr>
            <w:tcW w:w="184" w:type="dxa"/>
          </w:tcPr>
          <w:p w14:paraId="34DD7105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41B56597" w14:textId="05EC3E4C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,745)</w:t>
            </w:r>
          </w:p>
        </w:tc>
      </w:tr>
      <w:tr w:rsidR="00ED02A0" w:rsidRPr="00F346C0" w14:paraId="71441681" w14:textId="77777777" w:rsidTr="00AA0F54">
        <w:trPr>
          <w:cantSplit/>
        </w:trPr>
        <w:tc>
          <w:tcPr>
            <w:tcW w:w="4230" w:type="dxa"/>
          </w:tcPr>
          <w:p w14:paraId="1999F809" w14:textId="5A1B140A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181" w:type="dxa"/>
            <w:vAlign w:val="bottom"/>
          </w:tcPr>
          <w:p w14:paraId="5662FE64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EC61726" w14:textId="5BDCB16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72D7F6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D3B2F6" w14:textId="4A3715D6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648562DB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6C2E488B" w14:textId="45BF8CCB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46A1E64B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0CB75E" w14:textId="60892CE6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13,75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1EE36F1C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162A5679" w14:textId="098C55A4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13,751</w:t>
            </w:r>
          </w:p>
        </w:tc>
      </w:tr>
      <w:tr w:rsidR="00ED02A0" w:rsidRPr="00F346C0" w14:paraId="151B9A68" w14:textId="77777777" w:rsidTr="00AA0F54">
        <w:trPr>
          <w:cantSplit/>
        </w:trPr>
        <w:tc>
          <w:tcPr>
            <w:tcW w:w="4230" w:type="dxa"/>
          </w:tcPr>
          <w:p w14:paraId="5C2035B1" w14:textId="03BD6227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1" w:type="dxa"/>
            <w:vAlign w:val="bottom"/>
          </w:tcPr>
          <w:p w14:paraId="7B690CF3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0822BD58" w14:textId="136B1CE1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C67E35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49BA8" w14:textId="3E4D7EB8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61346527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3219834D" w14:textId="18AC8738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17CEFDA9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E60A51" w14:textId="2DCC381A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</w:t>
            </w:r>
          </w:p>
        </w:tc>
        <w:tc>
          <w:tcPr>
            <w:tcW w:w="184" w:type="dxa"/>
          </w:tcPr>
          <w:p w14:paraId="6626C208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77EE8971" w14:textId="0E90FF3C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</w:t>
            </w:r>
          </w:p>
        </w:tc>
      </w:tr>
      <w:tr w:rsidR="00ED02A0" w:rsidRPr="00F346C0" w14:paraId="2A49EECD" w14:textId="77777777" w:rsidTr="00AA0F54">
        <w:trPr>
          <w:cantSplit/>
        </w:trPr>
        <w:tc>
          <w:tcPr>
            <w:tcW w:w="4230" w:type="dxa"/>
          </w:tcPr>
          <w:p w14:paraId="72B59C4C" w14:textId="77777777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5EFF400D" w14:textId="7B1FBCA5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CD246B2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59EF00DE" w14:textId="73AE26EF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80" w:type="dxa"/>
            <w:vAlign w:val="bottom"/>
          </w:tcPr>
          <w:p w14:paraId="410120BC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18A2D8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BB2EBD" w14:textId="7B2C3AC4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178" w:type="dxa"/>
            <w:vAlign w:val="bottom"/>
          </w:tcPr>
          <w:p w14:paraId="5AFCE220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6AD76C9C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AD1EB" w14:textId="656E7CCE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3,379 </w:t>
            </w:r>
          </w:p>
        </w:tc>
        <w:tc>
          <w:tcPr>
            <w:tcW w:w="180" w:type="dxa"/>
          </w:tcPr>
          <w:p w14:paraId="4D141716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6C679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D056F9" w14:textId="30E8EF6B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184" w:type="dxa"/>
          </w:tcPr>
          <w:p w14:paraId="4BA565F9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73359F14" w14:textId="77777777" w:rsidR="00ED02A0" w:rsidRPr="00F346C0" w:rsidRDefault="00ED02A0" w:rsidP="00FF5125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E0B9EF" w14:textId="6B24BFD8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</w:tr>
      <w:tr w:rsidR="00ED02A0" w:rsidRPr="00F346C0" w14:paraId="650B769C" w14:textId="77777777" w:rsidTr="00AA0F54">
        <w:trPr>
          <w:cantSplit/>
        </w:trPr>
        <w:tc>
          <w:tcPr>
            <w:tcW w:w="4230" w:type="dxa"/>
          </w:tcPr>
          <w:p w14:paraId="715AF44E" w14:textId="752B5AFE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1" w:type="dxa"/>
            <w:vAlign w:val="bottom"/>
          </w:tcPr>
          <w:p w14:paraId="4BB0B2F4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54CE1EE5" w14:textId="1B4EB0CC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9,161</w:t>
            </w:r>
          </w:p>
        </w:tc>
        <w:tc>
          <w:tcPr>
            <w:tcW w:w="180" w:type="dxa"/>
            <w:vAlign w:val="bottom"/>
          </w:tcPr>
          <w:p w14:paraId="02841262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C1EF41" w14:textId="3E0339BA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6E044630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35058B69" w14:textId="3E5E9256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30C20B3E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362A09" w14:textId="4D20D205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4" w:type="dxa"/>
          </w:tcPr>
          <w:p w14:paraId="7BF74CF2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594FCA29" w14:textId="7F25EF6A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9,572</w:t>
            </w:r>
          </w:p>
        </w:tc>
      </w:tr>
      <w:tr w:rsidR="00ED02A0" w:rsidRPr="00F346C0" w14:paraId="123E6782" w14:textId="77777777" w:rsidTr="00AA0F54">
        <w:trPr>
          <w:cantSplit/>
        </w:trPr>
        <w:tc>
          <w:tcPr>
            <w:tcW w:w="4230" w:type="dxa"/>
          </w:tcPr>
          <w:p w14:paraId="03D23836" w14:textId="672E44B0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1" w:type="dxa"/>
            <w:vAlign w:val="bottom"/>
          </w:tcPr>
          <w:p w14:paraId="00F87A7C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77F93EE" w14:textId="750DFDA9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80" w:type="dxa"/>
            <w:vAlign w:val="bottom"/>
          </w:tcPr>
          <w:p w14:paraId="545AE3BC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DF732C" w14:textId="34C9218C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(94)</w:t>
            </w:r>
          </w:p>
        </w:tc>
        <w:tc>
          <w:tcPr>
            <w:tcW w:w="178" w:type="dxa"/>
            <w:vAlign w:val="bottom"/>
          </w:tcPr>
          <w:p w14:paraId="40522A96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B38A0E6" w14:textId="2318DA18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(358)</w:t>
            </w:r>
          </w:p>
        </w:tc>
        <w:tc>
          <w:tcPr>
            <w:tcW w:w="180" w:type="dxa"/>
          </w:tcPr>
          <w:p w14:paraId="36815A51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72A933" w14:textId="0B738338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4" w:type="dxa"/>
          </w:tcPr>
          <w:p w14:paraId="18D1BFDA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1B9DC1F" w14:textId="697DAD2B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ED02A0" w:rsidRPr="00F346C0" w14:paraId="7CF98205" w14:textId="77777777" w:rsidTr="00AA0F54">
        <w:trPr>
          <w:cantSplit/>
        </w:trPr>
        <w:tc>
          <w:tcPr>
            <w:tcW w:w="4230" w:type="dxa"/>
          </w:tcPr>
          <w:p w14:paraId="7F159C52" w14:textId="0234C02B" w:rsidR="00ED02A0" w:rsidRPr="00F346C0" w:rsidRDefault="00ED02A0" w:rsidP="00FF512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1" w:type="dxa"/>
            <w:vAlign w:val="bottom"/>
          </w:tcPr>
          <w:p w14:paraId="55309973" w14:textId="77777777" w:rsidR="00ED02A0" w:rsidRPr="00F346C0" w:rsidRDefault="00ED02A0" w:rsidP="00FF512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BB329" w14:textId="3CBCD13E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1,801</w:t>
            </w:r>
          </w:p>
        </w:tc>
        <w:tc>
          <w:tcPr>
            <w:tcW w:w="180" w:type="dxa"/>
            <w:vAlign w:val="bottom"/>
          </w:tcPr>
          <w:p w14:paraId="5894F253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215076" w14:textId="32B4040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100,575 </w:t>
            </w:r>
          </w:p>
        </w:tc>
        <w:tc>
          <w:tcPr>
            <w:tcW w:w="178" w:type="dxa"/>
            <w:vAlign w:val="bottom"/>
          </w:tcPr>
          <w:p w14:paraId="4A18B7CD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15013C2" w14:textId="3F0B5C7B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67"/>
              </w:tabs>
              <w:spacing w:line="240" w:lineRule="atLeast"/>
              <w:ind w:left="-17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176,974 </w:t>
            </w:r>
          </w:p>
        </w:tc>
        <w:tc>
          <w:tcPr>
            <w:tcW w:w="180" w:type="dxa"/>
          </w:tcPr>
          <w:p w14:paraId="6812BC9C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DAA349" w14:textId="31E7AFA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24,305</w:t>
            </w:r>
          </w:p>
        </w:tc>
        <w:tc>
          <w:tcPr>
            <w:tcW w:w="184" w:type="dxa"/>
          </w:tcPr>
          <w:p w14:paraId="2BB6EF9A" w14:textId="77777777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412B6BF" w14:textId="204A72C3" w:rsidR="00ED02A0" w:rsidRPr="00F346C0" w:rsidRDefault="00ED02A0" w:rsidP="00FF5125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303,655</w:t>
            </w:r>
          </w:p>
        </w:tc>
      </w:tr>
    </w:tbl>
    <w:p w14:paraId="3BC5650E" w14:textId="1EC2A5CD" w:rsidR="00411C91" w:rsidRPr="00F346C0" w:rsidRDefault="00411C91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Cs w:val="22"/>
          <w:lang w:bidi="th-TH"/>
        </w:rPr>
      </w:pPr>
    </w:p>
    <w:p w14:paraId="66CF2948" w14:textId="77777777" w:rsidR="00F550FF" w:rsidRPr="00F346C0" w:rsidRDefault="00F550FF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"/>
          <w:szCs w:val="2"/>
          <w:lang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82"/>
        <w:gridCol w:w="810"/>
        <w:gridCol w:w="180"/>
        <w:gridCol w:w="899"/>
        <w:gridCol w:w="180"/>
        <w:gridCol w:w="811"/>
        <w:gridCol w:w="184"/>
        <w:gridCol w:w="809"/>
        <w:gridCol w:w="184"/>
        <w:gridCol w:w="893"/>
      </w:tblGrid>
      <w:tr w:rsidR="00ED02A0" w:rsidRPr="00F346C0" w14:paraId="71709D27" w14:textId="77777777" w:rsidTr="00AA0F54">
        <w:trPr>
          <w:cantSplit/>
        </w:trPr>
        <w:tc>
          <w:tcPr>
            <w:tcW w:w="4228" w:type="dxa"/>
          </w:tcPr>
          <w:p w14:paraId="41727E13" w14:textId="014618D2" w:rsidR="00ED02A0" w:rsidRPr="00F346C0" w:rsidRDefault="00ED02A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br w:type="page"/>
            </w:r>
          </w:p>
        </w:tc>
        <w:tc>
          <w:tcPr>
            <w:tcW w:w="182" w:type="dxa"/>
            <w:vAlign w:val="bottom"/>
          </w:tcPr>
          <w:p w14:paraId="2EC11361" w14:textId="77777777" w:rsidR="00ED02A0" w:rsidRPr="00F346C0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9"/>
            <w:vAlign w:val="bottom"/>
          </w:tcPr>
          <w:p w14:paraId="40114429" w14:textId="08364825" w:rsidR="00ED02A0" w:rsidRPr="00F346C0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02A0" w:rsidRPr="00F346C0" w14:paraId="190FF9BA" w14:textId="77777777" w:rsidTr="00AA0F54">
        <w:trPr>
          <w:cantSplit/>
        </w:trPr>
        <w:tc>
          <w:tcPr>
            <w:tcW w:w="4228" w:type="dxa"/>
          </w:tcPr>
          <w:p w14:paraId="0849CD38" w14:textId="77777777" w:rsidR="00ED02A0" w:rsidRPr="00F346C0" w:rsidRDefault="00ED02A0" w:rsidP="008C17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4231E9F" w14:textId="77777777" w:rsidR="00ED02A0" w:rsidRPr="00F346C0" w:rsidRDefault="00ED02A0" w:rsidP="008C17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A2BEDD" w14:textId="575D521E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ดอกเบี้ยค้างจ่าย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80D6DE" w14:textId="77777777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1BFA710" w14:textId="2ECB848A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78F54B" w14:textId="77777777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B6707F9" w14:textId="6B7D878E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4" w:type="dxa"/>
          </w:tcPr>
          <w:p w14:paraId="3AA9D178" w14:textId="77777777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70F684E" w14:textId="589C5E8B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5215C37" w14:textId="77777777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3" w:type="dxa"/>
          </w:tcPr>
          <w:p w14:paraId="7BDB88B0" w14:textId="77777777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27A709D3" w14:textId="77777777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3017B88E" w14:textId="35C6D35B" w:rsidR="00ED02A0" w:rsidRPr="00F346C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D02A0" w:rsidRPr="00F346C0" w14:paraId="04E208CE" w14:textId="77777777" w:rsidTr="00AA0F54">
        <w:trPr>
          <w:cantSplit/>
        </w:trPr>
        <w:tc>
          <w:tcPr>
            <w:tcW w:w="4228" w:type="dxa"/>
          </w:tcPr>
          <w:p w14:paraId="14EC1BC1" w14:textId="77777777" w:rsidR="00ED02A0" w:rsidRPr="00F346C0" w:rsidRDefault="00ED02A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C62838B" w14:textId="77777777" w:rsidR="00ED02A0" w:rsidRPr="00F346C0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9"/>
            <w:vAlign w:val="bottom"/>
          </w:tcPr>
          <w:p w14:paraId="76E3312A" w14:textId="0B0B61E8" w:rsidR="00ED02A0" w:rsidRPr="00F346C0" w:rsidRDefault="00ED02A0" w:rsidP="00FB72F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D02A0" w:rsidRPr="00F346C0" w14:paraId="18210AC3" w14:textId="77777777" w:rsidTr="00AA0F54">
        <w:trPr>
          <w:cantSplit/>
        </w:trPr>
        <w:tc>
          <w:tcPr>
            <w:tcW w:w="4228" w:type="dxa"/>
          </w:tcPr>
          <w:p w14:paraId="6E7873B7" w14:textId="3C186414" w:rsidR="00ED02A0" w:rsidRPr="00F346C0" w:rsidRDefault="00ED02A0" w:rsidP="00FB72F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bottom"/>
          </w:tcPr>
          <w:p w14:paraId="6E353F75" w14:textId="77777777" w:rsidR="00ED02A0" w:rsidRPr="00F346C0" w:rsidRDefault="00ED02A0" w:rsidP="00FB72F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8F5173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346EFC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9929AF4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4F6193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485F2390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4E41904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3DA06FCB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EED8135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0882AC84" w14:textId="77777777" w:rsidR="00ED02A0" w:rsidRPr="00F346C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2A0" w:rsidRPr="00F346C0" w14:paraId="36A580D0" w14:textId="77777777" w:rsidTr="00AA0F54">
        <w:trPr>
          <w:cantSplit/>
        </w:trPr>
        <w:tc>
          <w:tcPr>
            <w:tcW w:w="4228" w:type="dxa"/>
          </w:tcPr>
          <w:p w14:paraId="46A6A744" w14:textId="77777777" w:rsidR="00ED02A0" w:rsidRPr="00F346C0" w:rsidRDefault="00ED02A0" w:rsidP="004B039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2" w:type="dxa"/>
            <w:vAlign w:val="bottom"/>
          </w:tcPr>
          <w:p w14:paraId="7AB2D50F" w14:textId="77777777" w:rsidR="00ED02A0" w:rsidRPr="00F346C0" w:rsidRDefault="00ED02A0" w:rsidP="004B039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96B223" w14:textId="5282C4F5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180" w:type="dxa"/>
          </w:tcPr>
          <w:p w14:paraId="3A3CAE2D" w14:textId="77777777" w:rsidR="00ED02A0" w:rsidRPr="00F346C0" w:rsidRDefault="00ED02A0" w:rsidP="004B03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44F2B66F" w14:textId="26E215C8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143,631</w:t>
            </w:r>
          </w:p>
        </w:tc>
        <w:tc>
          <w:tcPr>
            <w:tcW w:w="180" w:type="dxa"/>
          </w:tcPr>
          <w:p w14:paraId="2E4DA21B" w14:textId="77777777" w:rsidR="00ED02A0" w:rsidRPr="00F346C0" w:rsidRDefault="00ED02A0" w:rsidP="004B03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7350C138" w14:textId="712077F0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89,930</w:t>
            </w:r>
          </w:p>
        </w:tc>
        <w:tc>
          <w:tcPr>
            <w:tcW w:w="184" w:type="dxa"/>
          </w:tcPr>
          <w:p w14:paraId="7C117242" w14:textId="77777777" w:rsidR="00ED02A0" w:rsidRPr="00F346C0" w:rsidRDefault="00ED02A0" w:rsidP="004B039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445943FD" w14:textId="35627CE6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17,088</w:t>
            </w:r>
          </w:p>
        </w:tc>
        <w:tc>
          <w:tcPr>
            <w:tcW w:w="184" w:type="dxa"/>
          </w:tcPr>
          <w:p w14:paraId="2F921E0C" w14:textId="77777777" w:rsidR="00ED02A0" w:rsidRPr="00F346C0" w:rsidRDefault="00ED02A0" w:rsidP="004B039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139783BC" w14:textId="5FCA846B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252,444</w:t>
            </w:r>
          </w:p>
        </w:tc>
      </w:tr>
      <w:tr w:rsidR="00ED02A0" w:rsidRPr="00F346C0" w14:paraId="1BC7E434" w14:textId="77777777" w:rsidTr="00AA0F54">
        <w:trPr>
          <w:cantSplit/>
        </w:trPr>
        <w:tc>
          <w:tcPr>
            <w:tcW w:w="4228" w:type="dxa"/>
          </w:tcPr>
          <w:p w14:paraId="064B8A47" w14:textId="77777777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135738A4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371647" w14:textId="14A92FBC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(8,149)</w:t>
            </w:r>
          </w:p>
        </w:tc>
        <w:tc>
          <w:tcPr>
            <w:tcW w:w="180" w:type="dxa"/>
            <w:vAlign w:val="bottom"/>
          </w:tcPr>
          <w:p w14:paraId="485E8958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6DC7CFDB" w14:textId="12EBBEE3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(15,070)</w:t>
            </w:r>
          </w:p>
        </w:tc>
        <w:tc>
          <w:tcPr>
            <w:tcW w:w="180" w:type="dxa"/>
            <w:vAlign w:val="bottom"/>
          </w:tcPr>
          <w:p w14:paraId="257DEB10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AAF8ADE" w14:textId="6149CE86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B6F607B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2AD535DD" w14:textId="55EB8E84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(1,757)</w:t>
            </w:r>
          </w:p>
        </w:tc>
        <w:tc>
          <w:tcPr>
            <w:tcW w:w="184" w:type="dxa"/>
          </w:tcPr>
          <w:p w14:paraId="50801768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5D0ECC7E" w14:textId="4530D6DE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(24,976)</w:t>
            </w:r>
          </w:p>
        </w:tc>
      </w:tr>
      <w:tr w:rsidR="00ED02A0" w:rsidRPr="00F346C0" w14:paraId="1ABAD56B" w14:textId="77777777" w:rsidTr="00AA0F54">
        <w:trPr>
          <w:cantSplit/>
        </w:trPr>
        <w:tc>
          <w:tcPr>
            <w:tcW w:w="4228" w:type="dxa"/>
          </w:tcPr>
          <w:p w14:paraId="5E8A5DFB" w14:textId="11B16E22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ได้มาจากการรับโอนกิจการ </w:t>
            </w:r>
          </w:p>
        </w:tc>
        <w:tc>
          <w:tcPr>
            <w:tcW w:w="182" w:type="dxa"/>
            <w:vAlign w:val="bottom"/>
          </w:tcPr>
          <w:p w14:paraId="3E02BBBB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5C087" w14:textId="39990DD3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A7CB5F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A31A432" w14:textId="65720C86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750435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D2F4157" w14:textId="6784CB1C" w:rsidR="00ED02A0" w:rsidRPr="00F346C0" w:rsidRDefault="00ED02A0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8EA8983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68AA376F" w14:textId="4F774AE1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184" w:type="dxa"/>
          </w:tcPr>
          <w:p w14:paraId="651D9D26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3C22B65D" w14:textId="4CDE3203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</w:tr>
      <w:tr w:rsidR="00ED02A0" w:rsidRPr="00F346C0" w14:paraId="2801F840" w14:textId="77777777" w:rsidTr="00AA0F54">
        <w:trPr>
          <w:cantSplit/>
        </w:trPr>
        <w:tc>
          <w:tcPr>
            <w:tcW w:w="4228" w:type="dxa"/>
          </w:tcPr>
          <w:p w14:paraId="55FCE799" w14:textId="368AFC40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182" w:type="dxa"/>
            <w:vAlign w:val="bottom"/>
          </w:tcPr>
          <w:p w14:paraId="5D4F190A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808D6B" w14:textId="7B2CAADC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BE1437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6B1A73B8" w14:textId="7F08766F" w:rsidR="00ED02A0" w:rsidRPr="00F346C0" w:rsidRDefault="00A9000F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D64FB4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8BCA1F3" w14:textId="02B48600" w:rsidR="00ED02A0" w:rsidRPr="00F346C0" w:rsidRDefault="00A9000F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79DE755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6FC06B9D" w14:textId="2A5C6EA7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184" w:type="dxa"/>
          </w:tcPr>
          <w:p w14:paraId="43ED47AB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00E338AD" w14:textId="1CFCAB01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ED02A0" w:rsidRPr="00F346C0" w14:paraId="038F933D" w14:textId="77777777" w:rsidTr="00AA0F54">
        <w:trPr>
          <w:cantSplit/>
        </w:trPr>
        <w:tc>
          <w:tcPr>
            <w:tcW w:w="4228" w:type="dxa"/>
          </w:tcPr>
          <w:p w14:paraId="382402EC" w14:textId="77777777" w:rsidR="00ED02A0" w:rsidRPr="00F346C0" w:rsidRDefault="00ED02A0" w:rsidP="00EF67F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2" w:type="dxa"/>
            <w:vAlign w:val="bottom"/>
          </w:tcPr>
          <w:p w14:paraId="4B9BE58E" w14:textId="77777777" w:rsidR="00ED02A0" w:rsidRPr="00F346C0" w:rsidRDefault="00ED02A0" w:rsidP="00EF67F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C267DB" w14:textId="3FB418EA" w:rsidR="00ED02A0" w:rsidRPr="00F346C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170C48" w14:textId="77777777" w:rsidR="00ED02A0" w:rsidRPr="00F346C0" w:rsidRDefault="00ED02A0" w:rsidP="00EF67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1E3F0A30" w14:textId="6A0726C0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7699B8" w14:textId="77777777" w:rsidR="00ED02A0" w:rsidRPr="00F346C0" w:rsidRDefault="00ED02A0" w:rsidP="0035421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7F41038" w14:textId="6C70E89B" w:rsidR="00ED02A0" w:rsidRPr="00F346C0" w:rsidRDefault="00ED02A0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91F0F3B" w14:textId="77777777" w:rsidR="00ED02A0" w:rsidRPr="00F346C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179830F0" w14:textId="5DF4D702" w:rsidR="00ED02A0" w:rsidRPr="00F346C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4" w:type="dxa"/>
          </w:tcPr>
          <w:p w14:paraId="449A2D3F" w14:textId="77777777" w:rsidR="00ED02A0" w:rsidRPr="00F346C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69C69D5B" w14:textId="52450F79" w:rsidR="00ED02A0" w:rsidRPr="00F346C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D02A0" w:rsidRPr="00F346C0" w14:paraId="2411357A" w14:textId="77777777" w:rsidTr="00AA0F54">
        <w:trPr>
          <w:cantSplit/>
        </w:trPr>
        <w:tc>
          <w:tcPr>
            <w:tcW w:w="4228" w:type="dxa"/>
          </w:tcPr>
          <w:p w14:paraId="67514708" w14:textId="77777777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0C9A363A" w14:textId="39C13AD2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838A074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B34157" w14:textId="1CBA1CF1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DE6937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561B7619" w14:textId="77777777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74F2E" w14:textId="7BA34AD8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(366)</w:t>
            </w:r>
          </w:p>
        </w:tc>
        <w:tc>
          <w:tcPr>
            <w:tcW w:w="180" w:type="dxa"/>
            <w:vAlign w:val="bottom"/>
          </w:tcPr>
          <w:p w14:paraId="77255646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D278C1D" w14:textId="77777777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6BAEF7" w14:textId="21372AA0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4243D88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3CD061D" w14:textId="77777777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9515C" w14:textId="7B706BFC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6933727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382CCBCE" w14:textId="77777777" w:rsidR="00ED02A0" w:rsidRPr="00F346C0" w:rsidRDefault="00ED02A0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7890B" w14:textId="4D650991" w:rsidR="00ED02A0" w:rsidRPr="00F346C0" w:rsidRDefault="00ED02A0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(366)</w:t>
            </w:r>
          </w:p>
        </w:tc>
      </w:tr>
      <w:tr w:rsidR="00ED02A0" w:rsidRPr="00F346C0" w14:paraId="281B5A90" w14:textId="77777777" w:rsidTr="00AA0F54">
        <w:trPr>
          <w:cantSplit/>
        </w:trPr>
        <w:tc>
          <w:tcPr>
            <w:tcW w:w="4228" w:type="dxa"/>
          </w:tcPr>
          <w:p w14:paraId="5FFA317E" w14:textId="77777777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2" w:type="dxa"/>
            <w:vAlign w:val="bottom"/>
          </w:tcPr>
          <w:p w14:paraId="4DEDAAFB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0157DD" w14:textId="21A36485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8,120</w:t>
            </w:r>
          </w:p>
        </w:tc>
        <w:tc>
          <w:tcPr>
            <w:tcW w:w="180" w:type="dxa"/>
            <w:vAlign w:val="bottom"/>
          </w:tcPr>
          <w:p w14:paraId="4894A2B6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0932E967" w14:textId="16F48413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30BA43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5664567" w14:textId="5C6AF9CA" w:rsidR="00ED02A0" w:rsidRPr="00F346C0" w:rsidRDefault="00ED02A0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F814892" w14:textId="77777777" w:rsidR="00ED02A0" w:rsidRPr="00F346C0" w:rsidRDefault="00ED02A0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1DCA11A3" w14:textId="65A280A7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84" w:type="dxa"/>
          </w:tcPr>
          <w:p w14:paraId="6C1352C9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3C5BC82E" w14:textId="693C7054" w:rsidR="00ED02A0" w:rsidRPr="00F346C0" w:rsidRDefault="00ED02A0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8,731</w:t>
            </w:r>
          </w:p>
        </w:tc>
      </w:tr>
      <w:tr w:rsidR="00ED02A0" w:rsidRPr="00F346C0" w14:paraId="32DC6696" w14:textId="77777777" w:rsidTr="00AA0F54">
        <w:trPr>
          <w:cantSplit/>
        </w:trPr>
        <w:tc>
          <w:tcPr>
            <w:tcW w:w="4228" w:type="dxa"/>
          </w:tcPr>
          <w:p w14:paraId="3C6E1596" w14:textId="77777777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2" w:type="dxa"/>
            <w:vAlign w:val="bottom"/>
          </w:tcPr>
          <w:p w14:paraId="195943EA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1B834E" w14:textId="396E825F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80" w:type="dxa"/>
            <w:vAlign w:val="bottom"/>
          </w:tcPr>
          <w:p w14:paraId="0A890647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C29B73" w14:textId="0C58CB30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80" w:type="dxa"/>
            <w:vAlign w:val="bottom"/>
          </w:tcPr>
          <w:p w14:paraId="55D25375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0D890B1" w14:textId="5443F3F0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0F3379F8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4DAE441" w14:textId="410893D2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84" w:type="dxa"/>
          </w:tcPr>
          <w:p w14:paraId="1C7369B2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2AA85D1" w14:textId="762C2DDA" w:rsidR="00ED02A0" w:rsidRPr="00F346C0" w:rsidRDefault="00ED02A0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</w:tr>
      <w:tr w:rsidR="00ED02A0" w:rsidRPr="00F346C0" w14:paraId="7392500B" w14:textId="77777777" w:rsidTr="00AA0F54">
        <w:trPr>
          <w:cantSplit/>
        </w:trPr>
        <w:tc>
          <w:tcPr>
            <w:tcW w:w="4228" w:type="dxa"/>
          </w:tcPr>
          <w:p w14:paraId="4C586328" w14:textId="39FA3992" w:rsidR="00ED02A0" w:rsidRPr="00F346C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4B440F69" w14:textId="77777777" w:rsidR="00ED02A0" w:rsidRPr="00F346C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9049AA" w14:textId="146C6061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80" w:type="dxa"/>
            <w:vAlign w:val="bottom"/>
          </w:tcPr>
          <w:p w14:paraId="0C66F440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4B4E788" w14:textId="5650A44E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128,381</w:t>
            </w:r>
          </w:p>
        </w:tc>
        <w:tc>
          <w:tcPr>
            <w:tcW w:w="180" w:type="dxa"/>
            <w:vAlign w:val="bottom"/>
          </w:tcPr>
          <w:p w14:paraId="0B2333A9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0819968" w14:textId="2D29894E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89,943</w:t>
            </w:r>
          </w:p>
        </w:tc>
        <w:tc>
          <w:tcPr>
            <w:tcW w:w="184" w:type="dxa"/>
          </w:tcPr>
          <w:p w14:paraId="66E721C4" w14:textId="7777777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C074720" w14:textId="01731755" w:rsidR="00ED02A0" w:rsidRPr="00F346C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20,067</w:t>
            </w:r>
          </w:p>
        </w:tc>
        <w:tc>
          <w:tcPr>
            <w:tcW w:w="184" w:type="dxa"/>
          </w:tcPr>
          <w:p w14:paraId="4E40782E" w14:textId="66475B27" w:rsidR="00ED02A0" w:rsidRPr="00F346C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1A4F6996" w14:textId="7AC76C02" w:rsidR="00ED02A0" w:rsidRPr="00F346C0" w:rsidRDefault="00ED02A0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240,297</w:t>
            </w:r>
          </w:p>
        </w:tc>
      </w:tr>
      <w:tr w:rsidR="00ED02A0" w:rsidRPr="00F346C0" w14:paraId="33757341" w14:textId="77777777" w:rsidTr="00AA0F54">
        <w:trPr>
          <w:cantSplit/>
        </w:trPr>
        <w:tc>
          <w:tcPr>
            <w:tcW w:w="4228" w:type="dxa"/>
          </w:tcPr>
          <w:p w14:paraId="4CE4ED61" w14:textId="77777777" w:rsidR="00ED02A0" w:rsidRPr="00F346C0" w:rsidRDefault="00ED02A0" w:rsidP="008B252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lastRenderedPageBreak/>
              <w:br w:type="page"/>
            </w:r>
          </w:p>
        </w:tc>
        <w:tc>
          <w:tcPr>
            <w:tcW w:w="182" w:type="dxa"/>
            <w:vAlign w:val="bottom"/>
          </w:tcPr>
          <w:p w14:paraId="0573811A" w14:textId="77777777" w:rsidR="00ED02A0" w:rsidRPr="00F346C0" w:rsidRDefault="00ED02A0" w:rsidP="008B252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9"/>
            <w:vAlign w:val="bottom"/>
          </w:tcPr>
          <w:p w14:paraId="3B2C7446" w14:textId="77777777" w:rsidR="00ED02A0" w:rsidRPr="00F346C0" w:rsidRDefault="00ED02A0" w:rsidP="008B252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02A0" w:rsidRPr="00F346C0" w14:paraId="7D083A12" w14:textId="77777777" w:rsidTr="00AA0F54">
        <w:trPr>
          <w:cantSplit/>
        </w:trPr>
        <w:tc>
          <w:tcPr>
            <w:tcW w:w="4228" w:type="dxa"/>
          </w:tcPr>
          <w:p w14:paraId="3BD34594" w14:textId="77777777" w:rsidR="00ED02A0" w:rsidRPr="00F346C0" w:rsidRDefault="00ED02A0" w:rsidP="008B252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32104C0" w14:textId="77777777" w:rsidR="00ED02A0" w:rsidRPr="00F346C0" w:rsidRDefault="00ED02A0" w:rsidP="008B252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C00641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ดอกเบี้ยค้างจ่าย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5BCB08D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2CDC8E5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BA0D175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3904E4C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4" w:type="dxa"/>
          </w:tcPr>
          <w:p w14:paraId="72187673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2F850680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1D57258F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93" w:type="dxa"/>
          </w:tcPr>
          <w:p w14:paraId="3348963F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02B8CAAE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064415E2" w14:textId="77777777" w:rsidR="00ED02A0" w:rsidRPr="00F346C0" w:rsidRDefault="00ED02A0" w:rsidP="008B252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D02A0" w:rsidRPr="00F346C0" w14:paraId="7CB9ECD4" w14:textId="77777777" w:rsidTr="00AA0F54">
        <w:trPr>
          <w:cantSplit/>
        </w:trPr>
        <w:tc>
          <w:tcPr>
            <w:tcW w:w="4228" w:type="dxa"/>
          </w:tcPr>
          <w:p w14:paraId="3FA8B380" w14:textId="77777777" w:rsidR="00ED02A0" w:rsidRPr="00F346C0" w:rsidRDefault="00ED02A0" w:rsidP="008B252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5FB0081" w14:textId="77777777" w:rsidR="00ED02A0" w:rsidRPr="00F346C0" w:rsidRDefault="00ED02A0" w:rsidP="008B252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9"/>
            <w:vAlign w:val="bottom"/>
          </w:tcPr>
          <w:p w14:paraId="494F27E2" w14:textId="77777777" w:rsidR="00ED02A0" w:rsidRPr="00F346C0" w:rsidRDefault="00ED02A0" w:rsidP="008B2524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D02A0" w:rsidRPr="00F346C0" w14:paraId="059F37C9" w14:textId="77777777" w:rsidTr="00AA0F54">
        <w:trPr>
          <w:cantSplit/>
        </w:trPr>
        <w:tc>
          <w:tcPr>
            <w:tcW w:w="4228" w:type="dxa"/>
          </w:tcPr>
          <w:p w14:paraId="1A1385D6" w14:textId="5B18D588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4076AD59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E5043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DFF732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21AEFA3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681C14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B09F944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8AC82EB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D27235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183ED17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7D2B6A70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2A0" w:rsidRPr="00F346C0" w14:paraId="34B131ED" w14:textId="77777777" w:rsidTr="00AA0F54">
        <w:trPr>
          <w:cantSplit/>
        </w:trPr>
        <w:tc>
          <w:tcPr>
            <w:tcW w:w="4228" w:type="dxa"/>
          </w:tcPr>
          <w:p w14:paraId="482BDF7A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2" w:type="dxa"/>
            <w:vAlign w:val="bottom"/>
          </w:tcPr>
          <w:p w14:paraId="05B3EE5A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CBA7BE" w14:textId="77777777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80" w:type="dxa"/>
          </w:tcPr>
          <w:p w14:paraId="39EF14F1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24033120" w14:textId="77777777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166,605</w:t>
            </w:r>
          </w:p>
        </w:tc>
        <w:tc>
          <w:tcPr>
            <w:tcW w:w="180" w:type="dxa"/>
          </w:tcPr>
          <w:p w14:paraId="29806EB8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F24575E" w14:textId="77777777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51,894</w:t>
            </w:r>
          </w:p>
        </w:tc>
        <w:tc>
          <w:tcPr>
            <w:tcW w:w="184" w:type="dxa"/>
          </w:tcPr>
          <w:p w14:paraId="703898C6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4649C5C9" w14:textId="77777777" w:rsidR="00ED02A0" w:rsidRPr="00F346C0" w:rsidRDefault="00ED02A0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7,512</w:t>
            </w:r>
          </w:p>
        </w:tc>
        <w:tc>
          <w:tcPr>
            <w:tcW w:w="184" w:type="dxa"/>
          </w:tcPr>
          <w:p w14:paraId="1735928E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7D43FF97" w14:textId="77777777" w:rsidR="00ED02A0" w:rsidRPr="00F346C0" w:rsidRDefault="00ED02A0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227,234</w:t>
            </w:r>
          </w:p>
        </w:tc>
      </w:tr>
      <w:tr w:rsidR="00ED02A0" w:rsidRPr="00F346C0" w14:paraId="5E7ADB95" w14:textId="77777777" w:rsidTr="00AA0F54">
        <w:trPr>
          <w:cantSplit/>
        </w:trPr>
        <w:tc>
          <w:tcPr>
            <w:tcW w:w="4228" w:type="dxa"/>
          </w:tcPr>
          <w:p w14:paraId="0CD5247F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74EE0B6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0FA0D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(7,985)</w:t>
            </w:r>
          </w:p>
        </w:tc>
        <w:tc>
          <w:tcPr>
            <w:tcW w:w="180" w:type="dxa"/>
            <w:vAlign w:val="bottom"/>
          </w:tcPr>
          <w:p w14:paraId="7A9A930C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31CB8055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(26,697)</w:t>
            </w:r>
          </w:p>
        </w:tc>
        <w:tc>
          <w:tcPr>
            <w:tcW w:w="180" w:type="dxa"/>
            <w:vAlign w:val="bottom"/>
          </w:tcPr>
          <w:p w14:paraId="67070BD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B914133" w14:textId="2E4010D1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36,255 </w:t>
            </w:r>
          </w:p>
        </w:tc>
        <w:tc>
          <w:tcPr>
            <w:tcW w:w="184" w:type="dxa"/>
          </w:tcPr>
          <w:p w14:paraId="5E7EFFCB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1ABF37EB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(1,735)</w:t>
            </w:r>
          </w:p>
        </w:tc>
        <w:tc>
          <w:tcPr>
            <w:tcW w:w="184" w:type="dxa"/>
          </w:tcPr>
          <w:p w14:paraId="34D0E9D2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16052576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(162)</w:t>
            </w:r>
          </w:p>
        </w:tc>
      </w:tr>
      <w:tr w:rsidR="00ED02A0" w:rsidRPr="00F346C0" w14:paraId="53D4DE15" w14:textId="77777777" w:rsidTr="00AA0F54">
        <w:trPr>
          <w:cantSplit/>
        </w:trPr>
        <w:tc>
          <w:tcPr>
            <w:tcW w:w="4228" w:type="dxa"/>
          </w:tcPr>
          <w:p w14:paraId="2A46DA6B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ได้มาจากการรับโอนกิจการ </w:t>
            </w:r>
          </w:p>
        </w:tc>
        <w:tc>
          <w:tcPr>
            <w:tcW w:w="182" w:type="dxa"/>
            <w:vAlign w:val="bottom"/>
          </w:tcPr>
          <w:p w14:paraId="6002929F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DBFCC48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0CBCED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5DB8909C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-   </w:t>
            </w:r>
          </w:p>
        </w:tc>
        <w:tc>
          <w:tcPr>
            <w:tcW w:w="180" w:type="dxa"/>
            <w:vAlign w:val="bottom"/>
          </w:tcPr>
          <w:p w14:paraId="0C909993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2605B45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4" w:type="dxa"/>
          </w:tcPr>
          <w:p w14:paraId="659A28C0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661A40E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84" w:type="dxa"/>
          </w:tcPr>
          <w:p w14:paraId="183931D1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6538EC7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ED02A0" w:rsidRPr="00F346C0" w14:paraId="21F3202C" w14:textId="77777777" w:rsidTr="00AA0F54">
        <w:trPr>
          <w:cantSplit/>
        </w:trPr>
        <w:tc>
          <w:tcPr>
            <w:tcW w:w="4228" w:type="dxa"/>
          </w:tcPr>
          <w:p w14:paraId="2858BCB3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2" w:type="dxa"/>
            <w:vAlign w:val="bottom"/>
          </w:tcPr>
          <w:p w14:paraId="4B644A33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7F55E0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0E59EC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5A9CB3FC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8B1B120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3E4E5A6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4" w:type="dxa"/>
          </w:tcPr>
          <w:p w14:paraId="5F4B0704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C590C01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10,834</w:t>
            </w:r>
          </w:p>
        </w:tc>
        <w:tc>
          <w:tcPr>
            <w:tcW w:w="184" w:type="dxa"/>
          </w:tcPr>
          <w:p w14:paraId="5F2E5D40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10BC46C1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10,834</w:t>
            </w:r>
          </w:p>
        </w:tc>
      </w:tr>
      <w:tr w:rsidR="00ED02A0" w:rsidRPr="00F346C0" w14:paraId="56D9160A" w14:textId="77777777" w:rsidTr="00AA0F54">
        <w:trPr>
          <w:cantSplit/>
        </w:trPr>
        <w:tc>
          <w:tcPr>
            <w:tcW w:w="4228" w:type="dxa"/>
          </w:tcPr>
          <w:p w14:paraId="07260B75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BED29D6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6ACB7D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0D3E9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1727324D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C168B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3,953 </w:t>
            </w:r>
          </w:p>
        </w:tc>
        <w:tc>
          <w:tcPr>
            <w:tcW w:w="180" w:type="dxa"/>
            <w:vAlign w:val="bottom"/>
          </w:tcPr>
          <w:p w14:paraId="77DB63E7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69495B8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4096F8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1,811 </w:t>
            </w:r>
          </w:p>
        </w:tc>
        <w:tc>
          <w:tcPr>
            <w:tcW w:w="184" w:type="dxa"/>
          </w:tcPr>
          <w:p w14:paraId="31ECB436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60CA48DE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A50E7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2DE891B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0E3EACD3" w14:textId="77777777" w:rsidR="00ED02A0" w:rsidRPr="00F346C0" w:rsidRDefault="00ED02A0" w:rsidP="00393DBD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578D03B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5,764</w:t>
            </w:r>
          </w:p>
        </w:tc>
      </w:tr>
      <w:tr w:rsidR="00ED02A0" w:rsidRPr="00F346C0" w14:paraId="659A76CD" w14:textId="77777777" w:rsidTr="00AA0F54">
        <w:trPr>
          <w:cantSplit/>
        </w:trPr>
        <w:tc>
          <w:tcPr>
            <w:tcW w:w="4228" w:type="dxa"/>
          </w:tcPr>
          <w:p w14:paraId="612F56B9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2" w:type="dxa"/>
            <w:vAlign w:val="bottom"/>
          </w:tcPr>
          <w:p w14:paraId="691B6CF8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305702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180" w:type="dxa"/>
            <w:vAlign w:val="bottom"/>
          </w:tcPr>
          <w:p w14:paraId="4586DDA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61F298D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-   </w:t>
            </w:r>
          </w:p>
        </w:tc>
        <w:tc>
          <w:tcPr>
            <w:tcW w:w="180" w:type="dxa"/>
            <w:vAlign w:val="bottom"/>
          </w:tcPr>
          <w:p w14:paraId="32DEB1B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454C77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4" w:type="dxa"/>
          </w:tcPr>
          <w:p w14:paraId="63752873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209DA62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84" w:type="dxa"/>
          </w:tcPr>
          <w:p w14:paraId="5AFC3953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</w:tcPr>
          <w:p w14:paraId="19301B78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8,474</w:t>
            </w:r>
          </w:p>
        </w:tc>
      </w:tr>
      <w:tr w:rsidR="00ED02A0" w:rsidRPr="00F346C0" w14:paraId="639A5520" w14:textId="77777777" w:rsidTr="00AA0F54">
        <w:trPr>
          <w:cantSplit/>
        </w:trPr>
        <w:tc>
          <w:tcPr>
            <w:tcW w:w="4228" w:type="dxa"/>
          </w:tcPr>
          <w:p w14:paraId="71CC76C1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2" w:type="dxa"/>
            <w:vAlign w:val="bottom"/>
          </w:tcPr>
          <w:p w14:paraId="059B5E4A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7CDE9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80" w:type="dxa"/>
            <w:vAlign w:val="bottom"/>
          </w:tcPr>
          <w:p w14:paraId="357489BF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2D52905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(230)</w:t>
            </w:r>
          </w:p>
        </w:tc>
        <w:tc>
          <w:tcPr>
            <w:tcW w:w="180" w:type="dxa"/>
            <w:vAlign w:val="bottom"/>
          </w:tcPr>
          <w:p w14:paraId="56938D57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5A22B5A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(30)</w:t>
            </w:r>
          </w:p>
        </w:tc>
        <w:tc>
          <w:tcPr>
            <w:tcW w:w="184" w:type="dxa"/>
          </w:tcPr>
          <w:p w14:paraId="6966195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CE75CB4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184" w:type="dxa"/>
          </w:tcPr>
          <w:p w14:paraId="22DC120D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FAD3A16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D02A0" w:rsidRPr="00F346C0" w14:paraId="178DEB6B" w14:textId="77777777" w:rsidTr="00AA0F54">
        <w:trPr>
          <w:cantSplit/>
          <w:trHeight w:val="433"/>
        </w:trPr>
        <w:tc>
          <w:tcPr>
            <w:tcW w:w="4228" w:type="dxa"/>
          </w:tcPr>
          <w:p w14:paraId="32C0A5A3" w14:textId="77777777" w:rsidR="00ED02A0" w:rsidRPr="00F346C0" w:rsidRDefault="00ED02A0" w:rsidP="00393DB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2A790DD3" w14:textId="77777777" w:rsidR="00ED02A0" w:rsidRPr="00F346C0" w:rsidRDefault="00ED02A0" w:rsidP="00393D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142848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1,795</w:t>
            </w:r>
          </w:p>
        </w:tc>
        <w:tc>
          <w:tcPr>
            <w:tcW w:w="180" w:type="dxa"/>
            <w:vAlign w:val="bottom"/>
          </w:tcPr>
          <w:p w14:paraId="7D59F05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668E40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143,631 </w:t>
            </w:r>
          </w:p>
        </w:tc>
        <w:tc>
          <w:tcPr>
            <w:tcW w:w="180" w:type="dxa"/>
            <w:vAlign w:val="bottom"/>
          </w:tcPr>
          <w:p w14:paraId="3F6C25A9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2ED9A57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89,930 </w:t>
            </w:r>
          </w:p>
        </w:tc>
        <w:tc>
          <w:tcPr>
            <w:tcW w:w="184" w:type="dxa"/>
          </w:tcPr>
          <w:p w14:paraId="6046BC31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4AE93AC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17,088</w:t>
            </w:r>
          </w:p>
        </w:tc>
        <w:tc>
          <w:tcPr>
            <w:tcW w:w="184" w:type="dxa"/>
          </w:tcPr>
          <w:p w14:paraId="0863E83B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7BD0E27E" w14:textId="77777777" w:rsidR="00ED02A0" w:rsidRPr="00F346C0" w:rsidRDefault="00ED02A0" w:rsidP="00393DB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252,444</w:t>
            </w:r>
          </w:p>
        </w:tc>
      </w:tr>
    </w:tbl>
    <w:p w14:paraId="1D3C9680" w14:textId="38667242" w:rsidR="00411C91" w:rsidRPr="00F346C0" w:rsidRDefault="00411C91">
      <w:pPr>
        <w:rPr>
          <w:rFonts w:asciiTheme="majorBidi" w:hAnsiTheme="majorBidi" w:cstheme="majorBidi"/>
          <w:sz w:val="30"/>
          <w:szCs w:val="30"/>
        </w:rPr>
      </w:pPr>
    </w:p>
    <w:p w14:paraId="4F4CB0C5" w14:textId="377421A5" w:rsidR="00CC5D4D" w:rsidRPr="00F346C0" w:rsidRDefault="00CC5D4D" w:rsidP="00DC383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bookmarkStart w:id="10" w:name="_Hlk156549194"/>
      <w:r w:rsidRPr="00F346C0">
        <w:rPr>
          <w:rFonts w:asciiTheme="majorBidi" w:hAnsiTheme="majorBidi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10"/>
    <w:p w14:paraId="493E69CC" w14:textId="0EE12CC9" w:rsidR="004448D7" w:rsidRPr="00F346C0" w:rsidRDefault="004448D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42" w:type="pct"/>
        <w:tblInd w:w="477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4"/>
        <w:gridCol w:w="1055"/>
        <w:gridCol w:w="266"/>
        <w:gridCol w:w="1038"/>
        <w:gridCol w:w="16"/>
        <w:gridCol w:w="268"/>
        <w:gridCol w:w="1053"/>
        <w:gridCol w:w="264"/>
        <w:gridCol w:w="1053"/>
      </w:tblGrid>
      <w:tr w:rsidR="00DC3838" w:rsidRPr="00F346C0" w14:paraId="18EFCF77" w14:textId="77777777" w:rsidTr="00DC3838">
        <w:trPr>
          <w:trHeight w:val="331"/>
        </w:trPr>
        <w:tc>
          <w:tcPr>
            <w:tcW w:w="2248" w:type="pct"/>
          </w:tcPr>
          <w:p w14:paraId="7A6D81E2" w14:textId="77777777" w:rsidR="00DC3838" w:rsidRPr="00F346C0" w:rsidRDefault="00DC3838" w:rsidP="00C278B6">
            <w:pPr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/>
              </w:rPr>
            </w:pPr>
          </w:p>
        </w:tc>
        <w:tc>
          <w:tcPr>
            <w:tcW w:w="1295" w:type="pct"/>
            <w:gridSpan w:val="3"/>
          </w:tcPr>
          <w:p w14:paraId="7B78E031" w14:textId="77777777" w:rsidR="00DC3838" w:rsidRPr="00F346C0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6" w:type="pct"/>
            <w:gridSpan w:val="2"/>
          </w:tcPr>
          <w:p w14:paraId="561CC5F1" w14:textId="3A9B8638" w:rsidR="00DC3838" w:rsidRPr="00F346C0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28E29EB8" w14:textId="77777777" w:rsidR="00DC3838" w:rsidRPr="00F346C0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D7" w:rsidRPr="00F346C0" w14:paraId="457613E3" w14:textId="77777777" w:rsidTr="00C278B6">
        <w:trPr>
          <w:trHeight w:val="331"/>
        </w:trPr>
        <w:tc>
          <w:tcPr>
            <w:tcW w:w="2248" w:type="pct"/>
          </w:tcPr>
          <w:p w14:paraId="42F6BACF" w14:textId="41725C34" w:rsidR="004448D7" w:rsidRPr="00F346C0" w:rsidRDefault="004448D7" w:rsidP="00C278B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14:paraId="0E6961FB" w14:textId="17547A83" w:rsidR="004448D7" w:rsidRPr="00F346C0" w:rsidRDefault="00411C91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BE0984C" w14:textId="77777777" w:rsidR="004448D7" w:rsidRPr="00F346C0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23F8BB3" w14:textId="7C94A1BB" w:rsidR="004448D7" w:rsidRPr="00F346C0" w:rsidRDefault="00411C91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ADF480B" w14:textId="77777777" w:rsidR="004448D7" w:rsidRPr="00F346C0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DB84C5" w14:textId="70011BD1" w:rsidR="004448D7" w:rsidRPr="00F346C0" w:rsidRDefault="00411C91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A814AF1" w14:textId="77777777" w:rsidR="004448D7" w:rsidRPr="00F346C0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4BD11" w14:textId="042B5C6A" w:rsidR="004448D7" w:rsidRPr="00F346C0" w:rsidRDefault="00411C91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48D7" w:rsidRPr="00F346C0" w14:paraId="53E303DB" w14:textId="77777777" w:rsidTr="00C278B6">
        <w:trPr>
          <w:trHeight w:val="331"/>
        </w:trPr>
        <w:tc>
          <w:tcPr>
            <w:tcW w:w="2248" w:type="pct"/>
          </w:tcPr>
          <w:p w14:paraId="5DE5B5B8" w14:textId="77777777" w:rsidR="004448D7" w:rsidRPr="00F346C0" w:rsidRDefault="004448D7" w:rsidP="00C278B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8"/>
            <w:tcBorders>
              <w:bottom w:val="nil"/>
            </w:tcBorders>
          </w:tcPr>
          <w:p w14:paraId="50792DE8" w14:textId="77777777" w:rsidR="004448D7" w:rsidRPr="00F346C0" w:rsidRDefault="004448D7" w:rsidP="00C278B6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66AB" w:rsidRPr="00F346C0" w14:paraId="2402B572" w14:textId="77777777" w:rsidTr="00E42F24">
        <w:trPr>
          <w:trHeight w:val="331"/>
        </w:trPr>
        <w:tc>
          <w:tcPr>
            <w:tcW w:w="2248" w:type="pct"/>
          </w:tcPr>
          <w:p w14:paraId="4717DBF3" w14:textId="77777777" w:rsidR="00B266AB" w:rsidRPr="00F346C0" w:rsidRDefault="00B266AB" w:rsidP="00B266AB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C8A0" w14:textId="69467451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7,614 </w:t>
            </w:r>
          </w:p>
        </w:tc>
        <w:tc>
          <w:tcPr>
            <w:tcW w:w="146" w:type="pct"/>
            <w:tcBorders>
              <w:bottom w:val="nil"/>
            </w:tcBorders>
          </w:tcPr>
          <w:p w14:paraId="1DE689AE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  <w:vAlign w:val="center"/>
          </w:tcPr>
          <w:p w14:paraId="303C8CE3" w14:textId="671213AE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7,749 </w:t>
            </w:r>
          </w:p>
        </w:tc>
        <w:tc>
          <w:tcPr>
            <w:tcW w:w="147" w:type="pct"/>
            <w:tcBorders>
              <w:bottom w:val="nil"/>
            </w:tcBorders>
          </w:tcPr>
          <w:p w14:paraId="1DF5AE8B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5C84F" w14:textId="4DBC9A37" w:rsidR="00B266AB" w:rsidRPr="00F346C0" w:rsidRDefault="00B266AB" w:rsidP="00CA4A8C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3,872 </w:t>
            </w:r>
          </w:p>
        </w:tc>
        <w:tc>
          <w:tcPr>
            <w:tcW w:w="145" w:type="pct"/>
            <w:tcBorders>
              <w:bottom w:val="nil"/>
            </w:tcBorders>
          </w:tcPr>
          <w:p w14:paraId="2B527949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center"/>
          </w:tcPr>
          <w:p w14:paraId="16039F4B" w14:textId="44CCE6AA" w:rsidR="00B266AB" w:rsidRPr="00F346C0" w:rsidRDefault="00B266AB" w:rsidP="00AA0F5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4,302 </w:t>
            </w:r>
          </w:p>
        </w:tc>
      </w:tr>
      <w:tr w:rsidR="00B266AB" w:rsidRPr="00F346C0" w14:paraId="4B984CF1" w14:textId="77777777" w:rsidTr="00AA0F54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16F7AEE8" w14:textId="77777777" w:rsidR="00B266AB" w:rsidRPr="00F346C0" w:rsidRDefault="00B266AB" w:rsidP="00B266AB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DC19D" w14:textId="4EE92995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4,321 </w:t>
            </w:r>
          </w:p>
        </w:tc>
        <w:tc>
          <w:tcPr>
            <w:tcW w:w="146" w:type="pct"/>
            <w:tcBorders>
              <w:bottom w:val="nil"/>
            </w:tcBorders>
          </w:tcPr>
          <w:p w14:paraId="3FF97AE1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  <w:vAlign w:val="center"/>
          </w:tcPr>
          <w:p w14:paraId="60EBD138" w14:textId="32BB1B55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4,336 </w:t>
            </w:r>
          </w:p>
        </w:tc>
        <w:tc>
          <w:tcPr>
            <w:tcW w:w="147" w:type="pct"/>
            <w:tcBorders>
              <w:bottom w:val="nil"/>
            </w:tcBorders>
          </w:tcPr>
          <w:p w14:paraId="51C6361F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728DD" w14:textId="5774FCA2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474 </w:t>
            </w:r>
          </w:p>
        </w:tc>
        <w:tc>
          <w:tcPr>
            <w:tcW w:w="145" w:type="pct"/>
            <w:tcBorders>
              <w:bottom w:val="nil"/>
            </w:tcBorders>
          </w:tcPr>
          <w:p w14:paraId="5F878BD0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center"/>
          </w:tcPr>
          <w:p w14:paraId="6E0B891F" w14:textId="0F7ED038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531 </w:t>
            </w:r>
          </w:p>
        </w:tc>
      </w:tr>
      <w:tr w:rsidR="00B266AB" w:rsidRPr="00F346C0" w14:paraId="6A322B44" w14:textId="77777777" w:rsidTr="00AA0F54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2CCC9BEF" w14:textId="77777777" w:rsidR="00B266AB" w:rsidRPr="00F346C0" w:rsidRDefault="00B266AB" w:rsidP="00B266AB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6E642" w14:textId="61ED1105" w:rsidR="00B266AB" w:rsidRPr="00F346C0" w:rsidRDefault="00B266AB" w:rsidP="00AA0F54">
            <w:pPr>
              <w:tabs>
                <w:tab w:val="clear" w:pos="907"/>
              </w:tabs>
              <w:spacing w:line="240" w:lineRule="auto"/>
              <w:ind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(2,927)</w:t>
            </w:r>
          </w:p>
        </w:tc>
        <w:tc>
          <w:tcPr>
            <w:tcW w:w="146" w:type="pct"/>
            <w:tcBorders>
              <w:bottom w:val="nil"/>
            </w:tcBorders>
          </w:tcPr>
          <w:p w14:paraId="123C41EE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vAlign w:val="center"/>
          </w:tcPr>
          <w:p w14:paraId="2CB9F3AC" w14:textId="5D5B2C55" w:rsidR="00B266AB" w:rsidRPr="00F346C0" w:rsidRDefault="00B266AB" w:rsidP="00AA0F54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(2,919)</w:t>
            </w:r>
          </w:p>
        </w:tc>
        <w:tc>
          <w:tcPr>
            <w:tcW w:w="147" w:type="pct"/>
            <w:tcBorders>
              <w:bottom w:val="nil"/>
            </w:tcBorders>
          </w:tcPr>
          <w:p w14:paraId="74C5C767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FA3EA" w14:textId="3E0CA5B9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14:paraId="55C03E9E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B2F21D8" w14:textId="110FCA8C" w:rsidR="00B266AB" w:rsidRPr="00F346C0" w:rsidRDefault="00B266AB" w:rsidP="00AA0F54">
            <w:pPr>
              <w:tabs>
                <w:tab w:val="clear" w:pos="907"/>
                <w:tab w:val="decimal" w:pos="630"/>
                <w:tab w:val="left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</w:tr>
      <w:tr w:rsidR="00B266AB" w:rsidRPr="00F346C0" w14:paraId="5E27A66F" w14:textId="77777777" w:rsidTr="00AA0F54">
        <w:trPr>
          <w:cantSplit/>
          <w:trHeight w:val="331"/>
        </w:trPr>
        <w:tc>
          <w:tcPr>
            <w:tcW w:w="2248" w:type="pct"/>
            <w:tcBorders>
              <w:top w:val="nil"/>
              <w:bottom w:val="nil"/>
            </w:tcBorders>
            <w:vAlign w:val="bottom"/>
          </w:tcPr>
          <w:p w14:paraId="21B2BAB4" w14:textId="77777777" w:rsidR="00B266AB" w:rsidRPr="00F346C0" w:rsidRDefault="00B266AB" w:rsidP="00B266AB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B14D8D" w14:textId="53283427" w:rsidR="00B266AB" w:rsidRPr="00F346C0" w:rsidRDefault="006851BF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266AB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CF902FA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3E1C0" w14:textId="31DD369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9,166 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2284DAD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38D844" w14:textId="236EF3CC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4,346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2CD6A45" w14:textId="77777777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728A11" w14:textId="38475536" w:rsidR="00B266AB" w:rsidRPr="00F346C0" w:rsidRDefault="00B266AB" w:rsidP="00B266A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4,833 </w:t>
            </w:r>
          </w:p>
        </w:tc>
      </w:tr>
    </w:tbl>
    <w:p w14:paraId="3228DEB2" w14:textId="22647362" w:rsidR="004448D7" w:rsidRPr="00F346C0" w:rsidRDefault="004448D7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2AB3E89" w14:textId="0AD6B49C" w:rsidR="004F4243" w:rsidRPr="00F346C0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DB7EBD" w14:textId="249A1019" w:rsidR="004F4243" w:rsidRPr="00F346C0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cs/>
        </w:rPr>
      </w:pPr>
    </w:p>
    <w:p w14:paraId="45685717" w14:textId="7DFBCF3B" w:rsidR="004F4243" w:rsidRPr="00F346C0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F346C0">
        <w:rPr>
          <w:rFonts w:asciiTheme="majorBidi" w:hAnsiTheme="majorBidi" w:cstheme="majorBidi"/>
          <w:sz w:val="30"/>
          <w:szCs w:val="30"/>
        </w:rPr>
        <w:t xml:space="preserve">   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F346C0">
        <w:rPr>
          <w:rFonts w:asciiTheme="majorBidi" w:hAnsiTheme="majorBidi" w:cstheme="majorBidi"/>
          <w:sz w:val="30"/>
          <w:szCs w:val="30"/>
        </w:rPr>
        <w:t xml:space="preserve">2541 </w:t>
      </w:r>
      <w:r w:rsidRPr="00F346C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3CF9FE5" w14:textId="77777777" w:rsidR="004448D7" w:rsidRPr="00F346C0" w:rsidRDefault="004448D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ab/>
      </w:r>
      <w:r w:rsidRPr="00F346C0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79" w:type="dxa"/>
        <w:tblInd w:w="43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12"/>
        <w:gridCol w:w="1080"/>
        <w:gridCol w:w="269"/>
        <w:gridCol w:w="991"/>
        <w:gridCol w:w="269"/>
        <w:gridCol w:w="1059"/>
        <w:gridCol w:w="269"/>
        <w:gridCol w:w="1055"/>
      </w:tblGrid>
      <w:tr w:rsidR="008A7906" w:rsidRPr="00F346C0" w14:paraId="7A6F77EC" w14:textId="77777777" w:rsidTr="00695933">
        <w:tc>
          <w:tcPr>
            <w:tcW w:w="3375" w:type="dxa"/>
            <w:vMerge w:val="restart"/>
          </w:tcPr>
          <w:p w14:paraId="504E43A7" w14:textId="77777777" w:rsidR="008A7906" w:rsidRPr="00F346C0" w:rsidRDefault="008A7906" w:rsidP="0057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</w:t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2" w:type="dxa"/>
          </w:tcPr>
          <w:p w14:paraId="6586364E" w14:textId="77777777" w:rsidR="008A7906" w:rsidRPr="00F346C0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8DE49F7" w14:textId="77777777" w:rsidR="008A7906" w:rsidRPr="00F346C0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2C87DB2" w14:textId="77777777" w:rsidR="008A7906" w:rsidRPr="00F346C0" w:rsidRDefault="008A7906" w:rsidP="005731D7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14:paraId="508ADDE5" w14:textId="77777777" w:rsidR="008A7906" w:rsidRPr="00F346C0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A7906" w:rsidRPr="00F346C0" w14:paraId="6BCB9CF0" w14:textId="77777777" w:rsidTr="00695933">
        <w:tc>
          <w:tcPr>
            <w:tcW w:w="3375" w:type="dxa"/>
            <w:vMerge/>
          </w:tcPr>
          <w:p w14:paraId="2158A1DB" w14:textId="77777777" w:rsidR="008A7906" w:rsidRPr="00F346C0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6046119E" w14:textId="77777777" w:rsidR="008A7906" w:rsidRPr="00F346C0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1ECA0A" w14:textId="493E0386" w:rsidR="008A7906" w:rsidRPr="00F346C0" w:rsidRDefault="00411C91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6739D432" w14:textId="77777777" w:rsidR="008A7906" w:rsidRPr="00F346C0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308E7807" w14:textId="047D7DE9" w:rsidR="008A7906" w:rsidRPr="00F346C0" w:rsidRDefault="00411C91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649F73AA" w14:textId="77777777" w:rsidR="008A7906" w:rsidRPr="00F346C0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center"/>
          </w:tcPr>
          <w:p w14:paraId="542539C4" w14:textId="3DD1F889" w:rsidR="008A7906" w:rsidRPr="00F346C0" w:rsidRDefault="00411C91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3325FB75" w14:textId="77777777" w:rsidR="008A7906" w:rsidRPr="00F346C0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5" w:type="dxa"/>
            <w:vAlign w:val="center"/>
          </w:tcPr>
          <w:p w14:paraId="532C7685" w14:textId="1332F2DC" w:rsidR="008A7906" w:rsidRPr="00F346C0" w:rsidRDefault="00411C91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A7906" w:rsidRPr="00F346C0" w14:paraId="6972DCBA" w14:textId="77777777" w:rsidTr="00695933">
        <w:tc>
          <w:tcPr>
            <w:tcW w:w="3375" w:type="dxa"/>
          </w:tcPr>
          <w:p w14:paraId="7D508E1B" w14:textId="77777777" w:rsidR="008A7906" w:rsidRPr="00F346C0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1668A9CE" w14:textId="77777777" w:rsidR="008A7906" w:rsidRPr="00F346C0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2" w:type="dxa"/>
            <w:gridSpan w:val="7"/>
          </w:tcPr>
          <w:p w14:paraId="48471163" w14:textId="77777777" w:rsidR="008A7906" w:rsidRPr="00F346C0" w:rsidRDefault="008A7906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1C91" w:rsidRPr="00F346C0" w14:paraId="59740C52" w14:textId="77777777" w:rsidTr="00695933">
        <w:tc>
          <w:tcPr>
            <w:tcW w:w="3375" w:type="dxa"/>
          </w:tcPr>
          <w:p w14:paraId="768ABCA2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2" w:type="dxa"/>
          </w:tcPr>
          <w:p w14:paraId="437396BA" w14:textId="77777777" w:rsidR="00411C91" w:rsidRPr="00F346C0" w:rsidRDefault="00411C91" w:rsidP="00411C91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A2B6C" w14:textId="366EB68C" w:rsidR="00411C91" w:rsidRPr="00F346C0" w:rsidRDefault="006851BF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/>
                <w:sz w:val="30"/>
                <w:szCs w:val="30"/>
              </w:rPr>
              <w:t>9</w:t>
            </w:r>
            <w:r w:rsidR="00B266AB" w:rsidRPr="00F346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/>
                <w:sz w:val="30"/>
                <w:szCs w:val="30"/>
              </w:rPr>
              <w:t>166</w:t>
            </w:r>
          </w:p>
        </w:tc>
        <w:tc>
          <w:tcPr>
            <w:tcW w:w="269" w:type="dxa"/>
          </w:tcPr>
          <w:p w14:paraId="38109D82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7764CE" w14:textId="4A8628B9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11,121</w:t>
            </w:r>
          </w:p>
        </w:tc>
        <w:tc>
          <w:tcPr>
            <w:tcW w:w="269" w:type="dxa"/>
          </w:tcPr>
          <w:p w14:paraId="2F633836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C702F62" w14:textId="5A96FBFF" w:rsidR="00411C91" w:rsidRPr="00F346C0" w:rsidRDefault="00B266AB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4,833</w:t>
            </w:r>
          </w:p>
        </w:tc>
        <w:tc>
          <w:tcPr>
            <w:tcW w:w="269" w:type="dxa"/>
          </w:tcPr>
          <w:p w14:paraId="46D68C2E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FCCA8CA" w14:textId="5DBC7B86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</w:tr>
      <w:tr w:rsidR="00411C91" w:rsidRPr="00F346C0" w14:paraId="41866D3D" w14:textId="77777777" w:rsidTr="00695933">
        <w:tc>
          <w:tcPr>
            <w:tcW w:w="3375" w:type="dxa"/>
          </w:tcPr>
          <w:p w14:paraId="540995CE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0EC4EEE2" w14:textId="77777777" w:rsidR="00411C91" w:rsidRPr="00F346C0" w:rsidRDefault="00411C91" w:rsidP="00411C91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D0EEC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23DC3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5084D5D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8CB56F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3195C90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00AFE3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868A4C8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C91" w:rsidRPr="00F346C0" w14:paraId="19100043" w14:textId="77777777" w:rsidTr="00695933">
        <w:tc>
          <w:tcPr>
            <w:tcW w:w="3375" w:type="dxa"/>
          </w:tcPr>
          <w:p w14:paraId="5D199C2B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2" w:type="dxa"/>
          </w:tcPr>
          <w:p w14:paraId="3A8903C0" w14:textId="77777777" w:rsidR="00411C91" w:rsidRPr="00F346C0" w:rsidRDefault="00411C91" w:rsidP="00411C91">
            <w:pPr>
              <w:tabs>
                <w:tab w:val="decimal" w:pos="227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A655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36CC96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753A229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80C88C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9A91E8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DC2C41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9A6B38" w14:textId="77777777" w:rsidR="00411C91" w:rsidRPr="00F346C0" w:rsidRDefault="00411C91" w:rsidP="0041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B266AB" w:rsidRPr="00F346C0" w14:paraId="2983F504" w14:textId="77777777" w:rsidTr="003C125F">
        <w:tc>
          <w:tcPr>
            <w:tcW w:w="3375" w:type="dxa"/>
          </w:tcPr>
          <w:p w14:paraId="15E6D7AB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2" w:type="dxa"/>
          </w:tcPr>
          <w:p w14:paraId="53EC7FFB" w14:textId="77777777" w:rsidR="00B266AB" w:rsidRPr="00F346C0" w:rsidRDefault="00B266AB" w:rsidP="00B266AB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9740" w14:textId="575C6A00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529 </w:t>
            </w:r>
          </w:p>
        </w:tc>
        <w:tc>
          <w:tcPr>
            <w:tcW w:w="269" w:type="dxa"/>
          </w:tcPr>
          <w:p w14:paraId="39154EA3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01769BA2" w14:textId="68A8E86E" w:rsidR="00B266AB" w:rsidRPr="00F346C0" w:rsidRDefault="00B266AB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575 </w:t>
            </w:r>
          </w:p>
        </w:tc>
        <w:tc>
          <w:tcPr>
            <w:tcW w:w="269" w:type="dxa"/>
          </w:tcPr>
          <w:p w14:paraId="3E3D5637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156F2" w14:textId="275B7218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284 </w:t>
            </w:r>
          </w:p>
        </w:tc>
        <w:tc>
          <w:tcPr>
            <w:tcW w:w="269" w:type="dxa"/>
          </w:tcPr>
          <w:p w14:paraId="6411547C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7E2F955" w14:textId="5F397D59" w:rsidR="00B266AB" w:rsidRPr="00F346C0" w:rsidRDefault="00B266AB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296 </w:t>
            </w:r>
          </w:p>
        </w:tc>
      </w:tr>
      <w:tr w:rsidR="00B266AB" w:rsidRPr="00F346C0" w14:paraId="52656885" w14:textId="77777777" w:rsidTr="00695933">
        <w:trPr>
          <w:trHeight w:val="417"/>
        </w:trPr>
        <w:tc>
          <w:tcPr>
            <w:tcW w:w="3375" w:type="dxa"/>
            <w:vAlign w:val="center"/>
          </w:tcPr>
          <w:p w14:paraId="465B6AB4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2" w:type="dxa"/>
          </w:tcPr>
          <w:p w14:paraId="3C194379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E48C2" w14:textId="0F5B782A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280 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079FF1C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center"/>
          </w:tcPr>
          <w:p w14:paraId="433CBDB2" w14:textId="4AB8CC38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158 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0C463E6B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53FCC" w14:textId="7A34C866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134 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8FD6666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14:paraId="2C4E4979" w14:textId="50FA6972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</w:p>
        </w:tc>
      </w:tr>
      <w:tr w:rsidR="00B266AB" w:rsidRPr="00F346C0" w14:paraId="3EEBD6B9" w14:textId="77777777" w:rsidTr="00695933">
        <w:trPr>
          <w:trHeight w:val="417"/>
        </w:trPr>
        <w:tc>
          <w:tcPr>
            <w:tcW w:w="3375" w:type="dxa"/>
            <w:vAlign w:val="center"/>
          </w:tcPr>
          <w:p w14:paraId="17678DB0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2" w:type="dxa"/>
          </w:tcPr>
          <w:p w14:paraId="7AB34478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69DE3" w14:textId="431DA7E4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7F3F5B0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center"/>
          </w:tcPr>
          <w:p w14:paraId="6525542D" w14:textId="64B6C5A3" w:rsidR="00B266AB" w:rsidRPr="00F346C0" w:rsidRDefault="00B266AB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41B2A4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96CD" w14:textId="55F8EE69" w:rsidR="00B266AB" w:rsidRPr="00F346C0" w:rsidRDefault="00B266AB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672E201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14:paraId="60552EA8" w14:textId="33B3FAB7" w:rsidR="00B266AB" w:rsidRPr="00F346C0" w:rsidRDefault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B266AB" w:rsidRPr="00F346C0" w14:paraId="7F95C016" w14:textId="77777777" w:rsidTr="00695933">
        <w:trPr>
          <w:trHeight w:val="423"/>
        </w:trPr>
        <w:tc>
          <w:tcPr>
            <w:tcW w:w="4187" w:type="dxa"/>
            <w:gridSpan w:val="2"/>
            <w:tcBorders>
              <w:bottom w:val="nil"/>
            </w:tcBorders>
            <w:vAlign w:val="center"/>
          </w:tcPr>
          <w:p w14:paraId="78993C10" w14:textId="43AD1D0A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กำไรจากการประมาณการ</w:t>
            </w:r>
          </w:p>
          <w:p w14:paraId="29A22F3F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 w:firstLine="162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378A4D0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FB3A0F" w14:textId="57A080C3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39EF37CD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4BC2146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83FB8" w14:textId="005560F0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1E7135E9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682C4708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2DEABB" w14:textId="06578F97" w:rsidR="00B266AB" w:rsidRPr="00F346C0" w:rsidRDefault="00B266AB" w:rsidP="00C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149305E4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52A6337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73E81" w14:textId="4D10FD46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B266AB" w:rsidRPr="00F346C0" w14:paraId="3CF43966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2EF71B68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58E331BB" w14:textId="77777777" w:rsidR="00B266AB" w:rsidRPr="00F346C0" w:rsidRDefault="00B266AB" w:rsidP="00B266AB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F7C1AE" w14:textId="62D392CC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CDF586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550C9D4" w14:textId="72973DE2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5BB40A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5416BE5F" w14:textId="37DE066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921B1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B259C92" w14:textId="36EDE462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B266AB" w:rsidRPr="00F346C0" w14:paraId="44AB5B2F" w14:textId="77777777" w:rsidTr="00695933">
        <w:tc>
          <w:tcPr>
            <w:tcW w:w="3375" w:type="dxa"/>
          </w:tcPr>
          <w:p w14:paraId="74DA7686" w14:textId="77777777" w:rsidR="00B266AB" w:rsidRPr="00F346C0" w:rsidRDefault="00B266AB" w:rsidP="00B266AB">
            <w:pPr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2" w:type="dxa"/>
          </w:tcPr>
          <w:p w14:paraId="7C01EA7D" w14:textId="77777777" w:rsidR="00B266AB" w:rsidRPr="00F346C0" w:rsidRDefault="00B266AB" w:rsidP="00B266AB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08DA85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057FA684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D23BD2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2F1BE7D8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5C9A142C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04B97F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364D0AFD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B266AB" w:rsidRPr="00F346C0" w14:paraId="7522529D" w14:textId="77777777" w:rsidTr="00695933">
        <w:trPr>
          <w:trHeight w:val="781"/>
        </w:trPr>
        <w:tc>
          <w:tcPr>
            <w:tcW w:w="4187" w:type="dxa"/>
            <w:gridSpan w:val="2"/>
          </w:tcPr>
          <w:p w14:paraId="7CD5FAA7" w14:textId="044ABF65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กำไรจากกา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รวัดมูลค่าใหม่</w:t>
            </w:r>
          </w:p>
          <w:p w14:paraId="37FDDE0B" w14:textId="1CEBFAB1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 w:firstLine="24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BA6021D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C0BC3" w14:textId="02339D76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533DF" w:rsidRPr="00F346C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79C016C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 w14:paraId="540C0BA1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E2238" w14:textId="6D2710ED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(1,918)</w:t>
            </w:r>
          </w:p>
        </w:tc>
        <w:tc>
          <w:tcPr>
            <w:tcW w:w="269" w:type="dxa"/>
          </w:tcPr>
          <w:p w14:paraId="28C38800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6055D38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530AE" w14:textId="6AABEAA6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  <w:tc>
          <w:tcPr>
            <w:tcW w:w="269" w:type="dxa"/>
          </w:tcPr>
          <w:p w14:paraId="2969646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1D5D12E5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9E3E" w14:textId="16AA9830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</w:tr>
      <w:tr w:rsidR="00B266AB" w:rsidRPr="00F346C0" w14:paraId="692EDB7C" w14:textId="77777777" w:rsidTr="00695933">
        <w:tc>
          <w:tcPr>
            <w:tcW w:w="3375" w:type="dxa"/>
            <w:tcBorders>
              <w:bottom w:val="nil"/>
            </w:tcBorders>
          </w:tcPr>
          <w:p w14:paraId="40C843AD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2" w:type="dxa"/>
            <w:tcBorders>
              <w:bottom w:val="nil"/>
            </w:tcBorders>
          </w:tcPr>
          <w:p w14:paraId="5DD91A63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6404C" w14:textId="505DD6E6" w:rsidR="00B266AB" w:rsidRPr="00F346C0" w:rsidRDefault="006851BF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sz w:val="30"/>
                <w:szCs w:val="30"/>
              </w:rPr>
              <w:t>1</w:t>
            </w:r>
            <w:r w:rsidR="00F0104C" w:rsidRPr="00F346C0">
              <w:rPr>
                <w:rFonts w:asciiTheme="majorBidi" w:hAnsiTheme="majorBidi"/>
                <w:sz w:val="30"/>
                <w:szCs w:val="30"/>
              </w:rPr>
              <w:t>0</w:t>
            </w:r>
            <w:r w:rsidR="00A533DF" w:rsidRPr="00F346C0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bottom w:val="nil"/>
            </w:tcBorders>
          </w:tcPr>
          <w:p w14:paraId="726D98DF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18E8730" w14:textId="4FA4270D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269" w:type="dxa"/>
            <w:tcBorders>
              <w:bottom w:val="nil"/>
            </w:tcBorders>
          </w:tcPr>
          <w:p w14:paraId="03E53719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B7F7AE6" w14:textId="2229431E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49A819A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6AC5B1" w14:textId="657154D5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6AB" w:rsidRPr="00F346C0" w14:paraId="3ED2BB32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45A70920" w14:textId="7A7C78CA" w:rsidR="007F1037" w:rsidRPr="00F346C0" w:rsidRDefault="007F1037" w:rsidP="00B266A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3415EBBD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0186B4" w14:textId="66AD82AF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98772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5EE1B60" w14:textId="724A4E90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(2,067)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9CE833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084BA75" w14:textId="1E9B96CD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EF1CA62" w14:textId="77777777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CEDEE11" w14:textId="1F41DC3D" w:rsidR="00B266AB" w:rsidRPr="00F346C0" w:rsidRDefault="00B266AB" w:rsidP="00B2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</w:tr>
      <w:tr w:rsidR="00B266AB" w:rsidRPr="00F346C0" w14:paraId="347D0BCA" w14:textId="77777777" w:rsidTr="00695933">
        <w:tc>
          <w:tcPr>
            <w:tcW w:w="3375" w:type="dxa"/>
            <w:tcBorders>
              <w:top w:val="nil"/>
            </w:tcBorders>
          </w:tcPr>
          <w:p w14:paraId="35644FC5" w14:textId="77777777" w:rsidR="00B266AB" w:rsidRPr="00F346C0" w:rsidRDefault="00B266AB" w:rsidP="00B266AB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12" w:type="dxa"/>
            <w:tcBorders>
              <w:top w:val="nil"/>
            </w:tcBorders>
          </w:tcPr>
          <w:p w14:paraId="645513E7" w14:textId="77777777" w:rsidR="00B266AB" w:rsidRPr="00F346C0" w:rsidRDefault="00B266AB" w:rsidP="00B266AB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EE96EDE" w14:textId="77777777" w:rsidR="00B266AB" w:rsidRPr="00F346C0" w:rsidRDefault="00B266AB" w:rsidP="00B266A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4C4F0E58" w14:textId="77777777" w:rsidR="00B266AB" w:rsidRPr="00F346C0" w:rsidRDefault="00B266AB" w:rsidP="00B266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FE61BB1" w14:textId="77777777" w:rsidR="00B266AB" w:rsidRPr="00F346C0" w:rsidRDefault="00B266AB" w:rsidP="00B266A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09C100FD" w14:textId="77777777" w:rsidR="00B266AB" w:rsidRPr="00F346C0" w:rsidRDefault="00B266AB" w:rsidP="00B266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4C4F996A" w14:textId="77777777" w:rsidR="00B266AB" w:rsidRPr="00F346C0" w:rsidRDefault="00B266AB" w:rsidP="00B266AB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24BD577E" w14:textId="77777777" w:rsidR="00B266AB" w:rsidRPr="00F346C0" w:rsidRDefault="00B266AB" w:rsidP="00B266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</w:tcBorders>
          </w:tcPr>
          <w:p w14:paraId="0ED24A67" w14:textId="77777777" w:rsidR="00B266AB" w:rsidRPr="00F346C0" w:rsidRDefault="00B266AB" w:rsidP="00B266A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266AB" w:rsidRPr="00F346C0" w14:paraId="0961EB3D" w14:textId="77777777" w:rsidTr="00695933">
        <w:tc>
          <w:tcPr>
            <w:tcW w:w="3375" w:type="dxa"/>
          </w:tcPr>
          <w:p w14:paraId="3C3A0AF7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12" w:type="dxa"/>
          </w:tcPr>
          <w:p w14:paraId="19C3839E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C9D0EB9" w14:textId="4F77DA90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(624)</w:t>
            </w:r>
          </w:p>
        </w:tc>
        <w:tc>
          <w:tcPr>
            <w:tcW w:w="269" w:type="dxa"/>
          </w:tcPr>
          <w:p w14:paraId="304AD69B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217B47A" w14:textId="2AA61D15" w:rsidR="00B266AB" w:rsidRPr="00F346C0" w:rsidRDefault="00B266AB" w:rsidP="00B266AB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69" w:type="dxa"/>
          </w:tcPr>
          <w:p w14:paraId="227380B1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441CCE02" w14:textId="33E9CA97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69" w:type="dxa"/>
          </w:tcPr>
          <w:p w14:paraId="2017F60D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52470399" w14:textId="44FF440B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(140)</w:t>
            </w:r>
          </w:p>
        </w:tc>
      </w:tr>
      <w:tr w:rsidR="00B266AB" w:rsidRPr="00F346C0" w14:paraId="66117B61" w14:textId="77777777" w:rsidTr="00695933">
        <w:tc>
          <w:tcPr>
            <w:tcW w:w="4187" w:type="dxa"/>
            <w:gridSpan w:val="2"/>
          </w:tcPr>
          <w:p w14:paraId="489215C2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</w:p>
          <w:p w14:paraId="47C3131D" w14:textId="30729AE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จากการซื้อธุรกิจ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C1115C" w14:textId="4408B428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6C3B763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1D5F16F3" w14:textId="4EABF841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40034C7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6F5A196" w14:textId="56F84FCC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9" w:type="dxa"/>
            <w:vAlign w:val="bottom"/>
          </w:tcPr>
          <w:p w14:paraId="4844FBE4" w14:textId="77777777" w:rsidR="00B266AB" w:rsidRPr="00F346C0" w:rsidRDefault="00B266AB" w:rsidP="00B266AB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980322C" w14:textId="445164A0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B266AB" w:rsidRPr="00F346C0" w14:paraId="7D9DC6F1" w14:textId="77777777" w:rsidTr="00695933">
        <w:tc>
          <w:tcPr>
            <w:tcW w:w="4187" w:type="dxa"/>
            <w:gridSpan w:val="2"/>
          </w:tcPr>
          <w:p w14:paraId="1094421D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ลดลง</w:t>
            </w:r>
          </w:p>
          <w:p w14:paraId="40D51E62" w14:textId="183E2859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จากการ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เปลี่ยนแปลงสัดส่วน</w:t>
            </w:r>
          </w:p>
          <w:p w14:paraId="2C7EA6FA" w14:textId="239E8F0A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เงินลงทุนในบริษัทย่อย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D88663" w14:textId="738F95DE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851BF" w:rsidRPr="00F346C0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3AA834F8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6204DFFD" w14:textId="27F4B089" w:rsidR="00B266AB" w:rsidRPr="00F346C0" w:rsidRDefault="00B266AB" w:rsidP="00B266AB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69" w:type="dxa"/>
            <w:vAlign w:val="bottom"/>
          </w:tcPr>
          <w:p w14:paraId="7011DB34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813421D" w14:textId="0F1A2505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5DC45DA" w14:textId="77777777" w:rsidR="00B266AB" w:rsidRPr="00F346C0" w:rsidRDefault="00B266AB" w:rsidP="00B266AB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3E7084A7" w14:textId="310C32A6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6AB" w:rsidRPr="00F346C0" w14:paraId="33EDC38E" w14:textId="77777777" w:rsidTr="00695933">
        <w:tc>
          <w:tcPr>
            <w:tcW w:w="3375" w:type="dxa"/>
          </w:tcPr>
          <w:p w14:paraId="0432C357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1" w:name="_Hlk124718466"/>
          </w:p>
        </w:tc>
        <w:tc>
          <w:tcPr>
            <w:tcW w:w="812" w:type="dxa"/>
          </w:tcPr>
          <w:p w14:paraId="2A7C88FE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A04E72" w14:textId="6858C0B0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(758)</w:t>
            </w:r>
          </w:p>
        </w:tc>
        <w:tc>
          <w:tcPr>
            <w:tcW w:w="269" w:type="dxa"/>
          </w:tcPr>
          <w:p w14:paraId="4EEE1A8B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F7D2A01" w14:textId="119575C7" w:rsidR="00B266AB" w:rsidRPr="00F346C0" w:rsidRDefault="00B266AB" w:rsidP="00CA4A8C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(545)</w:t>
            </w:r>
          </w:p>
        </w:tc>
        <w:tc>
          <w:tcPr>
            <w:tcW w:w="269" w:type="dxa"/>
          </w:tcPr>
          <w:p w14:paraId="1FC1243C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F97CA4B" w14:textId="0AD42790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69" w:type="dxa"/>
          </w:tcPr>
          <w:p w14:paraId="0D387771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A4AD582" w14:textId="18F34A4E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B266AB" w:rsidRPr="00F346C0" w14:paraId="21740E82" w14:textId="77777777" w:rsidTr="00695933">
        <w:tc>
          <w:tcPr>
            <w:tcW w:w="3375" w:type="dxa"/>
            <w:tcBorders>
              <w:bottom w:val="nil"/>
            </w:tcBorders>
          </w:tcPr>
          <w:p w14:paraId="4373E492" w14:textId="77777777" w:rsidR="00B266AB" w:rsidRPr="00F346C0" w:rsidRDefault="00B266AB" w:rsidP="00B266A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2" w:type="dxa"/>
            <w:tcBorders>
              <w:bottom w:val="nil"/>
            </w:tcBorders>
          </w:tcPr>
          <w:p w14:paraId="5014818A" w14:textId="77777777" w:rsidR="00B266AB" w:rsidRPr="00F346C0" w:rsidRDefault="00B266AB" w:rsidP="00B266AB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BA766E" w14:textId="26288CB5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/>
                <w:b/>
                <w:bCs/>
                <w:sz w:val="30"/>
                <w:szCs w:val="30"/>
              </w:rPr>
              <w:t>9,008</w:t>
            </w:r>
          </w:p>
        </w:tc>
        <w:tc>
          <w:tcPr>
            <w:tcW w:w="269" w:type="dxa"/>
            <w:tcBorders>
              <w:bottom w:val="nil"/>
            </w:tcBorders>
          </w:tcPr>
          <w:p w14:paraId="355E37FF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7A9709E6" w14:textId="3CB526FA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9,166</w:t>
            </w:r>
          </w:p>
        </w:tc>
        <w:tc>
          <w:tcPr>
            <w:tcW w:w="269" w:type="dxa"/>
            <w:tcBorders>
              <w:bottom w:val="nil"/>
            </w:tcBorders>
          </w:tcPr>
          <w:p w14:paraId="0F63BBB6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0024F20A" w14:textId="22C7998D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4,346</w:t>
            </w:r>
          </w:p>
        </w:tc>
        <w:tc>
          <w:tcPr>
            <w:tcW w:w="269" w:type="dxa"/>
            <w:tcBorders>
              <w:bottom w:val="nil"/>
            </w:tcBorders>
          </w:tcPr>
          <w:p w14:paraId="24661099" w14:textId="77777777" w:rsidR="00B266AB" w:rsidRPr="00F346C0" w:rsidRDefault="00B266AB" w:rsidP="00B266AB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A978270" w14:textId="7FC8070C" w:rsidR="00B266AB" w:rsidRPr="00F346C0" w:rsidRDefault="00B266AB" w:rsidP="00AA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4,833</w:t>
            </w:r>
          </w:p>
        </w:tc>
      </w:tr>
      <w:bookmarkEnd w:id="11"/>
    </w:tbl>
    <w:p w14:paraId="78FAFE82" w14:textId="1CB868C5" w:rsidR="004448D7" w:rsidRPr="00F346C0" w:rsidRDefault="004448D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9981CD7" w14:textId="07F47217" w:rsidR="00346147" w:rsidRPr="00F346C0" w:rsidRDefault="0034614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C98976" w14:textId="31B1EB3E" w:rsidR="00346147" w:rsidRPr="00F346C0" w:rsidRDefault="0034614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19A6F96" w14:textId="5E2F5AAF" w:rsidR="00346147" w:rsidRPr="00F346C0" w:rsidRDefault="0034614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B6E1CF" w14:textId="0F7C9FE4" w:rsidR="00346147" w:rsidRPr="00F346C0" w:rsidRDefault="0034614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0EAC9E" w14:textId="4BEE0927" w:rsidR="00346147" w:rsidRPr="00F346C0" w:rsidRDefault="0034614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5E1FDD4" w14:textId="77777777" w:rsidR="00346147" w:rsidRPr="00F346C0" w:rsidRDefault="0034614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9312126" w14:textId="19131771" w:rsidR="004448D7" w:rsidRPr="00F346C0" w:rsidRDefault="004448D7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ข้อสมมติหลักในการประมาณการตามหลักคณิตศาสตร์ประกันภัย ณ วันที่ </w:t>
      </w:r>
      <w:r w:rsidRPr="00F346C0">
        <w:rPr>
          <w:rFonts w:asciiTheme="majorBidi" w:hAnsiTheme="majorBidi" w:cstheme="majorBidi"/>
          <w:sz w:val="30"/>
          <w:szCs w:val="30"/>
        </w:rPr>
        <w:t xml:space="preserve">31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5EA4" w:rsidRPr="00F346C0">
        <w:rPr>
          <w:rFonts w:asciiTheme="majorBidi" w:hAnsiTheme="majorBidi" w:cstheme="majorBidi"/>
          <w:sz w:val="30"/>
          <w:szCs w:val="30"/>
        </w:rPr>
        <w:t xml:space="preserve">2566 </w:t>
      </w:r>
      <w:r w:rsidR="00825EA4" w:rsidRPr="00F346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5EA4" w:rsidRPr="00F346C0">
        <w:rPr>
          <w:rFonts w:asciiTheme="majorBidi" w:hAnsiTheme="majorBidi" w:cstheme="majorBidi"/>
          <w:sz w:val="30"/>
          <w:szCs w:val="30"/>
        </w:rPr>
        <w:t>2565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(แสดงโดยวิธีถัวเฉลี่ยถ่วงน้ำหนัก) ได้แก่</w:t>
      </w:r>
    </w:p>
    <w:p w14:paraId="3CD16175" w14:textId="77777777" w:rsidR="004448D7" w:rsidRPr="00F346C0" w:rsidRDefault="004448D7" w:rsidP="004448D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4448D7" w:rsidRPr="00F346C0" w14:paraId="67EBF1B0" w14:textId="77777777" w:rsidTr="00C278B6">
        <w:tc>
          <w:tcPr>
            <w:tcW w:w="4230" w:type="dxa"/>
          </w:tcPr>
          <w:p w14:paraId="47949740" w14:textId="330D6277" w:rsidR="004448D7" w:rsidRPr="00F346C0" w:rsidRDefault="0061001B" w:rsidP="0061001B">
            <w:pPr>
              <w:tabs>
                <w:tab w:val="clear" w:pos="227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ข้อสมมติในการประมาณการตามหลักคณิตศาสตร์ประกันภัย </w:t>
            </w:r>
          </w:p>
        </w:tc>
        <w:tc>
          <w:tcPr>
            <w:tcW w:w="2250" w:type="dxa"/>
            <w:gridSpan w:val="3"/>
          </w:tcPr>
          <w:p w14:paraId="4AAD9E81" w14:textId="77777777" w:rsidR="0061001B" w:rsidRPr="00F346C0" w:rsidRDefault="0061001B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A7B529C" w14:textId="6F2DCA0F" w:rsidR="004448D7" w:rsidRPr="00F346C0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1CF4C6" w14:textId="77777777" w:rsidR="004448D7" w:rsidRPr="00F346C0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F8F4475" w14:textId="77777777" w:rsidR="0061001B" w:rsidRPr="00F346C0" w:rsidRDefault="0061001B" w:rsidP="00C278B6">
            <w:pPr>
              <w:spacing w:line="240" w:lineRule="auto"/>
              <w:ind w:left="14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9E7426B" w14:textId="01A69ADA" w:rsidR="004448D7" w:rsidRPr="00F346C0" w:rsidRDefault="004448D7" w:rsidP="00C278B6">
            <w:pPr>
              <w:spacing w:line="240" w:lineRule="auto"/>
              <w:ind w:left="14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D7" w:rsidRPr="00F346C0" w14:paraId="3A0ECEA9" w14:textId="77777777" w:rsidTr="00C278B6">
        <w:tc>
          <w:tcPr>
            <w:tcW w:w="4230" w:type="dxa"/>
          </w:tcPr>
          <w:p w14:paraId="61A3DF93" w14:textId="77777777" w:rsidR="004448D7" w:rsidRPr="00F346C0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50728" w14:textId="6F0A96B3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11C91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FB073EE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F5C489B" w14:textId="4B20FF4A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11C91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5A1F4D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6FA144" w14:textId="186FAB5C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11C91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8A94CE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367B7A47" w14:textId="18FFEE45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11C91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4448D7" w:rsidRPr="00F346C0" w14:paraId="1A53C722" w14:textId="77777777" w:rsidTr="00C278B6">
        <w:tc>
          <w:tcPr>
            <w:tcW w:w="4230" w:type="dxa"/>
          </w:tcPr>
          <w:p w14:paraId="651AED34" w14:textId="77777777" w:rsidR="004448D7" w:rsidRPr="00F346C0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550ACC7D" w14:textId="2C52B89F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="00B71F30" w:rsidRPr="00F346C0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1C91" w:rsidRPr="00F346C0" w14:paraId="7066E7F5" w14:textId="77777777" w:rsidTr="00C278B6">
        <w:tc>
          <w:tcPr>
            <w:tcW w:w="4230" w:type="dxa"/>
          </w:tcPr>
          <w:p w14:paraId="1B0B1029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277C033" w14:textId="3E18191C" w:rsidR="00411C91" w:rsidRPr="00F346C0" w:rsidRDefault="00B266AB" w:rsidP="00411C91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9E107B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107B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</w:tcPr>
          <w:p w14:paraId="17152D10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26E6BB2" w14:textId="48EEA287" w:rsidR="00411C91" w:rsidRPr="00F346C0" w:rsidRDefault="00411C91" w:rsidP="00411C91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0.7 - 7.6</w:t>
            </w:r>
          </w:p>
        </w:tc>
        <w:tc>
          <w:tcPr>
            <w:tcW w:w="270" w:type="dxa"/>
          </w:tcPr>
          <w:p w14:paraId="01265DF1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8499" w14:textId="474690EC" w:rsidR="00411C91" w:rsidRPr="00F346C0" w:rsidRDefault="00B266AB" w:rsidP="00411C9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3.4</w:t>
            </w:r>
          </w:p>
        </w:tc>
        <w:tc>
          <w:tcPr>
            <w:tcW w:w="270" w:type="dxa"/>
          </w:tcPr>
          <w:p w14:paraId="5461B534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371661B" w14:textId="6ADD66F0" w:rsidR="00411C91" w:rsidRPr="00F346C0" w:rsidRDefault="00411C91" w:rsidP="00411C9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2.8</w:t>
            </w:r>
          </w:p>
        </w:tc>
      </w:tr>
      <w:tr w:rsidR="00411C91" w:rsidRPr="00F346C0" w14:paraId="2F43C2A2" w14:textId="77777777" w:rsidTr="00C278B6">
        <w:tc>
          <w:tcPr>
            <w:tcW w:w="4230" w:type="dxa"/>
          </w:tcPr>
          <w:p w14:paraId="36DD8D27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6C7CE16A" w14:textId="3E5AE2BC" w:rsidR="00411C91" w:rsidRPr="00F346C0" w:rsidRDefault="00B266AB" w:rsidP="00411C91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3.0</w:t>
            </w:r>
            <w:r w:rsidR="009E107B"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9E107B"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8.0</w:t>
            </w:r>
          </w:p>
        </w:tc>
        <w:tc>
          <w:tcPr>
            <w:tcW w:w="236" w:type="dxa"/>
          </w:tcPr>
          <w:p w14:paraId="0DE08DF5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B29996" w14:textId="2ED45DC2" w:rsidR="00411C91" w:rsidRPr="00F346C0" w:rsidRDefault="00411C91" w:rsidP="00411C91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2.5 - 8.0</w:t>
            </w:r>
          </w:p>
        </w:tc>
        <w:tc>
          <w:tcPr>
            <w:tcW w:w="270" w:type="dxa"/>
          </w:tcPr>
          <w:p w14:paraId="30BB086D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F1E09" w14:textId="708A7872" w:rsidR="00411C91" w:rsidRPr="00F346C0" w:rsidRDefault="00B266AB" w:rsidP="00411C9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1A6FE9FB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2700A30" w14:textId="3681CCBD" w:rsidR="00411C91" w:rsidRPr="00F346C0" w:rsidRDefault="00411C91" w:rsidP="00411C9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</w:tr>
      <w:tr w:rsidR="00411C91" w:rsidRPr="00F346C0" w14:paraId="130BBBD7" w14:textId="77777777" w:rsidTr="00C278B6">
        <w:tc>
          <w:tcPr>
            <w:tcW w:w="4230" w:type="dxa"/>
          </w:tcPr>
          <w:p w14:paraId="558E899B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841E775" w14:textId="005E53A0" w:rsidR="00411C91" w:rsidRPr="00F346C0" w:rsidRDefault="00B266AB" w:rsidP="00411C91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0.0 - 50.0</w:t>
            </w:r>
          </w:p>
        </w:tc>
        <w:tc>
          <w:tcPr>
            <w:tcW w:w="236" w:type="dxa"/>
          </w:tcPr>
          <w:p w14:paraId="73595FC6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BC1AD4" w14:textId="1EE4E297" w:rsidR="00411C91" w:rsidRPr="00F346C0" w:rsidRDefault="00411C91" w:rsidP="00411C91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0.0 - 50.0</w:t>
            </w:r>
          </w:p>
        </w:tc>
        <w:tc>
          <w:tcPr>
            <w:tcW w:w="270" w:type="dxa"/>
          </w:tcPr>
          <w:p w14:paraId="395E0012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9033" w14:textId="476C2312" w:rsidR="00411C91" w:rsidRPr="00F346C0" w:rsidRDefault="00B266AB" w:rsidP="009E107B">
            <w:pPr>
              <w:pStyle w:val="ListParagraph"/>
              <w:ind w:left="2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9E107B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107B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2FE9D051" w14:textId="77777777" w:rsidR="00411C91" w:rsidRPr="00F346C0" w:rsidRDefault="00411C91" w:rsidP="00411C9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E97A75" w14:textId="1025981C" w:rsidR="00411C91" w:rsidRPr="00F346C0" w:rsidRDefault="009D642A" w:rsidP="00411C9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0.0 </w:t>
            </w:r>
            <w:r w:rsidR="00411C91" w:rsidRPr="00F346C0">
              <w:rPr>
                <w:rFonts w:asciiTheme="majorBidi" w:hAnsiTheme="majorBidi" w:cstheme="majorBidi"/>
                <w:sz w:val="30"/>
                <w:szCs w:val="30"/>
              </w:rPr>
              <w:t>- 8.0</w:t>
            </w:r>
          </w:p>
        </w:tc>
      </w:tr>
      <w:tr w:rsidR="00B266AB" w:rsidRPr="00F346C0" w14:paraId="102BE356" w14:textId="77777777" w:rsidTr="00C278B6">
        <w:tc>
          <w:tcPr>
            <w:tcW w:w="4230" w:type="dxa"/>
          </w:tcPr>
          <w:p w14:paraId="4431D8B5" w14:textId="77777777" w:rsidR="00B266AB" w:rsidRPr="00F346C0" w:rsidRDefault="00B266AB" w:rsidP="00B266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990" w:type="dxa"/>
          </w:tcPr>
          <w:p w14:paraId="47537B09" w14:textId="4D04B6C7" w:rsidR="00B266AB" w:rsidRPr="00F346C0" w:rsidRDefault="00B266AB" w:rsidP="00B266AB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8A3D598" w14:textId="77777777" w:rsidR="00B266AB" w:rsidRPr="00F346C0" w:rsidRDefault="00B266AB" w:rsidP="00B266A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461370" w14:textId="3AE05AE5" w:rsidR="00B266AB" w:rsidRPr="00F346C0" w:rsidRDefault="00B266AB" w:rsidP="00B266AB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64AD1E" w14:textId="77777777" w:rsidR="00B266AB" w:rsidRPr="00F346C0" w:rsidRDefault="00B266AB" w:rsidP="00B266A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2346F" w14:textId="0BF6F533" w:rsidR="00B266AB" w:rsidRPr="00F346C0" w:rsidRDefault="00DE6915" w:rsidP="00B266AB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B266AB"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6AB" w:rsidRPr="00F346C0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CB26CAE" w14:textId="77777777" w:rsidR="00B266AB" w:rsidRPr="00F346C0" w:rsidRDefault="00B266AB" w:rsidP="00B266A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400077C" w14:textId="56F25D82" w:rsidR="00B266AB" w:rsidRPr="00F346C0" w:rsidRDefault="00DE6915" w:rsidP="00B266AB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="00B266AB" w:rsidRPr="00F346C0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EBD120F" w14:textId="77777777" w:rsidR="004448D7" w:rsidRPr="00F346C0" w:rsidRDefault="004448D7" w:rsidP="004448D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366AD604" w14:textId="77777777" w:rsidR="004448D7" w:rsidRPr="00F346C0" w:rsidRDefault="004448D7" w:rsidP="004448D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7D55B3" w14:textId="77777777" w:rsidR="00F91B6C" w:rsidRPr="00F346C0" w:rsidRDefault="00F91B6C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DB9F2" w14:textId="18543767" w:rsidR="007D2E05" w:rsidRPr="00F346C0" w:rsidRDefault="004448D7" w:rsidP="00DE02B5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</w:pP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11C91" w:rsidRPr="00F346C0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20900"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266AB" w:rsidRPr="00F346C0">
        <w:rPr>
          <w:rFonts w:asciiTheme="majorBidi" w:hAnsiTheme="majorBidi" w:cstheme="majorBidi"/>
          <w:spacing w:val="-2"/>
          <w:sz w:val="30"/>
          <w:szCs w:val="30"/>
        </w:rPr>
        <w:t>11</w:t>
      </w:r>
      <w:r w:rsidR="00B20900"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Pr="00F346C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F346C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11C91" w:rsidRPr="00F346C0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10 </w:t>
      </w:r>
      <w:r w:rsidRPr="00F346C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ปี)</w:t>
      </w:r>
    </w:p>
    <w:p w14:paraId="6EE1918C" w14:textId="5E998B96" w:rsidR="00AD44E4" w:rsidRPr="00F346C0" w:rsidRDefault="00AD44E4" w:rsidP="00DE02B5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ABA682C" w14:textId="06612752" w:rsidR="004448D7" w:rsidRPr="00F346C0" w:rsidRDefault="004448D7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2E1DD9" w14:textId="77777777" w:rsidR="00695933" w:rsidRPr="00F346C0" w:rsidRDefault="00695933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88A954A" w14:textId="5CF06C38" w:rsidR="004448D7" w:rsidRPr="00F346C0" w:rsidRDefault="004448D7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F346C0">
        <w:rPr>
          <w:rFonts w:asciiTheme="majorBidi" w:hAnsiTheme="majorBidi" w:cstheme="majorBidi"/>
          <w:sz w:val="30"/>
          <w:szCs w:val="30"/>
          <w:cs/>
        </w:rPr>
        <w:t>เป็นไปได้อย่างสมเหตุสมผล ณ วันที่รายงาน โดยถือว่าข้อสมมติอื่น ๆ คงที่</w:t>
      </w:r>
    </w:p>
    <w:p w14:paraId="0E748101" w14:textId="2685C2FB" w:rsidR="00D7583A" w:rsidRPr="00F346C0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4"/>
        <w:gridCol w:w="233"/>
        <w:gridCol w:w="937"/>
        <w:gridCol w:w="235"/>
        <w:gridCol w:w="937"/>
      </w:tblGrid>
      <w:tr w:rsidR="00D7583A" w:rsidRPr="00F346C0" w14:paraId="0EE1D8F3" w14:textId="77777777" w:rsidTr="00695933">
        <w:trPr>
          <w:trHeight w:val="20"/>
          <w:tblHeader/>
        </w:trPr>
        <w:tc>
          <w:tcPr>
            <w:tcW w:w="4590" w:type="dxa"/>
          </w:tcPr>
          <w:p w14:paraId="4D67F076" w14:textId="77777777" w:rsidR="00D7583A" w:rsidRPr="00F346C0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</w:tcPr>
          <w:p w14:paraId="2780AFB7" w14:textId="0280F8E2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7583A" w:rsidRPr="00F346C0" w14:paraId="1DC70F8A" w14:textId="77777777" w:rsidTr="00695933">
        <w:trPr>
          <w:trHeight w:val="20"/>
          <w:tblHeader/>
        </w:trPr>
        <w:tc>
          <w:tcPr>
            <w:tcW w:w="4590" w:type="dxa"/>
          </w:tcPr>
          <w:p w14:paraId="094C911C" w14:textId="77777777" w:rsidR="00D7583A" w:rsidRPr="00F346C0" w:rsidRDefault="00D7583A" w:rsidP="00695933">
            <w:pPr>
              <w:ind w:right="-3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4" w:type="dxa"/>
            <w:gridSpan w:val="3"/>
          </w:tcPr>
          <w:p w14:paraId="5967A6CD" w14:textId="229584C7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876F92F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9" w:type="dxa"/>
            <w:gridSpan w:val="3"/>
          </w:tcPr>
          <w:p w14:paraId="074283CD" w14:textId="538E9A0F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7583A" w:rsidRPr="00F346C0" w14:paraId="1F754043" w14:textId="77777777" w:rsidTr="00695933">
        <w:trPr>
          <w:trHeight w:val="20"/>
          <w:tblHeader/>
        </w:trPr>
        <w:tc>
          <w:tcPr>
            <w:tcW w:w="4590" w:type="dxa"/>
          </w:tcPr>
          <w:p w14:paraId="78ABE038" w14:textId="77777777" w:rsidR="00D7583A" w:rsidRPr="00F346C0" w:rsidRDefault="00D7583A" w:rsidP="003D1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4C5C24C" w14:textId="1F36A8CD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3" w:type="dxa"/>
            <w:vAlign w:val="center"/>
          </w:tcPr>
          <w:p w14:paraId="61BBC47C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vAlign w:val="center"/>
          </w:tcPr>
          <w:p w14:paraId="7B6DB205" w14:textId="0EC7E531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3" w:type="dxa"/>
          </w:tcPr>
          <w:p w14:paraId="3A535603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2A179605" w14:textId="741CB308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5" w:type="dxa"/>
            <w:vAlign w:val="center"/>
          </w:tcPr>
          <w:p w14:paraId="65E30AFE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52298F8F" w14:textId="0B3412E9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7583A" w:rsidRPr="00F346C0" w14:paraId="66A6107F" w14:textId="77777777" w:rsidTr="00695933">
        <w:trPr>
          <w:trHeight w:val="20"/>
          <w:tblHeader/>
        </w:trPr>
        <w:tc>
          <w:tcPr>
            <w:tcW w:w="4590" w:type="dxa"/>
          </w:tcPr>
          <w:p w14:paraId="702EFF9C" w14:textId="77777777" w:rsidR="00D7583A" w:rsidRPr="00F346C0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  <w:vAlign w:val="center"/>
          </w:tcPr>
          <w:p w14:paraId="5611097E" w14:textId="77777777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E4177" w:rsidRPr="00F346C0" w14:paraId="010E2E21" w14:textId="77777777" w:rsidTr="00695933">
        <w:trPr>
          <w:trHeight w:val="20"/>
        </w:trPr>
        <w:tc>
          <w:tcPr>
            <w:tcW w:w="4590" w:type="dxa"/>
          </w:tcPr>
          <w:p w14:paraId="0BD3BD4B" w14:textId="77777777" w:rsidR="000E4177" w:rsidRPr="00F346C0" w:rsidRDefault="000E4177" w:rsidP="000E417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1A1F7" w14:textId="7BCFCE3C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(1,037)</w:t>
            </w:r>
          </w:p>
        </w:tc>
        <w:tc>
          <w:tcPr>
            <w:tcW w:w="233" w:type="dxa"/>
            <w:vAlign w:val="center"/>
          </w:tcPr>
          <w:p w14:paraId="207F51A8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  <w:vAlign w:val="center"/>
          </w:tcPr>
          <w:p w14:paraId="4F6C541A" w14:textId="131EC96A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(990)</w:t>
            </w:r>
          </w:p>
        </w:tc>
        <w:tc>
          <w:tcPr>
            <w:tcW w:w="233" w:type="dxa"/>
            <w:vAlign w:val="center"/>
          </w:tcPr>
          <w:p w14:paraId="09E33A85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8C852" w14:textId="6A890BAF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1,157 </w:t>
            </w:r>
          </w:p>
        </w:tc>
        <w:tc>
          <w:tcPr>
            <w:tcW w:w="235" w:type="dxa"/>
            <w:vAlign w:val="center"/>
          </w:tcPr>
          <w:p w14:paraId="1C39E0FC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vAlign w:val="center"/>
          </w:tcPr>
          <w:p w14:paraId="7378EC4D" w14:textId="0602CAFB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0E4177" w:rsidRPr="00F346C0" w14:paraId="265CBA7A" w14:textId="77777777" w:rsidTr="00427906">
        <w:trPr>
          <w:trHeight w:val="20"/>
        </w:trPr>
        <w:tc>
          <w:tcPr>
            <w:tcW w:w="4590" w:type="dxa"/>
          </w:tcPr>
          <w:p w14:paraId="180C47B0" w14:textId="77777777" w:rsidR="000E4177" w:rsidRPr="00F346C0" w:rsidRDefault="000E4177" w:rsidP="000E417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6D80C" w14:textId="6E27BC3F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747 </w:t>
            </w:r>
          </w:p>
        </w:tc>
        <w:tc>
          <w:tcPr>
            <w:tcW w:w="233" w:type="dxa"/>
          </w:tcPr>
          <w:p w14:paraId="2F3B10AD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  <w:vAlign w:val="center"/>
          </w:tcPr>
          <w:p w14:paraId="07FB838C" w14:textId="6663514E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1,049 </w:t>
            </w:r>
          </w:p>
        </w:tc>
        <w:tc>
          <w:tcPr>
            <w:tcW w:w="233" w:type="dxa"/>
          </w:tcPr>
          <w:p w14:paraId="56F240A7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71E00" w14:textId="2692255F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(653)</w:t>
            </w:r>
          </w:p>
        </w:tc>
        <w:tc>
          <w:tcPr>
            <w:tcW w:w="235" w:type="dxa"/>
          </w:tcPr>
          <w:p w14:paraId="7436A131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vAlign w:val="center"/>
          </w:tcPr>
          <w:p w14:paraId="6ED2C1AB" w14:textId="6F6F4848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(711)</w:t>
            </w:r>
          </w:p>
        </w:tc>
      </w:tr>
    </w:tbl>
    <w:p w14:paraId="7495D2D3" w14:textId="0F365A1B" w:rsidR="00D7583A" w:rsidRPr="00F346C0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0"/>
        <w:gridCol w:w="233"/>
        <w:gridCol w:w="937"/>
        <w:gridCol w:w="235"/>
        <w:gridCol w:w="935"/>
      </w:tblGrid>
      <w:tr w:rsidR="00D7583A" w:rsidRPr="00F346C0" w14:paraId="185ABB1C" w14:textId="77777777" w:rsidTr="00695933">
        <w:trPr>
          <w:trHeight w:val="20"/>
          <w:tblHeader/>
        </w:trPr>
        <w:tc>
          <w:tcPr>
            <w:tcW w:w="4590" w:type="dxa"/>
          </w:tcPr>
          <w:p w14:paraId="16407EBA" w14:textId="77777777" w:rsidR="00D7583A" w:rsidRPr="00F346C0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434A66E8" w14:textId="219E07E7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</w:t>
            </w:r>
            <w:r w:rsidRPr="00F346C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7583A" w:rsidRPr="00F346C0" w14:paraId="59F0C0E2" w14:textId="77777777" w:rsidTr="00695933">
        <w:trPr>
          <w:trHeight w:val="20"/>
          <w:tblHeader/>
        </w:trPr>
        <w:tc>
          <w:tcPr>
            <w:tcW w:w="4590" w:type="dxa"/>
          </w:tcPr>
          <w:p w14:paraId="6BC8D911" w14:textId="77777777" w:rsidR="00D7583A" w:rsidRPr="00F346C0" w:rsidRDefault="00D7583A" w:rsidP="003D1B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33C4E59" w14:textId="77777777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B9678D6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7" w:type="dxa"/>
            <w:gridSpan w:val="3"/>
          </w:tcPr>
          <w:p w14:paraId="26A66EAE" w14:textId="77777777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7583A" w:rsidRPr="00F346C0" w14:paraId="3057B150" w14:textId="77777777" w:rsidTr="00695933">
        <w:trPr>
          <w:trHeight w:val="20"/>
          <w:tblHeader/>
        </w:trPr>
        <w:tc>
          <w:tcPr>
            <w:tcW w:w="4590" w:type="dxa"/>
          </w:tcPr>
          <w:p w14:paraId="0424765F" w14:textId="77777777" w:rsidR="00D7583A" w:rsidRPr="00F346C0" w:rsidRDefault="00D7583A" w:rsidP="003D1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5DDCCF1" w14:textId="00EDFE0E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3" w:type="dxa"/>
            <w:vAlign w:val="center"/>
          </w:tcPr>
          <w:p w14:paraId="290BF665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vAlign w:val="center"/>
          </w:tcPr>
          <w:p w14:paraId="4AF8470C" w14:textId="1491F59B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3" w:type="dxa"/>
          </w:tcPr>
          <w:p w14:paraId="31CA86B4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419E7E15" w14:textId="1603C6AC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5" w:type="dxa"/>
            <w:vAlign w:val="center"/>
          </w:tcPr>
          <w:p w14:paraId="7857CB89" w14:textId="77777777" w:rsidR="00D7583A" w:rsidRPr="00F346C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5B2833CA" w14:textId="577A7C88" w:rsidR="00D7583A" w:rsidRPr="00F346C0" w:rsidRDefault="00411C91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7583A" w:rsidRPr="00F346C0" w14:paraId="56D960B9" w14:textId="77777777" w:rsidTr="00695933">
        <w:trPr>
          <w:trHeight w:val="20"/>
          <w:tblHeader/>
        </w:trPr>
        <w:tc>
          <w:tcPr>
            <w:tcW w:w="4590" w:type="dxa"/>
          </w:tcPr>
          <w:p w14:paraId="2F3A173D" w14:textId="77777777" w:rsidR="00D7583A" w:rsidRPr="00F346C0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center"/>
          </w:tcPr>
          <w:p w14:paraId="629A5C72" w14:textId="77777777" w:rsidR="00D7583A" w:rsidRPr="00F346C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E4177" w:rsidRPr="00F346C0" w14:paraId="48F93A17" w14:textId="77777777" w:rsidTr="00695933">
        <w:trPr>
          <w:trHeight w:val="20"/>
        </w:trPr>
        <w:tc>
          <w:tcPr>
            <w:tcW w:w="4590" w:type="dxa"/>
          </w:tcPr>
          <w:p w14:paraId="6C6074D8" w14:textId="77777777" w:rsidR="000E4177" w:rsidRPr="00F346C0" w:rsidRDefault="000E4177" w:rsidP="000E417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F61ED" w14:textId="2B63A3E9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  <w:tc>
          <w:tcPr>
            <w:tcW w:w="233" w:type="dxa"/>
            <w:vAlign w:val="center"/>
          </w:tcPr>
          <w:p w14:paraId="0B0CAAD3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00021F72" w14:textId="2A498EF0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(359)</w:t>
            </w:r>
          </w:p>
        </w:tc>
        <w:tc>
          <w:tcPr>
            <w:tcW w:w="233" w:type="dxa"/>
            <w:vAlign w:val="center"/>
          </w:tcPr>
          <w:p w14:paraId="6C7D1421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A2D47" w14:textId="04BE4F06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391 </w:t>
            </w:r>
          </w:p>
        </w:tc>
        <w:tc>
          <w:tcPr>
            <w:tcW w:w="235" w:type="dxa"/>
            <w:vAlign w:val="center"/>
          </w:tcPr>
          <w:p w14:paraId="0B27C4CD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center"/>
          </w:tcPr>
          <w:p w14:paraId="0FB5B54E" w14:textId="06B0195D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678 </w:t>
            </w:r>
          </w:p>
        </w:tc>
      </w:tr>
      <w:tr w:rsidR="000E4177" w:rsidRPr="00F346C0" w14:paraId="0667A542" w14:textId="77777777" w:rsidTr="00603525">
        <w:trPr>
          <w:trHeight w:val="20"/>
        </w:trPr>
        <w:tc>
          <w:tcPr>
            <w:tcW w:w="4590" w:type="dxa"/>
          </w:tcPr>
          <w:p w14:paraId="1C366C82" w14:textId="77777777" w:rsidR="000E4177" w:rsidRPr="00F346C0" w:rsidRDefault="000E4177" w:rsidP="000E417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D7D22" w14:textId="2893E934" w:rsidR="000E4177" w:rsidRPr="00F346C0" w:rsidRDefault="000E4177" w:rsidP="000E4177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396 </w:t>
            </w:r>
          </w:p>
        </w:tc>
        <w:tc>
          <w:tcPr>
            <w:tcW w:w="233" w:type="dxa"/>
          </w:tcPr>
          <w:p w14:paraId="27E66D40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4DF9F94E" w14:textId="7C816800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33" w:type="dxa"/>
          </w:tcPr>
          <w:p w14:paraId="09DE0300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5CC6D" w14:textId="13EA5606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(346)</w:t>
            </w:r>
          </w:p>
        </w:tc>
        <w:tc>
          <w:tcPr>
            <w:tcW w:w="235" w:type="dxa"/>
          </w:tcPr>
          <w:p w14:paraId="362038A1" w14:textId="77777777" w:rsidR="000E4177" w:rsidRPr="00F346C0" w:rsidRDefault="000E4177" w:rsidP="000E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0D2959D3" w14:textId="544F6140" w:rsidR="000E4177" w:rsidRPr="00F346C0" w:rsidRDefault="000E4177" w:rsidP="00AA0F54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(381)</w:t>
            </w:r>
          </w:p>
        </w:tc>
      </w:tr>
    </w:tbl>
    <w:p w14:paraId="4135A326" w14:textId="77777777" w:rsidR="004448D7" w:rsidRPr="00F346C0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ECE953" w14:textId="4E727668" w:rsidR="004448D7" w:rsidRPr="00F346C0" w:rsidRDefault="004448D7" w:rsidP="007D2E05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346C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สินทรัพย์โครงการ</w:t>
      </w:r>
    </w:p>
    <w:p w14:paraId="08BFEBEC" w14:textId="77777777" w:rsidR="004448D7" w:rsidRPr="00F346C0" w:rsidRDefault="004448D7" w:rsidP="00695933"/>
    <w:p w14:paraId="45CA7D3F" w14:textId="77777777" w:rsidR="004448D7" w:rsidRPr="00F346C0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มูลค่ายุติธรรมของสินทรัพย์โครงการ ณ วันสิ้นรอบระยะเวลารายงาน สำหรับแต่ละประเภท ดังนี้</w:t>
      </w:r>
    </w:p>
    <w:p w14:paraId="0433C2CA" w14:textId="77777777" w:rsidR="004448D7" w:rsidRPr="00F346C0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6"/>
        <w:gridCol w:w="235"/>
        <w:gridCol w:w="1024"/>
        <w:gridCol w:w="268"/>
        <w:gridCol w:w="1126"/>
        <w:gridCol w:w="268"/>
        <w:gridCol w:w="1102"/>
      </w:tblGrid>
      <w:tr w:rsidR="004448D7" w:rsidRPr="00F346C0" w14:paraId="73EC7864" w14:textId="77777777" w:rsidTr="00C278B6">
        <w:tc>
          <w:tcPr>
            <w:tcW w:w="4050" w:type="dxa"/>
          </w:tcPr>
          <w:p w14:paraId="50C47E3F" w14:textId="77777777" w:rsidR="004448D7" w:rsidRPr="00F346C0" w:rsidRDefault="004448D7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1D2C1FF0" w14:textId="77777777" w:rsidR="004448D7" w:rsidRPr="00F346C0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0D206FD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462F8B7" w14:textId="77777777" w:rsidR="004448D7" w:rsidRPr="00F346C0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D7" w:rsidRPr="00F346C0" w14:paraId="02786202" w14:textId="77777777" w:rsidTr="00C278B6">
        <w:tc>
          <w:tcPr>
            <w:tcW w:w="4050" w:type="dxa"/>
            <w:shd w:val="clear" w:color="auto" w:fill="auto"/>
          </w:tcPr>
          <w:p w14:paraId="51D39474" w14:textId="77777777" w:rsidR="004448D7" w:rsidRPr="00F346C0" w:rsidRDefault="004448D7" w:rsidP="00C278B6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CF3175C" w14:textId="1AE331EC" w:rsidR="004448D7" w:rsidRPr="00F346C0" w:rsidRDefault="00411C91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</w:tcPr>
          <w:p w14:paraId="54D3E981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1E5D5" w14:textId="117249F0" w:rsidR="004448D7" w:rsidRPr="00F346C0" w:rsidRDefault="00411C91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23CB12C5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9BC2BE" w14:textId="36155659" w:rsidR="004448D7" w:rsidRPr="00F346C0" w:rsidRDefault="00411C91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328ACF30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23B27F3" w14:textId="56EE3795" w:rsidR="004448D7" w:rsidRPr="00F346C0" w:rsidRDefault="00411C91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48D7" w:rsidRPr="00F346C0" w14:paraId="35E61AB5" w14:textId="77777777" w:rsidTr="00C278B6">
        <w:tc>
          <w:tcPr>
            <w:tcW w:w="4050" w:type="dxa"/>
            <w:shd w:val="clear" w:color="auto" w:fill="auto"/>
          </w:tcPr>
          <w:p w14:paraId="5F549A33" w14:textId="77777777" w:rsidR="004448D7" w:rsidRPr="00F346C0" w:rsidRDefault="004448D7" w:rsidP="00C278B6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9" w:type="dxa"/>
            <w:gridSpan w:val="7"/>
          </w:tcPr>
          <w:p w14:paraId="4BAC8E90" w14:textId="77777777" w:rsidR="004448D7" w:rsidRPr="00F346C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4177" w:rsidRPr="00F346C0" w14:paraId="7DA831B8" w14:textId="77777777" w:rsidTr="00534B9E">
        <w:tc>
          <w:tcPr>
            <w:tcW w:w="4050" w:type="dxa"/>
            <w:shd w:val="clear" w:color="auto" w:fill="auto"/>
          </w:tcPr>
          <w:p w14:paraId="579B56E9" w14:textId="77777777" w:rsidR="000E4177" w:rsidRPr="00F346C0" w:rsidRDefault="000E4177" w:rsidP="000E417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21B95" w14:textId="5F89274A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748 </w:t>
            </w:r>
          </w:p>
        </w:tc>
        <w:tc>
          <w:tcPr>
            <w:tcW w:w="235" w:type="dxa"/>
            <w:vAlign w:val="center"/>
          </w:tcPr>
          <w:p w14:paraId="37C91565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8469DAE" w14:textId="34D9E55B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923 </w:t>
            </w:r>
          </w:p>
        </w:tc>
        <w:tc>
          <w:tcPr>
            <w:tcW w:w="268" w:type="dxa"/>
            <w:vAlign w:val="center"/>
          </w:tcPr>
          <w:p w14:paraId="081BFBD3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34987870" w14:textId="2EA02871" w:rsidR="000E4177" w:rsidRPr="00F346C0" w:rsidRDefault="000E4177" w:rsidP="000E4177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8512FA9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D9E5178" w14:textId="77777777" w:rsidR="000E4177" w:rsidRPr="00F346C0" w:rsidRDefault="000E4177" w:rsidP="000E4177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177" w:rsidRPr="00F346C0" w14:paraId="645BFB99" w14:textId="77777777" w:rsidTr="00534B9E">
        <w:tc>
          <w:tcPr>
            <w:tcW w:w="4050" w:type="dxa"/>
            <w:shd w:val="clear" w:color="auto" w:fill="auto"/>
          </w:tcPr>
          <w:p w14:paraId="38886AD6" w14:textId="77777777" w:rsidR="000E4177" w:rsidRPr="00F346C0" w:rsidRDefault="000E4177" w:rsidP="000E417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76B7B" w14:textId="2BB53367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1,028 </w:t>
            </w:r>
          </w:p>
        </w:tc>
        <w:tc>
          <w:tcPr>
            <w:tcW w:w="235" w:type="dxa"/>
            <w:vAlign w:val="center"/>
          </w:tcPr>
          <w:p w14:paraId="5463426C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EF802EC" w14:textId="19B8499A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979 </w:t>
            </w:r>
          </w:p>
        </w:tc>
        <w:tc>
          <w:tcPr>
            <w:tcW w:w="268" w:type="dxa"/>
            <w:vAlign w:val="center"/>
          </w:tcPr>
          <w:p w14:paraId="0B9501D6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6E742A02" w14:textId="513C4C78" w:rsidR="000E4177" w:rsidRPr="00F346C0" w:rsidRDefault="000E4177" w:rsidP="000E4177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797C8290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8A9C79F" w14:textId="77777777" w:rsidR="000E4177" w:rsidRPr="00F346C0" w:rsidRDefault="000E4177" w:rsidP="000E4177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177" w:rsidRPr="00F346C0" w14:paraId="51181AE3" w14:textId="77777777" w:rsidTr="003F725B">
        <w:tc>
          <w:tcPr>
            <w:tcW w:w="4050" w:type="dxa"/>
            <w:shd w:val="clear" w:color="auto" w:fill="auto"/>
          </w:tcPr>
          <w:p w14:paraId="37CFF872" w14:textId="2137DBF9" w:rsidR="000E4177" w:rsidRPr="00F346C0" w:rsidRDefault="000E4177" w:rsidP="000E417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AFB6A" w14:textId="4ED7F51E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1,15</w:t>
            </w:r>
            <w:r w:rsidR="00DE6915"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5" w:type="dxa"/>
            <w:vAlign w:val="center"/>
          </w:tcPr>
          <w:p w14:paraId="490BEEB8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69D1E12F" w14:textId="7DE07588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1,017 </w:t>
            </w:r>
          </w:p>
        </w:tc>
        <w:tc>
          <w:tcPr>
            <w:tcW w:w="268" w:type="dxa"/>
            <w:vAlign w:val="center"/>
          </w:tcPr>
          <w:p w14:paraId="33B8A7D5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E0B7576" w14:textId="114E7422" w:rsidR="000E4177" w:rsidRPr="00F346C0" w:rsidRDefault="000E4177" w:rsidP="000E4177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28A61CF7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07B1F531" w14:textId="56F80352" w:rsidR="000E4177" w:rsidRPr="00F346C0" w:rsidRDefault="000E4177" w:rsidP="000E4177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177" w:rsidRPr="00F346C0" w14:paraId="69E03C0C" w14:textId="77777777" w:rsidTr="004974A4">
        <w:tc>
          <w:tcPr>
            <w:tcW w:w="4050" w:type="dxa"/>
            <w:shd w:val="clear" w:color="auto" w:fill="auto"/>
          </w:tcPr>
          <w:p w14:paraId="24CC5840" w14:textId="4F333B1B" w:rsidR="000E4177" w:rsidRPr="00F346C0" w:rsidRDefault="000E4177" w:rsidP="000E417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2444C" w14:textId="32990946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2,927</w:t>
            </w:r>
          </w:p>
        </w:tc>
        <w:tc>
          <w:tcPr>
            <w:tcW w:w="235" w:type="dxa"/>
            <w:vAlign w:val="center"/>
          </w:tcPr>
          <w:p w14:paraId="2AE30887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AF29D" w14:textId="4080F56B" w:rsidR="000E4177" w:rsidRPr="00F346C0" w:rsidRDefault="000E4177" w:rsidP="000E4177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2,919 </w:t>
            </w:r>
          </w:p>
        </w:tc>
        <w:tc>
          <w:tcPr>
            <w:tcW w:w="268" w:type="dxa"/>
            <w:vAlign w:val="center"/>
          </w:tcPr>
          <w:p w14:paraId="1ECA6D7E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7494C" w14:textId="09C9FC58" w:rsidR="000E4177" w:rsidRPr="00F346C0" w:rsidRDefault="000E4177" w:rsidP="000E4177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1C23D03D" w14:textId="77777777" w:rsidR="000E4177" w:rsidRPr="00F346C0" w:rsidRDefault="000E4177" w:rsidP="000E41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86FA8" w14:textId="3450D3C0" w:rsidR="000E4177" w:rsidRPr="00F346C0" w:rsidRDefault="000E4177" w:rsidP="000E4177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4104A44" w14:textId="0575B442" w:rsidR="007D2E05" w:rsidRPr="00F346C0" w:rsidRDefault="007D2E05" w:rsidP="007D2E05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3BD9A0" w14:textId="644D49AC" w:rsidR="0039039B" w:rsidRPr="00F346C0" w:rsidRDefault="0039039B" w:rsidP="00652DBE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1A017D6E" w14:textId="18A954C0" w:rsidR="0039039B" w:rsidRPr="00F346C0" w:rsidRDefault="0039039B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9907B96" w14:textId="77777777" w:rsidR="0039039B" w:rsidRPr="00F346C0" w:rsidRDefault="0039039B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46C0">
        <w:rPr>
          <w:rFonts w:asciiTheme="majorBidi" w:hAnsiTheme="majorBidi" w:cstheme="majorBidi"/>
          <w:sz w:val="30"/>
          <w:szCs w:val="30"/>
        </w:rPr>
        <w:t>2535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346C0">
        <w:rPr>
          <w:rFonts w:asciiTheme="majorBidi" w:hAnsiTheme="majorBidi" w:cstheme="majorBidi"/>
          <w:sz w:val="30"/>
          <w:szCs w:val="30"/>
        </w:rPr>
        <w:t>116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346C0">
        <w:rPr>
          <w:rFonts w:asciiTheme="majorBidi" w:hAnsiTheme="majorBidi" w:cstheme="majorBidi"/>
          <w:sz w:val="30"/>
          <w:szCs w:val="30"/>
        </w:rPr>
        <w:t>“</w:t>
      </w:r>
      <w:r w:rsidRPr="00F346C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346C0">
        <w:rPr>
          <w:rFonts w:asciiTheme="majorBidi" w:hAnsiTheme="majorBidi" w:cstheme="majorBidi"/>
          <w:sz w:val="30"/>
          <w:szCs w:val="30"/>
        </w:rPr>
        <w:t>”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346C0">
        <w:rPr>
          <w:rFonts w:asciiTheme="majorBidi" w:hAnsiTheme="majorBidi" w:cstheme="majorBidi"/>
          <w:sz w:val="30"/>
          <w:szCs w:val="30"/>
        </w:rPr>
        <w:t xml:space="preserve">5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346C0">
        <w:rPr>
          <w:rFonts w:asciiTheme="majorBidi" w:hAnsiTheme="majorBidi" w:cstheme="majorBidi"/>
          <w:sz w:val="30"/>
          <w:szCs w:val="30"/>
        </w:rPr>
        <w:t xml:space="preserve">10 </w:t>
      </w:r>
      <w:r w:rsidRPr="00F346C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ED4E6DD" w14:textId="77777777" w:rsidR="0039039B" w:rsidRPr="00F346C0" w:rsidRDefault="0039039B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28D39A7" w14:textId="77777777" w:rsidR="005F17D1" w:rsidRPr="00F346C0" w:rsidRDefault="005F17D1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2448BF6" w14:textId="77777777" w:rsidR="005F17D1" w:rsidRPr="00F346C0" w:rsidRDefault="005F17D1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1296A2F" w14:textId="77777777" w:rsidR="005F17D1" w:rsidRPr="00F346C0" w:rsidRDefault="005F17D1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3C0C1F5" w14:textId="77777777" w:rsidR="005F17D1" w:rsidRPr="00F346C0" w:rsidRDefault="005F17D1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12A90CA" w14:textId="77777777" w:rsidR="005F17D1" w:rsidRPr="00F346C0" w:rsidRDefault="005F17D1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434D07D" w14:textId="77777777" w:rsidR="005F17D1" w:rsidRPr="00F346C0" w:rsidRDefault="005F17D1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7B75D85" w14:textId="77777777" w:rsidR="00825F77" w:rsidRPr="00F346C0" w:rsidRDefault="0082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28D38A9" w14:textId="1AAFDCD3" w:rsidR="00B20300" w:rsidRPr="00F346C0" w:rsidRDefault="00B20300" w:rsidP="00652DBE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1D2AA7" w:rsidRPr="00F346C0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1A4A576D" w14:textId="77777777" w:rsidR="00BC4C7F" w:rsidRPr="00F346C0" w:rsidRDefault="00BC4C7F" w:rsidP="00BC4C7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3B9E19" w14:textId="1D82FEE2" w:rsidR="007E7A4A" w:rsidRPr="00F346C0" w:rsidRDefault="0086407E" w:rsidP="00A1185D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F346C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37782F4" w14:textId="77777777" w:rsidR="00700361" w:rsidRPr="00F346C0" w:rsidRDefault="00700361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4B966" w14:textId="77777777" w:rsidR="00FB0591" w:rsidRPr="00F346C0" w:rsidRDefault="00263128" w:rsidP="00FB0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F346C0">
        <w:rPr>
          <w:rFonts w:asciiTheme="majorBidi" w:hAnsiTheme="majorBidi"/>
          <w:sz w:val="30"/>
          <w:szCs w:val="30"/>
        </w:rPr>
        <w:t>6</w:t>
      </w:r>
      <w:r w:rsidRPr="00F346C0">
        <w:rPr>
          <w:rFonts w:asciiTheme="majorBidi" w:hAnsiTheme="majorBidi"/>
          <w:sz w:val="30"/>
          <w:szCs w:val="30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F346C0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F346C0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FB0591" w:rsidRPr="00F346C0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1E458C02" w14:textId="77777777" w:rsidR="0079326C" w:rsidRPr="00F346C0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C790E" w:rsidRPr="00F346C0" w14:paraId="5817926A" w14:textId="7BB11B5B" w:rsidTr="00193790">
        <w:tc>
          <w:tcPr>
            <w:tcW w:w="1080" w:type="dxa"/>
            <w:shd w:val="clear" w:color="auto" w:fill="auto"/>
          </w:tcPr>
          <w:p w14:paraId="46210795" w14:textId="77777777" w:rsidR="00263128" w:rsidRPr="00F346C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4FC5590C" w:rsidR="00263128" w:rsidRPr="00F346C0" w:rsidRDefault="00263128" w:rsidP="00B40CA3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F346C0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="00092A37" w:rsidRPr="00F346C0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F346C0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="00F463F6" w:rsidRPr="00F346C0">
              <w:rPr>
                <w:rFonts w:asciiTheme="majorBidi" w:hAnsiTheme="majorBidi"/>
                <w:sz w:val="30"/>
                <w:szCs w:val="30"/>
              </w:rPr>
              <w:br/>
            </w:r>
            <w:r w:rsidR="00092A37" w:rsidRPr="00F346C0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C790E" w:rsidRPr="00F346C0" w14:paraId="25A2209B" w14:textId="6D96F334" w:rsidTr="00193790">
        <w:tc>
          <w:tcPr>
            <w:tcW w:w="1080" w:type="dxa"/>
            <w:shd w:val="clear" w:color="auto" w:fill="auto"/>
          </w:tcPr>
          <w:p w14:paraId="1B58D795" w14:textId="77777777" w:rsidR="00263128" w:rsidRPr="00F346C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32529294" w:rsidR="00092A37" w:rsidRPr="00F346C0" w:rsidRDefault="00263128" w:rsidP="00B40CA3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F346C0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="00092A37" w:rsidRPr="00F346C0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F346C0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="00A10B51" w:rsidRPr="00F346C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92A37" w:rsidRPr="00F346C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92A37" w:rsidRPr="00F346C0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="00A10B51" w:rsidRPr="00F346C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10B51" w:rsidRPr="00F346C0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</w:t>
            </w:r>
            <w:r w:rsidR="00092A37" w:rsidRPr="00F346C0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1C790E" w:rsidRPr="00F346C0" w14:paraId="55930DE1" w14:textId="4EB7F667" w:rsidTr="00193790">
        <w:tc>
          <w:tcPr>
            <w:tcW w:w="1080" w:type="dxa"/>
            <w:shd w:val="clear" w:color="auto" w:fill="auto"/>
          </w:tcPr>
          <w:p w14:paraId="57C9B1F9" w14:textId="77777777" w:rsidR="00263128" w:rsidRPr="00F346C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50E71E67" w:rsidR="00263128" w:rsidRPr="00F346C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โพลิเมอร์และเคมีภัณฑ์</w:t>
            </w:r>
          </w:p>
        </w:tc>
      </w:tr>
      <w:tr w:rsidR="001C790E" w:rsidRPr="00F346C0" w14:paraId="27A20FE6" w14:textId="51A2F0BE" w:rsidTr="00193790">
        <w:tc>
          <w:tcPr>
            <w:tcW w:w="1080" w:type="dxa"/>
            <w:shd w:val="clear" w:color="auto" w:fill="auto"/>
          </w:tcPr>
          <w:p w14:paraId="05885A77" w14:textId="77777777" w:rsidR="00263128" w:rsidRPr="00F346C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32AB5678" w:rsidR="00263128" w:rsidRPr="00F346C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พลาสติกชีวภาพและผลิตภัณฑ์เพื่อความยั่งยืน</w:t>
            </w:r>
          </w:p>
        </w:tc>
      </w:tr>
      <w:tr w:rsidR="001C790E" w:rsidRPr="00F346C0" w14:paraId="4C95182F" w14:textId="0E30AFD6" w:rsidTr="00193790">
        <w:tc>
          <w:tcPr>
            <w:tcW w:w="1080" w:type="dxa"/>
            <w:shd w:val="clear" w:color="auto" w:fill="auto"/>
          </w:tcPr>
          <w:p w14:paraId="0F48BB7B" w14:textId="77777777" w:rsidR="00263128" w:rsidRPr="00F346C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06515989" w:rsidR="00263128" w:rsidRPr="00F346C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เคมีภัณฑ์ชนิดพิเศษ</w:t>
            </w:r>
          </w:p>
        </w:tc>
      </w:tr>
      <w:tr w:rsidR="001C790E" w:rsidRPr="00F346C0" w14:paraId="4A9DAC6C" w14:textId="46A426C6" w:rsidTr="00193790">
        <w:tc>
          <w:tcPr>
            <w:tcW w:w="1080" w:type="dxa"/>
            <w:shd w:val="clear" w:color="auto" w:fill="auto"/>
          </w:tcPr>
          <w:p w14:paraId="0ECDB199" w14:textId="77777777" w:rsidR="00263128" w:rsidRPr="00F346C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77777777" w:rsidR="00263128" w:rsidRPr="00F346C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3603AE51" w14:textId="77777777" w:rsidR="00825627" w:rsidRPr="00F346C0" w:rsidRDefault="0082562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41A3CA" w14:textId="11B618D1" w:rsidR="00B20300" w:rsidRPr="00F346C0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ผลการดำเนินงานของแต่ละส่วนงานดำเนินงาน วัดโดยใช้กำไรก่อนหักต้นทุนทางการเงิน ภาษีเงินได้ 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ผู้บริหารเชื่อว่าการใช้กำไรก่อนหักต้นทุนทางการเงิน ภาษีเงินได้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br/>
        <w:t>ค่าเสื่อมราคา</w:t>
      </w:r>
      <w:r w:rsidRPr="00F346C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F346C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F346C0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1E2B7C9" w14:textId="77777777" w:rsidR="00ED6AC0" w:rsidRPr="00F346C0" w:rsidRDefault="00ED6AC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355626" w14:textId="77777777" w:rsidR="00B20300" w:rsidRPr="00F346C0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F346C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99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1"/>
        <w:gridCol w:w="1350"/>
        <w:gridCol w:w="186"/>
        <w:gridCol w:w="1265"/>
        <w:gridCol w:w="181"/>
        <w:gridCol w:w="1275"/>
        <w:gridCol w:w="180"/>
        <w:gridCol w:w="1529"/>
        <w:gridCol w:w="180"/>
        <w:gridCol w:w="1439"/>
        <w:gridCol w:w="179"/>
        <w:gridCol w:w="1170"/>
        <w:gridCol w:w="179"/>
        <w:gridCol w:w="1095"/>
        <w:gridCol w:w="178"/>
        <w:gridCol w:w="1112"/>
      </w:tblGrid>
      <w:tr w:rsidR="00A960F6" w:rsidRPr="00F346C0" w14:paraId="6A03F479" w14:textId="77777777" w:rsidTr="00C32C8B">
        <w:trPr>
          <w:cantSplit/>
        </w:trPr>
        <w:tc>
          <w:tcPr>
            <w:tcW w:w="3601" w:type="dxa"/>
          </w:tcPr>
          <w:p w14:paraId="1C8E8658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8" w:type="dxa"/>
            <w:gridSpan w:val="15"/>
          </w:tcPr>
          <w:p w14:paraId="22C4913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960F6" w:rsidRPr="00F346C0" w14:paraId="7D51BC4F" w14:textId="77777777" w:rsidTr="00C32C8B">
        <w:trPr>
          <w:cantSplit/>
        </w:trPr>
        <w:tc>
          <w:tcPr>
            <w:tcW w:w="3601" w:type="dxa"/>
          </w:tcPr>
          <w:p w14:paraId="34C6ABB6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346C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44B6323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B164A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C6F8AD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3E2D9BE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6C342F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EDBBB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A47A3E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19681D9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4A437AE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9CDC17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0584914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49C64BD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ผลิตภัณฑ์ </w:t>
            </w: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5757C13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5C9CDDA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EF6A9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63D8FB6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6322C8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E3567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3579E7A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20B7ECBF" w14:textId="77777777" w:rsidR="00A960F6" w:rsidRPr="00F346C0" w:rsidRDefault="00A960F6" w:rsidP="00C32C8B">
            <w:pPr>
              <w:pStyle w:val="acctfourfigures"/>
              <w:spacing w:line="35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4B022C6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6D930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FAD5A5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86E9DC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66A8D38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C6FCB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DAC8A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60F6" w:rsidRPr="00F346C0" w14:paraId="296BC0DE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3B221B4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98" w:type="dxa"/>
            <w:gridSpan w:val="15"/>
          </w:tcPr>
          <w:p w14:paraId="23C3CBBC" w14:textId="77777777" w:rsidR="00A960F6" w:rsidRPr="00F346C0" w:rsidRDefault="00A960F6" w:rsidP="00C32C8B">
            <w:pPr>
              <w:spacing w:line="35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960F6" w:rsidRPr="00F346C0" w14:paraId="057409C4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25D2C8C3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26C9897" w14:textId="00FF980D" w:rsidR="00A960F6" w:rsidRPr="00F346C0" w:rsidRDefault="00FF1475" w:rsidP="00CA4A8C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343</w:t>
            </w:r>
            <w:r w:rsidR="00A960F6"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844</w:t>
            </w:r>
          </w:p>
        </w:tc>
        <w:tc>
          <w:tcPr>
            <w:tcW w:w="186" w:type="dxa"/>
            <w:vAlign w:val="bottom"/>
          </w:tcPr>
          <w:p w14:paraId="3B2691B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1B1613D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68,263</w:t>
            </w:r>
          </w:p>
        </w:tc>
        <w:tc>
          <w:tcPr>
            <w:tcW w:w="181" w:type="dxa"/>
            <w:vAlign w:val="bottom"/>
          </w:tcPr>
          <w:p w14:paraId="1CEC44B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2F15EFDC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95,800</w:t>
            </w:r>
          </w:p>
        </w:tc>
        <w:tc>
          <w:tcPr>
            <w:tcW w:w="180" w:type="dxa"/>
            <w:vAlign w:val="bottom"/>
          </w:tcPr>
          <w:p w14:paraId="779FA5A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42A31CF6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15,049</w:t>
            </w:r>
          </w:p>
        </w:tc>
        <w:tc>
          <w:tcPr>
            <w:tcW w:w="180" w:type="dxa"/>
            <w:vAlign w:val="bottom"/>
          </w:tcPr>
          <w:p w14:paraId="069AD7D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7D564D94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94,703</w:t>
            </w:r>
          </w:p>
        </w:tc>
        <w:tc>
          <w:tcPr>
            <w:tcW w:w="179" w:type="dxa"/>
            <w:vAlign w:val="bottom"/>
          </w:tcPr>
          <w:p w14:paraId="72EB331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41474E4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3,972</w:t>
            </w:r>
          </w:p>
        </w:tc>
        <w:tc>
          <w:tcPr>
            <w:tcW w:w="179" w:type="dxa"/>
            <w:vAlign w:val="bottom"/>
          </w:tcPr>
          <w:p w14:paraId="5FD51FD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0E32C90F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D57EB0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40E0A704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621,631</w:t>
            </w:r>
          </w:p>
        </w:tc>
      </w:tr>
      <w:tr w:rsidR="00A960F6" w:rsidRPr="00F346C0" w14:paraId="27603FDE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FA7585A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F55EB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106,878</w:t>
            </w:r>
          </w:p>
        </w:tc>
        <w:tc>
          <w:tcPr>
            <w:tcW w:w="186" w:type="dxa"/>
            <w:vAlign w:val="bottom"/>
          </w:tcPr>
          <w:p w14:paraId="1D3F938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B0AB3D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8,673</w:t>
            </w:r>
          </w:p>
        </w:tc>
        <w:tc>
          <w:tcPr>
            <w:tcW w:w="181" w:type="dxa"/>
            <w:vAlign w:val="bottom"/>
          </w:tcPr>
          <w:p w14:paraId="54A1781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88433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3,934</w:t>
            </w:r>
          </w:p>
        </w:tc>
        <w:tc>
          <w:tcPr>
            <w:tcW w:w="180" w:type="dxa"/>
            <w:vAlign w:val="bottom"/>
          </w:tcPr>
          <w:p w14:paraId="7388B9A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F4624F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2,992</w:t>
            </w:r>
          </w:p>
        </w:tc>
        <w:tc>
          <w:tcPr>
            <w:tcW w:w="180" w:type="dxa"/>
            <w:vAlign w:val="bottom"/>
          </w:tcPr>
          <w:p w14:paraId="2105CD1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69A84C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0E4F62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3F5A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8,049</w:t>
            </w:r>
          </w:p>
        </w:tc>
        <w:tc>
          <w:tcPr>
            <w:tcW w:w="179" w:type="dxa"/>
            <w:vAlign w:val="bottom"/>
          </w:tcPr>
          <w:p w14:paraId="1AB31BE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442FEE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(130,526)</w:t>
            </w:r>
          </w:p>
        </w:tc>
        <w:tc>
          <w:tcPr>
            <w:tcW w:w="178" w:type="dxa"/>
            <w:vAlign w:val="bottom"/>
          </w:tcPr>
          <w:p w14:paraId="793AD44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0EE0C7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60F6" w:rsidRPr="00F346C0" w14:paraId="2DC9CA89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327EE1F2" w14:textId="539F33AA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AEC08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450,722</w:t>
            </w:r>
          </w:p>
        </w:tc>
        <w:tc>
          <w:tcPr>
            <w:tcW w:w="186" w:type="dxa"/>
            <w:vAlign w:val="bottom"/>
          </w:tcPr>
          <w:p w14:paraId="731CDD0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55905A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76,936</w:t>
            </w:r>
          </w:p>
        </w:tc>
        <w:tc>
          <w:tcPr>
            <w:tcW w:w="181" w:type="dxa"/>
            <w:vAlign w:val="bottom"/>
          </w:tcPr>
          <w:p w14:paraId="333BA2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D4F9F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99,734</w:t>
            </w:r>
          </w:p>
        </w:tc>
        <w:tc>
          <w:tcPr>
            <w:tcW w:w="180" w:type="dxa"/>
            <w:vAlign w:val="bottom"/>
          </w:tcPr>
          <w:p w14:paraId="3287265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5D5CF3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18,041</w:t>
            </w:r>
          </w:p>
        </w:tc>
        <w:tc>
          <w:tcPr>
            <w:tcW w:w="180" w:type="dxa"/>
            <w:vAlign w:val="bottom"/>
          </w:tcPr>
          <w:p w14:paraId="767C1A8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212457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94,703</w:t>
            </w:r>
          </w:p>
        </w:tc>
        <w:tc>
          <w:tcPr>
            <w:tcW w:w="179" w:type="dxa"/>
            <w:vAlign w:val="bottom"/>
          </w:tcPr>
          <w:p w14:paraId="61FFEED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9F38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12,021</w:t>
            </w:r>
          </w:p>
        </w:tc>
        <w:tc>
          <w:tcPr>
            <w:tcW w:w="179" w:type="dxa"/>
            <w:vAlign w:val="bottom"/>
          </w:tcPr>
          <w:p w14:paraId="0B7FC0C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F138A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(130,526)</w:t>
            </w:r>
          </w:p>
        </w:tc>
        <w:tc>
          <w:tcPr>
            <w:tcW w:w="178" w:type="dxa"/>
            <w:vAlign w:val="bottom"/>
          </w:tcPr>
          <w:p w14:paraId="6BB451A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7FAD134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621,631</w:t>
            </w:r>
          </w:p>
        </w:tc>
      </w:tr>
      <w:tr w:rsidR="00A960F6" w:rsidRPr="00F346C0" w14:paraId="0D675FA5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316BBCB7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33953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(425,631)</w:t>
            </w:r>
          </w:p>
        </w:tc>
        <w:tc>
          <w:tcPr>
            <w:tcW w:w="186" w:type="dxa"/>
            <w:vAlign w:val="bottom"/>
          </w:tcPr>
          <w:p w14:paraId="0EF1406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8411AF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(74,424)</w:t>
            </w:r>
          </w:p>
        </w:tc>
        <w:tc>
          <w:tcPr>
            <w:tcW w:w="181" w:type="dxa"/>
            <w:vAlign w:val="bottom"/>
          </w:tcPr>
          <w:p w14:paraId="54B55F1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D0E910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(89,041)</w:t>
            </w:r>
          </w:p>
        </w:tc>
        <w:tc>
          <w:tcPr>
            <w:tcW w:w="180" w:type="dxa"/>
            <w:vAlign w:val="bottom"/>
          </w:tcPr>
          <w:p w14:paraId="42DED44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7982384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(17,041)</w:t>
            </w:r>
          </w:p>
        </w:tc>
        <w:tc>
          <w:tcPr>
            <w:tcW w:w="180" w:type="dxa"/>
            <w:vAlign w:val="bottom"/>
          </w:tcPr>
          <w:p w14:paraId="13B5D42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4197FC2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(76,478)</w:t>
            </w:r>
          </w:p>
        </w:tc>
        <w:tc>
          <w:tcPr>
            <w:tcW w:w="179" w:type="dxa"/>
            <w:vAlign w:val="bottom"/>
          </w:tcPr>
          <w:p w14:paraId="7EB27D2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0771D9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(9,881)</w:t>
            </w:r>
          </w:p>
        </w:tc>
        <w:tc>
          <w:tcPr>
            <w:tcW w:w="179" w:type="dxa"/>
            <w:vAlign w:val="bottom"/>
          </w:tcPr>
          <w:p w14:paraId="14B762D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A58311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129,017</w:t>
            </w:r>
          </w:p>
        </w:tc>
        <w:tc>
          <w:tcPr>
            <w:tcW w:w="178" w:type="dxa"/>
            <w:vAlign w:val="bottom"/>
          </w:tcPr>
          <w:p w14:paraId="04602EC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78EF3F9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(563,479)</w:t>
            </w:r>
          </w:p>
        </w:tc>
      </w:tr>
      <w:tr w:rsidR="00A960F6" w:rsidRPr="00F346C0" w14:paraId="667B1EA7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51CD040C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412128A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(3,533)</w:t>
            </w:r>
          </w:p>
        </w:tc>
        <w:tc>
          <w:tcPr>
            <w:tcW w:w="186" w:type="dxa"/>
            <w:vAlign w:val="bottom"/>
          </w:tcPr>
          <w:p w14:paraId="3021AF3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174C9AD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(2,942)</w:t>
            </w:r>
          </w:p>
        </w:tc>
        <w:tc>
          <w:tcPr>
            <w:tcW w:w="181" w:type="dxa"/>
            <w:vAlign w:val="bottom"/>
          </w:tcPr>
          <w:p w14:paraId="70DC0DB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507958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(4,693)</w:t>
            </w:r>
          </w:p>
        </w:tc>
        <w:tc>
          <w:tcPr>
            <w:tcW w:w="180" w:type="dxa"/>
            <w:vAlign w:val="bottom"/>
          </w:tcPr>
          <w:p w14:paraId="4F011B2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787BE50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(792)</w:t>
            </w:r>
          </w:p>
        </w:tc>
        <w:tc>
          <w:tcPr>
            <w:tcW w:w="180" w:type="dxa"/>
            <w:vAlign w:val="bottom"/>
          </w:tcPr>
          <w:p w14:paraId="440E6EC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8BB858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(13,477)</w:t>
            </w:r>
          </w:p>
        </w:tc>
        <w:tc>
          <w:tcPr>
            <w:tcW w:w="179" w:type="dxa"/>
            <w:vAlign w:val="bottom"/>
          </w:tcPr>
          <w:p w14:paraId="4CFF6F3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E59F6D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(2,815)</w:t>
            </w:r>
          </w:p>
        </w:tc>
        <w:tc>
          <w:tcPr>
            <w:tcW w:w="179" w:type="dxa"/>
            <w:vAlign w:val="bottom"/>
          </w:tcPr>
          <w:p w14:paraId="5C5F142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4695272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1,429</w:t>
            </w:r>
          </w:p>
        </w:tc>
        <w:tc>
          <w:tcPr>
            <w:tcW w:w="178" w:type="dxa"/>
            <w:vAlign w:val="bottom"/>
          </w:tcPr>
          <w:p w14:paraId="630C278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645686B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(26,823)</w:t>
            </w:r>
          </w:p>
        </w:tc>
      </w:tr>
      <w:tr w:rsidR="00A960F6" w:rsidRPr="00F346C0" w14:paraId="18DCD267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C53D665" w14:textId="77777777" w:rsidR="00A960F6" w:rsidRPr="00F346C0" w:rsidRDefault="00A960F6" w:rsidP="00C32C8B">
            <w:pPr>
              <w:spacing w:line="35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0" w:type="dxa"/>
          </w:tcPr>
          <w:p w14:paraId="57549F7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47713C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473E172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40A070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FBD9B8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042BB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430CC7D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5B793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3C4530D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56F21A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36B38C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36DB86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334740C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8CB61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6433234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0F6" w:rsidRPr="00F346C0" w14:paraId="4386515B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6A808611" w14:textId="77777777" w:rsidR="00A960F6" w:rsidRPr="00F346C0" w:rsidRDefault="00A960F6" w:rsidP="00C32C8B">
            <w:pPr>
              <w:spacing w:line="350" w:lineRule="exact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</w:tcPr>
          <w:p w14:paraId="5FA4336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21,382</w:t>
            </w:r>
          </w:p>
        </w:tc>
        <w:tc>
          <w:tcPr>
            <w:tcW w:w="186" w:type="dxa"/>
            <w:vAlign w:val="bottom"/>
          </w:tcPr>
          <w:p w14:paraId="395518F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10AA883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</w:p>
        </w:tc>
        <w:tc>
          <w:tcPr>
            <w:tcW w:w="181" w:type="dxa"/>
            <w:vAlign w:val="bottom"/>
          </w:tcPr>
          <w:p w14:paraId="793804A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516C19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6,718</w:t>
            </w:r>
          </w:p>
        </w:tc>
        <w:tc>
          <w:tcPr>
            <w:tcW w:w="180" w:type="dxa"/>
            <w:vAlign w:val="bottom"/>
          </w:tcPr>
          <w:p w14:paraId="050CEEA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5C2C7D2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180" w:type="dxa"/>
            <w:vAlign w:val="bottom"/>
          </w:tcPr>
          <w:p w14:paraId="31CAC82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B6DE28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6,275</w:t>
            </w:r>
          </w:p>
        </w:tc>
        <w:tc>
          <w:tcPr>
            <w:tcW w:w="179" w:type="dxa"/>
            <w:vAlign w:val="bottom"/>
          </w:tcPr>
          <w:p w14:paraId="519824C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4C7573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4,128</w:t>
            </w:r>
          </w:p>
        </w:tc>
        <w:tc>
          <w:tcPr>
            <w:tcW w:w="179" w:type="dxa"/>
            <w:vAlign w:val="bottom"/>
          </w:tcPr>
          <w:p w14:paraId="7E6A5F1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1CE6AA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1,557</w:t>
            </w:r>
          </w:p>
        </w:tc>
        <w:tc>
          <w:tcPr>
            <w:tcW w:w="178" w:type="dxa"/>
            <w:vAlign w:val="bottom"/>
          </w:tcPr>
          <w:p w14:paraId="76DDF07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3B5EEBB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40,449</w:t>
            </w:r>
          </w:p>
        </w:tc>
      </w:tr>
      <w:tr w:rsidR="00A960F6" w:rsidRPr="00F346C0" w14:paraId="359DBB42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2EBE388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7E84993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466</w:t>
            </w:r>
          </w:p>
        </w:tc>
        <w:tc>
          <w:tcPr>
            <w:tcW w:w="186" w:type="dxa"/>
            <w:vAlign w:val="bottom"/>
          </w:tcPr>
          <w:p w14:paraId="3FF6D7C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BBFDBD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</w:p>
        </w:tc>
        <w:tc>
          <w:tcPr>
            <w:tcW w:w="181" w:type="dxa"/>
            <w:vAlign w:val="bottom"/>
          </w:tcPr>
          <w:p w14:paraId="0A624B1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7E8300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2187B25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6DD0C0B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C7F016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F65B83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179" w:type="dxa"/>
            <w:vAlign w:val="bottom"/>
          </w:tcPr>
          <w:p w14:paraId="6C59E4A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FA6F65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11,024</w:t>
            </w:r>
          </w:p>
        </w:tc>
        <w:tc>
          <w:tcPr>
            <w:tcW w:w="179" w:type="dxa"/>
            <w:vAlign w:val="bottom"/>
          </w:tcPr>
          <w:p w14:paraId="5344A59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0B91911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(10,705)</w:t>
            </w:r>
          </w:p>
        </w:tc>
        <w:tc>
          <w:tcPr>
            <w:tcW w:w="178" w:type="dxa"/>
            <w:vAlign w:val="bottom"/>
          </w:tcPr>
          <w:p w14:paraId="6A77BCC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0E92ED1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</w:tr>
      <w:tr w:rsidR="00A960F6" w:rsidRPr="00F346C0" w14:paraId="3D253203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7F25A625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6263CB1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(2,480)</w:t>
            </w:r>
          </w:p>
        </w:tc>
        <w:tc>
          <w:tcPr>
            <w:tcW w:w="186" w:type="dxa"/>
            <w:vAlign w:val="bottom"/>
          </w:tcPr>
          <w:p w14:paraId="2973B9C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7AAE18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(990)</w:t>
            </w:r>
          </w:p>
        </w:tc>
        <w:tc>
          <w:tcPr>
            <w:tcW w:w="181" w:type="dxa"/>
            <w:vAlign w:val="bottom"/>
          </w:tcPr>
          <w:p w14:paraId="519A066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1CF37C0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(1,110)</w:t>
            </w:r>
          </w:p>
        </w:tc>
        <w:tc>
          <w:tcPr>
            <w:tcW w:w="180" w:type="dxa"/>
            <w:vAlign w:val="bottom"/>
          </w:tcPr>
          <w:p w14:paraId="43E9C24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79CEFE4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(133)</w:t>
            </w:r>
          </w:p>
        </w:tc>
        <w:tc>
          <w:tcPr>
            <w:tcW w:w="180" w:type="dxa"/>
            <w:vAlign w:val="bottom"/>
          </w:tcPr>
          <w:p w14:paraId="14FEA80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0880656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(2,881)</w:t>
            </w:r>
          </w:p>
        </w:tc>
        <w:tc>
          <w:tcPr>
            <w:tcW w:w="179" w:type="dxa"/>
            <w:vAlign w:val="bottom"/>
          </w:tcPr>
          <w:p w14:paraId="40BF63A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95FF1B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(4,572)</w:t>
            </w:r>
          </w:p>
        </w:tc>
        <w:tc>
          <w:tcPr>
            <w:tcW w:w="179" w:type="dxa"/>
            <w:vAlign w:val="bottom"/>
          </w:tcPr>
          <w:p w14:paraId="40C7C0D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4A3E7C2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178" w:type="dxa"/>
            <w:vAlign w:val="bottom"/>
          </w:tcPr>
          <w:p w14:paraId="5A2EDCC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52D7D57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(11,718)</w:t>
            </w:r>
          </w:p>
        </w:tc>
      </w:tr>
      <w:tr w:rsidR="00A960F6" w:rsidRPr="00F346C0" w14:paraId="79028C07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56FC79A0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2ED2D5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(11,651)</w:t>
            </w:r>
          </w:p>
        </w:tc>
        <w:tc>
          <w:tcPr>
            <w:tcW w:w="186" w:type="dxa"/>
            <w:vAlign w:val="bottom"/>
          </w:tcPr>
          <w:p w14:paraId="695487C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6AEAC58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(4,136)</w:t>
            </w:r>
          </w:p>
        </w:tc>
        <w:tc>
          <w:tcPr>
            <w:tcW w:w="181" w:type="dxa"/>
            <w:vAlign w:val="bottom"/>
          </w:tcPr>
          <w:p w14:paraId="4BA9724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E92400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(2,995)</w:t>
            </w:r>
          </w:p>
        </w:tc>
        <w:tc>
          <w:tcPr>
            <w:tcW w:w="180" w:type="dxa"/>
            <w:vAlign w:val="bottom"/>
          </w:tcPr>
          <w:p w14:paraId="0BAFEAE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6D41C0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(663)</w:t>
            </w:r>
          </w:p>
        </w:tc>
        <w:tc>
          <w:tcPr>
            <w:tcW w:w="180" w:type="dxa"/>
            <w:vAlign w:val="bottom"/>
          </w:tcPr>
          <w:p w14:paraId="4245010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C454F5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(8,894)</w:t>
            </w:r>
          </w:p>
        </w:tc>
        <w:tc>
          <w:tcPr>
            <w:tcW w:w="179" w:type="dxa"/>
            <w:vAlign w:val="bottom"/>
          </w:tcPr>
          <w:p w14:paraId="3A02C39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715FD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(573)</w:t>
            </w:r>
          </w:p>
        </w:tc>
        <w:tc>
          <w:tcPr>
            <w:tcW w:w="179" w:type="dxa"/>
            <w:vAlign w:val="bottom"/>
          </w:tcPr>
          <w:p w14:paraId="41A9FCB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1502E8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78" w:type="dxa"/>
            <w:vAlign w:val="bottom"/>
          </w:tcPr>
          <w:p w14:paraId="6C15C02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197A044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(28,592)</w:t>
            </w:r>
          </w:p>
        </w:tc>
      </w:tr>
      <w:tr w:rsidR="00A960F6" w:rsidRPr="00F346C0" w14:paraId="4DD567E0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72638F0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กำไร (ขาดทุน) จากการด้อยค่าของสินทรัพย์</w:t>
            </w:r>
          </w:p>
          <w:p w14:paraId="71C2D4E3" w14:textId="13727A8C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</w:t>
            </w:r>
            <w:r w:rsidRPr="00F346C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50" w:type="dxa"/>
            <w:vAlign w:val="bottom"/>
          </w:tcPr>
          <w:p w14:paraId="5A6DFB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86" w:type="dxa"/>
            <w:vAlign w:val="bottom"/>
          </w:tcPr>
          <w:p w14:paraId="485570A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10CEAD4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420</w:t>
            </w:r>
          </w:p>
        </w:tc>
        <w:tc>
          <w:tcPr>
            <w:tcW w:w="181" w:type="dxa"/>
            <w:vAlign w:val="bottom"/>
          </w:tcPr>
          <w:p w14:paraId="63D9452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13E6E9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7324672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5695F8A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80" w:type="dxa"/>
            <w:vAlign w:val="bottom"/>
          </w:tcPr>
          <w:p w14:paraId="5271864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6838F03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(553)</w:t>
            </w:r>
          </w:p>
        </w:tc>
        <w:tc>
          <w:tcPr>
            <w:tcW w:w="179" w:type="dxa"/>
            <w:vAlign w:val="bottom"/>
          </w:tcPr>
          <w:p w14:paraId="6B643E1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AE65C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(544)</w:t>
            </w:r>
          </w:p>
        </w:tc>
        <w:tc>
          <w:tcPr>
            <w:tcW w:w="179" w:type="dxa"/>
            <w:vAlign w:val="bottom"/>
          </w:tcPr>
          <w:p w14:paraId="608334F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2493F86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78" w:type="dxa"/>
            <w:vAlign w:val="bottom"/>
          </w:tcPr>
          <w:p w14:paraId="5BADF10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3B051A7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</w:tr>
      <w:tr w:rsidR="00A960F6" w:rsidRPr="00F346C0" w14:paraId="7F732D55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3FB5ECD5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F34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46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 </w:t>
            </w:r>
          </w:p>
          <w:p w14:paraId="0EFEE700" w14:textId="07FE8E15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63F0B0A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3B7009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3E9D901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(1,014)</w:t>
            </w:r>
          </w:p>
        </w:tc>
        <w:tc>
          <w:tcPr>
            <w:tcW w:w="181" w:type="dxa"/>
            <w:vAlign w:val="bottom"/>
          </w:tcPr>
          <w:p w14:paraId="3DADC54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4E7534F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(550)</w:t>
            </w:r>
          </w:p>
        </w:tc>
        <w:tc>
          <w:tcPr>
            <w:tcW w:w="180" w:type="dxa"/>
            <w:vAlign w:val="bottom"/>
          </w:tcPr>
          <w:p w14:paraId="017DC63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512A07B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(219)</w:t>
            </w:r>
          </w:p>
        </w:tc>
        <w:tc>
          <w:tcPr>
            <w:tcW w:w="180" w:type="dxa"/>
            <w:vAlign w:val="bottom"/>
          </w:tcPr>
          <w:p w14:paraId="5475F7B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4CAD8B7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(205)</w:t>
            </w:r>
          </w:p>
        </w:tc>
        <w:tc>
          <w:tcPr>
            <w:tcW w:w="179" w:type="dxa"/>
            <w:vAlign w:val="bottom"/>
          </w:tcPr>
          <w:p w14:paraId="38CD09F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04DEA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1,589</w:t>
            </w:r>
          </w:p>
        </w:tc>
        <w:tc>
          <w:tcPr>
            <w:tcW w:w="179" w:type="dxa"/>
            <w:vAlign w:val="bottom"/>
          </w:tcPr>
          <w:p w14:paraId="2EDE081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16E9B51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1ED4556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52DCE61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(387)</w:t>
            </w:r>
          </w:p>
        </w:tc>
      </w:tr>
      <w:tr w:rsidR="00A960F6" w:rsidRPr="00F346C0" w14:paraId="09A833C9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009F0C32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70A3867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186" w:type="dxa"/>
            <w:vAlign w:val="bottom"/>
          </w:tcPr>
          <w:p w14:paraId="4C69AAA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0CC52CA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181" w:type="dxa"/>
            <w:vAlign w:val="bottom"/>
          </w:tcPr>
          <w:p w14:paraId="034FB86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2462DD5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7FD1AE0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2A0EB44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1126474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04895FF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(208)</w:t>
            </w:r>
          </w:p>
        </w:tc>
        <w:tc>
          <w:tcPr>
            <w:tcW w:w="179" w:type="dxa"/>
            <w:vAlign w:val="bottom"/>
          </w:tcPr>
          <w:p w14:paraId="2532384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2A6D21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179" w:type="dxa"/>
            <w:vAlign w:val="bottom"/>
          </w:tcPr>
          <w:p w14:paraId="24D5A5D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33476CB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178" w:type="dxa"/>
            <w:vAlign w:val="bottom"/>
          </w:tcPr>
          <w:p w14:paraId="562272E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029E301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  <w:tr w:rsidR="00A960F6" w:rsidRPr="00F346C0" w14:paraId="1241F335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4D74D70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</w:tcPr>
          <w:p w14:paraId="22C27AA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8,227</w:t>
            </w:r>
          </w:p>
        </w:tc>
        <w:tc>
          <w:tcPr>
            <w:tcW w:w="186" w:type="dxa"/>
            <w:vAlign w:val="bottom"/>
          </w:tcPr>
          <w:p w14:paraId="19E7188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1A44D9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(5,441)</w:t>
            </w:r>
          </w:p>
        </w:tc>
        <w:tc>
          <w:tcPr>
            <w:tcW w:w="181" w:type="dxa"/>
            <w:vAlign w:val="bottom"/>
          </w:tcPr>
          <w:p w14:paraId="2742776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3BECB4F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2,934</w:t>
            </w:r>
          </w:p>
        </w:tc>
        <w:tc>
          <w:tcPr>
            <w:tcW w:w="180" w:type="dxa"/>
            <w:vAlign w:val="bottom"/>
          </w:tcPr>
          <w:p w14:paraId="02E83BA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2246600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(557)</w:t>
            </w:r>
          </w:p>
        </w:tc>
        <w:tc>
          <w:tcPr>
            <w:tcW w:w="180" w:type="dxa"/>
            <w:vAlign w:val="bottom"/>
          </w:tcPr>
          <w:p w14:paraId="00DE898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744F6F4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(6,264)</w:t>
            </w:r>
          </w:p>
        </w:tc>
        <w:tc>
          <w:tcPr>
            <w:tcW w:w="179" w:type="dxa"/>
            <w:vAlign w:val="bottom"/>
          </w:tcPr>
          <w:p w14:paraId="266D42E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8AC4ED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11,966</w:t>
            </w:r>
          </w:p>
        </w:tc>
        <w:tc>
          <w:tcPr>
            <w:tcW w:w="179" w:type="dxa"/>
            <w:vAlign w:val="bottom"/>
          </w:tcPr>
          <w:p w14:paraId="15596D6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22C7572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(8,648)</w:t>
            </w:r>
          </w:p>
        </w:tc>
        <w:tc>
          <w:tcPr>
            <w:tcW w:w="178" w:type="dxa"/>
            <w:vAlign w:val="bottom"/>
          </w:tcPr>
          <w:p w14:paraId="546705E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0F5A322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2,217</w:t>
            </w:r>
          </w:p>
        </w:tc>
      </w:tr>
      <w:tr w:rsidR="00A960F6" w:rsidRPr="00F346C0" w14:paraId="612A9DC1" w14:textId="77777777" w:rsidTr="00C32C8B">
        <w:trPr>
          <w:cantSplit/>
          <w:trHeight w:val="80"/>
        </w:trPr>
        <w:tc>
          <w:tcPr>
            <w:tcW w:w="3601" w:type="dxa"/>
            <w:vAlign w:val="bottom"/>
          </w:tcPr>
          <w:p w14:paraId="7FA9FD75" w14:textId="2703E9A6" w:rsidR="00A960F6" w:rsidRPr="00F346C0" w:rsidRDefault="00A960F6" w:rsidP="00AA0F54">
            <w:pPr>
              <w:tabs>
                <w:tab w:val="clear" w:pos="227"/>
                <w:tab w:val="left" w:pos="200"/>
              </w:tabs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F346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ตามส่วนงานสุทธิส่วนที่เป็นของบริษัท</w:t>
            </w:r>
          </w:p>
        </w:tc>
        <w:tc>
          <w:tcPr>
            <w:tcW w:w="1350" w:type="dxa"/>
          </w:tcPr>
          <w:p w14:paraId="376D72A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7,945</w:t>
            </w:r>
          </w:p>
        </w:tc>
        <w:tc>
          <w:tcPr>
            <w:tcW w:w="186" w:type="dxa"/>
            <w:vAlign w:val="bottom"/>
          </w:tcPr>
          <w:p w14:paraId="7CD55CB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2053D59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(5,784)</w:t>
            </w:r>
          </w:p>
        </w:tc>
        <w:tc>
          <w:tcPr>
            <w:tcW w:w="181" w:type="dxa"/>
            <w:vAlign w:val="bottom"/>
          </w:tcPr>
          <w:p w14:paraId="4B34EEE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48BEA60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1,738</w:t>
            </w:r>
          </w:p>
        </w:tc>
        <w:tc>
          <w:tcPr>
            <w:tcW w:w="180" w:type="dxa"/>
            <w:vAlign w:val="bottom"/>
          </w:tcPr>
          <w:p w14:paraId="54F35F2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1795955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(474)</w:t>
            </w:r>
          </w:p>
        </w:tc>
        <w:tc>
          <w:tcPr>
            <w:tcW w:w="180" w:type="dxa"/>
            <w:vAlign w:val="bottom"/>
          </w:tcPr>
          <w:p w14:paraId="608ED2F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6241307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(5,803)</w:t>
            </w:r>
          </w:p>
        </w:tc>
        <w:tc>
          <w:tcPr>
            <w:tcW w:w="179" w:type="dxa"/>
            <w:vAlign w:val="bottom"/>
          </w:tcPr>
          <w:p w14:paraId="79EC348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5A89BF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12,102</w:t>
            </w:r>
          </w:p>
        </w:tc>
        <w:tc>
          <w:tcPr>
            <w:tcW w:w="179" w:type="dxa"/>
            <w:vAlign w:val="bottom"/>
          </w:tcPr>
          <w:p w14:paraId="60758E3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18DE4C5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(8,725)</w:t>
            </w:r>
          </w:p>
        </w:tc>
        <w:tc>
          <w:tcPr>
            <w:tcW w:w="178" w:type="dxa"/>
            <w:vAlign w:val="bottom"/>
          </w:tcPr>
          <w:p w14:paraId="2324914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4CE7516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</w:tr>
      <w:tr w:rsidR="00A960F6" w:rsidRPr="00F346C0" w14:paraId="02BCB129" w14:textId="77777777" w:rsidTr="004F0990">
        <w:trPr>
          <w:cantSplit/>
          <w:trHeight w:val="80"/>
        </w:trPr>
        <w:tc>
          <w:tcPr>
            <w:tcW w:w="15099" w:type="dxa"/>
            <w:gridSpan w:val="16"/>
            <w:vAlign w:val="bottom"/>
          </w:tcPr>
          <w:p w14:paraId="405AF9B7" w14:textId="77777777" w:rsidR="00A960F6" w:rsidRPr="00F346C0" w:rsidRDefault="00A960F6" w:rsidP="00AA0F54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eastAsia="Calibri" w:hAnsiTheme="majorBidi"/>
                <w:i/>
                <w:iCs/>
                <w:sz w:val="6"/>
                <w:szCs w:val="6"/>
                <w:lang w:val="en-US" w:bidi="th-TH"/>
              </w:rPr>
            </w:pPr>
          </w:p>
          <w:p w14:paraId="57D0DD0A" w14:textId="13D3D339" w:rsidR="00A960F6" w:rsidRPr="00F346C0" w:rsidRDefault="00A960F6" w:rsidP="00AA0F54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*</w:t>
            </w:r>
            <w:r w:rsidRPr="00F346C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รายได้ตามส่วนงานที่รายงานของกลุ่มบริษัทข้างต้น</w:t>
            </w:r>
            <w:r w:rsidRPr="00F346C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</w:t>
            </w:r>
            <w:r w:rsidRPr="00F346C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เป็นการเปิดเผยข้อมูลในลักษณะเดียวกับการจำแนกรายได้ตามสินค้าและบริการ</w:t>
            </w:r>
            <w:r w:rsidRPr="00F346C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(</w:t>
            </w:r>
            <w:r w:rsidRPr="00F346C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กลุ่มผลิตภัณฑ์หลัก</w:t>
            </w:r>
            <w:r w:rsidRPr="00F346C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) </w:t>
            </w:r>
          </w:p>
        </w:tc>
      </w:tr>
      <w:tr w:rsidR="00A960F6" w:rsidRPr="00F346C0" w14:paraId="3451E896" w14:textId="77777777" w:rsidTr="00C32C8B">
        <w:trPr>
          <w:cantSplit/>
        </w:trPr>
        <w:tc>
          <w:tcPr>
            <w:tcW w:w="3601" w:type="dxa"/>
          </w:tcPr>
          <w:p w14:paraId="3AF2DDF0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8" w:type="dxa"/>
            <w:gridSpan w:val="15"/>
          </w:tcPr>
          <w:p w14:paraId="12391E7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960F6" w:rsidRPr="00F346C0" w14:paraId="6F061D84" w14:textId="77777777" w:rsidTr="00C32C8B">
        <w:trPr>
          <w:cantSplit/>
        </w:trPr>
        <w:tc>
          <w:tcPr>
            <w:tcW w:w="3601" w:type="dxa"/>
          </w:tcPr>
          <w:p w14:paraId="45548EEB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346C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350" w:type="dxa"/>
          </w:tcPr>
          <w:p w14:paraId="57FBB1B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DD022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2A99CF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4FF78C1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66C7335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086AC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4F5A25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0E61F77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5F5E82F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47D4150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2E38783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47682C9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ผลิตภัณฑ์ </w:t>
            </w: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02849F6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34E45C3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B227A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F346C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48A8570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D1FC98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8381B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1B14D19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08B9E5A7" w14:textId="77777777" w:rsidR="00A960F6" w:rsidRPr="00F346C0" w:rsidRDefault="00A960F6" w:rsidP="00C32C8B">
            <w:pPr>
              <w:pStyle w:val="acctfourfigures"/>
              <w:spacing w:line="35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EABEFF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20B3D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29FF6E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5DD0C84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2DA1028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EA8C4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1418B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60F6" w:rsidRPr="00F346C0" w14:paraId="3F2BFC47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58A751C1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98" w:type="dxa"/>
            <w:gridSpan w:val="15"/>
          </w:tcPr>
          <w:p w14:paraId="25F83C3F" w14:textId="77777777" w:rsidR="00A960F6" w:rsidRPr="00F346C0" w:rsidRDefault="00A960F6" w:rsidP="00C32C8B">
            <w:pPr>
              <w:spacing w:line="35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960F6" w:rsidRPr="00F346C0" w14:paraId="3DD7AF84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579FCE6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3E7B383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340,162</w:t>
            </w:r>
          </w:p>
        </w:tc>
        <w:tc>
          <w:tcPr>
            <w:tcW w:w="186" w:type="dxa"/>
            <w:vAlign w:val="bottom"/>
          </w:tcPr>
          <w:p w14:paraId="6ADE65A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0EEB94B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87,861</w:t>
            </w:r>
          </w:p>
        </w:tc>
        <w:tc>
          <w:tcPr>
            <w:tcW w:w="181" w:type="dxa"/>
            <w:vAlign w:val="bottom"/>
          </w:tcPr>
          <w:p w14:paraId="1147556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8A329B3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111,542</w:t>
            </w:r>
          </w:p>
        </w:tc>
        <w:tc>
          <w:tcPr>
            <w:tcW w:w="180" w:type="dxa"/>
            <w:vAlign w:val="bottom"/>
          </w:tcPr>
          <w:p w14:paraId="2683B27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25622B37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22,250</w:t>
            </w:r>
          </w:p>
        </w:tc>
        <w:tc>
          <w:tcPr>
            <w:tcW w:w="180" w:type="dxa"/>
            <w:vAlign w:val="bottom"/>
          </w:tcPr>
          <w:p w14:paraId="4220A85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79E7A0EB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118,201</w:t>
            </w:r>
          </w:p>
        </w:tc>
        <w:tc>
          <w:tcPr>
            <w:tcW w:w="179" w:type="dxa"/>
            <w:vAlign w:val="bottom"/>
          </w:tcPr>
          <w:p w14:paraId="46154CD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A326692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3,938</w:t>
            </w:r>
          </w:p>
        </w:tc>
        <w:tc>
          <w:tcPr>
            <w:tcW w:w="179" w:type="dxa"/>
            <w:vAlign w:val="bottom"/>
          </w:tcPr>
          <w:p w14:paraId="3A95AFE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1B8AFC7A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04A4F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53389C79" w14:textId="77777777" w:rsidR="00A960F6" w:rsidRPr="00F346C0" w:rsidRDefault="00A960F6" w:rsidP="00CA4A8C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683,954</w:t>
            </w:r>
          </w:p>
        </w:tc>
      </w:tr>
      <w:tr w:rsidR="00A960F6" w:rsidRPr="00F346C0" w14:paraId="729E099B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6752177" w14:textId="77777777" w:rsidR="00A960F6" w:rsidRPr="00F346C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182C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134,165</w:t>
            </w:r>
          </w:p>
        </w:tc>
        <w:tc>
          <w:tcPr>
            <w:tcW w:w="186" w:type="dxa"/>
            <w:vAlign w:val="bottom"/>
          </w:tcPr>
          <w:p w14:paraId="3753277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C1E074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9,011</w:t>
            </w:r>
          </w:p>
        </w:tc>
        <w:tc>
          <w:tcPr>
            <w:tcW w:w="181" w:type="dxa"/>
            <w:vAlign w:val="bottom"/>
          </w:tcPr>
          <w:p w14:paraId="7709083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8D7B1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3EB7783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F8BE0E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2,914</w:t>
            </w:r>
          </w:p>
        </w:tc>
        <w:tc>
          <w:tcPr>
            <w:tcW w:w="180" w:type="dxa"/>
            <w:vAlign w:val="bottom"/>
          </w:tcPr>
          <w:p w14:paraId="543FA84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926912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79AEF8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E361D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9,080</w:t>
            </w:r>
          </w:p>
        </w:tc>
        <w:tc>
          <w:tcPr>
            <w:tcW w:w="179" w:type="dxa"/>
            <w:vAlign w:val="bottom"/>
          </w:tcPr>
          <w:p w14:paraId="372D222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98378E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(155,300)</w:t>
            </w:r>
          </w:p>
        </w:tc>
        <w:tc>
          <w:tcPr>
            <w:tcW w:w="178" w:type="dxa"/>
            <w:vAlign w:val="bottom"/>
          </w:tcPr>
          <w:p w14:paraId="23C2D84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4EF7D1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60F6" w:rsidRPr="00F346C0" w14:paraId="0FEAFBCA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33E378FE" w14:textId="51D0A16F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A5818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474,327</w:t>
            </w:r>
          </w:p>
        </w:tc>
        <w:tc>
          <w:tcPr>
            <w:tcW w:w="186" w:type="dxa"/>
            <w:vAlign w:val="bottom"/>
          </w:tcPr>
          <w:p w14:paraId="4066653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346CF8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96,872</w:t>
            </w:r>
          </w:p>
        </w:tc>
        <w:tc>
          <w:tcPr>
            <w:tcW w:w="181" w:type="dxa"/>
            <w:vAlign w:val="bottom"/>
          </w:tcPr>
          <w:p w14:paraId="3E93EC8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E6786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111,672</w:t>
            </w:r>
          </w:p>
        </w:tc>
        <w:tc>
          <w:tcPr>
            <w:tcW w:w="180" w:type="dxa"/>
            <w:vAlign w:val="bottom"/>
          </w:tcPr>
          <w:p w14:paraId="63A69E9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A1F4BD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25,164</w:t>
            </w:r>
          </w:p>
        </w:tc>
        <w:tc>
          <w:tcPr>
            <w:tcW w:w="180" w:type="dxa"/>
            <w:vAlign w:val="bottom"/>
          </w:tcPr>
          <w:p w14:paraId="6DAD656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017E24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118,201</w:t>
            </w:r>
          </w:p>
        </w:tc>
        <w:tc>
          <w:tcPr>
            <w:tcW w:w="179" w:type="dxa"/>
            <w:vAlign w:val="bottom"/>
          </w:tcPr>
          <w:p w14:paraId="1F50B11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A7478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13,018</w:t>
            </w:r>
          </w:p>
        </w:tc>
        <w:tc>
          <w:tcPr>
            <w:tcW w:w="179" w:type="dxa"/>
            <w:vAlign w:val="bottom"/>
          </w:tcPr>
          <w:p w14:paraId="2D70D7E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5D1746C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(155,300)</w:t>
            </w:r>
          </w:p>
        </w:tc>
        <w:tc>
          <w:tcPr>
            <w:tcW w:w="178" w:type="dxa"/>
            <w:vAlign w:val="bottom"/>
          </w:tcPr>
          <w:p w14:paraId="6103314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5286941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683,954</w:t>
            </w:r>
          </w:p>
        </w:tc>
      </w:tr>
      <w:tr w:rsidR="00A960F6" w:rsidRPr="00F346C0" w14:paraId="3A7100DE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4CA1CEB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C447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(452,008)</w:t>
            </w:r>
          </w:p>
        </w:tc>
        <w:tc>
          <w:tcPr>
            <w:tcW w:w="186" w:type="dxa"/>
            <w:vAlign w:val="bottom"/>
          </w:tcPr>
          <w:p w14:paraId="3CF6E09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6612254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(89,193)</w:t>
            </w:r>
          </w:p>
        </w:tc>
        <w:tc>
          <w:tcPr>
            <w:tcW w:w="181" w:type="dxa"/>
            <w:vAlign w:val="bottom"/>
          </w:tcPr>
          <w:p w14:paraId="612D896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2AFE435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(98,055)</w:t>
            </w:r>
          </w:p>
        </w:tc>
        <w:tc>
          <w:tcPr>
            <w:tcW w:w="180" w:type="dxa"/>
            <w:vAlign w:val="bottom"/>
          </w:tcPr>
          <w:p w14:paraId="776A162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3BE1B7A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(22,643)</w:t>
            </w:r>
          </w:p>
        </w:tc>
        <w:tc>
          <w:tcPr>
            <w:tcW w:w="180" w:type="dxa"/>
            <w:vAlign w:val="bottom"/>
          </w:tcPr>
          <w:p w14:paraId="5D50677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709D8D6D" w14:textId="6878E551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5280"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95,566</w:t>
            </w: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74788F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E5DEA4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(9,530)</w:t>
            </w:r>
          </w:p>
        </w:tc>
        <w:tc>
          <w:tcPr>
            <w:tcW w:w="179" w:type="dxa"/>
            <w:vAlign w:val="bottom"/>
          </w:tcPr>
          <w:p w14:paraId="33F2A13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E2027A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 xml:space="preserve">156,407 </w:t>
            </w:r>
          </w:p>
        </w:tc>
        <w:tc>
          <w:tcPr>
            <w:tcW w:w="178" w:type="dxa"/>
            <w:vAlign w:val="bottom"/>
          </w:tcPr>
          <w:p w14:paraId="329F107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1B48299C" w14:textId="01023B6B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80" w:rsidRPr="00F346C0">
              <w:rPr>
                <w:rFonts w:asciiTheme="majorBidi" w:hAnsiTheme="majorBidi" w:cstheme="majorBidi"/>
                <w:sz w:val="24"/>
                <w:szCs w:val="24"/>
              </w:rPr>
              <w:t>610,588</w:t>
            </w:r>
            <w:r w:rsidRPr="00F346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960F6" w:rsidRPr="00F346C0" w14:paraId="3CD86AF6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C3B0B29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2027D47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(4,558)</w:t>
            </w:r>
          </w:p>
        </w:tc>
        <w:tc>
          <w:tcPr>
            <w:tcW w:w="186" w:type="dxa"/>
            <w:vAlign w:val="bottom"/>
          </w:tcPr>
          <w:p w14:paraId="330E0E3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D44A7B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(4,337)</w:t>
            </w:r>
          </w:p>
        </w:tc>
        <w:tc>
          <w:tcPr>
            <w:tcW w:w="181" w:type="dxa"/>
            <w:vAlign w:val="bottom"/>
          </w:tcPr>
          <w:p w14:paraId="0DE3708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69618CD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(6,590)</w:t>
            </w:r>
          </w:p>
        </w:tc>
        <w:tc>
          <w:tcPr>
            <w:tcW w:w="180" w:type="dxa"/>
            <w:vAlign w:val="bottom"/>
          </w:tcPr>
          <w:p w14:paraId="5E65EA9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06E5FA8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(1,006)</w:t>
            </w:r>
          </w:p>
        </w:tc>
        <w:tc>
          <w:tcPr>
            <w:tcW w:w="180" w:type="dxa"/>
            <w:vAlign w:val="bottom"/>
          </w:tcPr>
          <w:p w14:paraId="3FC7D133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FB15D0D" w14:textId="4DAE1AB6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5280"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14,083</w:t>
            </w: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024BBF8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EFF3EA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(2,889)</w:t>
            </w:r>
          </w:p>
        </w:tc>
        <w:tc>
          <w:tcPr>
            <w:tcW w:w="179" w:type="dxa"/>
            <w:vAlign w:val="bottom"/>
          </w:tcPr>
          <w:p w14:paraId="1112CD9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196599D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 xml:space="preserve">2,643 </w:t>
            </w:r>
          </w:p>
        </w:tc>
        <w:tc>
          <w:tcPr>
            <w:tcW w:w="178" w:type="dxa"/>
            <w:vAlign w:val="bottom"/>
          </w:tcPr>
          <w:p w14:paraId="69CC406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5BCF5ABA" w14:textId="2B43A3B8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80" w:rsidRPr="00F346C0">
              <w:rPr>
                <w:rFonts w:asciiTheme="majorBidi" w:hAnsiTheme="majorBidi" w:cstheme="majorBidi"/>
                <w:sz w:val="24"/>
                <w:szCs w:val="24"/>
              </w:rPr>
              <w:t>30,820</w:t>
            </w:r>
            <w:r w:rsidRPr="00F346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960F6" w:rsidRPr="00F346C0" w14:paraId="66722791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558C2D97" w14:textId="77777777" w:rsidR="00A960F6" w:rsidRPr="00F346C0" w:rsidRDefault="00A960F6" w:rsidP="00C32C8B">
            <w:pPr>
              <w:spacing w:line="35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ขาดทุน) ก่อนหักต้นทุนทางการเงิน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7DBDEBF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A127B6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216325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896AF9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67DB083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760C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59A8859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1AB14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80FB11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D0946A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7E7335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BA9EB9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0C10A2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AE660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158D3D3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0F6" w:rsidRPr="00F346C0" w14:paraId="35E497F1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464D58B" w14:textId="77777777" w:rsidR="00A960F6" w:rsidRPr="00F346C0" w:rsidRDefault="00A960F6" w:rsidP="00C32C8B">
            <w:pPr>
              <w:spacing w:line="350" w:lineRule="exact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</w:tcPr>
          <w:p w14:paraId="6B61169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(4,481)</w:t>
            </w:r>
          </w:p>
        </w:tc>
        <w:tc>
          <w:tcPr>
            <w:tcW w:w="186" w:type="dxa"/>
            <w:vAlign w:val="bottom"/>
          </w:tcPr>
          <w:p w14:paraId="06ACFB6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53434D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3,450 </w:t>
            </w:r>
          </w:p>
        </w:tc>
        <w:tc>
          <w:tcPr>
            <w:tcW w:w="181" w:type="dxa"/>
            <w:vAlign w:val="bottom"/>
          </w:tcPr>
          <w:p w14:paraId="2EDCFBD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6EB5729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8,953 </w:t>
            </w:r>
          </w:p>
        </w:tc>
        <w:tc>
          <w:tcPr>
            <w:tcW w:w="180" w:type="dxa"/>
            <w:vAlign w:val="bottom"/>
          </w:tcPr>
          <w:p w14:paraId="41F9F9C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2DEF0DF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1,560 </w:t>
            </w:r>
          </w:p>
        </w:tc>
        <w:tc>
          <w:tcPr>
            <w:tcW w:w="180" w:type="dxa"/>
            <w:vAlign w:val="bottom"/>
          </w:tcPr>
          <w:p w14:paraId="46F8C1E8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033CC0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9,322 </w:t>
            </w:r>
          </w:p>
        </w:tc>
        <w:tc>
          <w:tcPr>
            <w:tcW w:w="179" w:type="dxa"/>
            <w:vAlign w:val="bottom"/>
          </w:tcPr>
          <w:p w14:paraId="6E2808B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0E2D68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2,116 </w:t>
            </w:r>
          </w:p>
        </w:tc>
        <w:tc>
          <w:tcPr>
            <w:tcW w:w="179" w:type="dxa"/>
            <w:vAlign w:val="bottom"/>
          </w:tcPr>
          <w:p w14:paraId="694BE91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203A8D4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1,500 </w:t>
            </w:r>
          </w:p>
        </w:tc>
        <w:tc>
          <w:tcPr>
            <w:tcW w:w="178" w:type="dxa"/>
            <w:vAlign w:val="bottom"/>
          </w:tcPr>
          <w:p w14:paraId="014A6F7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1FA2716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22,420 </w:t>
            </w:r>
          </w:p>
        </w:tc>
      </w:tr>
      <w:tr w:rsidR="00A960F6" w:rsidRPr="00F346C0" w14:paraId="10AA9A56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1DA5C7A4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7BE89A8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371 </w:t>
            </w:r>
          </w:p>
        </w:tc>
        <w:tc>
          <w:tcPr>
            <w:tcW w:w="186" w:type="dxa"/>
            <w:vAlign w:val="bottom"/>
          </w:tcPr>
          <w:p w14:paraId="257CC62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ECA4D9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53 </w:t>
            </w:r>
          </w:p>
        </w:tc>
        <w:tc>
          <w:tcPr>
            <w:tcW w:w="181" w:type="dxa"/>
            <w:vAlign w:val="bottom"/>
          </w:tcPr>
          <w:p w14:paraId="720F4CA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FFCA8B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143 </w:t>
            </w:r>
          </w:p>
        </w:tc>
        <w:tc>
          <w:tcPr>
            <w:tcW w:w="180" w:type="dxa"/>
            <w:vAlign w:val="bottom"/>
          </w:tcPr>
          <w:p w14:paraId="2AE14CA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2047344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</w:p>
        </w:tc>
        <w:tc>
          <w:tcPr>
            <w:tcW w:w="180" w:type="dxa"/>
            <w:vAlign w:val="bottom"/>
          </w:tcPr>
          <w:p w14:paraId="66AE7BA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ECAEEB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18 </w:t>
            </w:r>
          </w:p>
        </w:tc>
        <w:tc>
          <w:tcPr>
            <w:tcW w:w="179" w:type="dxa"/>
            <w:vAlign w:val="bottom"/>
          </w:tcPr>
          <w:p w14:paraId="5A35BB8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A67EEF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22,203 </w:t>
            </w:r>
          </w:p>
        </w:tc>
        <w:tc>
          <w:tcPr>
            <w:tcW w:w="179" w:type="dxa"/>
            <w:vAlign w:val="bottom"/>
          </w:tcPr>
          <w:p w14:paraId="6047CAD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3D3E0BD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(21,785)</w:t>
            </w:r>
          </w:p>
        </w:tc>
        <w:tc>
          <w:tcPr>
            <w:tcW w:w="178" w:type="dxa"/>
            <w:vAlign w:val="bottom"/>
          </w:tcPr>
          <w:p w14:paraId="1058767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2CC4B04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 xml:space="preserve">1,015 </w:t>
            </w:r>
          </w:p>
        </w:tc>
      </w:tr>
      <w:tr w:rsidR="00A960F6" w:rsidRPr="00F346C0" w14:paraId="53ECAF39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7BEF9E38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3295C76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(2,265)</w:t>
            </w:r>
          </w:p>
        </w:tc>
        <w:tc>
          <w:tcPr>
            <w:tcW w:w="186" w:type="dxa"/>
            <w:vAlign w:val="bottom"/>
          </w:tcPr>
          <w:p w14:paraId="370F740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66E3714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(627)</w:t>
            </w:r>
          </w:p>
        </w:tc>
        <w:tc>
          <w:tcPr>
            <w:tcW w:w="181" w:type="dxa"/>
            <w:vAlign w:val="bottom"/>
          </w:tcPr>
          <w:p w14:paraId="3E7CD1B6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5585F9B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(1,012)</w:t>
            </w:r>
          </w:p>
        </w:tc>
        <w:tc>
          <w:tcPr>
            <w:tcW w:w="180" w:type="dxa"/>
            <w:vAlign w:val="bottom"/>
          </w:tcPr>
          <w:p w14:paraId="0FC925E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32C04C5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(64)</w:t>
            </w:r>
          </w:p>
        </w:tc>
        <w:tc>
          <w:tcPr>
            <w:tcW w:w="180" w:type="dxa"/>
            <w:vAlign w:val="bottom"/>
          </w:tcPr>
          <w:p w14:paraId="163D604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BA33FE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(1,872)</w:t>
            </w:r>
          </w:p>
        </w:tc>
        <w:tc>
          <w:tcPr>
            <w:tcW w:w="179" w:type="dxa"/>
            <w:vAlign w:val="bottom"/>
          </w:tcPr>
          <w:p w14:paraId="50D6B4D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7E574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(9,198)</w:t>
            </w:r>
          </w:p>
        </w:tc>
        <w:tc>
          <w:tcPr>
            <w:tcW w:w="179" w:type="dxa"/>
            <w:vAlign w:val="bottom"/>
          </w:tcPr>
          <w:p w14:paraId="18B23F4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0931F07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 xml:space="preserve">5,203 </w:t>
            </w:r>
          </w:p>
        </w:tc>
        <w:tc>
          <w:tcPr>
            <w:tcW w:w="178" w:type="dxa"/>
            <w:vAlign w:val="bottom"/>
          </w:tcPr>
          <w:p w14:paraId="5BE2DA1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28D6CFC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(9,835)</w:t>
            </w:r>
          </w:p>
        </w:tc>
      </w:tr>
      <w:tr w:rsidR="00A960F6" w:rsidRPr="00F346C0" w14:paraId="23498158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3A0AF992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5215240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(11,169)</w:t>
            </w:r>
          </w:p>
        </w:tc>
        <w:tc>
          <w:tcPr>
            <w:tcW w:w="186" w:type="dxa"/>
            <w:vAlign w:val="bottom"/>
          </w:tcPr>
          <w:p w14:paraId="101470D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B39E6C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(4,282)</w:t>
            </w:r>
          </w:p>
        </w:tc>
        <w:tc>
          <w:tcPr>
            <w:tcW w:w="181" w:type="dxa"/>
            <w:vAlign w:val="bottom"/>
          </w:tcPr>
          <w:p w14:paraId="775872F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173F003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(3,114)</w:t>
            </w:r>
          </w:p>
        </w:tc>
        <w:tc>
          <w:tcPr>
            <w:tcW w:w="180" w:type="dxa"/>
            <w:vAlign w:val="bottom"/>
          </w:tcPr>
          <w:p w14:paraId="66F8F8E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871A07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(640)</w:t>
            </w:r>
          </w:p>
        </w:tc>
        <w:tc>
          <w:tcPr>
            <w:tcW w:w="180" w:type="dxa"/>
            <w:vAlign w:val="bottom"/>
          </w:tcPr>
          <w:p w14:paraId="3A25DA4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934E3E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(8,635)</w:t>
            </w:r>
          </w:p>
        </w:tc>
        <w:tc>
          <w:tcPr>
            <w:tcW w:w="179" w:type="dxa"/>
            <w:vAlign w:val="bottom"/>
          </w:tcPr>
          <w:p w14:paraId="5D17577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383BF4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(980)</w:t>
            </w:r>
          </w:p>
        </w:tc>
        <w:tc>
          <w:tcPr>
            <w:tcW w:w="179" w:type="dxa"/>
            <w:vAlign w:val="bottom"/>
          </w:tcPr>
          <w:p w14:paraId="504D1BF2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935EC0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 xml:space="preserve">1,110 </w:t>
            </w:r>
          </w:p>
        </w:tc>
        <w:tc>
          <w:tcPr>
            <w:tcW w:w="178" w:type="dxa"/>
            <w:vAlign w:val="bottom"/>
          </w:tcPr>
          <w:p w14:paraId="64ABBB1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2B34CA8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(27,710)</w:t>
            </w:r>
          </w:p>
        </w:tc>
      </w:tr>
      <w:tr w:rsidR="00A960F6" w:rsidRPr="00F346C0" w14:paraId="6ADA77A4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D1FB2CB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กำไร (ขาดทุน) จากการด้อยค่าของสินทรัพย์</w:t>
            </w:r>
          </w:p>
          <w:p w14:paraId="55F3D593" w14:textId="3F4A57D5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</w:t>
            </w:r>
            <w:r w:rsidRPr="00F346C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50" w:type="dxa"/>
            <w:vAlign w:val="bottom"/>
          </w:tcPr>
          <w:p w14:paraId="0655429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186" w:type="dxa"/>
            <w:vAlign w:val="bottom"/>
          </w:tcPr>
          <w:p w14:paraId="0FE9758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0A4F670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426</w:t>
            </w:r>
          </w:p>
        </w:tc>
        <w:tc>
          <w:tcPr>
            <w:tcW w:w="181" w:type="dxa"/>
            <w:vAlign w:val="bottom"/>
          </w:tcPr>
          <w:p w14:paraId="232F87D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17A8A2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(856)</w:t>
            </w:r>
          </w:p>
        </w:tc>
        <w:tc>
          <w:tcPr>
            <w:tcW w:w="180" w:type="dxa"/>
            <w:vAlign w:val="bottom"/>
          </w:tcPr>
          <w:p w14:paraId="05131EF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4996A12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vAlign w:val="bottom"/>
          </w:tcPr>
          <w:p w14:paraId="32B0FEFB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4B32A44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(40)</w:t>
            </w:r>
          </w:p>
        </w:tc>
        <w:tc>
          <w:tcPr>
            <w:tcW w:w="179" w:type="dxa"/>
            <w:vAlign w:val="bottom"/>
          </w:tcPr>
          <w:p w14:paraId="70D5CB8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EDE4A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(18)</w:t>
            </w:r>
          </w:p>
        </w:tc>
        <w:tc>
          <w:tcPr>
            <w:tcW w:w="179" w:type="dxa"/>
            <w:vAlign w:val="bottom"/>
          </w:tcPr>
          <w:p w14:paraId="456A39E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173B4AB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D865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1406FB1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A960F6" w:rsidRPr="00F346C0" w14:paraId="2E483847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3413947D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F34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46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 </w:t>
            </w:r>
          </w:p>
          <w:p w14:paraId="5A2CBED2" w14:textId="01ADA04C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01A15C0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65434F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077F9E1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(592)</w:t>
            </w:r>
          </w:p>
        </w:tc>
        <w:tc>
          <w:tcPr>
            <w:tcW w:w="181" w:type="dxa"/>
            <w:vAlign w:val="bottom"/>
          </w:tcPr>
          <w:p w14:paraId="45E1124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68783F9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2,571</w:t>
            </w:r>
          </w:p>
        </w:tc>
        <w:tc>
          <w:tcPr>
            <w:tcW w:w="180" w:type="dxa"/>
            <w:vAlign w:val="bottom"/>
          </w:tcPr>
          <w:p w14:paraId="77DEDCF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3BCF029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1,326</w:t>
            </w:r>
          </w:p>
        </w:tc>
        <w:tc>
          <w:tcPr>
            <w:tcW w:w="180" w:type="dxa"/>
            <w:vAlign w:val="bottom"/>
          </w:tcPr>
          <w:p w14:paraId="0FA20F4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5730DCC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(20)</w:t>
            </w:r>
          </w:p>
        </w:tc>
        <w:tc>
          <w:tcPr>
            <w:tcW w:w="179" w:type="dxa"/>
            <w:vAlign w:val="bottom"/>
          </w:tcPr>
          <w:p w14:paraId="08928AC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8E3790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179" w:type="dxa"/>
            <w:vAlign w:val="bottom"/>
          </w:tcPr>
          <w:p w14:paraId="49A7790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38DB003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(35)</w:t>
            </w:r>
          </w:p>
        </w:tc>
        <w:tc>
          <w:tcPr>
            <w:tcW w:w="178" w:type="dxa"/>
            <w:vAlign w:val="bottom"/>
          </w:tcPr>
          <w:p w14:paraId="44A550A5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1513A90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3,496</w:t>
            </w:r>
          </w:p>
        </w:tc>
      </w:tr>
      <w:tr w:rsidR="00A960F6" w:rsidRPr="00F346C0" w14:paraId="33E7B1D1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23A3C141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5C399CB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4,222 </w:t>
            </w:r>
          </w:p>
        </w:tc>
        <w:tc>
          <w:tcPr>
            <w:tcW w:w="186" w:type="dxa"/>
            <w:vAlign w:val="bottom"/>
          </w:tcPr>
          <w:p w14:paraId="293D60CF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2B7C09D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337 </w:t>
            </w:r>
          </w:p>
        </w:tc>
        <w:tc>
          <w:tcPr>
            <w:tcW w:w="181" w:type="dxa"/>
            <w:vAlign w:val="bottom"/>
          </w:tcPr>
          <w:p w14:paraId="4E65119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16609D6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1,786 </w:t>
            </w:r>
          </w:p>
        </w:tc>
        <w:tc>
          <w:tcPr>
            <w:tcW w:w="180" w:type="dxa"/>
            <w:vAlign w:val="bottom"/>
          </w:tcPr>
          <w:p w14:paraId="13845B0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57A5F69C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(52)</w:t>
            </w:r>
          </w:p>
        </w:tc>
        <w:tc>
          <w:tcPr>
            <w:tcW w:w="180" w:type="dxa"/>
            <w:vAlign w:val="bottom"/>
          </w:tcPr>
          <w:p w14:paraId="14F2A64D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3BE2937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(412)</w:t>
            </w:r>
          </w:p>
        </w:tc>
        <w:tc>
          <w:tcPr>
            <w:tcW w:w="179" w:type="dxa"/>
            <w:vAlign w:val="bottom"/>
          </w:tcPr>
          <w:p w14:paraId="7E401E9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CE3337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(2,253)</w:t>
            </w:r>
          </w:p>
        </w:tc>
        <w:tc>
          <w:tcPr>
            <w:tcW w:w="179" w:type="dxa"/>
            <w:vAlign w:val="bottom"/>
          </w:tcPr>
          <w:p w14:paraId="333A528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F7D712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(3,095)</w:t>
            </w:r>
          </w:p>
        </w:tc>
        <w:tc>
          <w:tcPr>
            <w:tcW w:w="178" w:type="dxa"/>
            <w:vAlign w:val="bottom"/>
          </w:tcPr>
          <w:p w14:paraId="6A6A595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0CF1D0E6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</w:tr>
      <w:tr w:rsidR="00A960F6" w:rsidRPr="00F346C0" w14:paraId="7ED5D4F8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5A9D637C" w14:textId="77777777" w:rsidR="00A960F6" w:rsidRPr="00F346C0" w:rsidRDefault="00A960F6" w:rsidP="00C32C8B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</w:tcPr>
          <w:p w14:paraId="62FE6D9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(12,686)</w:t>
            </w:r>
          </w:p>
        </w:tc>
        <w:tc>
          <w:tcPr>
            <w:tcW w:w="186" w:type="dxa"/>
            <w:vAlign w:val="bottom"/>
          </w:tcPr>
          <w:p w14:paraId="55BF99D1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27CBDD8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(1,235)</w:t>
            </w:r>
          </w:p>
        </w:tc>
        <w:tc>
          <w:tcPr>
            <w:tcW w:w="181" w:type="dxa"/>
            <w:vAlign w:val="bottom"/>
          </w:tcPr>
          <w:p w14:paraId="768BD5EA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6D9A790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8,471 </w:t>
            </w:r>
          </w:p>
        </w:tc>
        <w:tc>
          <w:tcPr>
            <w:tcW w:w="180" w:type="dxa"/>
            <w:vAlign w:val="bottom"/>
          </w:tcPr>
          <w:p w14:paraId="5A21E7A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61C17B2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2,166 </w:t>
            </w:r>
          </w:p>
        </w:tc>
        <w:tc>
          <w:tcPr>
            <w:tcW w:w="180" w:type="dxa"/>
            <w:vAlign w:val="bottom"/>
          </w:tcPr>
          <w:p w14:paraId="569DDCC2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012ADFA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(1,639)</w:t>
            </w:r>
          </w:p>
        </w:tc>
        <w:tc>
          <w:tcPr>
            <w:tcW w:w="179" w:type="dxa"/>
            <w:vAlign w:val="bottom"/>
          </w:tcPr>
          <w:p w14:paraId="64D3206C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28FBAC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12,116 </w:t>
            </w:r>
          </w:p>
        </w:tc>
        <w:tc>
          <w:tcPr>
            <w:tcW w:w="179" w:type="dxa"/>
            <w:vAlign w:val="bottom"/>
          </w:tcPr>
          <w:p w14:paraId="2EFC7C8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2741BE3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(17,102)</w:t>
            </w:r>
          </w:p>
        </w:tc>
        <w:tc>
          <w:tcPr>
            <w:tcW w:w="178" w:type="dxa"/>
            <w:vAlign w:val="bottom"/>
          </w:tcPr>
          <w:p w14:paraId="202A9A1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1D667651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(9,909)</w:t>
            </w:r>
          </w:p>
        </w:tc>
      </w:tr>
      <w:tr w:rsidR="00A960F6" w:rsidRPr="00F346C0" w14:paraId="05CD4264" w14:textId="77777777" w:rsidTr="00C32C8B">
        <w:trPr>
          <w:cantSplit/>
          <w:trHeight w:val="80"/>
        </w:trPr>
        <w:tc>
          <w:tcPr>
            <w:tcW w:w="3601" w:type="dxa"/>
            <w:vAlign w:val="bottom"/>
          </w:tcPr>
          <w:p w14:paraId="4795C443" w14:textId="356A12C6" w:rsidR="00A960F6" w:rsidRPr="00F346C0" w:rsidRDefault="00A960F6" w:rsidP="00AA0F54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F346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ตามส่วนงานสุทธิส่วนที่เป็นของบริษัท</w:t>
            </w:r>
          </w:p>
        </w:tc>
        <w:tc>
          <w:tcPr>
            <w:tcW w:w="1350" w:type="dxa"/>
          </w:tcPr>
          <w:p w14:paraId="57971914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(10,578)</w:t>
            </w:r>
          </w:p>
        </w:tc>
        <w:tc>
          <w:tcPr>
            <w:tcW w:w="186" w:type="dxa"/>
            <w:vAlign w:val="bottom"/>
          </w:tcPr>
          <w:p w14:paraId="5AA9ECD4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43EF75AE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(1,775)</w:t>
            </w:r>
          </w:p>
        </w:tc>
        <w:tc>
          <w:tcPr>
            <w:tcW w:w="181" w:type="dxa"/>
            <w:vAlign w:val="bottom"/>
          </w:tcPr>
          <w:p w14:paraId="548266EE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29B3A6A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9,071 </w:t>
            </w:r>
          </w:p>
        </w:tc>
        <w:tc>
          <w:tcPr>
            <w:tcW w:w="180" w:type="dxa"/>
            <w:vAlign w:val="bottom"/>
          </w:tcPr>
          <w:p w14:paraId="6C0E4277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7A18C697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1,842 </w:t>
            </w:r>
          </w:p>
        </w:tc>
        <w:tc>
          <w:tcPr>
            <w:tcW w:w="180" w:type="dxa"/>
            <w:vAlign w:val="bottom"/>
          </w:tcPr>
          <w:p w14:paraId="23877655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1ED36EE0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(1,449)</w:t>
            </w:r>
          </w:p>
        </w:tc>
        <w:tc>
          <w:tcPr>
            <w:tcW w:w="179" w:type="dxa"/>
            <w:vAlign w:val="bottom"/>
          </w:tcPr>
          <w:p w14:paraId="3051529B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ADAC5DF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11,259 </w:t>
            </w:r>
          </w:p>
        </w:tc>
        <w:tc>
          <w:tcPr>
            <w:tcW w:w="179" w:type="dxa"/>
            <w:vAlign w:val="bottom"/>
          </w:tcPr>
          <w:p w14:paraId="75E5D360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0CEB0223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(17,122)</w:t>
            </w:r>
          </w:p>
        </w:tc>
        <w:tc>
          <w:tcPr>
            <w:tcW w:w="178" w:type="dxa"/>
            <w:vAlign w:val="bottom"/>
          </w:tcPr>
          <w:p w14:paraId="2EBDC0B9" w14:textId="77777777" w:rsidR="00A960F6" w:rsidRPr="00F346C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4097420A" w14:textId="77777777" w:rsidR="00A960F6" w:rsidRPr="00F346C0" w:rsidRDefault="00A960F6" w:rsidP="00C32C8B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(8,752)</w:t>
            </w:r>
          </w:p>
        </w:tc>
      </w:tr>
    </w:tbl>
    <w:p w14:paraId="7B29FB51" w14:textId="77777777" w:rsidR="00A960F6" w:rsidRPr="00F346C0" w:rsidRDefault="00A960F6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eastAsia="Calibri" w:hAnsiTheme="majorBidi"/>
          <w:i/>
          <w:iCs/>
          <w:sz w:val="14"/>
          <w:szCs w:val="14"/>
          <w:lang w:val="en-US" w:bidi="th-TH"/>
        </w:rPr>
      </w:pPr>
    </w:p>
    <w:p w14:paraId="15751A3B" w14:textId="4011850C" w:rsidR="00A960F6" w:rsidRPr="00F346C0" w:rsidRDefault="00A960F6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</w:pPr>
      <w:r w:rsidRPr="00F346C0">
        <w:rPr>
          <w:rFonts w:asciiTheme="majorBidi" w:eastAsia="Calibri" w:hAnsiTheme="majorBidi"/>
          <w:i/>
          <w:iCs/>
          <w:sz w:val="20"/>
          <w:lang w:val="en-US" w:bidi="th-TH"/>
        </w:rPr>
        <w:t>*</w:t>
      </w:r>
      <w:r w:rsidRPr="00F346C0">
        <w:rPr>
          <w:rFonts w:asciiTheme="majorBidi" w:eastAsia="Calibri" w:hAnsiTheme="majorBidi"/>
          <w:i/>
          <w:iCs/>
          <w:sz w:val="20"/>
          <w:cs/>
          <w:lang w:val="en-US" w:bidi="th-TH"/>
        </w:rPr>
        <w:t>รายได้ตามส่วนงานที่รายงานของกลุ่มบริษัทข้างต้น</w:t>
      </w:r>
      <w:r w:rsidRPr="00F346C0">
        <w:rPr>
          <w:rFonts w:asciiTheme="majorBidi" w:eastAsia="Calibri" w:hAnsiTheme="majorBidi"/>
          <w:i/>
          <w:iCs/>
          <w:sz w:val="20"/>
          <w:lang w:val="en-US" w:bidi="th-TH"/>
        </w:rPr>
        <w:t xml:space="preserve"> </w:t>
      </w:r>
      <w:r w:rsidRPr="00F346C0">
        <w:rPr>
          <w:rFonts w:asciiTheme="majorBidi" w:eastAsia="Calibri" w:hAnsiTheme="majorBidi"/>
          <w:i/>
          <w:iCs/>
          <w:sz w:val="20"/>
          <w:cs/>
          <w:lang w:val="en-US" w:bidi="th-TH"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F346C0">
        <w:rPr>
          <w:rFonts w:asciiTheme="majorBidi" w:eastAsia="Calibri" w:hAnsiTheme="majorBidi"/>
          <w:i/>
          <w:iCs/>
          <w:sz w:val="20"/>
          <w:lang w:val="en-US" w:bidi="th-TH"/>
        </w:rPr>
        <w:t xml:space="preserve"> (</w:t>
      </w:r>
      <w:r w:rsidRPr="00F346C0">
        <w:rPr>
          <w:rFonts w:asciiTheme="majorBidi" w:eastAsia="Calibri" w:hAnsiTheme="majorBidi"/>
          <w:i/>
          <w:iCs/>
          <w:sz w:val="20"/>
          <w:cs/>
          <w:lang w:val="en-US" w:bidi="th-TH"/>
        </w:rPr>
        <w:t>กลุ่มผลิตภัณฑ์หลัก</w:t>
      </w:r>
      <w:r w:rsidRPr="00F346C0">
        <w:rPr>
          <w:rFonts w:asciiTheme="majorBidi" w:eastAsia="Calibri" w:hAnsiTheme="majorBidi"/>
          <w:i/>
          <w:iCs/>
          <w:sz w:val="20"/>
          <w:lang w:val="en-US" w:bidi="th-TH"/>
        </w:rPr>
        <w:t>) </w:t>
      </w:r>
    </w:p>
    <w:p w14:paraId="33E0F905" w14:textId="758BF64F" w:rsidR="00A960F6" w:rsidRPr="00F346C0" w:rsidRDefault="00A960F6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  <w:sectPr w:rsidR="00A960F6" w:rsidRPr="00F346C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2C5B0DC3" w14:textId="4AE7186D" w:rsidR="00DC7F4F" w:rsidRPr="00F346C0" w:rsidRDefault="0086407E" w:rsidP="00700361">
      <w:pPr>
        <w:tabs>
          <w:tab w:val="clear" w:pos="227"/>
          <w:tab w:val="clear" w:pos="454"/>
          <w:tab w:val="clear" w:pos="907"/>
          <w:tab w:val="left" w:pos="900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  <w:lang w:eastAsia="x-none"/>
        </w:rPr>
        <w:lastRenderedPageBreak/>
        <w:t>(</w:t>
      </w: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ข</w:t>
      </w:r>
      <w:r w:rsidRPr="00F346C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) </w:t>
      </w:r>
      <w:r w:rsidR="00700361" w:rsidRPr="00F346C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ab/>
      </w:r>
      <w:r w:rsidR="00DC7F4F" w:rsidRPr="00F346C0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DC7F4F" w:rsidRPr="00F346C0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งานภูมิศาสตร์</w:t>
      </w:r>
    </w:p>
    <w:p w14:paraId="3C2BBCFE" w14:textId="77777777" w:rsidR="00DC7F4F" w:rsidRPr="00F346C0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74FE3D3A" w14:textId="098FDA4F" w:rsidR="00DC7F4F" w:rsidRPr="00F346C0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346C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ในการนำเสนอจำแนกส่วนงานภูมิศาสตร์รายได้</w:t>
      </w:r>
      <w:r w:rsidR="0086407E" w:rsidRPr="00F346C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ตามส่วนงาน</w:t>
      </w:r>
      <w:r w:rsidRPr="00F346C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F346C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แยกแสดงตามสถานที่ตั้งทางภูมิศาสตร์ของลูกค้า และสินทรัพย์ไม่หมุนเวียน (ไม่รวมตราสาร</w:t>
      </w:r>
      <w:r w:rsidRPr="00F346C0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อนุพันธ์และ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F346C0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ภาษีเงินได้รอการตัดบัญชี) แยกแสดงตามสถาน</w:t>
      </w:r>
      <w:r w:rsidRPr="00F346C0">
        <w:rPr>
          <w:rFonts w:asciiTheme="majorBidi" w:hAnsiTheme="majorBidi" w:cstheme="majorBidi"/>
          <w:snapToGrid w:val="0"/>
          <w:spacing w:val="6"/>
          <w:sz w:val="30"/>
          <w:szCs w:val="30"/>
          <w:cs/>
          <w:lang w:eastAsia="th-TH"/>
        </w:rPr>
        <w:t>ที่ตั้ง</w:t>
      </w:r>
      <w:r w:rsidRPr="00F346C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ทางภูมิศาสตร์ของสินทรัพย์</w:t>
      </w:r>
    </w:p>
    <w:p w14:paraId="587FDBEB" w14:textId="77777777" w:rsidR="00DC7F4F" w:rsidRPr="00F346C0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C24BE55" w14:textId="77777777" w:rsidR="00DC7F4F" w:rsidRPr="00F346C0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F346C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</w:t>
      </w:r>
    </w:p>
    <w:p w14:paraId="68A6954C" w14:textId="77777777" w:rsidR="00DC7F4F" w:rsidRPr="00F346C0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1"/>
        <w:gridCol w:w="1350"/>
        <w:gridCol w:w="269"/>
        <w:gridCol w:w="1351"/>
      </w:tblGrid>
      <w:tr w:rsidR="00411C91" w:rsidRPr="00F346C0" w14:paraId="3C34FF63" w14:textId="77777777" w:rsidTr="00411C91">
        <w:tc>
          <w:tcPr>
            <w:tcW w:w="6201" w:type="dxa"/>
          </w:tcPr>
          <w:p w14:paraId="59BA7D51" w14:textId="77777777" w:rsidR="00411C91" w:rsidRPr="00F346C0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11030720" w14:textId="77777777" w:rsidR="00411C91" w:rsidRPr="00F346C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11C91" w:rsidRPr="00F346C0" w14:paraId="5C20CEB2" w14:textId="77777777" w:rsidTr="00411C91">
        <w:tc>
          <w:tcPr>
            <w:tcW w:w="6201" w:type="dxa"/>
          </w:tcPr>
          <w:p w14:paraId="58364B9C" w14:textId="77777777" w:rsidR="00411C91" w:rsidRPr="00F346C0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6E7F11D" w14:textId="76F9E276" w:rsidR="00411C91" w:rsidRPr="00F346C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69" w:type="dxa"/>
          </w:tcPr>
          <w:p w14:paraId="2B19B629" w14:textId="77777777" w:rsidR="00411C91" w:rsidRPr="00F346C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146E0775" w14:textId="5C702836" w:rsidR="00411C91" w:rsidRPr="00F346C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411C91" w:rsidRPr="00F346C0" w14:paraId="16BC65A0" w14:textId="77777777" w:rsidTr="00411C91">
        <w:tc>
          <w:tcPr>
            <w:tcW w:w="6201" w:type="dxa"/>
          </w:tcPr>
          <w:p w14:paraId="71A66F88" w14:textId="77777777" w:rsidR="00411C91" w:rsidRPr="00F346C0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56DA7B63" w14:textId="77777777" w:rsidR="00411C91" w:rsidRPr="00F346C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1C91" w:rsidRPr="00F346C0" w14:paraId="1AA5F86C" w14:textId="77777777" w:rsidTr="00411C91">
        <w:tc>
          <w:tcPr>
            <w:tcW w:w="6201" w:type="dxa"/>
          </w:tcPr>
          <w:p w14:paraId="54936ABD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50" w:type="dxa"/>
          </w:tcPr>
          <w:p w14:paraId="69D68813" w14:textId="702D0E64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357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580</w:t>
            </w:r>
          </w:p>
        </w:tc>
        <w:tc>
          <w:tcPr>
            <w:tcW w:w="269" w:type="dxa"/>
          </w:tcPr>
          <w:p w14:paraId="662F2574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9BCCA34" w14:textId="09A0D6DE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408,306</w:t>
            </w:r>
          </w:p>
        </w:tc>
      </w:tr>
      <w:tr w:rsidR="00411C91" w:rsidRPr="00F346C0" w14:paraId="60CBA33A" w14:textId="77777777" w:rsidTr="00411C91">
        <w:tc>
          <w:tcPr>
            <w:tcW w:w="6201" w:type="dxa"/>
          </w:tcPr>
          <w:p w14:paraId="6C37FE4E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350" w:type="dxa"/>
          </w:tcPr>
          <w:p w14:paraId="6ADE9EAC" w14:textId="3CF78C33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41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212</w:t>
            </w:r>
          </w:p>
        </w:tc>
        <w:tc>
          <w:tcPr>
            <w:tcW w:w="269" w:type="dxa"/>
          </w:tcPr>
          <w:p w14:paraId="797A1AA0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5C5C6CED" w14:textId="465BE9F8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45,945</w:t>
            </w:r>
          </w:p>
        </w:tc>
      </w:tr>
      <w:tr w:rsidR="00792654" w:rsidRPr="00F346C0" w14:paraId="37F1A13D" w14:textId="77777777" w:rsidTr="00411C91">
        <w:tc>
          <w:tcPr>
            <w:tcW w:w="6201" w:type="dxa"/>
          </w:tcPr>
          <w:p w14:paraId="7AD93F2F" w14:textId="2253E310" w:rsidR="00792654" w:rsidRPr="00F346C0" w:rsidRDefault="00792654" w:rsidP="00792654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สิงคโปร์</w:t>
            </w:r>
          </w:p>
        </w:tc>
        <w:tc>
          <w:tcPr>
            <w:tcW w:w="1350" w:type="dxa"/>
          </w:tcPr>
          <w:p w14:paraId="7B59E369" w14:textId="7AE62476" w:rsidR="00792654" w:rsidRPr="00F346C0" w:rsidRDefault="006851BF" w:rsidP="00792654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29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743</w:t>
            </w:r>
          </w:p>
        </w:tc>
        <w:tc>
          <w:tcPr>
            <w:tcW w:w="269" w:type="dxa"/>
          </w:tcPr>
          <w:p w14:paraId="42761E5E" w14:textId="77777777" w:rsidR="00792654" w:rsidRPr="00F346C0" w:rsidRDefault="00792654" w:rsidP="00792654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877D34A" w14:textId="073A9EAE" w:rsidR="00792654" w:rsidRPr="00F346C0" w:rsidRDefault="00792654" w:rsidP="00792654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23,501</w:t>
            </w:r>
          </w:p>
        </w:tc>
      </w:tr>
      <w:tr w:rsidR="00411C91" w:rsidRPr="00F346C0" w14:paraId="13E0B2FE" w14:textId="77777777" w:rsidTr="00411C91">
        <w:tc>
          <w:tcPr>
            <w:tcW w:w="6201" w:type="dxa"/>
          </w:tcPr>
          <w:p w14:paraId="4C4D9E2D" w14:textId="308D6EAA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350" w:type="dxa"/>
          </w:tcPr>
          <w:p w14:paraId="73C9388E" w14:textId="1542990F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21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511</w:t>
            </w:r>
          </w:p>
        </w:tc>
        <w:tc>
          <w:tcPr>
            <w:tcW w:w="269" w:type="dxa"/>
          </w:tcPr>
          <w:p w14:paraId="098B8292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81CCC91" w14:textId="56A6C565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28,292</w:t>
            </w:r>
          </w:p>
        </w:tc>
      </w:tr>
      <w:tr w:rsidR="00411C91" w:rsidRPr="00F346C0" w14:paraId="62EE9735" w14:textId="77777777" w:rsidTr="00411C91">
        <w:tc>
          <w:tcPr>
            <w:tcW w:w="6201" w:type="dxa"/>
          </w:tcPr>
          <w:p w14:paraId="2DFD5B5E" w14:textId="594BFBF6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50" w:type="dxa"/>
          </w:tcPr>
          <w:p w14:paraId="01125BC4" w14:textId="5C69A22F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18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921</w:t>
            </w:r>
          </w:p>
        </w:tc>
        <w:tc>
          <w:tcPr>
            <w:tcW w:w="269" w:type="dxa"/>
          </w:tcPr>
          <w:p w14:paraId="385727AD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299D78B" w14:textId="73226B65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</w:t>
            </w:r>
            <w:r w:rsidR="00411C91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479</w:t>
            </w:r>
          </w:p>
        </w:tc>
      </w:tr>
      <w:tr w:rsidR="00411C91" w:rsidRPr="00F346C0" w14:paraId="1FD1631B" w14:textId="77777777" w:rsidTr="00411C91">
        <w:tc>
          <w:tcPr>
            <w:tcW w:w="6201" w:type="dxa"/>
          </w:tcPr>
          <w:p w14:paraId="696057CC" w14:textId="00F52F5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50" w:type="dxa"/>
          </w:tcPr>
          <w:p w14:paraId="33171A2C" w14:textId="10B7AB69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15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827</w:t>
            </w:r>
          </w:p>
        </w:tc>
        <w:tc>
          <w:tcPr>
            <w:tcW w:w="269" w:type="dxa"/>
          </w:tcPr>
          <w:p w14:paraId="1853DF55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64AB6F15" w14:textId="137009C0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16,286</w:t>
            </w:r>
          </w:p>
        </w:tc>
      </w:tr>
      <w:tr w:rsidR="00792654" w:rsidRPr="00F346C0" w14:paraId="70100E89" w14:textId="77777777" w:rsidTr="00411C91">
        <w:tc>
          <w:tcPr>
            <w:tcW w:w="6201" w:type="dxa"/>
          </w:tcPr>
          <w:p w14:paraId="5B111994" w14:textId="4C52DD5D" w:rsidR="00792654" w:rsidRPr="00F346C0" w:rsidRDefault="00792654" w:rsidP="00792654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350" w:type="dxa"/>
          </w:tcPr>
          <w:p w14:paraId="3A0F38A1" w14:textId="1354DDDD" w:rsidR="00792654" w:rsidRPr="00F346C0" w:rsidRDefault="006851BF" w:rsidP="00792654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11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498</w:t>
            </w:r>
          </w:p>
        </w:tc>
        <w:tc>
          <w:tcPr>
            <w:tcW w:w="269" w:type="dxa"/>
          </w:tcPr>
          <w:p w14:paraId="74FC479C" w14:textId="77777777" w:rsidR="00792654" w:rsidRPr="00F346C0" w:rsidRDefault="00792654" w:rsidP="00792654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D5424AF" w14:textId="22030956" w:rsidR="00792654" w:rsidRPr="00F346C0" w:rsidRDefault="00792654" w:rsidP="00792654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8,337</w:t>
            </w:r>
          </w:p>
        </w:tc>
      </w:tr>
      <w:tr w:rsidR="00792654" w:rsidRPr="00F346C0" w14:paraId="4F48259B" w14:textId="77777777" w:rsidTr="00411C91">
        <w:tc>
          <w:tcPr>
            <w:tcW w:w="6201" w:type="dxa"/>
          </w:tcPr>
          <w:p w14:paraId="330A8A1E" w14:textId="5FE29F57" w:rsidR="00792654" w:rsidRPr="00F346C0" w:rsidRDefault="00792654" w:rsidP="00792654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350" w:type="dxa"/>
          </w:tcPr>
          <w:p w14:paraId="36616D8D" w14:textId="5229E688" w:rsidR="00792654" w:rsidRPr="00F346C0" w:rsidRDefault="006851BF" w:rsidP="00792654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10</w:t>
            </w:r>
            <w:r w:rsidR="00792654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478</w:t>
            </w:r>
          </w:p>
        </w:tc>
        <w:tc>
          <w:tcPr>
            <w:tcW w:w="269" w:type="dxa"/>
          </w:tcPr>
          <w:p w14:paraId="52B48D18" w14:textId="77777777" w:rsidR="00792654" w:rsidRPr="00F346C0" w:rsidRDefault="00792654" w:rsidP="00792654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7395A782" w14:textId="1407BFA0" w:rsidR="00792654" w:rsidRPr="00F346C0" w:rsidRDefault="00792654" w:rsidP="00792654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12,115</w:t>
            </w:r>
          </w:p>
        </w:tc>
      </w:tr>
      <w:tr w:rsidR="00411C91" w:rsidRPr="00F346C0" w14:paraId="0E9F1821" w14:textId="77777777" w:rsidTr="00411C91">
        <w:tc>
          <w:tcPr>
            <w:tcW w:w="6201" w:type="dxa"/>
          </w:tcPr>
          <w:p w14:paraId="3ED3BA8E" w14:textId="09C302D4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</w:p>
        </w:tc>
        <w:tc>
          <w:tcPr>
            <w:tcW w:w="1350" w:type="dxa"/>
          </w:tcPr>
          <w:p w14:paraId="72C724F5" w14:textId="690F4032" w:rsidR="00411C91" w:rsidRPr="00F346C0" w:rsidRDefault="00792654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10,393</w:t>
            </w:r>
          </w:p>
        </w:tc>
        <w:tc>
          <w:tcPr>
            <w:tcW w:w="269" w:type="dxa"/>
          </w:tcPr>
          <w:p w14:paraId="5CE1AE95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58F37367" w14:textId="534536E5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12,578</w:t>
            </w:r>
          </w:p>
        </w:tc>
      </w:tr>
      <w:tr w:rsidR="00411C91" w:rsidRPr="00F346C0" w14:paraId="62DDDED5" w14:textId="77777777" w:rsidTr="00411C91">
        <w:tc>
          <w:tcPr>
            <w:tcW w:w="6201" w:type="dxa"/>
          </w:tcPr>
          <w:p w14:paraId="39E8415A" w14:textId="0C8ED223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350" w:type="dxa"/>
          </w:tcPr>
          <w:p w14:paraId="4A44A6A6" w14:textId="1A67CDF0" w:rsidR="00411C91" w:rsidRPr="00F346C0" w:rsidRDefault="00792654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9,850</w:t>
            </w:r>
          </w:p>
        </w:tc>
        <w:tc>
          <w:tcPr>
            <w:tcW w:w="269" w:type="dxa"/>
          </w:tcPr>
          <w:p w14:paraId="46BA0DB0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6AABFB8A" w14:textId="0DF33551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</w:t>
            </w:r>
            <w:r w:rsidR="00411C91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391</w:t>
            </w:r>
          </w:p>
        </w:tc>
      </w:tr>
      <w:tr w:rsidR="00411C91" w:rsidRPr="00F346C0" w14:paraId="0298DCD9" w14:textId="77777777" w:rsidTr="00411C91">
        <w:tc>
          <w:tcPr>
            <w:tcW w:w="6201" w:type="dxa"/>
          </w:tcPr>
          <w:p w14:paraId="37903484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350" w:type="dxa"/>
          </w:tcPr>
          <w:p w14:paraId="2F91598B" w14:textId="4A5B93AA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94</w:t>
            </w:r>
            <w:r w:rsidR="005D3254"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618</w:t>
            </w:r>
          </w:p>
        </w:tc>
        <w:tc>
          <w:tcPr>
            <w:tcW w:w="269" w:type="dxa"/>
          </w:tcPr>
          <w:p w14:paraId="7624E5A9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08B7F22" w14:textId="4FEE96D0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94</w:t>
            </w:r>
            <w:r w:rsidR="005D3254"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724</w:t>
            </w:r>
          </w:p>
        </w:tc>
      </w:tr>
      <w:tr w:rsidR="00411C91" w:rsidRPr="00F346C0" w14:paraId="161192E0" w14:textId="77777777" w:rsidTr="00411C91">
        <w:tc>
          <w:tcPr>
            <w:tcW w:w="6201" w:type="dxa"/>
          </w:tcPr>
          <w:p w14:paraId="3D5D2BBA" w14:textId="77777777" w:rsidR="00411C91" w:rsidRPr="00F346C0" w:rsidRDefault="00411C91" w:rsidP="00411C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A97A43" w14:textId="0F698DAA" w:rsidR="00411C91" w:rsidRPr="00F346C0" w:rsidRDefault="006851BF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621</w:t>
            </w:r>
            <w:r w:rsidR="00792654" w:rsidRPr="00F346C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631</w:t>
            </w:r>
          </w:p>
        </w:tc>
        <w:tc>
          <w:tcPr>
            <w:tcW w:w="269" w:type="dxa"/>
          </w:tcPr>
          <w:p w14:paraId="50C42312" w14:textId="77777777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0F82555D" w14:textId="48C9A828" w:rsidR="00411C91" w:rsidRPr="00F346C0" w:rsidRDefault="00411C91" w:rsidP="00411C9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683,954</w:t>
            </w:r>
          </w:p>
        </w:tc>
      </w:tr>
    </w:tbl>
    <w:p w14:paraId="3B3C56CB" w14:textId="77777777" w:rsidR="00DC7F4F" w:rsidRPr="00F346C0" w:rsidRDefault="00DC7F4F" w:rsidP="00DC7F4F">
      <w:pPr>
        <w:spacing w:line="240" w:lineRule="auto"/>
        <w:ind w:firstLine="540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1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1"/>
        <w:gridCol w:w="1351"/>
        <w:gridCol w:w="270"/>
        <w:gridCol w:w="1350"/>
      </w:tblGrid>
      <w:tr w:rsidR="00411C91" w:rsidRPr="00F346C0" w14:paraId="1AA16BE9" w14:textId="77777777" w:rsidTr="00411C91">
        <w:tc>
          <w:tcPr>
            <w:tcW w:w="6201" w:type="dxa"/>
          </w:tcPr>
          <w:p w14:paraId="14DA8529" w14:textId="77777777" w:rsidR="00411C91" w:rsidRPr="00F346C0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6A9CC0E8" w14:textId="4FF09E0F" w:rsidR="00411C91" w:rsidRPr="00F346C0" w:rsidRDefault="00411C91" w:rsidP="0086407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411C91" w:rsidRPr="00F346C0" w14:paraId="4EFCC0CD" w14:textId="77777777" w:rsidTr="00411C91">
        <w:tc>
          <w:tcPr>
            <w:tcW w:w="6201" w:type="dxa"/>
          </w:tcPr>
          <w:p w14:paraId="3DB58523" w14:textId="77777777" w:rsidR="00411C91" w:rsidRPr="00F346C0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9EB6AE7" w14:textId="1C168578" w:rsidR="00411C91" w:rsidRPr="00F346C0" w:rsidRDefault="00411C91" w:rsidP="00C278B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6770F27D" w14:textId="77777777" w:rsidR="00411C91" w:rsidRPr="00F346C0" w:rsidRDefault="00411C91" w:rsidP="00C278B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31385B1" w14:textId="6ACCF041" w:rsidR="00411C91" w:rsidRPr="00F346C0" w:rsidRDefault="00411C91" w:rsidP="00C278B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411C91" w:rsidRPr="00F346C0" w14:paraId="355702C8" w14:textId="77777777" w:rsidTr="00411C91">
        <w:tc>
          <w:tcPr>
            <w:tcW w:w="6201" w:type="dxa"/>
          </w:tcPr>
          <w:p w14:paraId="517D48B8" w14:textId="77777777" w:rsidR="00411C91" w:rsidRPr="00F346C0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47B63D35" w14:textId="77777777" w:rsidR="00411C91" w:rsidRPr="00F346C0" w:rsidRDefault="00411C91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1C91" w:rsidRPr="00F346C0" w14:paraId="6B66004D" w14:textId="77777777" w:rsidTr="00411C91">
        <w:tc>
          <w:tcPr>
            <w:tcW w:w="6201" w:type="dxa"/>
          </w:tcPr>
          <w:p w14:paraId="6612750A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51" w:type="dxa"/>
            <w:shd w:val="clear" w:color="auto" w:fill="auto"/>
          </w:tcPr>
          <w:p w14:paraId="0AAC229E" w14:textId="2842B09E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339</w:t>
            </w:r>
            <w:r w:rsidR="005A1B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0</w:t>
            </w:r>
            <w:r w:rsidRPr="00F346C0">
              <w:rPr>
                <w:rFonts w:asciiTheme="majorBidi" w:hAnsiTheme="majorBidi" w:hint="cs"/>
                <w:snapToGrid w:val="0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270" w:type="dxa"/>
          </w:tcPr>
          <w:p w14:paraId="08B8C8E4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3FF7CDD" w14:textId="3C9FADBA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355,361</w:t>
            </w:r>
          </w:p>
        </w:tc>
      </w:tr>
      <w:tr w:rsidR="00411C91" w:rsidRPr="00F346C0" w14:paraId="28DB33DC" w14:textId="77777777" w:rsidTr="00411C91">
        <w:tc>
          <w:tcPr>
            <w:tcW w:w="6201" w:type="dxa"/>
          </w:tcPr>
          <w:p w14:paraId="432677E5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เนเธอร์แลนด์</w:t>
            </w:r>
          </w:p>
        </w:tc>
        <w:tc>
          <w:tcPr>
            <w:tcW w:w="1351" w:type="dxa"/>
            <w:shd w:val="clear" w:color="auto" w:fill="auto"/>
          </w:tcPr>
          <w:p w14:paraId="0A820EE6" w14:textId="6090E7BC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88</w:t>
            </w:r>
            <w:r w:rsidR="005A1B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530</w:t>
            </w:r>
          </w:p>
        </w:tc>
        <w:tc>
          <w:tcPr>
            <w:tcW w:w="270" w:type="dxa"/>
          </w:tcPr>
          <w:p w14:paraId="3A82429B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241FEDD" w14:textId="116A6F5B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85,884</w:t>
            </w:r>
          </w:p>
        </w:tc>
      </w:tr>
      <w:tr w:rsidR="00411C91" w:rsidRPr="00F346C0" w14:paraId="60B77B6F" w14:textId="77777777" w:rsidTr="00411C91">
        <w:tc>
          <w:tcPr>
            <w:tcW w:w="6201" w:type="dxa"/>
          </w:tcPr>
          <w:p w14:paraId="7C615503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351" w:type="dxa"/>
            <w:shd w:val="clear" w:color="auto" w:fill="auto"/>
          </w:tcPr>
          <w:p w14:paraId="793DA544" w14:textId="449518A4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53</w:t>
            </w:r>
            <w:r w:rsidR="005A1B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280</w:t>
            </w:r>
          </w:p>
        </w:tc>
        <w:tc>
          <w:tcPr>
            <w:tcW w:w="270" w:type="dxa"/>
          </w:tcPr>
          <w:p w14:paraId="4CFA2A72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43B4449" w14:textId="71141ABF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56,354</w:t>
            </w:r>
          </w:p>
        </w:tc>
      </w:tr>
      <w:tr w:rsidR="00411C91" w:rsidRPr="00F346C0" w14:paraId="70DA5127" w14:textId="77777777" w:rsidTr="00411C91">
        <w:tc>
          <w:tcPr>
            <w:tcW w:w="6201" w:type="dxa"/>
          </w:tcPr>
          <w:p w14:paraId="7A074622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51" w:type="dxa"/>
            <w:shd w:val="clear" w:color="auto" w:fill="auto"/>
          </w:tcPr>
          <w:p w14:paraId="00FE6C29" w14:textId="681BA73E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20</w:t>
            </w:r>
            <w:r w:rsidR="005A1B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764</w:t>
            </w:r>
          </w:p>
        </w:tc>
        <w:tc>
          <w:tcPr>
            <w:tcW w:w="270" w:type="dxa"/>
          </w:tcPr>
          <w:p w14:paraId="3B88229B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0A4799C" w14:textId="290B0B51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20,429</w:t>
            </w:r>
          </w:p>
        </w:tc>
      </w:tr>
      <w:tr w:rsidR="00411C91" w:rsidRPr="00F346C0" w14:paraId="13B48BFD" w14:textId="77777777" w:rsidTr="00411C91">
        <w:tc>
          <w:tcPr>
            <w:tcW w:w="6201" w:type="dxa"/>
          </w:tcPr>
          <w:p w14:paraId="02682C33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ฝรั่งเศส</w:t>
            </w:r>
          </w:p>
        </w:tc>
        <w:tc>
          <w:tcPr>
            <w:tcW w:w="1351" w:type="dxa"/>
            <w:shd w:val="clear" w:color="auto" w:fill="auto"/>
          </w:tcPr>
          <w:p w14:paraId="13D30B4C" w14:textId="06897088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</w:t>
            </w:r>
            <w:r w:rsidR="005A1B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628</w:t>
            </w:r>
          </w:p>
        </w:tc>
        <w:tc>
          <w:tcPr>
            <w:tcW w:w="270" w:type="dxa"/>
          </w:tcPr>
          <w:p w14:paraId="226526A5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D885F16" w14:textId="3B8410E8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7,117</w:t>
            </w:r>
          </w:p>
        </w:tc>
      </w:tr>
      <w:tr w:rsidR="00411C91" w:rsidRPr="00F346C0" w14:paraId="750A1D23" w14:textId="77777777" w:rsidTr="00411C91">
        <w:tc>
          <w:tcPr>
            <w:tcW w:w="6201" w:type="dxa"/>
          </w:tcPr>
          <w:p w14:paraId="7DA1BD5D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351" w:type="dxa"/>
            <w:shd w:val="clear" w:color="auto" w:fill="auto"/>
          </w:tcPr>
          <w:p w14:paraId="6B5060B9" w14:textId="0C5FBCE1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20</w:t>
            </w:r>
            <w:r w:rsidR="005A1B03"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692</w:t>
            </w:r>
          </w:p>
        </w:tc>
        <w:tc>
          <w:tcPr>
            <w:tcW w:w="270" w:type="dxa"/>
          </w:tcPr>
          <w:p w14:paraId="059B7B4B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8D596E2" w14:textId="356CA2CA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19,849</w:t>
            </w:r>
          </w:p>
        </w:tc>
      </w:tr>
      <w:tr w:rsidR="00411C91" w:rsidRPr="00F346C0" w14:paraId="670DA69C" w14:textId="77777777" w:rsidTr="00411C91">
        <w:tc>
          <w:tcPr>
            <w:tcW w:w="6201" w:type="dxa"/>
          </w:tcPr>
          <w:p w14:paraId="200CBB08" w14:textId="77777777" w:rsidR="00411C91" w:rsidRPr="00F346C0" w:rsidRDefault="00411C91" w:rsidP="00411C9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E4234" w14:textId="1F48D983" w:rsidR="00411C91" w:rsidRPr="00F346C0" w:rsidRDefault="006851BF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528</w:t>
            </w:r>
            <w:r w:rsidR="005A1B03" w:rsidRPr="00F346C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F346C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9</w:t>
            </w:r>
            <w:r w:rsidRPr="00F346C0">
              <w:rPr>
                <w:rFonts w:asciiTheme="majorBidi" w:hAnsiTheme="majorBidi" w:hint="cs"/>
                <w:b/>
                <w:bCs/>
                <w:snapToGrid w:val="0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270" w:type="dxa"/>
          </w:tcPr>
          <w:p w14:paraId="794EAF49" w14:textId="77777777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78106" w14:textId="6510A7F0" w:rsidR="00411C91" w:rsidRPr="00F346C0" w:rsidRDefault="00411C91" w:rsidP="00411C91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544,994</w:t>
            </w:r>
          </w:p>
        </w:tc>
      </w:tr>
    </w:tbl>
    <w:p w14:paraId="77336604" w14:textId="77777777" w:rsidR="005A1B03" w:rsidRPr="00F346C0" w:rsidRDefault="005A1B03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BD89F0" w14:textId="4BD9A247" w:rsidR="00DC7F4F" w:rsidRPr="00F346C0" w:rsidRDefault="0086407E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F346C0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F346C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DC7F4F" w:rsidRPr="00F346C0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ลูกค้า</w:t>
      </w:r>
      <w:r w:rsidR="00DC7F4F" w:rsidRPr="00F346C0">
        <w:rPr>
          <w:rFonts w:asciiTheme="majorBidi" w:hAnsiTheme="majorBidi" w:cstheme="majorBidi"/>
          <w:i/>
          <w:iCs/>
          <w:sz w:val="30"/>
          <w:szCs w:val="30"/>
          <w:cs/>
        </w:rPr>
        <w:t>รายใหญ่</w:t>
      </w:r>
      <w:r w:rsidR="00DC7F4F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6178CE" w14:textId="77777777" w:rsidR="00DC7F4F" w:rsidRPr="00F346C0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644EA7" w14:textId="1F485A98" w:rsidR="00DC7F4F" w:rsidRPr="00F346C0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รายได้จาก</w:t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>ลูกค้ารายหนึ่งซึ่งเป็นบริษัทที่เกี่ยวข้องกันจาก</w:t>
      </w:r>
      <w:r w:rsidR="00E0404D" w:rsidRPr="00F346C0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ส่วนงานผลิตภัณฑ์ปิโตรเคมีขั้นต้น</w:t>
      </w:r>
      <w:r w:rsidR="00E0404D" w:rsidRPr="00F346C0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E0404D" w:rsidRPr="00F346C0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ส่วนงานผลิตภัณฑ์พลาสติกชีวภาพและผลิตภัณฑ์เพื่อความยั่งยืน</w:t>
      </w:r>
      <w:r w:rsidRPr="00F346C0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706960" w:rsidRPr="00F346C0">
        <w:rPr>
          <w:rFonts w:asciiTheme="majorBidi" w:hAnsiTheme="majorBidi" w:cstheme="majorBidi"/>
          <w:sz w:val="30"/>
          <w:szCs w:val="30"/>
        </w:rPr>
        <w:t>186,162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11C91" w:rsidRPr="00F346C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11C91" w:rsidRPr="00F346C0">
        <w:rPr>
          <w:rFonts w:asciiTheme="majorBidi" w:hAnsiTheme="majorBidi" w:cstheme="majorBidi"/>
          <w:i/>
          <w:iCs/>
          <w:sz w:val="30"/>
          <w:szCs w:val="30"/>
        </w:rPr>
        <w:t>183,386</w:t>
      </w:r>
      <w:r w:rsidR="00D36046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4546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           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6407E"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407E" w:rsidRPr="00F346C0">
        <w:rPr>
          <w:rFonts w:asciiTheme="majorBidi" w:hAnsiTheme="majorBidi" w:cstheme="majorBidi" w:hint="cs"/>
          <w:sz w:val="30"/>
          <w:szCs w:val="30"/>
          <w:cs/>
        </w:rPr>
        <w:t>จากรายได้รวมของกลุ่มบริษัท</w:t>
      </w:r>
    </w:p>
    <w:p w14:paraId="2F8C36EE" w14:textId="77777777" w:rsidR="00DC7F4F" w:rsidRPr="00F346C0" w:rsidRDefault="00DC7F4F" w:rsidP="00D55CA5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95BC7" w14:textId="7A370735" w:rsidR="00D55CA5" w:rsidRPr="00F346C0" w:rsidRDefault="00D55CA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0C7F48D9" w14:textId="77777777" w:rsidR="00D55CA5" w:rsidRPr="00F346C0" w:rsidRDefault="00D55CA5" w:rsidP="00D55CA5">
      <w:pPr>
        <w:spacing w:line="240" w:lineRule="auto"/>
        <w:ind w:left="547" w:right="-11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07"/>
        <w:gridCol w:w="267"/>
        <w:gridCol w:w="1135"/>
        <w:gridCol w:w="267"/>
        <w:gridCol w:w="1151"/>
        <w:gridCol w:w="267"/>
        <w:gridCol w:w="1094"/>
      </w:tblGrid>
      <w:tr w:rsidR="00D55CA5" w:rsidRPr="00F346C0" w14:paraId="05ED63B0" w14:textId="77777777" w:rsidTr="00C278B6">
        <w:trPr>
          <w:trHeight w:val="389"/>
          <w:tblHeader/>
        </w:trPr>
        <w:tc>
          <w:tcPr>
            <w:tcW w:w="4050" w:type="dxa"/>
            <w:shd w:val="clear" w:color="auto" w:fill="auto"/>
          </w:tcPr>
          <w:p w14:paraId="0A1A700C" w14:textId="77777777" w:rsidR="00D55CA5" w:rsidRPr="00F346C0" w:rsidRDefault="00D55CA5" w:rsidP="00C278B6">
            <w:pPr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3492D37" w14:textId="77777777" w:rsidR="00D55CA5" w:rsidRPr="00F346C0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19585AF1" w14:textId="77777777" w:rsidR="00D55CA5" w:rsidRPr="00F346C0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2" w:type="dxa"/>
            <w:gridSpan w:val="3"/>
          </w:tcPr>
          <w:p w14:paraId="6DA59FB9" w14:textId="77777777" w:rsidR="00D55CA5" w:rsidRPr="00F346C0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55CA5" w:rsidRPr="00F346C0" w14:paraId="7C3CBCDB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7F160491" w14:textId="77777777" w:rsidR="00D55CA5" w:rsidRPr="00F346C0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ABA2045" w14:textId="35DACC16" w:rsidR="00D55CA5" w:rsidRPr="00F346C0" w:rsidRDefault="00411C91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7" w:type="dxa"/>
          </w:tcPr>
          <w:p w14:paraId="2174B8A1" w14:textId="77777777" w:rsidR="00D55CA5" w:rsidRPr="00F346C0" w:rsidRDefault="00D55CA5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DBCFDC" w14:textId="2EBFDE20" w:rsidR="00D55CA5" w:rsidRPr="00F346C0" w:rsidRDefault="00411C91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67" w:type="dxa"/>
            <w:vAlign w:val="center"/>
          </w:tcPr>
          <w:p w14:paraId="2CC1D675" w14:textId="77777777" w:rsidR="00D55CA5" w:rsidRPr="00F346C0" w:rsidRDefault="00D55CA5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34D0E70" w14:textId="12AD92F9" w:rsidR="00D55CA5" w:rsidRPr="00F346C0" w:rsidRDefault="00411C91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7" w:type="dxa"/>
          </w:tcPr>
          <w:p w14:paraId="5E2FA08C" w14:textId="77777777" w:rsidR="00D55CA5" w:rsidRPr="00F346C0" w:rsidRDefault="00D55CA5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42F0E19" w14:textId="3F16A103" w:rsidR="00D55CA5" w:rsidRPr="00F346C0" w:rsidRDefault="00411C91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D55CA5" w:rsidRPr="00F346C0" w14:paraId="4DFB4BEC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41260D5A" w14:textId="77777777" w:rsidR="00D55CA5" w:rsidRPr="00F346C0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8" w:type="dxa"/>
            <w:gridSpan w:val="7"/>
          </w:tcPr>
          <w:p w14:paraId="6BDB0FD5" w14:textId="77777777" w:rsidR="00D55CA5" w:rsidRPr="00F346C0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5CA5" w:rsidRPr="00F346C0" w14:paraId="7F1AE4A5" w14:textId="77777777" w:rsidTr="00C278B6">
        <w:trPr>
          <w:trHeight w:val="389"/>
        </w:trPr>
        <w:tc>
          <w:tcPr>
            <w:tcW w:w="4050" w:type="dxa"/>
          </w:tcPr>
          <w:p w14:paraId="3C9C8C27" w14:textId="77777777" w:rsidR="00D55CA5" w:rsidRPr="00F346C0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07" w:type="dxa"/>
          </w:tcPr>
          <w:p w14:paraId="5CB991D4" w14:textId="77777777" w:rsidR="00D55CA5" w:rsidRPr="00F346C0" w:rsidRDefault="00D55CA5" w:rsidP="00C278B6">
            <w:pPr>
              <w:tabs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61C4DCD" w14:textId="77777777" w:rsidR="00D55CA5" w:rsidRPr="00F346C0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E19EDF" w14:textId="77777777" w:rsidR="00D55CA5" w:rsidRPr="00F346C0" w:rsidRDefault="00D55CA5" w:rsidP="00C278B6">
            <w:pPr>
              <w:tabs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8988BFA" w14:textId="77777777" w:rsidR="00D55CA5" w:rsidRPr="00F346C0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14:paraId="3F3EF426" w14:textId="77777777" w:rsidR="00D55CA5" w:rsidRPr="00F346C0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D293915" w14:textId="77777777" w:rsidR="00D55CA5" w:rsidRPr="00F346C0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17FCE51" w14:textId="77777777" w:rsidR="00D55CA5" w:rsidRPr="00F346C0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1C91" w:rsidRPr="00F346C0" w14:paraId="5FA30D94" w14:textId="77777777" w:rsidTr="00C278B6">
        <w:trPr>
          <w:trHeight w:val="389"/>
        </w:trPr>
        <w:tc>
          <w:tcPr>
            <w:tcW w:w="4050" w:type="dxa"/>
          </w:tcPr>
          <w:p w14:paraId="45C28B5F" w14:textId="77777777" w:rsidR="00411C91" w:rsidRPr="00F346C0" w:rsidRDefault="00411C91" w:rsidP="00411C91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5369980C" w14:textId="77777777" w:rsidR="00411C91" w:rsidRPr="00F346C0" w:rsidRDefault="00411C91" w:rsidP="00411C91">
            <w:pPr>
              <w:tabs>
                <w:tab w:val="left" w:pos="165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 และสินค้าระหว่างทาง</w:t>
            </w:r>
          </w:p>
        </w:tc>
        <w:tc>
          <w:tcPr>
            <w:tcW w:w="1107" w:type="dxa"/>
          </w:tcPr>
          <w:p w14:paraId="4A1C8261" w14:textId="77777777" w:rsidR="00411C91" w:rsidRPr="00F346C0" w:rsidRDefault="00411C91" w:rsidP="004D1A6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4FAEAB7" w14:textId="2BEE98A9" w:rsidR="00A51CA2" w:rsidRPr="00F346C0" w:rsidRDefault="00A51CA2" w:rsidP="004D1A6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11,086</w:t>
            </w:r>
          </w:p>
        </w:tc>
        <w:tc>
          <w:tcPr>
            <w:tcW w:w="267" w:type="dxa"/>
          </w:tcPr>
          <w:p w14:paraId="790B2699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113A7348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7CBC75" w14:textId="0A655CB0" w:rsidR="00411C91" w:rsidRPr="00F346C0" w:rsidRDefault="00411C91" w:rsidP="00411C91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(6,060)</w:t>
            </w:r>
          </w:p>
        </w:tc>
        <w:tc>
          <w:tcPr>
            <w:tcW w:w="267" w:type="dxa"/>
            <w:shd w:val="clear" w:color="auto" w:fill="auto"/>
          </w:tcPr>
          <w:p w14:paraId="2B56B9F5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7758A85" w14:textId="77777777" w:rsidR="00411C91" w:rsidRPr="00F346C0" w:rsidRDefault="00411C91" w:rsidP="004D1A6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28C3BF" w14:textId="3CD557C8" w:rsidR="00A51CA2" w:rsidRPr="00F346C0" w:rsidRDefault="00A51CA2" w:rsidP="004D1A6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6,396</w:t>
            </w:r>
          </w:p>
        </w:tc>
        <w:tc>
          <w:tcPr>
            <w:tcW w:w="267" w:type="dxa"/>
            <w:shd w:val="clear" w:color="auto" w:fill="auto"/>
          </w:tcPr>
          <w:p w14:paraId="6BEA44C2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shd w:val="clear" w:color="auto" w:fill="auto"/>
          </w:tcPr>
          <w:p w14:paraId="1CF711B4" w14:textId="77777777" w:rsidR="00411C91" w:rsidRPr="00F346C0" w:rsidRDefault="00411C91" w:rsidP="00411C91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391338" w14:textId="4D6EDD76" w:rsidR="00411C91" w:rsidRPr="00F346C0" w:rsidRDefault="00411C91" w:rsidP="00411C91">
            <w:pPr>
              <w:tabs>
                <w:tab w:val="clear" w:pos="907"/>
                <w:tab w:val="decimal" w:pos="781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(9,247)</w:t>
            </w:r>
          </w:p>
        </w:tc>
      </w:tr>
      <w:tr w:rsidR="00411C91" w:rsidRPr="00F346C0" w14:paraId="12ABCAE0" w14:textId="77777777" w:rsidTr="00C278B6">
        <w:trPr>
          <w:trHeight w:val="389"/>
        </w:trPr>
        <w:tc>
          <w:tcPr>
            <w:tcW w:w="4050" w:type="dxa"/>
          </w:tcPr>
          <w:p w14:paraId="0D4CD67D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107" w:type="dxa"/>
          </w:tcPr>
          <w:p w14:paraId="57CD2637" w14:textId="13B4B3A4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437,368</w:t>
            </w:r>
          </w:p>
        </w:tc>
        <w:tc>
          <w:tcPr>
            <w:tcW w:w="267" w:type="dxa"/>
          </w:tcPr>
          <w:p w14:paraId="743FFDA5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55F291D6" w14:textId="682BD0F8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558,638</w:t>
            </w:r>
          </w:p>
        </w:tc>
        <w:tc>
          <w:tcPr>
            <w:tcW w:w="267" w:type="dxa"/>
          </w:tcPr>
          <w:p w14:paraId="55D191FD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3DA692E" w14:textId="580CC23A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367,352</w:t>
            </w:r>
          </w:p>
        </w:tc>
        <w:tc>
          <w:tcPr>
            <w:tcW w:w="267" w:type="dxa"/>
          </w:tcPr>
          <w:p w14:paraId="4D01F47C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F0D0CAA" w14:textId="088C5CEF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434,681</w:t>
            </w:r>
          </w:p>
        </w:tc>
      </w:tr>
      <w:tr w:rsidR="00411C91" w:rsidRPr="00F346C0" w14:paraId="11FCCF02" w14:textId="77777777" w:rsidTr="00C278B6">
        <w:trPr>
          <w:trHeight w:val="389"/>
        </w:trPr>
        <w:tc>
          <w:tcPr>
            <w:tcW w:w="4050" w:type="dxa"/>
          </w:tcPr>
          <w:p w14:paraId="6392A32D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  <w:shd w:val="clear" w:color="auto" w:fill="auto"/>
          </w:tcPr>
          <w:p w14:paraId="0B8AF135" w14:textId="28C32439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18,915</w:t>
            </w:r>
          </w:p>
        </w:tc>
        <w:tc>
          <w:tcPr>
            <w:tcW w:w="267" w:type="dxa"/>
            <w:shd w:val="clear" w:color="auto" w:fill="auto"/>
          </w:tcPr>
          <w:p w14:paraId="6C543B65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767773EB" w14:textId="40925225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16,492</w:t>
            </w:r>
          </w:p>
        </w:tc>
        <w:tc>
          <w:tcPr>
            <w:tcW w:w="267" w:type="dxa"/>
          </w:tcPr>
          <w:p w14:paraId="5FA703AB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544965B" w14:textId="4447055C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5,762</w:t>
            </w:r>
          </w:p>
        </w:tc>
        <w:tc>
          <w:tcPr>
            <w:tcW w:w="267" w:type="dxa"/>
          </w:tcPr>
          <w:p w14:paraId="5348F5BA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107C427" w14:textId="2A64E0A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5,168</w:t>
            </w:r>
          </w:p>
        </w:tc>
      </w:tr>
      <w:tr w:rsidR="00411C91" w:rsidRPr="00F346C0" w14:paraId="742B9DB3" w14:textId="77777777" w:rsidTr="00C278B6">
        <w:trPr>
          <w:trHeight w:val="389"/>
        </w:trPr>
        <w:tc>
          <w:tcPr>
            <w:tcW w:w="4050" w:type="dxa"/>
          </w:tcPr>
          <w:p w14:paraId="2A9E341A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  <w:shd w:val="clear" w:color="auto" w:fill="auto"/>
          </w:tcPr>
          <w:p w14:paraId="1241A203" w14:textId="5E0A7E71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19,90</w:t>
            </w:r>
            <w:r w:rsidR="0044006A"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7AF11B63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0EB49E0D" w14:textId="48CD2F76" w:rsidR="00411C91" w:rsidRPr="00F346C0" w:rsidRDefault="008B25EA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19,795</w:t>
            </w:r>
          </w:p>
        </w:tc>
        <w:tc>
          <w:tcPr>
            <w:tcW w:w="267" w:type="dxa"/>
          </w:tcPr>
          <w:p w14:paraId="42202094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58EAF05" w14:textId="79CC7DC2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14,211</w:t>
            </w:r>
          </w:p>
        </w:tc>
        <w:tc>
          <w:tcPr>
            <w:tcW w:w="267" w:type="dxa"/>
          </w:tcPr>
          <w:p w14:paraId="2DDD4A2E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D7387C0" w14:textId="78E4B656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11,440</w:t>
            </w:r>
          </w:p>
        </w:tc>
      </w:tr>
      <w:tr w:rsidR="00411C91" w:rsidRPr="00F346C0" w14:paraId="48B5C65F" w14:textId="77777777" w:rsidTr="00C278B6">
        <w:trPr>
          <w:trHeight w:val="389"/>
        </w:trPr>
        <w:tc>
          <w:tcPr>
            <w:tcW w:w="4050" w:type="dxa"/>
          </w:tcPr>
          <w:p w14:paraId="484DCAC5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  <w:shd w:val="clear" w:color="auto" w:fill="auto"/>
          </w:tcPr>
          <w:p w14:paraId="6B68D363" w14:textId="3DA82EC9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1,373</w:t>
            </w:r>
          </w:p>
        </w:tc>
        <w:tc>
          <w:tcPr>
            <w:tcW w:w="267" w:type="dxa"/>
            <w:shd w:val="clear" w:color="auto" w:fill="auto"/>
          </w:tcPr>
          <w:p w14:paraId="2F82656B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38797571" w14:textId="07D6E9A2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1,127</w:t>
            </w:r>
          </w:p>
        </w:tc>
        <w:tc>
          <w:tcPr>
            <w:tcW w:w="267" w:type="dxa"/>
          </w:tcPr>
          <w:p w14:paraId="269B330A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B01C8F2" w14:textId="35308B42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814</w:t>
            </w:r>
          </w:p>
        </w:tc>
        <w:tc>
          <w:tcPr>
            <w:tcW w:w="267" w:type="dxa"/>
          </w:tcPr>
          <w:p w14:paraId="7E86BC3C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1F03F36" w14:textId="02A2968A" w:rsidR="00411C91" w:rsidRPr="00F346C0" w:rsidRDefault="003C160C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693</w:t>
            </w:r>
          </w:p>
        </w:tc>
      </w:tr>
      <w:tr w:rsidR="00411C91" w:rsidRPr="00F346C0" w14:paraId="698E7763" w14:textId="77777777" w:rsidTr="00C278B6">
        <w:trPr>
          <w:trHeight w:val="389"/>
        </w:trPr>
        <w:tc>
          <w:tcPr>
            <w:tcW w:w="4050" w:type="dxa"/>
          </w:tcPr>
          <w:p w14:paraId="0087F67E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  <w:shd w:val="clear" w:color="auto" w:fill="auto"/>
          </w:tcPr>
          <w:p w14:paraId="7B07FA4A" w14:textId="1DD4EEC3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470</w:t>
            </w:r>
          </w:p>
        </w:tc>
        <w:tc>
          <w:tcPr>
            <w:tcW w:w="267" w:type="dxa"/>
            <w:shd w:val="clear" w:color="auto" w:fill="auto"/>
          </w:tcPr>
          <w:p w14:paraId="7C19E3C3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0843B764" w14:textId="1CD0B1EA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545</w:t>
            </w:r>
          </w:p>
        </w:tc>
        <w:tc>
          <w:tcPr>
            <w:tcW w:w="267" w:type="dxa"/>
          </w:tcPr>
          <w:p w14:paraId="28DF1B12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121E4DAB" w14:textId="00F49220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409</w:t>
            </w:r>
          </w:p>
        </w:tc>
        <w:tc>
          <w:tcPr>
            <w:tcW w:w="267" w:type="dxa"/>
          </w:tcPr>
          <w:p w14:paraId="2F966194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72A370B" w14:textId="3275E95A" w:rsidR="00411C91" w:rsidRPr="00F346C0" w:rsidRDefault="003C160C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396</w:t>
            </w:r>
          </w:p>
        </w:tc>
      </w:tr>
      <w:tr w:rsidR="00411C91" w:rsidRPr="00F346C0" w14:paraId="6DD8610A" w14:textId="77777777" w:rsidTr="00C278B6">
        <w:trPr>
          <w:trHeight w:val="68"/>
        </w:trPr>
        <w:tc>
          <w:tcPr>
            <w:tcW w:w="4050" w:type="dxa"/>
          </w:tcPr>
          <w:p w14:paraId="1986FB5E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6A65F5ED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64986873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5EBFE6F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098CCF6E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9FE6009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2EB73880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5FF4A76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1C91" w:rsidRPr="00F346C0" w14:paraId="75B256DC" w14:textId="77777777" w:rsidTr="00C278B6">
        <w:trPr>
          <w:trHeight w:val="389"/>
        </w:trPr>
        <w:tc>
          <w:tcPr>
            <w:tcW w:w="4050" w:type="dxa"/>
          </w:tcPr>
          <w:p w14:paraId="210FA41C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รวมอยู่ในค่าใช้จ่ายในการขายและจัดจำหน่าย</w:t>
            </w:r>
          </w:p>
        </w:tc>
        <w:tc>
          <w:tcPr>
            <w:tcW w:w="1107" w:type="dxa"/>
            <w:shd w:val="clear" w:color="auto" w:fill="auto"/>
          </w:tcPr>
          <w:p w14:paraId="70179A2A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54822ED9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214C22C3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00DE43D9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9DD875D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729EE914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56097F4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1C91" w:rsidRPr="00F346C0" w14:paraId="16E5C966" w14:textId="77777777" w:rsidTr="00C278B6">
        <w:trPr>
          <w:trHeight w:val="389"/>
        </w:trPr>
        <w:tc>
          <w:tcPr>
            <w:tcW w:w="4050" w:type="dxa"/>
          </w:tcPr>
          <w:p w14:paraId="55BB335A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107" w:type="dxa"/>
            <w:shd w:val="clear" w:color="auto" w:fill="auto"/>
          </w:tcPr>
          <w:p w14:paraId="09ADE03C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6E801DC8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4038681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64BDEA6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7A973B3" w14:textId="77777777" w:rsidR="00411C91" w:rsidRPr="00F346C0" w:rsidRDefault="00411C91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7AC87B5B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8315062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11C91" w:rsidRPr="00F346C0" w14:paraId="42CC6EEA" w14:textId="77777777" w:rsidTr="00C278B6">
        <w:trPr>
          <w:trHeight w:val="389"/>
        </w:trPr>
        <w:tc>
          <w:tcPr>
            <w:tcW w:w="4050" w:type="dxa"/>
          </w:tcPr>
          <w:p w14:paraId="086C0308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  <w:shd w:val="clear" w:color="auto" w:fill="auto"/>
          </w:tcPr>
          <w:p w14:paraId="32BD0D7E" w14:textId="73EB9BDE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11,562</w:t>
            </w:r>
          </w:p>
        </w:tc>
        <w:tc>
          <w:tcPr>
            <w:tcW w:w="267" w:type="dxa"/>
            <w:shd w:val="clear" w:color="auto" w:fill="auto"/>
          </w:tcPr>
          <w:p w14:paraId="19BB6E79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689C750" w14:textId="5766ADB2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11,367</w:t>
            </w:r>
          </w:p>
        </w:tc>
        <w:tc>
          <w:tcPr>
            <w:tcW w:w="267" w:type="dxa"/>
          </w:tcPr>
          <w:p w14:paraId="2EB01A1C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4E67A0A" w14:textId="165B8ED3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3,713</w:t>
            </w:r>
          </w:p>
        </w:tc>
        <w:tc>
          <w:tcPr>
            <w:tcW w:w="267" w:type="dxa"/>
          </w:tcPr>
          <w:p w14:paraId="08E4B19F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87EC806" w14:textId="689FB129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3,610</w:t>
            </w:r>
          </w:p>
        </w:tc>
      </w:tr>
      <w:tr w:rsidR="00411C91" w:rsidRPr="00F346C0" w14:paraId="2C456A3A" w14:textId="77777777" w:rsidTr="00C278B6">
        <w:trPr>
          <w:trHeight w:val="389"/>
        </w:trPr>
        <w:tc>
          <w:tcPr>
            <w:tcW w:w="4050" w:type="dxa"/>
          </w:tcPr>
          <w:p w14:paraId="37C7CD97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</w:tcPr>
          <w:p w14:paraId="0726F7BF" w14:textId="7A6510F1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44006A"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180</w:t>
            </w:r>
          </w:p>
        </w:tc>
        <w:tc>
          <w:tcPr>
            <w:tcW w:w="267" w:type="dxa"/>
          </w:tcPr>
          <w:p w14:paraId="7CFAFE59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3FCA3BA" w14:textId="7085E488" w:rsidR="00411C91" w:rsidRPr="00F346C0" w:rsidRDefault="008B25EA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939</w:t>
            </w:r>
          </w:p>
        </w:tc>
        <w:tc>
          <w:tcPr>
            <w:tcW w:w="267" w:type="dxa"/>
          </w:tcPr>
          <w:p w14:paraId="4E21F91A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85E2ED1" w14:textId="393517EF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496</w:t>
            </w:r>
          </w:p>
        </w:tc>
        <w:tc>
          <w:tcPr>
            <w:tcW w:w="267" w:type="dxa"/>
          </w:tcPr>
          <w:p w14:paraId="2036CFA2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1C84D2B" w14:textId="5EDD656E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451</w:t>
            </w:r>
          </w:p>
        </w:tc>
      </w:tr>
      <w:tr w:rsidR="00411C91" w:rsidRPr="00F346C0" w14:paraId="236CA7E1" w14:textId="77777777" w:rsidTr="00C278B6">
        <w:trPr>
          <w:trHeight w:val="389"/>
        </w:trPr>
        <w:tc>
          <w:tcPr>
            <w:tcW w:w="4050" w:type="dxa"/>
          </w:tcPr>
          <w:p w14:paraId="7E08F36E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</w:tcPr>
          <w:p w14:paraId="386FC44A" w14:textId="586333CD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1,362</w:t>
            </w:r>
          </w:p>
        </w:tc>
        <w:tc>
          <w:tcPr>
            <w:tcW w:w="267" w:type="dxa"/>
          </w:tcPr>
          <w:p w14:paraId="32CA1224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0D26BEF5" w14:textId="1FCA0B4C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67" w:type="dxa"/>
          </w:tcPr>
          <w:p w14:paraId="2278623F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F5DC8EC" w14:textId="3A8AC94C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924</w:t>
            </w:r>
          </w:p>
        </w:tc>
        <w:tc>
          <w:tcPr>
            <w:tcW w:w="267" w:type="dxa"/>
          </w:tcPr>
          <w:p w14:paraId="4BF21539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124FF8E" w14:textId="1C5A9B2E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649</w:t>
            </w:r>
          </w:p>
        </w:tc>
      </w:tr>
      <w:tr w:rsidR="00411C91" w:rsidRPr="00F346C0" w14:paraId="195354F1" w14:textId="77777777" w:rsidTr="00C278B6">
        <w:trPr>
          <w:trHeight w:val="389"/>
        </w:trPr>
        <w:tc>
          <w:tcPr>
            <w:tcW w:w="4050" w:type="dxa"/>
          </w:tcPr>
          <w:p w14:paraId="1A712C8C" w14:textId="77777777" w:rsidR="00411C91" w:rsidRPr="00F346C0" w:rsidRDefault="00411C91" w:rsidP="00411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</w:tcPr>
          <w:p w14:paraId="02C6A71E" w14:textId="784A1CCB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  <w:tc>
          <w:tcPr>
            <w:tcW w:w="267" w:type="dxa"/>
          </w:tcPr>
          <w:p w14:paraId="1A05DC7A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6DE7FF19" w14:textId="5E1577F8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3,502</w:t>
            </w:r>
          </w:p>
        </w:tc>
        <w:tc>
          <w:tcPr>
            <w:tcW w:w="267" w:type="dxa"/>
          </w:tcPr>
          <w:p w14:paraId="78325D90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F3C4457" w14:textId="4EA12158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260</w:t>
            </w:r>
          </w:p>
        </w:tc>
        <w:tc>
          <w:tcPr>
            <w:tcW w:w="267" w:type="dxa"/>
          </w:tcPr>
          <w:p w14:paraId="06168E28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A585220" w14:textId="25ED72C4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249</w:t>
            </w:r>
          </w:p>
        </w:tc>
      </w:tr>
      <w:tr w:rsidR="00411C91" w:rsidRPr="00F346C0" w14:paraId="50BFF33F" w14:textId="77777777" w:rsidTr="00C278B6">
        <w:trPr>
          <w:trHeight w:val="389"/>
        </w:trPr>
        <w:tc>
          <w:tcPr>
            <w:tcW w:w="4050" w:type="dxa"/>
          </w:tcPr>
          <w:p w14:paraId="2CEE67AF" w14:textId="77777777" w:rsidR="00411C91" w:rsidRPr="00F346C0" w:rsidRDefault="00411C91" w:rsidP="00411C91">
            <w:pPr>
              <w:spacing w:line="240" w:lineRule="auto"/>
              <w:ind w:left="160" w:right="-102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ค่าเช่าขั้นต่ำที่ต้องจ่ายตามสัญญาเช่า</w:t>
            </w:r>
          </w:p>
        </w:tc>
        <w:tc>
          <w:tcPr>
            <w:tcW w:w="1107" w:type="dxa"/>
            <w:vAlign w:val="bottom"/>
          </w:tcPr>
          <w:p w14:paraId="510C7F03" w14:textId="40B6E36E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368</w:t>
            </w:r>
          </w:p>
        </w:tc>
        <w:tc>
          <w:tcPr>
            <w:tcW w:w="267" w:type="dxa"/>
            <w:vAlign w:val="bottom"/>
          </w:tcPr>
          <w:p w14:paraId="67717925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7415F3B" w14:textId="6B7751FE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425</w:t>
            </w:r>
          </w:p>
        </w:tc>
        <w:tc>
          <w:tcPr>
            <w:tcW w:w="267" w:type="dxa"/>
            <w:vAlign w:val="bottom"/>
          </w:tcPr>
          <w:p w14:paraId="71EF054A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9AAE430" w14:textId="02C49981" w:rsidR="00411C91" w:rsidRPr="00F346C0" w:rsidRDefault="00A51CA2" w:rsidP="00411C91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67" w:type="dxa"/>
            <w:vAlign w:val="bottom"/>
          </w:tcPr>
          <w:p w14:paraId="2C00EC77" w14:textId="77777777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A7C61C7" w14:textId="5F9EF83D" w:rsidR="00411C91" w:rsidRPr="00F346C0" w:rsidRDefault="00411C91" w:rsidP="00411C91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113</w:t>
            </w:r>
          </w:p>
        </w:tc>
      </w:tr>
    </w:tbl>
    <w:p w14:paraId="327E12A3" w14:textId="633B5575" w:rsidR="00D55CA5" w:rsidRPr="00F346C0" w:rsidRDefault="00D55CA5" w:rsidP="00EA29C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4A6655" w14:textId="0781FA63" w:rsidR="003611E2" w:rsidRPr="00F346C0" w:rsidRDefault="003611E2" w:rsidP="00695933">
      <w:pPr>
        <w:tabs>
          <w:tab w:val="left" w:pos="540"/>
          <w:tab w:val="left" w:pos="936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/>
          <w:spacing w:val="4"/>
          <w:sz w:val="30"/>
          <w:szCs w:val="30"/>
          <w:cs/>
        </w:rPr>
        <w:t xml:space="preserve">ในระหว่างปี </w:t>
      </w:r>
      <w:r w:rsidR="00A9789C" w:rsidRPr="00F346C0">
        <w:rPr>
          <w:rFonts w:asciiTheme="majorBidi" w:hAnsiTheme="majorBidi"/>
          <w:spacing w:val="4"/>
          <w:sz w:val="30"/>
          <w:szCs w:val="30"/>
        </w:rPr>
        <w:t>256</w:t>
      </w:r>
      <w:r w:rsidR="00411C91" w:rsidRPr="00F346C0">
        <w:rPr>
          <w:rFonts w:asciiTheme="majorBidi" w:hAnsiTheme="majorBidi"/>
          <w:spacing w:val="4"/>
          <w:sz w:val="30"/>
          <w:szCs w:val="30"/>
        </w:rPr>
        <w:t>6</w:t>
      </w:r>
      <w:r w:rsidRPr="00F346C0">
        <w:rPr>
          <w:rFonts w:asciiTheme="majorBidi" w:hAnsiTheme="majorBidi"/>
          <w:spacing w:val="4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F346C0">
        <w:rPr>
          <w:rFonts w:asciiTheme="majorBidi" w:hAnsiTheme="majorBidi" w:hint="cs"/>
          <w:sz w:val="30"/>
          <w:szCs w:val="30"/>
          <w:cs/>
        </w:rPr>
        <w:t>เป็น</w:t>
      </w:r>
      <w:r w:rsidRPr="00F346C0">
        <w:rPr>
          <w:rFonts w:asciiTheme="majorBidi" w:hAnsiTheme="majorBidi"/>
          <w:sz w:val="30"/>
          <w:szCs w:val="30"/>
          <w:cs/>
        </w:rPr>
        <w:t xml:space="preserve">จำนวน </w:t>
      </w:r>
      <w:r w:rsidR="00A51CA2" w:rsidRPr="00F346C0">
        <w:rPr>
          <w:rFonts w:asciiTheme="majorBidi" w:hAnsiTheme="majorBidi"/>
          <w:sz w:val="30"/>
          <w:szCs w:val="30"/>
        </w:rPr>
        <w:t>1,097</w:t>
      </w:r>
      <w:r w:rsidR="00A47A49" w:rsidRPr="00F346C0">
        <w:rPr>
          <w:rFonts w:asciiTheme="majorBidi" w:hAnsiTheme="majorBidi"/>
          <w:sz w:val="30"/>
          <w:szCs w:val="30"/>
        </w:rPr>
        <w:t xml:space="preserve"> </w:t>
      </w:r>
      <w:r w:rsidRPr="00F346C0">
        <w:rPr>
          <w:rFonts w:asciiTheme="majorBidi" w:hAnsiTheme="majorBidi"/>
          <w:sz w:val="30"/>
          <w:szCs w:val="30"/>
          <w:cs/>
        </w:rPr>
        <w:t>ล้านบาทและ</w:t>
      </w:r>
      <w:r w:rsidR="00A47A49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A51CA2" w:rsidRPr="00F346C0">
        <w:rPr>
          <w:rFonts w:asciiTheme="majorBidi" w:hAnsiTheme="majorBidi" w:cstheme="majorBidi"/>
          <w:sz w:val="30"/>
          <w:szCs w:val="30"/>
        </w:rPr>
        <w:t>590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Pr="00F346C0">
        <w:rPr>
          <w:rFonts w:asciiTheme="majorBidi" w:hAnsiTheme="majorBidi"/>
          <w:i/>
          <w:iCs/>
          <w:sz w:val="30"/>
          <w:szCs w:val="30"/>
          <w:cs/>
        </w:rPr>
        <w:t>(</w:t>
      </w:r>
      <w:r w:rsidR="00AF41B3" w:rsidRPr="00F346C0">
        <w:rPr>
          <w:rFonts w:asciiTheme="majorBidi" w:hAnsiTheme="majorBidi"/>
          <w:i/>
          <w:iCs/>
          <w:sz w:val="30"/>
          <w:szCs w:val="30"/>
        </w:rPr>
        <w:t>256</w:t>
      </w:r>
      <w:r w:rsidR="00411C91" w:rsidRPr="00F346C0">
        <w:rPr>
          <w:rFonts w:asciiTheme="majorBidi" w:hAnsiTheme="majorBidi"/>
          <w:i/>
          <w:iCs/>
          <w:sz w:val="30"/>
          <w:szCs w:val="30"/>
        </w:rPr>
        <w:t>5</w:t>
      </w:r>
      <w:r w:rsidRPr="00F346C0">
        <w:rPr>
          <w:rFonts w:asciiTheme="majorBidi" w:hAnsiTheme="majorBidi"/>
          <w:i/>
          <w:iCs/>
          <w:sz w:val="30"/>
          <w:szCs w:val="30"/>
          <w:cs/>
        </w:rPr>
        <w:t xml:space="preserve">: จำนวน </w:t>
      </w:r>
      <w:r w:rsidR="00411C91" w:rsidRPr="00F346C0">
        <w:rPr>
          <w:rFonts w:asciiTheme="majorBidi" w:hAnsiTheme="majorBidi"/>
          <w:i/>
          <w:iCs/>
          <w:sz w:val="30"/>
          <w:szCs w:val="30"/>
        </w:rPr>
        <w:t>1,076</w:t>
      </w:r>
      <w:r w:rsidR="00A9789C" w:rsidRPr="00F346C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346C0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AF41B3" w:rsidRPr="00F346C0">
        <w:rPr>
          <w:rFonts w:asciiTheme="majorBidi" w:hAnsiTheme="majorBidi"/>
          <w:i/>
          <w:iCs/>
          <w:sz w:val="30"/>
          <w:szCs w:val="30"/>
        </w:rPr>
        <w:t>5</w:t>
      </w:r>
      <w:r w:rsidR="00411C91" w:rsidRPr="00F346C0">
        <w:rPr>
          <w:rFonts w:asciiTheme="majorBidi" w:hAnsiTheme="majorBidi"/>
          <w:i/>
          <w:iCs/>
          <w:sz w:val="30"/>
          <w:szCs w:val="30"/>
        </w:rPr>
        <w:t>61</w:t>
      </w:r>
      <w:r w:rsidR="00A9789C" w:rsidRPr="00F346C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346C0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  <w:r w:rsidR="006517C6" w:rsidRPr="00F346C0">
        <w:rPr>
          <w:rFonts w:asciiTheme="majorBidi" w:hAnsiTheme="majorBidi"/>
          <w:sz w:val="30"/>
          <w:szCs w:val="30"/>
        </w:rPr>
        <w:t xml:space="preserve"> </w:t>
      </w:r>
      <w:r w:rsidRPr="00F346C0">
        <w:rPr>
          <w:rFonts w:asciiTheme="majorBidi" w:hAnsiTheme="majorBidi"/>
          <w:sz w:val="30"/>
          <w:szCs w:val="30"/>
          <w:cs/>
        </w:rPr>
        <w:t>ซึ่งแสดง</w:t>
      </w:r>
      <w:r w:rsidRPr="00F346C0">
        <w:rPr>
          <w:rFonts w:asciiTheme="majorBidi" w:hAnsiTheme="majorBidi" w:hint="cs"/>
          <w:sz w:val="30"/>
          <w:szCs w:val="30"/>
          <w:cs/>
        </w:rPr>
        <w:t>เป็นส่วนหนึ่งของค่าใช้จ่ายผลประโยชน์ของพนักงาน</w:t>
      </w:r>
    </w:p>
    <w:p w14:paraId="6E51C477" w14:textId="77777777" w:rsidR="00052FED" w:rsidRPr="00F346C0" w:rsidRDefault="00052FED" w:rsidP="003611E2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  <w:cs/>
        </w:rPr>
      </w:pPr>
    </w:p>
    <w:p w14:paraId="6302E779" w14:textId="73CFE893" w:rsidR="00EA29CF" w:rsidRPr="00F346C0" w:rsidRDefault="00EA29C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32C4AE0E" w14:textId="77777777" w:rsidR="00EA29CF" w:rsidRPr="00F346C0" w:rsidRDefault="00EA29CF" w:rsidP="00EA29C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16"/>
        <w:gridCol w:w="265"/>
        <w:gridCol w:w="1083"/>
        <w:gridCol w:w="266"/>
        <w:gridCol w:w="1150"/>
        <w:gridCol w:w="265"/>
        <w:gridCol w:w="1109"/>
      </w:tblGrid>
      <w:tr w:rsidR="00EA29CF" w:rsidRPr="00F346C0" w14:paraId="16F4DDDA" w14:textId="77777777" w:rsidTr="00C278B6">
        <w:tc>
          <w:tcPr>
            <w:tcW w:w="3960" w:type="dxa"/>
            <w:shd w:val="clear" w:color="auto" w:fill="auto"/>
          </w:tcPr>
          <w:p w14:paraId="3E561F1C" w14:textId="5C30FE4B" w:rsidR="00EA29CF" w:rsidRPr="00F346C0" w:rsidRDefault="00EA29CF" w:rsidP="00C278B6">
            <w:pPr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64" w:type="dxa"/>
            <w:gridSpan w:val="3"/>
          </w:tcPr>
          <w:p w14:paraId="08F44EB7" w14:textId="77777777" w:rsidR="00EA29CF" w:rsidRPr="00F346C0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1F7C7848" w14:textId="77777777" w:rsidR="00EA29CF" w:rsidRPr="00F346C0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51F25AC" w14:textId="77777777" w:rsidR="00EA29CF" w:rsidRPr="00F346C0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A29CF" w:rsidRPr="00F346C0" w14:paraId="63085798" w14:textId="77777777" w:rsidTr="00C278B6">
        <w:tc>
          <w:tcPr>
            <w:tcW w:w="3960" w:type="dxa"/>
          </w:tcPr>
          <w:p w14:paraId="4AEFA7AC" w14:textId="77777777" w:rsidR="00EA29CF" w:rsidRPr="00F346C0" w:rsidRDefault="00EA29CF" w:rsidP="00C278B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7004327" w14:textId="6327D85E" w:rsidR="00EA29CF" w:rsidRPr="00F346C0" w:rsidRDefault="00411C91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5" w:type="dxa"/>
          </w:tcPr>
          <w:p w14:paraId="101D2EED" w14:textId="77777777" w:rsidR="00EA29CF" w:rsidRPr="00F346C0" w:rsidRDefault="00EA29CF" w:rsidP="00C278B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A9DE1F6" w14:textId="6185BF19" w:rsidR="00EA29CF" w:rsidRPr="00F346C0" w:rsidRDefault="00411C91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66" w:type="dxa"/>
            <w:vAlign w:val="center"/>
          </w:tcPr>
          <w:p w14:paraId="25F2661F" w14:textId="77777777" w:rsidR="00EA29CF" w:rsidRPr="00F346C0" w:rsidRDefault="00EA29CF" w:rsidP="00C278B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447F3D" w14:textId="70147167" w:rsidR="00EA29CF" w:rsidRPr="00F346C0" w:rsidRDefault="00411C91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5" w:type="dxa"/>
          </w:tcPr>
          <w:p w14:paraId="61D2280A" w14:textId="77777777" w:rsidR="00EA29CF" w:rsidRPr="00F346C0" w:rsidRDefault="00EA29CF" w:rsidP="00C278B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570284" w14:textId="20E842CB" w:rsidR="00EA29CF" w:rsidRPr="00F346C0" w:rsidRDefault="00411C91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EA29CF" w:rsidRPr="00F346C0" w14:paraId="40AD1336" w14:textId="77777777" w:rsidTr="00C278B6">
        <w:tc>
          <w:tcPr>
            <w:tcW w:w="3960" w:type="dxa"/>
          </w:tcPr>
          <w:p w14:paraId="521553A9" w14:textId="77777777" w:rsidR="00EA29CF" w:rsidRPr="00F346C0" w:rsidRDefault="00EA29CF" w:rsidP="00C278B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17375463" w14:textId="77777777" w:rsidR="00EA29CF" w:rsidRPr="00F346C0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9CF" w:rsidRPr="00F346C0" w14:paraId="79DD5163" w14:textId="77777777" w:rsidTr="00C278B6">
        <w:tc>
          <w:tcPr>
            <w:tcW w:w="3960" w:type="dxa"/>
          </w:tcPr>
          <w:p w14:paraId="4AC6CFC4" w14:textId="5F9DC6BD" w:rsidR="00EA29CF" w:rsidRPr="00F346C0" w:rsidRDefault="00213E5C" w:rsidP="00C278B6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116" w:type="dxa"/>
          </w:tcPr>
          <w:p w14:paraId="481D612D" w14:textId="77777777" w:rsidR="00EA29CF" w:rsidRPr="00F346C0" w:rsidRDefault="00EA29CF" w:rsidP="00C278B6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A25E66C" w14:textId="77777777" w:rsidR="00EA29CF" w:rsidRPr="00F346C0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B05865E" w14:textId="77777777" w:rsidR="00EA29CF" w:rsidRPr="00F346C0" w:rsidRDefault="00EA29CF" w:rsidP="00C278B6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6E008269" w14:textId="77777777" w:rsidR="00EA29CF" w:rsidRPr="00F346C0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497F42D" w14:textId="77777777" w:rsidR="00EA29CF" w:rsidRPr="00F346C0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47F29E7" w14:textId="77777777" w:rsidR="00EA29CF" w:rsidRPr="00F346C0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776EAA" w14:textId="77777777" w:rsidR="00EA29CF" w:rsidRPr="00F346C0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D205F" w:rsidRPr="00F346C0" w14:paraId="29C2B6E5" w14:textId="77777777" w:rsidTr="00C278B6">
        <w:tc>
          <w:tcPr>
            <w:tcW w:w="3960" w:type="dxa"/>
          </w:tcPr>
          <w:p w14:paraId="3A8836CE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116" w:type="dxa"/>
          </w:tcPr>
          <w:p w14:paraId="16AB4FC9" w14:textId="11E45D27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EF10AE" w:rsidRPr="00F346C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65" w:type="dxa"/>
          </w:tcPr>
          <w:p w14:paraId="4520886B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1E45C5" w14:textId="3CD7621E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  <w:tc>
          <w:tcPr>
            <w:tcW w:w="266" w:type="dxa"/>
          </w:tcPr>
          <w:p w14:paraId="00674254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6846FE" w14:textId="342C2BD8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7833C5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1670F4C" w14:textId="452410A8" w:rsidR="00FD205F" w:rsidRPr="00F346C0" w:rsidRDefault="00FD205F" w:rsidP="00AA0F54">
            <w:pPr>
              <w:tabs>
                <w:tab w:val="clear" w:pos="680"/>
                <w:tab w:val="clear" w:pos="907"/>
                <w:tab w:val="decimal" w:pos="690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205F" w:rsidRPr="00F346C0" w14:paraId="2B40DF9B" w14:textId="77777777" w:rsidTr="00C278B6">
        <w:tc>
          <w:tcPr>
            <w:tcW w:w="3960" w:type="dxa"/>
          </w:tcPr>
          <w:p w14:paraId="2DEF3254" w14:textId="73086504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C6A90C3" w14:textId="3A5485C9" w:rsidR="00FD205F" w:rsidRPr="00F346C0" w:rsidRDefault="00FD205F" w:rsidP="00AA0F54">
            <w:pPr>
              <w:tabs>
                <w:tab w:val="clear" w:pos="907"/>
                <w:tab w:val="decimal" w:pos="615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EF10AE" w:rsidRPr="00F346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F407749" w14:textId="77777777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72CFB51" w14:textId="6AC82526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66" w:type="dxa"/>
          </w:tcPr>
          <w:p w14:paraId="73B23D6C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EB40C3" w14:textId="1D9AD13E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7203B4D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A8FD73B" w14:textId="765656EE" w:rsidR="00FD205F" w:rsidRPr="00F346C0" w:rsidRDefault="00FD205F" w:rsidP="00AA0F54">
            <w:pPr>
              <w:tabs>
                <w:tab w:val="clear" w:pos="680"/>
                <w:tab w:val="clear" w:pos="907"/>
                <w:tab w:val="decimal" w:pos="590"/>
                <w:tab w:val="decimal" w:pos="690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FD205F" w:rsidRPr="00F346C0" w14:paraId="7B2BEB0C" w14:textId="77777777" w:rsidTr="00C278B6">
        <w:tc>
          <w:tcPr>
            <w:tcW w:w="3960" w:type="dxa"/>
          </w:tcPr>
          <w:p w14:paraId="72CF09BC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BB555A1" w14:textId="60E0680C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65" w:type="dxa"/>
          </w:tcPr>
          <w:p w14:paraId="46A2BD5B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C472AEA" w14:textId="690DDFB0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2,434</w:t>
            </w:r>
          </w:p>
        </w:tc>
        <w:tc>
          <w:tcPr>
            <w:tcW w:w="266" w:type="dxa"/>
          </w:tcPr>
          <w:p w14:paraId="01465191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1B3D337" w14:textId="5759EDD8" w:rsidR="00FD205F" w:rsidRPr="00F346C0" w:rsidRDefault="00FD205F" w:rsidP="00FD205F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ABA868C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0C89C96" w14:textId="059CBBFD" w:rsidR="00FD205F" w:rsidRPr="00F346C0" w:rsidRDefault="00FD205F" w:rsidP="00AA0F54">
            <w:pPr>
              <w:tabs>
                <w:tab w:val="clear" w:pos="680"/>
                <w:tab w:val="clear" w:pos="907"/>
                <w:tab w:val="decimal" w:pos="690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FD205F" w:rsidRPr="00F346C0" w14:paraId="717C7902" w14:textId="77777777" w:rsidTr="00C278B6">
        <w:tc>
          <w:tcPr>
            <w:tcW w:w="3960" w:type="dxa"/>
          </w:tcPr>
          <w:p w14:paraId="5EE53347" w14:textId="418E64C4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9ED17D1" w14:textId="77777777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B76B6B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2A0AE15" w14:textId="77777777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</w:tcPr>
          <w:p w14:paraId="394316AC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DC9A36B" w14:textId="77777777" w:rsidR="00FD205F" w:rsidRPr="00F346C0" w:rsidRDefault="00FD205F" w:rsidP="00FD205F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8F1F08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CA6439B" w14:textId="77777777" w:rsidR="00FD205F" w:rsidRPr="00F346C0" w:rsidRDefault="00FD205F" w:rsidP="00FD205F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05F" w:rsidRPr="00F346C0" w14:paraId="1985A71B" w14:textId="77777777" w:rsidTr="00C278B6">
        <w:tc>
          <w:tcPr>
            <w:tcW w:w="3960" w:type="dxa"/>
          </w:tcPr>
          <w:p w14:paraId="4F3B2A8D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BDC418F" w14:textId="1C047372" w:rsidR="00FD205F" w:rsidRPr="00F346C0" w:rsidRDefault="00FD205F" w:rsidP="00AA0F54">
            <w:pPr>
              <w:tabs>
                <w:tab w:val="clear" w:pos="680"/>
                <w:tab w:val="clear" w:pos="907"/>
                <w:tab w:val="decimal" w:pos="705"/>
              </w:tabs>
              <w:spacing w:line="340" w:lineRule="exact"/>
              <w:ind w:left="-79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(441)</w:t>
            </w:r>
          </w:p>
        </w:tc>
        <w:tc>
          <w:tcPr>
            <w:tcW w:w="265" w:type="dxa"/>
          </w:tcPr>
          <w:p w14:paraId="3BCBD8BA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6461FE1" w14:textId="66110855" w:rsidR="00FD205F" w:rsidRPr="00F346C0" w:rsidRDefault="00FD205F" w:rsidP="00AA0F54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(4,707)</w:t>
            </w:r>
          </w:p>
        </w:tc>
        <w:tc>
          <w:tcPr>
            <w:tcW w:w="266" w:type="dxa"/>
          </w:tcPr>
          <w:p w14:paraId="1B41B915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6612E6" w14:textId="30066BC2" w:rsidR="00FD205F" w:rsidRPr="00F346C0" w:rsidRDefault="00FD205F" w:rsidP="00FD205F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  <w:tc>
          <w:tcPr>
            <w:tcW w:w="265" w:type="dxa"/>
          </w:tcPr>
          <w:p w14:paraId="3DEFEB34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81F0814" w14:textId="24D60D86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(3,282)</w:t>
            </w:r>
          </w:p>
        </w:tc>
      </w:tr>
      <w:tr w:rsidR="00FD205F" w:rsidRPr="00F346C0" w14:paraId="17907DE5" w14:textId="77777777" w:rsidTr="00C278B6">
        <w:tc>
          <w:tcPr>
            <w:tcW w:w="3960" w:type="dxa"/>
          </w:tcPr>
          <w:p w14:paraId="3768875B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01D9203" w14:textId="5B73A7A5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7045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65" w:type="dxa"/>
          </w:tcPr>
          <w:p w14:paraId="497762C4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414E5B4" w14:textId="51B9844B" w:rsidR="00FD205F" w:rsidRPr="00F346C0" w:rsidRDefault="00FD205F" w:rsidP="00AA0F54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851BF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51BF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30BCDE78" w14:textId="77777777" w:rsidR="00FD205F" w:rsidRPr="00F346C0" w:rsidRDefault="00FD205F" w:rsidP="00FD205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58AF5E49" w14:textId="0160C7B9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1,974</w:t>
            </w:r>
          </w:p>
        </w:tc>
        <w:tc>
          <w:tcPr>
            <w:tcW w:w="265" w:type="dxa"/>
          </w:tcPr>
          <w:p w14:paraId="5AC0F54D" w14:textId="77777777" w:rsidR="00FD205F" w:rsidRPr="00F346C0" w:rsidRDefault="00FD205F" w:rsidP="00FD205F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378F828F" w14:textId="7DE3E434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(3,097)</w:t>
            </w:r>
          </w:p>
        </w:tc>
      </w:tr>
    </w:tbl>
    <w:p w14:paraId="1D3A7AC8" w14:textId="77777777" w:rsidR="00EA29CF" w:rsidRPr="00F346C0" w:rsidRDefault="00EA29CF" w:rsidP="00EA29CF">
      <w:pPr>
        <w:spacing w:line="240" w:lineRule="auto"/>
        <w:ind w:left="547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92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58"/>
        <w:gridCol w:w="1080"/>
        <w:gridCol w:w="270"/>
        <w:gridCol w:w="1170"/>
        <w:gridCol w:w="270"/>
        <w:gridCol w:w="1080"/>
        <w:gridCol w:w="270"/>
        <w:gridCol w:w="1170"/>
      </w:tblGrid>
      <w:tr w:rsidR="00EA29CF" w:rsidRPr="00F346C0" w14:paraId="5316772E" w14:textId="77777777" w:rsidTr="00C278B6">
        <w:trPr>
          <w:trHeight w:val="229"/>
        </w:trPr>
        <w:tc>
          <w:tcPr>
            <w:tcW w:w="3958" w:type="dxa"/>
          </w:tcPr>
          <w:p w14:paraId="4821ACD0" w14:textId="5FE4148A" w:rsidR="00EA29CF" w:rsidRPr="00F346C0" w:rsidRDefault="00213E5C" w:rsidP="00C278B6">
            <w:pPr>
              <w:spacing w:line="340" w:lineRule="exact"/>
              <w:ind w:right="-108" w:hanging="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4EEF72DD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A29CF" w:rsidRPr="00F346C0" w14:paraId="03269D4A" w14:textId="77777777" w:rsidTr="00C278B6">
        <w:tc>
          <w:tcPr>
            <w:tcW w:w="3958" w:type="dxa"/>
          </w:tcPr>
          <w:p w14:paraId="1FE6F2F5" w14:textId="77777777" w:rsidR="00EA29CF" w:rsidRPr="00F346C0" w:rsidRDefault="00EA29CF" w:rsidP="00C278B6">
            <w:pPr>
              <w:spacing w:line="340" w:lineRule="exact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A037346" w14:textId="597B0832" w:rsidR="00EA29CF" w:rsidRPr="00F346C0" w:rsidRDefault="00411C91" w:rsidP="00C278B6">
            <w:pPr>
              <w:tabs>
                <w:tab w:val="clear" w:pos="454"/>
                <w:tab w:val="decimal" w:pos="477"/>
              </w:tabs>
              <w:spacing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0" w:type="dxa"/>
          </w:tcPr>
          <w:p w14:paraId="716A2F33" w14:textId="77777777" w:rsidR="00EA29CF" w:rsidRPr="00F346C0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1A1B197" w14:textId="1854D70D" w:rsidR="00EA29CF" w:rsidRPr="00F346C0" w:rsidRDefault="00411C91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4236" w:right="-50" w:hanging="42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EA29CF" w:rsidRPr="00F346C0" w14:paraId="0CB1E0EE" w14:textId="77777777" w:rsidTr="00C278B6">
        <w:tc>
          <w:tcPr>
            <w:tcW w:w="3958" w:type="dxa"/>
          </w:tcPr>
          <w:p w14:paraId="7B6CD288" w14:textId="77777777" w:rsidR="00EA29CF" w:rsidRPr="00F346C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D5A385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EEF650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6C4277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C3E9C2E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A7F74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F870CF" w14:textId="77777777" w:rsidR="00EA29CF" w:rsidRPr="00F346C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0CB614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EA29CF" w:rsidRPr="00F346C0" w14:paraId="0B009824" w14:textId="77777777" w:rsidTr="00C278B6">
        <w:tc>
          <w:tcPr>
            <w:tcW w:w="3958" w:type="dxa"/>
          </w:tcPr>
          <w:p w14:paraId="1F0EBEC3" w14:textId="77777777" w:rsidR="00EA29CF" w:rsidRPr="00F346C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91071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3DB86B1C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66F1E384" w14:textId="76B339F5" w:rsidR="00EA29CF" w:rsidRPr="00F346C0" w:rsidRDefault="00A40930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B230B1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1702EC2A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662AD661" w14:textId="77777777" w:rsidR="00EA29CF" w:rsidRPr="00F346C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F4040" w14:textId="54C35162" w:rsidR="00EA29CF" w:rsidRPr="00F346C0" w:rsidRDefault="00A40930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205F" w:rsidRPr="00F346C0" w14:paraId="0EDA8CBD" w14:textId="77777777" w:rsidTr="00C278B6">
        <w:tc>
          <w:tcPr>
            <w:tcW w:w="3958" w:type="dxa"/>
          </w:tcPr>
          <w:p w14:paraId="1A4CFD9A" w14:textId="772B7390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</w:tcPr>
          <w:p w14:paraId="16A9C375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C1010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C0DDE7" w14:textId="5DD96222" w:rsidR="00FD205F" w:rsidRPr="00F346C0" w:rsidRDefault="00FD205F" w:rsidP="00FD205F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2,217</w:t>
            </w:r>
          </w:p>
        </w:tc>
        <w:tc>
          <w:tcPr>
            <w:tcW w:w="270" w:type="dxa"/>
          </w:tcPr>
          <w:p w14:paraId="180DA137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E7A98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1FB3A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FAA07" w14:textId="1251EDDD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(9,909)</w:t>
            </w:r>
          </w:p>
        </w:tc>
      </w:tr>
      <w:tr w:rsidR="00FD205F" w:rsidRPr="00F346C0" w14:paraId="6AC3E0F8" w14:textId="77777777" w:rsidTr="00C278B6">
        <w:tc>
          <w:tcPr>
            <w:tcW w:w="3958" w:type="dxa"/>
          </w:tcPr>
          <w:p w14:paraId="7155D8FE" w14:textId="20D33EE6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05727A2B" w14:textId="43E1E412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20.0</w:t>
            </w:r>
          </w:p>
        </w:tc>
        <w:tc>
          <w:tcPr>
            <w:tcW w:w="270" w:type="dxa"/>
          </w:tcPr>
          <w:p w14:paraId="13C57AB2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00C58D" w14:textId="7796A31E" w:rsidR="00FD205F" w:rsidRPr="00F346C0" w:rsidRDefault="00FD205F" w:rsidP="00FD205F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2AA75F42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1FE20D2" w14:textId="7843B6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20.0</w:t>
            </w:r>
          </w:p>
        </w:tc>
        <w:tc>
          <w:tcPr>
            <w:tcW w:w="270" w:type="dxa"/>
          </w:tcPr>
          <w:p w14:paraId="3D3DFAD2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C1EBD" w14:textId="3EF7E9BE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(1,982)</w:t>
            </w:r>
          </w:p>
        </w:tc>
      </w:tr>
      <w:tr w:rsidR="00FD205F" w:rsidRPr="00F346C0" w14:paraId="041E506F" w14:textId="77777777" w:rsidTr="00C278B6">
        <w:tc>
          <w:tcPr>
            <w:tcW w:w="3958" w:type="dxa"/>
          </w:tcPr>
          <w:p w14:paraId="779A7FA7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</w:tcPr>
          <w:p w14:paraId="7D2029A4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5EA8212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8FC9DE6" w14:textId="77777777" w:rsidR="00FD205F" w:rsidRPr="00F346C0" w:rsidRDefault="00FD205F" w:rsidP="00AA0F54">
            <w:pPr>
              <w:tabs>
                <w:tab w:val="clear" w:pos="907"/>
                <w:tab w:val="decimal" w:pos="63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08CD25E" w14:textId="3E425EE4" w:rsidR="00FD205F" w:rsidRPr="00F346C0" w:rsidRDefault="00FD205F" w:rsidP="00AA0F54">
            <w:pPr>
              <w:tabs>
                <w:tab w:val="clear" w:pos="907"/>
                <w:tab w:val="decimal" w:pos="63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(239)</w:t>
            </w:r>
          </w:p>
        </w:tc>
        <w:tc>
          <w:tcPr>
            <w:tcW w:w="270" w:type="dxa"/>
          </w:tcPr>
          <w:p w14:paraId="556F3438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331A8B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18E03F1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8BD19D4" w14:textId="77777777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6A9D7" w14:textId="3994C0F8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</w:tr>
      <w:tr w:rsidR="00FD205F" w:rsidRPr="00F346C0" w14:paraId="74671DF0" w14:textId="77777777" w:rsidTr="00C278B6">
        <w:tc>
          <w:tcPr>
            <w:tcW w:w="3958" w:type="dxa"/>
          </w:tcPr>
          <w:p w14:paraId="1A007610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1EBDFF15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F961A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75E5C9A" w14:textId="29607A4C" w:rsidR="00FD205F" w:rsidRPr="00F346C0" w:rsidRDefault="00FD205F" w:rsidP="00AA0F54">
            <w:pPr>
              <w:tabs>
                <w:tab w:val="clear" w:pos="907"/>
                <w:tab w:val="decimal" w:pos="63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EF10AE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202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137534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784566F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4B49F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8C1F87F" w14:textId="2DE5D5B1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(425)</w:t>
            </w:r>
          </w:p>
        </w:tc>
      </w:tr>
      <w:tr w:rsidR="00FD205F" w:rsidRPr="00F346C0" w14:paraId="64F0694E" w14:textId="77777777" w:rsidTr="00C278B6">
        <w:tc>
          <w:tcPr>
            <w:tcW w:w="3958" w:type="dxa"/>
          </w:tcPr>
          <w:p w14:paraId="32F47F6B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8C8EFD4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58E8C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D5A9EB4" w14:textId="05B8DA16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EF10AE" w:rsidRPr="00F346C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8870D05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00B6A69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DFFB4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479A1E" w14:textId="6FEB7B10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2,486</w:t>
            </w:r>
          </w:p>
        </w:tc>
      </w:tr>
      <w:tr w:rsidR="00FD205F" w:rsidRPr="00F346C0" w14:paraId="1E14AD16" w14:textId="77777777" w:rsidTr="00C278B6">
        <w:tc>
          <w:tcPr>
            <w:tcW w:w="3958" w:type="dxa"/>
          </w:tcPr>
          <w:p w14:paraId="7604D190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31E887A9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92C18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50D7C6C" w14:textId="6739B3BD" w:rsidR="00FD205F" w:rsidRPr="00F346C0" w:rsidRDefault="00FD205F" w:rsidP="00AA0F54">
            <w:pPr>
              <w:tabs>
                <w:tab w:val="clear" w:pos="907"/>
                <w:tab w:val="decimal" w:pos="63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(487)</w:t>
            </w:r>
          </w:p>
        </w:tc>
        <w:tc>
          <w:tcPr>
            <w:tcW w:w="270" w:type="dxa"/>
          </w:tcPr>
          <w:p w14:paraId="616AFDB2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09373EC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311E8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62BDB6" w14:textId="3570E3BD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(2,121)</w:t>
            </w:r>
          </w:p>
        </w:tc>
      </w:tr>
      <w:tr w:rsidR="00FD205F" w:rsidRPr="00F346C0" w14:paraId="0B64F307" w14:textId="77777777" w:rsidTr="00C278B6">
        <w:tc>
          <w:tcPr>
            <w:tcW w:w="3958" w:type="dxa"/>
          </w:tcPr>
          <w:p w14:paraId="1A40E0CA" w14:textId="63E48001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45FC56E9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F04F4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B8DFC73" w14:textId="2BB1384C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11AB2B4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8465EA9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A46DF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6DABCE" w14:textId="3E3B29AA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FD205F" w:rsidRPr="00F346C0" w14:paraId="4D4835F3" w14:textId="77777777" w:rsidTr="00C278B6">
        <w:tc>
          <w:tcPr>
            <w:tcW w:w="3958" w:type="dxa"/>
          </w:tcPr>
          <w:p w14:paraId="3ACC0A51" w14:textId="3B8DED83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0B496CC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9F3FD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7E20F9E" w14:textId="5515193F" w:rsidR="00FD205F" w:rsidRPr="00F346C0" w:rsidRDefault="00D44546" w:rsidP="00AA0F54">
            <w:pPr>
              <w:tabs>
                <w:tab w:val="clear" w:pos="907"/>
                <w:tab w:val="decimal" w:pos="63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14:paraId="367E1104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D5FA098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AE66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4F6E53" w14:textId="4B1CA01B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FD205F" w:rsidRPr="00F346C0" w14:paraId="1A4DFC8D" w14:textId="77777777" w:rsidTr="00C278B6">
        <w:tc>
          <w:tcPr>
            <w:tcW w:w="3958" w:type="dxa"/>
          </w:tcPr>
          <w:p w14:paraId="1162E44E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</w:t>
            </w:r>
          </w:p>
          <w:p w14:paraId="5673E3F4" w14:textId="5ECA491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</w:tcPr>
          <w:p w14:paraId="36FCF064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F039F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515F560" w14:textId="77777777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5AB5B1" w14:textId="66734A13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5F9135B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F684B8B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70A42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81D2C0" w14:textId="77777777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F30D32" w14:textId="4B7F138C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(511)</w:t>
            </w:r>
          </w:p>
        </w:tc>
      </w:tr>
      <w:tr w:rsidR="00FD205F" w:rsidRPr="00F346C0" w14:paraId="28E71488" w14:textId="77777777" w:rsidTr="00C278B6">
        <w:tc>
          <w:tcPr>
            <w:tcW w:w="3958" w:type="dxa"/>
          </w:tcPr>
          <w:p w14:paraId="5E0BE1CE" w14:textId="148E3CE3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08E28B2F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23A66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E876153" w14:textId="25766439" w:rsidR="00FD205F" w:rsidRPr="00F346C0" w:rsidRDefault="00D44546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AAD9A2C" w14:textId="77777777" w:rsidR="00FD205F" w:rsidRPr="00F346C0" w:rsidRDefault="00FD205F" w:rsidP="00FD205F">
            <w:pPr>
              <w:tabs>
                <w:tab w:val="clear" w:pos="907"/>
                <w:tab w:val="decimal" w:pos="900"/>
              </w:tabs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06ED7" w14:textId="77777777" w:rsidR="00FD205F" w:rsidRPr="00F346C0" w:rsidRDefault="00FD205F" w:rsidP="00FD205F">
            <w:pPr>
              <w:tabs>
                <w:tab w:val="clear" w:pos="907"/>
                <w:tab w:val="decimal" w:pos="900"/>
              </w:tabs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8F44F" w14:textId="77777777" w:rsidR="00FD205F" w:rsidRPr="00F346C0" w:rsidRDefault="00FD205F" w:rsidP="00FD205F">
            <w:pPr>
              <w:tabs>
                <w:tab w:val="clear" w:pos="907"/>
                <w:tab w:val="decimal" w:pos="900"/>
              </w:tabs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B18279" w14:textId="43A1F213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FD205F" w:rsidRPr="00F346C0" w14:paraId="35FC9335" w14:textId="77777777" w:rsidTr="00C278B6">
        <w:tc>
          <w:tcPr>
            <w:tcW w:w="3958" w:type="dxa"/>
          </w:tcPr>
          <w:p w14:paraId="280A9AEC" w14:textId="49EFAC7B" w:rsidR="00FD205F" w:rsidRPr="00F346C0" w:rsidRDefault="00EF07AE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625AE" w14:textId="0AB8D95B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61.0</w:t>
            </w:r>
          </w:p>
        </w:tc>
        <w:tc>
          <w:tcPr>
            <w:tcW w:w="270" w:type="dxa"/>
          </w:tcPr>
          <w:p w14:paraId="4D4044CC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C35FA" w14:textId="0CCB5C85" w:rsidR="00FD205F" w:rsidRPr="00F346C0" w:rsidRDefault="00FD205F" w:rsidP="00AA0F5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</w:t>
            </w:r>
          </w:p>
        </w:tc>
        <w:tc>
          <w:tcPr>
            <w:tcW w:w="270" w:type="dxa"/>
          </w:tcPr>
          <w:p w14:paraId="44CF98ED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2AA585" w14:textId="7C7032D0" w:rsidR="00FD205F" w:rsidRPr="00F346C0" w:rsidRDefault="00FD205F" w:rsidP="00AA0F5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CCEF5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3C7FB9" w14:textId="5E402178" w:rsidR="00FD205F" w:rsidRPr="00F346C0" w:rsidRDefault="00FD205F" w:rsidP="00AA0F5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(2,273)</w:t>
            </w:r>
          </w:p>
        </w:tc>
      </w:tr>
    </w:tbl>
    <w:p w14:paraId="35A8182B" w14:textId="06F9C71E" w:rsidR="009E63A8" w:rsidRPr="00F346C0" w:rsidRDefault="009E63A8" w:rsidP="00C55554">
      <w:pPr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75881DF" w14:textId="5EFF58EC" w:rsidR="009E63A8" w:rsidRPr="00F346C0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bCs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EA29CF" w:rsidRPr="00F346C0" w14:paraId="3E3C8FEA" w14:textId="77777777" w:rsidTr="00BD0AF9">
        <w:trPr>
          <w:trHeight w:val="229"/>
        </w:trPr>
        <w:tc>
          <w:tcPr>
            <w:tcW w:w="3870" w:type="dxa"/>
          </w:tcPr>
          <w:p w14:paraId="0CB40124" w14:textId="4B7ED026" w:rsidR="00EA29CF" w:rsidRPr="00F346C0" w:rsidRDefault="00213E5C" w:rsidP="00C278B6">
            <w:pPr>
              <w:spacing w:line="340" w:lineRule="exact"/>
              <w:ind w:right="-108" w:hanging="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709C7B8C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A29CF" w:rsidRPr="00F346C0" w14:paraId="09219E36" w14:textId="77777777" w:rsidTr="00BD0AF9">
        <w:tc>
          <w:tcPr>
            <w:tcW w:w="3870" w:type="dxa"/>
          </w:tcPr>
          <w:p w14:paraId="3469C6C5" w14:textId="77777777" w:rsidR="00EA29CF" w:rsidRPr="00F346C0" w:rsidRDefault="00EA29CF" w:rsidP="00C278B6">
            <w:pPr>
              <w:spacing w:line="340" w:lineRule="exact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8FB4756" w14:textId="6791EA05" w:rsidR="00EA29CF" w:rsidRPr="00F346C0" w:rsidRDefault="00411C91" w:rsidP="00C278B6">
            <w:pPr>
              <w:tabs>
                <w:tab w:val="clear" w:pos="454"/>
                <w:tab w:val="decimal" w:pos="477"/>
              </w:tabs>
              <w:spacing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0" w:type="dxa"/>
          </w:tcPr>
          <w:p w14:paraId="3AEC8AEE" w14:textId="77777777" w:rsidR="00EA29CF" w:rsidRPr="00F346C0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F9A9A63" w14:textId="40014864" w:rsidR="00EA29CF" w:rsidRPr="00F346C0" w:rsidRDefault="00411C91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4236" w:right="-50" w:hanging="42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EA29CF" w:rsidRPr="00F346C0" w14:paraId="0EC04F72" w14:textId="77777777" w:rsidTr="00BD0AF9">
        <w:tc>
          <w:tcPr>
            <w:tcW w:w="3870" w:type="dxa"/>
          </w:tcPr>
          <w:p w14:paraId="69BF33B7" w14:textId="77777777" w:rsidR="00EA29CF" w:rsidRPr="00F346C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2FD2DD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B94AE4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7AE82A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297D35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B52DF4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098FF" w14:textId="77777777" w:rsidR="00EA29CF" w:rsidRPr="00F346C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EA40AF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EA29CF" w:rsidRPr="00F346C0" w14:paraId="38C2A642" w14:textId="77777777" w:rsidTr="00BD0AF9">
        <w:tc>
          <w:tcPr>
            <w:tcW w:w="3870" w:type="dxa"/>
          </w:tcPr>
          <w:p w14:paraId="02B4820A" w14:textId="77777777" w:rsidR="00EA29CF" w:rsidRPr="00F346C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ED60E5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6AAB11ED" w14:textId="77777777" w:rsidR="00EA29CF" w:rsidRPr="00F346C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3FDB8EAF" w14:textId="54854504" w:rsidR="00EA29CF" w:rsidRPr="00F346C0" w:rsidRDefault="00FA6707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DA464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719881D7" w14:textId="77777777" w:rsidR="00EA29CF" w:rsidRPr="00F346C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02BA1C6E" w14:textId="77777777" w:rsidR="00EA29CF" w:rsidRPr="00F346C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5D3C" w14:textId="17B586C4" w:rsidR="00EA29CF" w:rsidRPr="00F346C0" w:rsidRDefault="00FA6707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205F" w:rsidRPr="00F346C0" w14:paraId="37549DBE" w14:textId="77777777" w:rsidTr="00BD0AF9">
        <w:tc>
          <w:tcPr>
            <w:tcW w:w="3870" w:type="dxa"/>
          </w:tcPr>
          <w:p w14:paraId="595E4FD8" w14:textId="52EF95B1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</w:tcPr>
          <w:p w14:paraId="1229FFEB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B83CE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C60D6" w14:textId="18CAC15C" w:rsidR="00FD205F" w:rsidRPr="00F346C0" w:rsidRDefault="00FD205F" w:rsidP="00FD205F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22,239</w:t>
            </w:r>
          </w:p>
        </w:tc>
        <w:tc>
          <w:tcPr>
            <w:tcW w:w="270" w:type="dxa"/>
          </w:tcPr>
          <w:p w14:paraId="21EBB3E8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18DAA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4B06A" w14:textId="77777777" w:rsidR="00FD205F" w:rsidRPr="00F346C0" w:rsidRDefault="00FD205F" w:rsidP="00FD205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09D6F" w14:textId="635EB917" w:rsidR="00FD205F" w:rsidRPr="00F346C0" w:rsidRDefault="00FD205F" w:rsidP="00FD205F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 (508)</w:t>
            </w:r>
          </w:p>
        </w:tc>
      </w:tr>
      <w:tr w:rsidR="00FD205F" w:rsidRPr="00F346C0" w14:paraId="61097C31" w14:textId="77777777" w:rsidTr="00BD0AF9">
        <w:tc>
          <w:tcPr>
            <w:tcW w:w="3870" w:type="dxa"/>
          </w:tcPr>
          <w:p w14:paraId="44344396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411A8DC" w14:textId="3A0F593B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5487D1D1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92D38" w14:textId="356895DA" w:rsidR="00FD205F" w:rsidRPr="00F346C0" w:rsidRDefault="00FD205F" w:rsidP="00AA0F54">
            <w:pPr>
              <w:tabs>
                <w:tab w:val="clear" w:pos="907"/>
                <w:tab w:val="decimal" w:pos="880"/>
                <w:tab w:val="left" w:pos="95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4,448</w:t>
            </w:r>
          </w:p>
        </w:tc>
        <w:tc>
          <w:tcPr>
            <w:tcW w:w="270" w:type="dxa"/>
          </w:tcPr>
          <w:p w14:paraId="1E98A592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1149EFD" w14:textId="5821F6FB" w:rsidR="00FD205F" w:rsidRPr="00F346C0" w:rsidRDefault="00FD205F" w:rsidP="00DB70F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6F243EA7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847857" w14:textId="4860C3D8" w:rsidR="00FD205F" w:rsidRPr="00F346C0" w:rsidRDefault="00FD205F" w:rsidP="00FD205F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(102)</w:t>
            </w:r>
          </w:p>
        </w:tc>
      </w:tr>
      <w:tr w:rsidR="00FD205F" w:rsidRPr="00F346C0" w14:paraId="5D074818" w14:textId="77777777" w:rsidTr="00BD0AF9">
        <w:tc>
          <w:tcPr>
            <w:tcW w:w="3870" w:type="dxa"/>
          </w:tcPr>
          <w:p w14:paraId="43EE54CB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2937C64A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ED6DA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3455E75" w14:textId="70773665" w:rsidR="00FD205F" w:rsidRPr="00F346C0" w:rsidRDefault="00FD205F" w:rsidP="00AA0F54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(2</w:t>
            </w:r>
            <w:r w:rsidR="002052D7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077)</w:t>
            </w:r>
          </w:p>
        </w:tc>
        <w:tc>
          <w:tcPr>
            <w:tcW w:w="270" w:type="dxa"/>
          </w:tcPr>
          <w:p w14:paraId="5745929B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31637ED" w14:textId="77777777" w:rsidR="00FD205F" w:rsidRPr="00F346C0" w:rsidRDefault="00FD205F" w:rsidP="00FD205F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C3CFE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16C911A" w14:textId="7275737B" w:rsidR="00FD205F" w:rsidRPr="00F346C0" w:rsidRDefault="00FD205F" w:rsidP="00FD205F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(3,308)</w:t>
            </w:r>
          </w:p>
        </w:tc>
      </w:tr>
      <w:tr w:rsidR="00FD205F" w:rsidRPr="00F346C0" w14:paraId="70634301" w14:textId="77777777" w:rsidTr="00BD0AF9">
        <w:tc>
          <w:tcPr>
            <w:tcW w:w="3870" w:type="dxa"/>
          </w:tcPr>
          <w:p w14:paraId="7B659CA7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0437AE01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B0F3D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4247DD1" w14:textId="3CA2DAA9" w:rsidR="00FD205F" w:rsidRPr="00F346C0" w:rsidRDefault="004279E2" w:rsidP="00DB70F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6FB688E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05E7012E" w14:textId="77777777" w:rsidR="00FD205F" w:rsidRPr="00F346C0" w:rsidRDefault="00FD205F" w:rsidP="00FD205F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50347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FB6BCC" w14:textId="7DCD5CA9" w:rsidR="00FD205F" w:rsidRPr="00F346C0" w:rsidRDefault="00FD205F" w:rsidP="00AA0F54">
            <w:pPr>
              <w:tabs>
                <w:tab w:val="clear" w:pos="680"/>
                <w:tab w:val="clear" w:pos="907"/>
                <w:tab w:val="left" w:pos="70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678</w:t>
            </w:r>
          </w:p>
        </w:tc>
      </w:tr>
      <w:tr w:rsidR="00FD205F" w:rsidRPr="00F346C0" w14:paraId="2211D4B3" w14:textId="77777777" w:rsidTr="00BD0AF9">
        <w:tc>
          <w:tcPr>
            <w:tcW w:w="3870" w:type="dxa"/>
          </w:tcPr>
          <w:p w14:paraId="2B0E6BA9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6344F441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B54DA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5D316F9" w14:textId="7E7D5ADA" w:rsidR="00FD205F" w:rsidRPr="00F346C0" w:rsidRDefault="00FD205F" w:rsidP="00AA0F54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(4</w:t>
            </w:r>
            <w:r w:rsidR="00EF10AE"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20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2517E2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012399A" w14:textId="77777777" w:rsidR="00FD205F" w:rsidRPr="00F346C0" w:rsidRDefault="00FD205F" w:rsidP="00FD205F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8B692" w14:textId="77777777" w:rsidR="00FD205F" w:rsidRPr="00F346C0" w:rsidRDefault="00FD205F" w:rsidP="00FD205F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0A8A0" w14:textId="2C12EA5E" w:rsidR="00FD205F" w:rsidRPr="00F346C0" w:rsidRDefault="00FD205F" w:rsidP="00FD205F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(1,023)</w:t>
            </w:r>
          </w:p>
        </w:tc>
      </w:tr>
      <w:tr w:rsidR="00FD205F" w:rsidRPr="00F346C0" w14:paraId="096C2D14" w14:textId="77777777" w:rsidTr="00BD0AF9">
        <w:tc>
          <w:tcPr>
            <w:tcW w:w="3870" w:type="dxa"/>
          </w:tcPr>
          <w:p w14:paraId="211990F3" w14:textId="35E3951F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ภาษีปีก่อน ๆ ที่บันทึกต่ำไป </w:t>
            </w:r>
          </w:p>
        </w:tc>
        <w:tc>
          <w:tcPr>
            <w:tcW w:w="1080" w:type="dxa"/>
          </w:tcPr>
          <w:p w14:paraId="6CDA7D69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A1BC2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FD7A9A2" w14:textId="5AF939FC" w:rsidR="00FD205F" w:rsidRPr="00F346C0" w:rsidRDefault="00FD205F" w:rsidP="00AA0F54">
            <w:pPr>
              <w:tabs>
                <w:tab w:val="clear" w:pos="680"/>
                <w:tab w:val="clear" w:pos="907"/>
                <w:tab w:val="left" w:pos="705"/>
                <w:tab w:val="decimal" w:pos="7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3829E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906CE46" w14:textId="77777777" w:rsidR="00FD205F" w:rsidRPr="00F346C0" w:rsidRDefault="00FD205F" w:rsidP="00FD205F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43C54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B47BF" w14:textId="69DD7E2A" w:rsidR="00FD205F" w:rsidRPr="00F346C0" w:rsidRDefault="00FD205F" w:rsidP="00AA0F54">
            <w:pPr>
              <w:tabs>
                <w:tab w:val="clear" w:pos="907"/>
                <w:tab w:val="decimal" w:pos="615"/>
                <w:tab w:val="left" w:pos="79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185</w:t>
            </w:r>
          </w:p>
        </w:tc>
      </w:tr>
      <w:tr w:rsidR="00FD205F" w:rsidRPr="00F346C0" w14:paraId="08BE3AE6" w14:textId="77777777" w:rsidTr="00E27F20">
        <w:tc>
          <w:tcPr>
            <w:tcW w:w="3870" w:type="dxa"/>
            <w:shd w:val="clear" w:color="auto" w:fill="auto"/>
          </w:tcPr>
          <w:p w14:paraId="2CE4BD40" w14:textId="3BC20224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5E3CF958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368E8A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C0741B7" w14:textId="2632675E" w:rsidR="00FD205F" w:rsidRPr="00F346C0" w:rsidRDefault="00FD205F" w:rsidP="00AA0F54">
            <w:pPr>
              <w:tabs>
                <w:tab w:val="clear" w:pos="680"/>
                <w:tab w:val="clear" w:pos="907"/>
                <w:tab w:val="left" w:pos="705"/>
                <w:tab w:val="decimal" w:pos="7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70CD70" w14:textId="77777777" w:rsidR="00FD205F" w:rsidRPr="00F346C0" w:rsidRDefault="00FD205F" w:rsidP="00FD205F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863839" w14:textId="77777777" w:rsidR="00FD205F" w:rsidRPr="00F346C0" w:rsidRDefault="00FD205F" w:rsidP="00FD205F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27CA2E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8440FE" w14:textId="74B2333A" w:rsidR="00FD205F" w:rsidRPr="00F346C0" w:rsidRDefault="00FD205F" w:rsidP="00AA0F54">
            <w:pPr>
              <w:tabs>
                <w:tab w:val="clear" w:pos="907"/>
                <w:tab w:val="decimal" w:pos="615"/>
                <w:tab w:val="left" w:pos="79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473</w:t>
            </w:r>
          </w:p>
        </w:tc>
      </w:tr>
      <w:tr w:rsidR="00FD205F" w:rsidRPr="00F346C0" w14:paraId="04927139" w14:textId="77777777" w:rsidTr="00BD0AF9">
        <w:tc>
          <w:tcPr>
            <w:tcW w:w="3870" w:type="dxa"/>
          </w:tcPr>
          <w:p w14:paraId="04E64F3E" w14:textId="21235EF1" w:rsidR="00FD205F" w:rsidRPr="00F346C0" w:rsidRDefault="00EF07AE" w:rsidP="00FD205F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7AAE28" w14:textId="64FE1479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8.9</w:t>
            </w:r>
          </w:p>
        </w:tc>
        <w:tc>
          <w:tcPr>
            <w:tcW w:w="270" w:type="dxa"/>
          </w:tcPr>
          <w:p w14:paraId="0777E397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2CE08" w14:textId="02644665" w:rsidR="00FD205F" w:rsidRPr="00F346C0" w:rsidRDefault="00FD205F" w:rsidP="00AA0F5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</w:rPr>
              <w:t>1,97</w:t>
            </w:r>
            <w:r w:rsidR="00454DA0" w:rsidRPr="00F346C0">
              <w:rPr>
                <w:rFonts w:asciiTheme="majorBidi" w:hAnsiTheme="majorBidi" w:cstheme="majorBidi"/>
                <w:b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86C8E4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5D7AD" w14:textId="6531B9CC" w:rsidR="00FD205F" w:rsidRPr="00F346C0" w:rsidRDefault="00FD205F" w:rsidP="00FD205F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FE3A3" w14:textId="77777777" w:rsidR="00FD205F" w:rsidRPr="00F346C0" w:rsidRDefault="00FD205F" w:rsidP="00FD205F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CAB3F" w14:textId="20273188" w:rsidR="00FD205F" w:rsidRPr="00F346C0" w:rsidRDefault="00FD205F" w:rsidP="00FD205F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(3,097)</w:t>
            </w:r>
          </w:p>
        </w:tc>
      </w:tr>
    </w:tbl>
    <w:p w14:paraId="010E4950" w14:textId="77777777" w:rsidR="00EA29CF" w:rsidRPr="00F346C0" w:rsidRDefault="00EA29CF" w:rsidP="00EA29CF">
      <w:pPr>
        <w:spacing w:line="240" w:lineRule="auto"/>
        <w:ind w:left="547" w:hanging="547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F346C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ab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877E16" w:rsidRPr="00F346C0" w14:paraId="1D5B7AF4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2A3C5C5F" w14:textId="77777777" w:rsidR="00877E16" w:rsidRPr="00F346C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8B071F0" w14:textId="18BFB4F0" w:rsidR="00877E16" w:rsidRPr="00F346C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7E16" w:rsidRPr="00F346C0" w14:paraId="46444442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5988B25D" w14:textId="77777777" w:rsidR="00877E16" w:rsidRPr="00F346C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6C2F7DD0" w14:textId="77777777" w:rsidR="00877E16" w:rsidRPr="00F346C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4FA8135" w14:textId="77777777" w:rsidR="00877E16" w:rsidRPr="00F346C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3BB6C7" w14:textId="77777777" w:rsidR="00877E16" w:rsidRPr="00F346C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14531" w:rsidRPr="00F346C0" w14:paraId="3BE8FBB0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43FB6228" w14:textId="77777777" w:rsidR="00214531" w:rsidRPr="00F346C0" w:rsidRDefault="00214531" w:rsidP="0021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F16BA1" w14:textId="554BD749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1BAC3D2" w14:textId="77777777" w:rsidR="00214531" w:rsidRPr="00F346C0" w:rsidRDefault="00214531" w:rsidP="0021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4F7424F" w14:textId="59EACD21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B77D36" w14:textId="77777777" w:rsidR="00214531" w:rsidRPr="00F346C0" w:rsidRDefault="00214531" w:rsidP="0021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4B300C" w14:textId="799914C6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7F1560" w14:textId="77777777" w:rsidR="00214531" w:rsidRPr="00F346C0" w:rsidRDefault="00214531" w:rsidP="0021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63D5A0" w14:textId="346BC400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D87186" w:rsidRPr="00F346C0" w14:paraId="4C0C2036" w14:textId="77777777" w:rsidTr="00695933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40C633B" w14:textId="77777777" w:rsidR="00D87186" w:rsidRPr="00F346C0" w:rsidRDefault="00D87186" w:rsidP="006C23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1A47B58A" w14:textId="77777777" w:rsidR="00D87186" w:rsidRPr="00F346C0" w:rsidRDefault="00D8718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D205F" w:rsidRPr="00F346C0" w14:paraId="018AEEF5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83C907C" w14:textId="77777777" w:rsidR="00FD205F" w:rsidRPr="00F346C0" w:rsidRDefault="00FD205F" w:rsidP="00FD20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7FA8DC" w14:textId="4FEA58BA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11,300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DC229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8E6841" w14:textId="57E04363" w:rsidR="00FD205F" w:rsidRPr="00F346C0" w:rsidRDefault="00FD205F" w:rsidP="00DB70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10,093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42326C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952489" w14:textId="1651BB28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16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(26,961)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78AAA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7F6F00" w14:textId="693D62FB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(26,991)</w:t>
            </w:r>
          </w:p>
        </w:tc>
      </w:tr>
      <w:tr w:rsidR="00FD205F" w:rsidRPr="00F346C0" w14:paraId="30A94820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9FDD7CA" w14:textId="45C79685" w:rsidR="00FD205F" w:rsidRPr="00F346C0" w:rsidRDefault="00FD205F" w:rsidP="00FD205F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C2F5C" w14:textId="5BED3B66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(8,23</w:t>
            </w:r>
            <w:r w:rsidR="001002CD"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1AC98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72AB1" w14:textId="1F71EAFB" w:rsidR="00FD205F" w:rsidRPr="00F346C0" w:rsidRDefault="00FD205F" w:rsidP="00AA0F54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</w:rPr>
              <w:t>(7,275)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FDC295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EB8C0" w14:textId="0189BE53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8,23</w:t>
            </w:r>
            <w:r w:rsidR="00EF10AE"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A289CD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D2E19" w14:textId="0D1CC7E3" w:rsidR="00FD205F" w:rsidRPr="00F346C0" w:rsidRDefault="00FD205F" w:rsidP="00AA0F54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7,275</w:t>
            </w:r>
          </w:p>
        </w:tc>
      </w:tr>
      <w:tr w:rsidR="00FD205F" w:rsidRPr="00F346C0" w14:paraId="74BFDF9F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6940B94E" w14:textId="5CFD8973" w:rsidR="00FD205F" w:rsidRPr="00F346C0" w:rsidRDefault="00FD205F" w:rsidP="00FD205F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1E2B0" w14:textId="370CA66D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3,06</w:t>
            </w:r>
            <w:r w:rsidR="001002CD"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275B9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AF060" w14:textId="58E99C3D" w:rsidR="00FD205F" w:rsidRPr="00F346C0" w:rsidRDefault="00FD205F" w:rsidP="00DB70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2,818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49F97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B427E" w14:textId="1D139225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16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(18,728)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229F0F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CE0A2" w14:textId="6D6F2DE0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(19,716)</w:t>
            </w:r>
          </w:p>
        </w:tc>
      </w:tr>
    </w:tbl>
    <w:p w14:paraId="4272E3D0" w14:textId="28DD7AA5" w:rsidR="009E63A8" w:rsidRPr="00F346C0" w:rsidRDefault="009E63A8" w:rsidP="00AD23A6">
      <w:pPr>
        <w:spacing w:line="240" w:lineRule="auto"/>
        <w:ind w:right="-297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41"/>
        <w:gridCol w:w="1199"/>
        <w:gridCol w:w="240"/>
        <w:gridCol w:w="1110"/>
        <w:gridCol w:w="240"/>
        <w:gridCol w:w="1200"/>
      </w:tblGrid>
      <w:tr w:rsidR="00877E16" w:rsidRPr="00F346C0" w14:paraId="7467FB46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71DC401E" w14:textId="77777777" w:rsidR="00877E16" w:rsidRPr="00F346C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7F2B073" w14:textId="77777777" w:rsidR="00877E16" w:rsidRPr="00F346C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E16" w:rsidRPr="00F346C0" w14:paraId="0453131D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541FA1EB" w14:textId="77777777" w:rsidR="00877E16" w:rsidRPr="00F346C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8725F5D" w14:textId="77777777" w:rsidR="00877E16" w:rsidRPr="00F346C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26C12E0E" w14:textId="77777777" w:rsidR="00877E16" w:rsidRPr="00F346C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5C109C8F" w14:textId="77777777" w:rsidR="00877E16" w:rsidRPr="00F346C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14531" w:rsidRPr="00F346C0" w14:paraId="1D2E66EC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0210E800" w14:textId="77777777" w:rsidR="00214531" w:rsidRPr="00F346C0" w:rsidRDefault="00214531" w:rsidP="0021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113F3" w14:textId="482F0F29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4F70295" w14:textId="77777777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032AD58A" w14:textId="5E19B2DB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D4EC695" w14:textId="77777777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nil"/>
            </w:tcBorders>
            <w:shd w:val="clear" w:color="auto" w:fill="auto"/>
          </w:tcPr>
          <w:p w14:paraId="7225057D" w14:textId="6DC837E7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1508892" w14:textId="77777777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5993FBC4" w14:textId="14365EE9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214531" w:rsidRPr="00F346C0" w14:paraId="3CF628C6" w14:textId="77777777" w:rsidTr="00877E16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82F219C" w14:textId="77777777" w:rsidR="00214531" w:rsidRPr="00F346C0" w:rsidRDefault="00214531" w:rsidP="002145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63292826" w14:textId="77777777" w:rsidR="00214531" w:rsidRPr="00F346C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D205F" w:rsidRPr="00F346C0" w14:paraId="1CB7E330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A870E25" w14:textId="77777777" w:rsidR="00FD205F" w:rsidRPr="00F346C0" w:rsidRDefault="00FD205F" w:rsidP="00FD20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DBF043F" w14:textId="60CBDF44" w:rsidR="00FD205F" w:rsidRPr="00F346C0" w:rsidRDefault="00FD205F" w:rsidP="00AA0F54">
            <w:pPr>
              <w:pStyle w:val="acctfourfigures"/>
              <w:tabs>
                <w:tab w:val="clear" w:pos="765"/>
                <w:tab w:val="left" w:pos="345"/>
                <w:tab w:val="left" w:pos="52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5,817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412ACAB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3B76F669" w14:textId="6BEF157F" w:rsidR="00FD205F" w:rsidRPr="00F346C0" w:rsidRDefault="00FD205F" w:rsidP="00A143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5,246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DD7EF43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nil"/>
            </w:tcBorders>
            <w:shd w:val="clear" w:color="auto" w:fill="auto"/>
          </w:tcPr>
          <w:p w14:paraId="4002C45E" w14:textId="7B59836D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(6,98</w:t>
            </w:r>
            <w:r w:rsidR="00D44546"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45341A9F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7AEE22BF" w14:textId="63FBCA6B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(5,972)</w:t>
            </w:r>
          </w:p>
        </w:tc>
      </w:tr>
      <w:tr w:rsidR="00FD205F" w:rsidRPr="00F346C0" w14:paraId="339D9E58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55936E32" w14:textId="77777777" w:rsidR="00FD205F" w:rsidRPr="00F346C0" w:rsidRDefault="00FD205F" w:rsidP="00FD205F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A492A" w14:textId="08413110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(5,817)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8F58024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19B2D" w14:textId="1E0C3B12" w:rsidR="00FD205F" w:rsidRPr="00F346C0" w:rsidRDefault="00FD205F" w:rsidP="00AA0F54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</w:rPr>
              <w:t>(5,246)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8EAECBB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8A48B" w14:textId="7D44D136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5,817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701D1D78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6E8B" w14:textId="598725F8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5,246</w:t>
            </w:r>
          </w:p>
        </w:tc>
      </w:tr>
      <w:tr w:rsidR="00FD205F" w:rsidRPr="00F346C0" w14:paraId="4270F572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0D05343" w14:textId="2AABE896" w:rsidR="00FD205F" w:rsidRPr="00F346C0" w:rsidRDefault="00FD205F" w:rsidP="00FD205F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3E75A" w14:textId="4803E1DE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61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7BF63B4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642D" w14:textId="5C99B022" w:rsidR="00FD205F" w:rsidRPr="00F346C0" w:rsidRDefault="00FD205F" w:rsidP="00AA0F54">
            <w:pPr>
              <w:pStyle w:val="acctfourfigures"/>
              <w:tabs>
                <w:tab w:val="clear" w:pos="765"/>
              </w:tabs>
              <w:spacing w:line="240" w:lineRule="auto"/>
              <w:ind w:left="-79" w:right="-11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7ABD22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49934" w14:textId="02B70516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(1,169)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C261E28" w14:textId="77777777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429B6" w14:textId="161DDC48" w:rsidR="00FD205F" w:rsidRPr="00F346C0" w:rsidRDefault="00FD205F" w:rsidP="00FD205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(726)</w:t>
            </w:r>
          </w:p>
        </w:tc>
      </w:tr>
    </w:tbl>
    <w:p w14:paraId="53B6C436" w14:textId="2226A20A" w:rsidR="009E63A8" w:rsidRPr="00F346C0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87EDBFB" w14:textId="1462D133" w:rsidR="00877E16" w:rsidRPr="00F346C0" w:rsidRDefault="00877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E004767" w14:textId="77777777" w:rsidR="00D44546" w:rsidRPr="00F346C0" w:rsidRDefault="00D44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815D4BF" w14:textId="788FA349" w:rsidR="008331A8" w:rsidRPr="00F346C0" w:rsidRDefault="0083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9782A1F" w14:textId="51F4B1D1" w:rsidR="008331A8" w:rsidRPr="00F346C0" w:rsidRDefault="0083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3566E80" w14:textId="54159BED" w:rsidR="008331A8" w:rsidRPr="00F346C0" w:rsidRDefault="0083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0BA4D8" w14:textId="77777777" w:rsidR="00E27F20" w:rsidRPr="00F346C0" w:rsidRDefault="00E27F20" w:rsidP="00E27F20"/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1168"/>
        <w:gridCol w:w="90"/>
        <w:gridCol w:w="1170"/>
        <w:gridCol w:w="90"/>
        <w:gridCol w:w="990"/>
        <w:gridCol w:w="90"/>
        <w:gridCol w:w="900"/>
        <w:gridCol w:w="90"/>
        <w:gridCol w:w="961"/>
      </w:tblGrid>
      <w:tr w:rsidR="00EA29CF" w:rsidRPr="00F346C0" w14:paraId="61B15171" w14:textId="77777777" w:rsidTr="00695933">
        <w:tc>
          <w:tcPr>
            <w:tcW w:w="2790" w:type="dxa"/>
          </w:tcPr>
          <w:p w14:paraId="6D0058E0" w14:textId="77777777" w:rsidR="00EA29CF" w:rsidRPr="00F346C0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415E8216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29CF" w:rsidRPr="00F346C0" w14:paraId="12CB0698" w14:textId="77777777" w:rsidTr="00B40CA3">
        <w:tc>
          <w:tcPr>
            <w:tcW w:w="2790" w:type="dxa"/>
          </w:tcPr>
          <w:p w14:paraId="6A8E58E1" w14:textId="77777777" w:rsidR="00EA29CF" w:rsidRPr="00F346C0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1F4A11A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D55BD4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0B7BF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0" w:type="dxa"/>
            <w:shd w:val="clear" w:color="auto" w:fill="auto"/>
          </w:tcPr>
          <w:p w14:paraId="7C05EB28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1B5665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5CE13B7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74811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F4A64B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29C573A" w14:textId="77777777" w:rsidR="00EA29CF" w:rsidRPr="00F346C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6707" w:rsidRPr="00F346C0" w14:paraId="2D8203EA" w14:textId="77777777" w:rsidTr="00B40CA3">
        <w:tc>
          <w:tcPr>
            <w:tcW w:w="2790" w:type="dxa"/>
          </w:tcPr>
          <w:p w14:paraId="21B0CF6A" w14:textId="77777777" w:rsidR="00FA6707" w:rsidRPr="00F346C0" w:rsidRDefault="00FA6707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3500B804" w14:textId="4A405DD4" w:rsidR="00AD1898" w:rsidRPr="00F346C0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C7ABD" w14:textId="77777777" w:rsidR="00D44546" w:rsidRPr="00F346C0" w:rsidRDefault="00D44546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5810A8" w14:textId="506E5D5E" w:rsidR="009F7BD5" w:rsidRPr="00F346C0" w:rsidRDefault="009F7BD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0BF038" w14:textId="670B8928" w:rsidR="009F7BD5" w:rsidRPr="00F346C0" w:rsidRDefault="009F7BD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F346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1711E190" w14:textId="0AC020E7" w:rsidR="00FA6707" w:rsidRPr="00F346C0" w:rsidRDefault="00FA6707" w:rsidP="00AD189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425" w:rsidRPr="00F346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" w:type="dxa"/>
            <w:shd w:val="clear" w:color="auto" w:fill="auto"/>
          </w:tcPr>
          <w:p w14:paraId="240712CD" w14:textId="77777777" w:rsidR="00FA6707" w:rsidRPr="00F346C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FE21EA1" w14:textId="77777777" w:rsidR="009F7BD5" w:rsidRPr="00F346C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94B7" w14:textId="18F9B80C" w:rsidR="00AD1898" w:rsidRPr="00F346C0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67043" w14:textId="77777777" w:rsidR="00D44546" w:rsidRPr="00F346C0" w:rsidRDefault="00D44546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912DF" w14:textId="30F90702" w:rsidR="00FA6707" w:rsidRPr="00F346C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FA6707"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6005CB07" w14:textId="77777777" w:rsidR="00FA6707" w:rsidRPr="00F346C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CF6388" w14:textId="77777777" w:rsidR="009F7BD5" w:rsidRPr="00F346C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FC4D1" w14:textId="6D66A4C6" w:rsidR="00AD1898" w:rsidRPr="00F346C0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CC1FD7" w14:textId="77777777" w:rsidR="00D44546" w:rsidRPr="00F346C0" w:rsidRDefault="00D44546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AB976" w14:textId="64EC2B23" w:rsidR="00FA6707" w:rsidRPr="00F346C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FA6707"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22B9CF9E" w14:textId="77777777" w:rsidR="00FA6707" w:rsidRPr="00F346C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5E9B84" w14:textId="20069E5B" w:rsidR="00FA6707" w:rsidRPr="00F346C0" w:rsidRDefault="0011623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การสูญเสียอำนาจการควบคุมในบริษัทย่อย</w:t>
            </w:r>
            <w:r w:rsidR="00D44546"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1215BA"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dxa"/>
          </w:tcPr>
          <w:p w14:paraId="4180FCDB" w14:textId="77777777" w:rsidR="00FA6707" w:rsidRPr="00F346C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8D08E8" w14:textId="7AA830F8" w:rsidR="009F7BD5" w:rsidRPr="00F346C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6B8D7C" w14:textId="77777777" w:rsidR="00D44546" w:rsidRPr="00F346C0" w:rsidRDefault="00D44546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1389A" w14:textId="6F88E383" w:rsidR="00FA6707" w:rsidRPr="00F346C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  <w:r w:rsidR="00FA6707"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0" w:type="dxa"/>
            <w:shd w:val="clear" w:color="auto" w:fill="auto"/>
          </w:tcPr>
          <w:p w14:paraId="6E9513A8" w14:textId="77777777" w:rsidR="00FA6707" w:rsidRPr="00F346C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4BF994C" w14:textId="226C70EA" w:rsidR="009F7BD5" w:rsidRPr="00F346C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3482B9" w14:textId="77777777" w:rsidR="00D44546" w:rsidRPr="00F346C0" w:rsidRDefault="00D44546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8D5BB7" w14:textId="6FB52E56" w:rsidR="008331A8" w:rsidRPr="00F346C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1FF835" w14:textId="2A6F59FE" w:rsidR="00FA6707" w:rsidRPr="00F346C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F346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F346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FA6707" w:rsidRPr="00F346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2425" w:rsidRPr="00F346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215BA" w:rsidRPr="00F346C0" w14:paraId="247AA3F5" w14:textId="77777777" w:rsidTr="00695933">
        <w:tc>
          <w:tcPr>
            <w:tcW w:w="2790" w:type="dxa"/>
          </w:tcPr>
          <w:p w14:paraId="6FDCE8BE" w14:textId="77777777" w:rsidR="001215BA" w:rsidRPr="00F346C0" w:rsidRDefault="001215BA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08D9BED5" w14:textId="77777777" w:rsidR="001215BA" w:rsidRPr="00F346C0" w:rsidRDefault="001215BA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6707" w:rsidRPr="00F346C0" w14:paraId="4DEAFF2D" w14:textId="77777777" w:rsidTr="00B40CA3">
        <w:tc>
          <w:tcPr>
            <w:tcW w:w="2790" w:type="dxa"/>
          </w:tcPr>
          <w:p w14:paraId="0FF0B8C9" w14:textId="77777777" w:rsidR="00FA6707" w:rsidRPr="00F346C0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20EDB523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A4AC971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21EEA11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0644DF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8D0FC8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CA3444C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FECE2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AF4256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0CBD6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E8AE7B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C7A6114" w14:textId="77777777" w:rsidR="00FA6707" w:rsidRPr="00F346C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205F" w:rsidRPr="00F346C0" w14:paraId="54526366" w14:textId="77777777" w:rsidTr="00B40CA3">
        <w:tc>
          <w:tcPr>
            <w:tcW w:w="2790" w:type="dxa"/>
          </w:tcPr>
          <w:p w14:paraId="4B4C430E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47B54488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  <w:shd w:val="clear" w:color="auto" w:fill="auto"/>
          </w:tcPr>
          <w:p w14:paraId="6BE4E477" w14:textId="77777777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2E416" w14:textId="471D8CF6" w:rsidR="00FD205F" w:rsidRPr="00F346C0" w:rsidRDefault="00FD205F" w:rsidP="0022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  <w:tc>
          <w:tcPr>
            <w:tcW w:w="78" w:type="dxa"/>
            <w:shd w:val="clear" w:color="auto" w:fill="auto"/>
          </w:tcPr>
          <w:p w14:paraId="3FC4C8D4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F3BD2E0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946A0" w14:textId="25159D3D" w:rsidR="00FD205F" w:rsidRPr="00F346C0" w:rsidRDefault="00FD205F" w:rsidP="00AA0F5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90" w:type="dxa"/>
            <w:shd w:val="clear" w:color="auto" w:fill="auto"/>
          </w:tcPr>
          <w:p w14:paraId="2AF7719F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3DFA09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EA039" w14:textId="69AE130B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1EE5A524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1D7CCA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D286C" w14:textId="44492B86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90" w:type="dxa"/>
          </w:tcPr>
          <w:p w14:paraId="0D04A8FB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177ADD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34E79" w14:textId="0DD13932" w:rsidR="00FD205F" w:rsidRPr="00F346C0" w:rsidRDefault="00FD205F" w:rsidP="00AA0F54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73762EA7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E8BDC87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8AD70" w14:textId="4697E4B5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</w:tr>
      <w:tr w:rsidR="00FD205F" w:rsidRPr="00F346C0" w14:paraId="13D796B7" w14:textId="77777777" w:rsidTr="00B40CA3">
        <w:tc>
          <w:tcPr>
            <w:tcW w:w="2790" w:type="dxa"/>
          </w:tcPr>
          <w:p w14:paraId="77BC255B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07F20415" w14:textId="76843971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78" w:type="dxa"/>
            <w:shd w:val="clear" w:color="auto" w:fill="auto"/>
          </w:tcPr>
          <w:p w14:paraId="6A933C05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D7273F8" w14:textId="4C2DE066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1AD7B701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9466E5" w14:textId="1706916F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C4E9C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A09454" w14:textId="720603C5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675CAB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5AD33B" w14:textId="6BCBA276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66405F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3C0505B" w14:textId="7E24797B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</w:tr>
      <w:tr w:rsidR="00FD205F" w:rsidRPr="00F346C0" w14:paraId="0BAF3202" w14:textId="77777777" w:rsidTr="00B40CA3">
        <w:tc>
          <w:tcPr>
            <w:tcW w:w="2790" w:type="dxa"/>
          </w:tcPr>
          <w:p w14:paraId="50BDB449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  <w:shd w:val="clear" w:color="auto" w:fill="auto"/>
          </w:tcPr>
          <w:p w14:paraId="18BA2B24" w14:textId="18A3EB62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78" w:type="dxa"/>
            <w:shd w:val="clear" w:color="auto" w:fill="auto"/>
          </w:tcPr>
          <w:p w14:paraId="3915B6A8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10D15D0" w14:textId="5855642F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3E0A8AAE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76FEF1" w14:textId="5EF14CB1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1F3333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FC0897" w14:textId="0BABEB99" w:rsidR="00FD205F" w:rsidRPr="00F346C0" w:rsidRDefault="00B625E9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D205F" w:rsidRPr="00F346C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3E25343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A0F2FA" w14:textId="397231BC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963F29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001AF4E" w14:textId="6CEADDB3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</w:tr>
      <w:tr w:rsidR="00FD205F" w:rsidRPr="00F346C0" w14:paraId="55023047" w14:textId="77777777" w:rsidTr="00B40CA3">
        <w:tc>
          <w:tcPr>
            <w:tcW w:w="2790" w:type="dxa"/>
          </w:tcPr>
          <w:p w14:paraId="5B1E3524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  <w:shd w:val="clear" w:color="auto" w:fill="auto"/>
          </w:tcPr>
          <w:p w14:paraId="30E98BAF" w14:textId="35ED3631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  <w:tc>
          <w:tcPr>
            <w:tcW w:w="78" w:type="dxa"/>
            <w:shd w:val="clear" w:color="auto" w:fill="auto"/>
          </w:tcPr>
          <w:p w14:paraId="0AA077BE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91E6C38" w14:textId="09480528" w:rsidR="00FD205F" w:rsidRPr="00F346C0" w:rsidRDefault="00FD205F" w:rsidP="00AA0F5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(262)</w:t>
            </w:r>
          </w:p>
        </w:tc>
        <w:tc>
          <w:tcPr>
            <w:tcW w:w="90" w:type="dxa"/>
            <w:shd w:val="clear" w:color="auto" w:fill="auto"/>
          </w:tcPr>
          <w:p w14:paraId="2F2A8307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F15F7D" w14:textId="2AFA7D04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8FDE0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604E71" w14:textId="669ABFBE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AE3D9D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7E6D7B" w14:textId="59BACC31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743AB90F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BDA6931" w14:textId="6E384A6A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4,791</w:t>
            </w:r>
          </w:p>
        </w:tc>
      </w:tr>
      <w:tr w:rsidR="00FD205F" w:rsidRPr="00F346C0" w14:paraId="57A72E51" w14:textId="77777777" w:rsidTr="00B40CA3">
        <w:tc>
          <w:tcPr>
            <w:tcW w:w="2790" w:type="dxa"/>
          </w:tcPr>
          <w:p w14:paraId="5002E577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1A29DF9F" w14:textId="2F0A645A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</w:p>
        </w:tc>
        <w:tc>
          <w:tcPr>
            <w:tcW w:w="78" w:type="dxa"/>
            <w:shd w:val="clear" w:color="auto" w:fill="auto"/>
          </w:tcPr>
          <w:p w14:paraId="5374A4FC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CEA49AA" w14:textId="008BC3D1" w:rsidR="00FD205F" w:rsidRPr="00F346C0" w:rsidRDefault="00FD205F" w:rsidP="00AA0F5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(110)</w:t>
            </w:r>
          </w:p>
        </w:tc>
        <w:tc>
          <w:tcPr>
            <w:tcW w:w="90" w:type="dxa"/>
            <w:shd w:val="clear" w:color="auto" w:fill="auto"/>
          </w:tcPr>
          <w:p w14:paraId="0318CABD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266F2D" w14:textId="0CE3CD6B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90" w:type="dxa"/>
            <w:shd w:val="clear" w:color="auto" w:fill="auto"/>
          </w:tcPr>
          <w:p w14:paraId="02840C3D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D62015" w14:textId="1A4C46F5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90" w:type="dxa"/>
          </w:tcPr>
          <w:p w14:paraId="179987A5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F59064" w14:textId="7B4AF61C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2B14929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650750D" w14:textId="05D09536" w:rsidR="00FD205F" w:rsidRPr="00F346C0" w:rsidRDefault="00FD205F" w:rsidP="0022510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</w:tr>
      <w:tr w:rsidR="00FD205F" w:rsidRPr="00F346C0" w14:paraId="72EA7B96" w14:textId="77777777" w:rsidTr="00B40CA3">
        <w:tc>
          <w:tcPr>
            <w:tcW w:w="2790" w:type="dxa"/>
          </w:tcPr>
          <w:p w14:paraId="43A8B4EA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14688" w14:textId="114294AA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10,093</w:t>
            </w:r>
          </w:p>
        </w:tc>
        <w:tc>
          <w:tcPr>
            <w:tcW w:w="78" w:type="dxa"/>
            <w:shd w:val="clear" w:color="auto" w:fill="auto"/>
          </w:tcPr>
          <w:p w14:paraId="0F6B9ADD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064" w14:textId="38F5D70F" w:rsidR="00FD205F" w:rsidRPr="00F346C0" w:rsidRDefault="00FD205F" w:rsidP="00AA0F5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534F6C"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90" w:type="dxa"/>
            <w:shd w:val="clear" w:color="auto" w:fill="auto"/>
          </w:tcPr>
          <w:p w14:paraId="39818755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9AE6" w14:textId="73DC365C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1,424</w:t>
            </w:r>
          </w:p>
        </w:tc>
        <w:tc>
          <w:tcPr>
            <w:tcW w:w="90" w:type="dxa"/>
            <w:shd w:val="clear" w:color="auto" w:fill="auto"/>
          </w:tcPr>
          <w:p w14:paraId="3F104D49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1BA4A" w14:textId="621E4C6C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(141)</w:t>
            </w:r>
          </w:p>
        </w:tc>
        <w:tc>
          <w:tcPr>
            <w:tcW w:w="90" w:type="dxa"/>
          </w:tcPr>
          <w:p w14:paraId="7904A1BD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DCF6A" w14:textId="3F66C5BE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29CAE3CF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7924EEB" w14:textId="64BCE330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11,300</w:t>
            </w:r>
          </w:p>
        </w:tc>
      </w:tr>
      <w:tr w:rsidR="002E2425" w:rsidRPr="00F346C0" w14:paraId="0154036D" w14:textId="77777777" w:rsidTr="00B40CA3">
        <w:tc>
          <w:tcPr>
            <w:tcW w:w="2790" w:type="dxa"/>
          </w:tcPr>
          <w:p w14:paraId="2894311D" w14:textId="77777777" w:rsidR="002E2425" w:rsidRPr="00F346C0" w:rsidRDefault="002E2425" w:rsidP="002E2425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582CF6AE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000668C" w14:textId="77777777" w:rsidR="002E2425" w:rsidRPr="00F346C0" w:rsidRDefault="002E2425" w:rsidP="002E242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A6AF3EF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1CE0F5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EED545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788FBC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2EE6B4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556534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8183F41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3F5F68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B3BD480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425" w:rsidRPr="00F346C0" w14:paraId="2BBF95A1" w14:textId="77777777" w:rsidTr="00B40CA3">
        <w:tc>
          <w:tcPr>
            <w:tcW w:w="2790" w:type="dxa"/>
          </w:tcPr>
          <w:p w14:paraId="0F1426AC" w14:textId="77777777" w:rsidR="002E2425" w:rsidRPr="00F346C0" w:rsidRDefault="002E2425" w:rsidP="002E242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131C3F33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DB134AC" w14:textId="77777777" w:rsidR="002E2425" w:rsidRPr="00F346C0" w:rsidRDefault="002E2425" w:rsidP="002E2425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3E81F6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0CA9DC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DD418D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2895E3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0B133C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1EDC29C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4F9E09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6E7E10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FE6FE89" w14:textId="77777777" w:rsidR="002E2425" w:rsidRPr="00F346C0" w:rsidRDefault="002E2425" w:rsidP="002E2425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205F" w:rsidRPr="00F346C0" w14:paraId="3A489D40" w14:textId="77777777" w:rsidTr="00B40CA3">
        <w:tc>
          <w:tcPr>
            <w:tcW w:w="2790" w:type="dxa"/>
          </w:tcPr>
          <w:p w14:paraId="6FDBFC61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656E0C99" w14:textId="42CD80BD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(20,238) </w:t>
            </w:r>
          </w:p>
        </w:tc>
        <w:tc>
          <w:tcPr>
            <w:tcW w:w="78" w:type="dxa"/>
            <w:shd w:val="clear" w:color="auto" w:fill="auto"/>
          </w:tcPr>
          <w:p w14:paraId="49E6310F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EF4E05F" w14:textId="319278B2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335060C6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9D519D" w14:textId="5B2D0E51" w:rsidR="00FD205F" w:rsidRPr="00F346C0" w:rsidRDefault="00FD205F" w:rsidP="00FD205F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50CB08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89A0F6" w14:textId="6A8B2878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7F0D9E7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45945" w14:textId="779C64C6" w:rsidR="00FD205F" w:rsidRPr="00F346C0" w:rsidRDefault="00FD205F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  <w:tc>
          <w:tcPr>
            <w:tcW w:w="90" w:type="dxa"/>
            <w:shd w:val="clear" w:color="auto" w:fill="auto"/>
          </w:tcPr>
          <w:p w14:paraId="4C418A8D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96D1EF0" w14:textId="4A4837A9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B625E9" w:rsidRPr="00F346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121)</w:t>
            </w:r>
          </w:p>
        </w:tc>
      </w:tr>
      <w:tr w:rsidR="00FD205F" w:rsidRPr="00F346C0" w14:paraId="4B94EA5F" w14:textId="77777777" w:rsidTr="00B40CA3">
        <w:tc>
          <w:tcPr>
            <w:tcW w:w="2790" w:type="dxa"/>
          </w:tcPr>
          <w:p w14:paraId="26B98229" w14:textId="7071CB89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  <w:shd w:val="clear" w:color="auto" w:fill="auto"/>
          </w:tcPr>
          <w:p w14:paraId="35C3342A" w14:textId="5A45B9A3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(3,649) </w:t>
            </w:r>
          </w:p>
        </w:tc>
        <w:tc>
          <w:tcPr>
            <w:tcW w:w="78" w:type="dxa"/>
            <w:shd w:val="clear" w:color="auto" w:fill="auto"/>
          </w:tcPr>
          <w:p w14:paraId="1CB4FDDC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67BA927" w14:textId="25194AFA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31151AE8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B5F2AD" w14:textId="565E276C" w:rsidR="00FD205F" w:rsidRPr="00F346C0" w:rsidRDefault="00FD205F" w:rsidP="00FD205F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B99C3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B6892E" w14:textId="751B3977" w:rsidR="00FD205F" w:rsidRPr="00F346C0" w:rsidRDefault="00FD205F" w:rsidP="00AA0F5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B9A485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E95111" w14:textId="30788544" w:rsidR="00FD205F" w:rsidRPr="00F346C0" w:rsidRDefault="00FD205F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90" w:type="dxa"/>
            <w:shd w:val="clear" w:color="auto" w:fill="auto"/>
          </w:tcPr>
          <w:p w14:paraId="25D7CF58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3A3876" w14:textId="1A9D3F12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(3,668)</w:t>
            </w:r>
          </w:p>
        </w:tc>
      </w:tr>
      <w:tr w:rsidR="00FD205F" w:rsidRPr="00F346C0" w14:paraId="73760B63" w14:textId="77777777" w:rsidTr="00B40CA3">
        <w:tc>
          <w:tcPr>
            <w:tcW w:w="2790" w:type="dxa"/>
          </w:tcPr>
          <w:p w14:paraId="69008F61" w14:textId="3267E735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  <w:shd w:val="clear" w:color="auto" w:fill="auto"/>
          </w:tcPr>
          <w:p w14:paraId="558972EC" w14:textId="64C130DD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(2,254)</w:t>
            </w:r>
          </w:p>
        </w:tc>
        <w:tc>
          <w:tcPr>
            <w:tcW w:w="78" w:type="dxa"/>
            <w:shd w:val="clear" w:color="auto" w:fill="auto"/>
          </w:tcPr>
          <w:p w14:paraId="150ABD26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07267B" w14:textId="1D896650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55C280F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98617" w14:textId="3B26DD8F" w:rsidR="00FD205F" w:rsidRPr="00F346C0" w:rsidRDefault="00FD205F" w:rsidP="00FD205F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019F480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C5ABAA" w14:textId="5D0E9043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90" w:type="dxa"/>
          </w:tcPr>
          <w:p w14:paraId="60577871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B45F2B" w14:textId="12C147F7" w:rsidR="00FD205F" w:rsidRPr="00F346C0" w:rsidRDefault="00FD205F" w:rsidP="00AA0F5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B3BF7A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C57068" w14:textId="1BF2783E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(2,225)</w:t>
            </w:r>
          </w:p>
        </w:tc>
      </w:tr>
      <w:tr w:rsidR="00FD205F" w:rsidRPr="00F346C0" w14:paraId="43E994C9" w14:textId="77777777" w:rsidTr="00B40CA3">
        <w:tc>
          <w:tcPr>
            <w:tcW w:w="2790" w:type="dxa"/>
          </w:tcPr>
          <w:p w14:paraId="05B9DE1C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468A89ED" w14:textId="5CA76348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(850) </w:t>
            </w:r>
          </w:p>
        </w:tc>
        <w:tc>
          <w:tcPr>
            <w:tcW w:w="78" w:type="dxa"/>
            <w:shd w:val="clear" w:color="auto" w:fill="auto"/>
          </w:tcPr>
          <w:p w14:paraId="4BDA13F3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83C3CBA" w14:textId="3FFBAE20" w:rsidR="00FD205F" w:rsidRPr="00F346C0" w:rsidRDefault="00FD205F" w:rsidP="00AA0F5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90" w:type="dxa"/>
            <w:shd w:val="clear" w:color="auto" w:fill="auto"/>
          </w:tcPr>
          <w:p w14:paraId="09F2712F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ECC1BC" w14:textId="7F487262" w:rsidR="00FD205F" w:rsidRPr="00F346C0" w:rsidRDefault="00FD205F" w:rsidP="00AA0F54">
            <w:pPr>
              <w:tabs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2DC6" w:rsidRPr="00F346C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D122D5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3247E7" w14:textId="6EAC83AA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EFD52F2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2763C237" w14:textId="1E1E819F" w:rsidR="00FD205F" w:rsidRPr="00F346C0" w:rsidRDefault="00E82DC6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391E8994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90C52F" w14:textId="2C62A9AA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(947)</w:t>
            </w:r>
          </w:p>
        </w:tc>
      </w:tr>
      <w:tr w:rsidR="00FD205F" w:rsidRPr="00F346C0" w14:paraId="41596E9E" w14:textId="77777777" w:rsidTr="00B40CA3">
        <w:tc>
          <w:tcPr>
            <w:tcW w:w="2790" w:type="dxa"/>
          </w:tcPr>
          <w:p w14:paraId="72FDAE65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84E8F" w14:textId="29BAA98E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(26,991) </w:t>
            </w:r>
          </w:p>
        </w:tc>
        <w:tc>
          <w:tcPr>
            <w:tcW w:w="78" w:type="dxa"/>
            <w:shd w:val="clear" w:color="auto" w:fill="auto"/>
          </w:tcPr>
          <w:p w14:paraId="048A6CCA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C34A2" w14:textId="6013BAB1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30FC0DFC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13BEF" w14:textId="0D026C2C" w:rsidR="00FD205F" w:rsidRPr="00F346C0" w:rsidRDefault="00FD205F" w:rsidP="00AA0F54">
            <w:pPr>
              <w:tabs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82DC6"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55334A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33" w14:textId="1B7406F2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90" w:type="dxa"/>
          </w:tcPr>
          <w:p w14:paraId="407FABF5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7CF4B157" w14:textId="0B20BD76" w:rsidR="00FD205F" w:rsidRPr="00F346C0" w:rsidRDefault="00FD205F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</w:t>
            </w:r>
            <w:r w:rsidR="00E82DC6"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44408E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1F6D5B6F" w14:textId="70EE00CF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(26,961)</w:t>
            </w:r>
          </w:p>
        </w:tc>
      </w:tr>
      <w:tr w:rsidR="002E2425" w:rsidRPr="00F346C0" w14:paraId="1AC71659" w14:textId="77777777" w:rsidTr="00B40CA3">
        <w:tc>
          <w:tcPr>
            <w:tcW w:w="2790" w:type="dxa"/>
          </w:tcPr>
          <w:p w14:paraId="1EF56D35" w14:textId="77777777" w:rsidR="002E2425" w:rsidRPr="00F346C0" w:rsidRDefault="002E2425" w:rsidP="002E242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486B3A82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4B0662A" w14:textId="77777777" w:rsidR="002E2425" w:rsidRPr="00F346C0" w:rsidRDefault="002E2425" w:rsidP="002E242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0E4C4A67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CF0F89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593C47F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E63225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A1EB8DE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7A6E734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008576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0CFC53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2138CAC1" w14:textId="77777777" w:rsidR="002E2425" w:rsidRPr="00F346C0" w:rsidRDefault="002E2425" w:rsidP="002E2425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205F" w:rsidRPr="00F346C0" w14:paraId="7ED673A1" w14:textId="77777777" w:rsidTr="00B40CA3">
        <w:tc>
          <w:tcPr>
            <w:tcW w:w="2790" w:type="dxa"/>
          </w:tcPr>
          <w:p w14:paraId="62B10BB4" w14:textId="77777777" w:rsidR="00FD205F" w:rsidRPr="00F346C0" w:rsidRDefault="00FD205F" w:rsidP="00FD205F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3D1ADB26" w14:textId="2DCE9706" w:rsidR="00FD205F" w:rsidRPr="00F346C0" w:rsidRDefault="00FD205F" w:rsidP="00FD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(16,898)</w:t>
            </w:r>
          </w:p>
        </w:tc>
        <w:tc>
          <w:tcPr>
            <w:tcW w:w="78" w:type="dxa"/>
            <w:shd w:val="clear" w:color="auto" w:fill="auto"/>
          </w:tcPr>
          <w:p w14:paraId="4A5603B7" w14:textId="77777777" w:rsidR="00FD205F" w:rsidRPr="00F346C0" w:rsidRDefault="00FD205F" w:rsidP="00FD205F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60D9652F" w14:textId="6558689B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0F0BB6E3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F73CAC7" w14:textId="53C5BB1D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</w:t>
            </w:r>
            <w:r w:rsidR="00EF10AE"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37037E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18DD263" w14:textId="46BE1145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(143)</w:t>
            </w:r>
          </w:p>
        </w:tc>
        <w:tc>
          <w:tcPr>
            <w:tcW w:w="90" w:type="dxa"/>
          </w:tcPr>
          <w:p w14:paraId="18CD0319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FC957A" w14:textId="44F3F790" w:rsidR="00FD205F" w:rsidRPr="00F346C0" w:rsidRDefault="00FD205F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</w:t>
            </w:r>
            <w:r w:rsidR="00EF10AE"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FF100E" w14:textId="77777777" w:rsidR="00FD205F" w:rsidRPr="00F346C0" w:rsidRDefault="00FD205F" w:rsidP="00FD205F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1B17E5C5" w14:textId="7258E9DF" w:rsidR="00FD205F" w:rsidRPr="00F346C0" w:rsidRDefault="00FD205F" w:rsidP="00AA0F5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(15,661)</w:t>
            </w:r>
          </w:p>
        </w:tc>
      </w:tr>
    </w:tbl>
    <w:p w14:paraId="6DE3D1B0" w14:textId="5A8F9DAA" w:rsidR="009E63A8" w:rsidRPr="00F346C0" w:rsidRDefault="009E63A8" w:rsidP="00680141">
      <w:pPr>
        <w:spacing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A079AB" w14:textId="77777777" w:rsidR="009E63A8" w:rsidRPr="00F346C0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1067"/>
        <w:gridCol w:w="191"/>
        <w:gridCol w:w="1170"/>
        <w:gridCol w:w="90"/>
        <w:gridCol w:w="990"/>
        <w:gridCol w:w="90"/>
        <w:gridCol w:w="900"/>
        <w:gridCol w:w="90"/>
        <w:gridCol w:w="961"/>
      </w:tblGrid>
      <w:tr w:rsidR="002E2425" w:rsidRPr="00F346C0" w14:paraId="06B0FCCF" w14:textId="77777777" w:rsidTr="00393DBD">
        <w:tc>
          <w:tcPr>
            <w:tcW w:w="2790" w:type="dxa"/>
          </w:tcPr>
          <w:p w14:paraId="2FE184E4" w14:textId="77777777" w:rsidR="002E2425" w:rsidRPr="00F346C0" w:rsidRDefault="002E2425" w:rsidP="00393DBD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79B3EDA6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2425" w:rsidRPr="00F346C0" w14:paraId="6FAA9BF9" w14:textId="77777777" w:rsidTr="00B40CA3">
        <w:tc>
          <w:tcPr>
            <w:tcW w:w="2790" w:type="dxa"/>
          </w:tcPr>
          <w:p w14:paraId="4EDF3C48" w14:textId="77777777" w:rsidR="002E2425" w:rsidRPr="00F346C0" w:rsidRDefault="002E2425" w:rsidP="00393DBD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65188101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819DDF3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4A446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0" w:type="dxa"/>
            <w:shd w:val="clear" w:color="auto" w:fill="auto"/>
          </w:tcPr>
          <w:p w14:paraId="16FEC19D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564FA5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83A3BD6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68B35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E763DF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BEF1FFB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2425" w:rsidRPr="00F346C0" w14:paraId="6BFAE523" w14:textId="77777777" w:rsidTr="00B40CA3">
        <w:tc>
          <w:tcPr>
            <w:tcW w:w="2790" w:type="dxa"/>
          </w:tcPr>
          <w:p w14:paraId="7F2E9DB5" w14:textId="77777777" w:rsidR="002E2425" w:rsidRPr="00F346C0" w:rsidRDefault="002E2425" w:rsidP="00393DBD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3A652B81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42CC5A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A68664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F346C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1E7E812C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762E3C77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D28602" w14:textId="77777777" w:rsidR="002E2425" w:rsidRPr="00F346C0" w:rsidRDefault="002E2425" w:rsidP="00393DB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BE068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8CBBEB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91" w:type="dxa"/>
            <w:shd w:val="clear" w:color="auto" w:fill="auto"/>
          </w:tcPr>
          <w:p w14:paraId="6011DA72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F62A79" w14:textId="77777777" w:rsidR="002E2425" w:rsidRPr="00F346C0" w:rsidRDefault="002E2425" w:rsidP="00393DB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81C61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F58675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23432CF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8E1639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90" w:type="dxa"/>
          </w:tcPr>
          <w:p w14:paraId="00F77F9F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E7B45B" w14:textId="77777777" w:rsidR="002E2425" w:rsidRPr="00F346C0" w:rsidRDefault="002E2425" w:rsidP="00393DB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EC660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690D2282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7F1BE50" w14:textId="77777777" w:rsidR="002E2425" w:rsidRPr="00F346C0" w:rsidRDefault="002E2425" w:rsidP="00393DB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EE691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C802AE8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F346C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F346C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E2425" w:rsidRPr="00F346C0" w14:paraId="7BB4B1A9" w14:textId="77777777" w:rsidTr="00393DBD">
        <w:tc>
          <w:tcPr>
            <w:tcW w:w="2790" w:type="dxa"/>
          </w:tcPr>
          <w:p w14:paraId="13356E46" w14:textId="77777777" w:rsidR="002E2425" w:rsidRPr="00F346C0" w:rsidRDefault="002E2425" w:rsidP="00393DBD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03D41EF8" w14:textId="77777777" w:rsidR="002E2425" w:rsidRPr="00F346C0" w:rsidRDefault="002E2425" w:rsidP="00393DB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E2425" w:rsidRPr="00F346C0" w14:paraId="43A27341" w14:textId="77777777" w:rsidTr="00B40CA3">
        <w:tc>
          <w:tcPr>
            <w:tcW w:w="2790" w:type="dxa"/>
          </w:tcPr>
          <w:p w14:paraId="5E10889E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3B5608B7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6E991CDC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2F50F99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0E6414CF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7F13D5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289990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97F238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341E12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25634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61F58A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A157126" w14:textId="77777777" w:rsidR="002E2425" w:rsidRPr="00F346C0" w:rsidRDefault="002E2425" w:rsidP="00393DB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425" w:rsidRPr="00F346C0" w14:paraId="02F1C1ED" w14:textId="77777777" w:rsidTr="00B40CA3">
        <w:tc>
          <w:tcPr>
            <w:tcW w:w="2790" w:type="dxa"/>
          </w:tcPr>
          <w:p w14:paraId="4A2C6426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240ACFFC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  <w:shd w:val="clear" w:color="auto" w:fill="auto"/>
          </w:tcPr>
          <w:p w14:paraId="4DD9C9A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198347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2,032</w:t>
            </w:r>
          </w:p>
        </w:tc>
        <w:tc>
          <w:tcPr>
            <w:tcW w:w="78" w:type="dxa"/>
            <w:shd w:val="clear" w:color="auto" w:fill="auto"/>
          </w:tcPr>
          <w:p w14:paraId="68CE0771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007349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38D51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91" w:type="dxa"/>
            <w:shd w:val="clear" w:color="auto" w:fill="auto"/>
          </w:tcPr>
          <w:p w14:paraId="37610F1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C440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1A1E74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(440)</w:t>
            </w:r>
          </w:p>
        </w:tc>
        <w:tc>
          <w:tcPr>
            <w:tcW w:w="90" w:type="dxa"/>
            <w:shd w:val="clear" w:color="auto" w:fill="auto"/>
          </w:tcPr>
          <w:p w14:paraId="0E0F092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DFF6A9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06A024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90" w:type="dxa"/>
          </w:tcPr>
          <w:p w14:paraId="713A4A89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4A5238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411047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90" w:type="dxa"/>
            <w:shd w:val="clear" w:color="auto" w:fill="auto"/>
          </w:tcPr>
          <w:p w14:paraId="651A36C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9B458F8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C5F26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</w:tr>
      <w:tr w:rsidR="002E2425" w:rsidRPr="00F346C0" w14:paraId="55318FBE" w14:textId="77777777" w:rsidTr="00B40CA3">
        <w:tc>
          <w:tcPr>
            <w:tcW w:w="2790" w:type="dxa"/>
          </w:tcPr>
          <w:p w14:paraId="0FA9466A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6BFF158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78" w:type="dxa"/>
            <w:shd w:val="clear" w:color="auto" w:fill="auto"/>
          </w:tcPr>
          <w:p w14:paraId="33E964F6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D2FC86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(77) </w:t>
            </w:r>
          </w:p>
        </w:tc>
        <w:tc>
          <w:tcPr>
            <w:tcW w:w="191" w:type="dxa"/>
            <w:shd w:val="clear" w:color="auto" w:fill="auto"/>
          </w:tcPr>
          <w:p w14:paraId="082E5B4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7067E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4F73E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1DE3A5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0B3077C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32F205" w14:textId="77777777" w:rsidR="002E2425" w:rsidRPr="00F346C0" w:rsidRDefault="002E2425" w:rsidP="00AA0F54">
            <w:pPr>
              <w:tabs>
                <w:tab w:val="clear" w:pos="68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7B78B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BD2E896" w14:textId="77777777" w:rsidR="002E2425" w:rsidRPr="00F346C0" w:rsidRDefault="002E2425" w:rsidP="00AA0F54">
            <w:pPr>
              <w:tabs>
                <w:tab w:val="decimal" w:pos="81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2E2425" w:rsidRPr="00F346C0" w14:paraId="6BF8B6AA" w14:textId="77777777" w:rsidTr="00B40CA3">
        <w:tc>
          <w:tcPr>
            <w:tcW w:w="2790" w:type="dxa"/>
          </w:tcPr>
          <w:p w14:paraId="69645046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  <w:shd w:val="clear" w:color="auto" w:fill="auto"/>
          </w:tcPr>
          <w:p w14:paraId="48688EFB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78" w:type="dxa"/>
            <w:shd w:val="clear" w:color="auto" w:fill="auto"/>
          </w:tcPr>
          <w:p w14:paraId="6E420F31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74DCD19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59 </w:t>
            </w:r>
          </w:p>
        </w:tc>
        <w:tc>
          <w:tcPr>
            <w:tcW w:w="191" w:type="dxa"/>
            <w:shd w:val="clear" w:color="auto" w:fill="auto"/>
          </w:tcPr>
          <w:p w14:paraId="7EC2337C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3E228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C00A23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5199E2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08963A6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C08431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90" w:type="dxa"/>
            <w:shd w:val="clear" w:color="auto" w:fill="auto"/>
          </w:tcPr>
          <w:p w14:paraId="519BF7B5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77AC587" w14:textId="77777777" w:rsidR="002E2425" w:rsidRPr="00F346C0" w:rsidRDefault="002E2425" w:rsidP="00AA0F54">
            <w:pPr>
              <w:tabs>
                <w:tab w:val="clear" w:pos="907"/>
                <w:tab w:val="left" w:pos="81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2E2425" w:rsidRPr="00F346C0" w14:paraId="7FDCFF5D" w14:textId="77777777" w:rsidTr="00B40CA3">
        <w:tc>
          <w:tcPr>
            <w:tcW w:w="2790" w:type="dxa"/>
          </w:tcPr>
          <w:p w14:paraId="3F8483CE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  <w:shd w:val="clear" w:color="auto" w:fill="auto"/>
          </w:tcPr>
          <w:p w14:paraId="59C14CF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  <w:tc>
          <w:tcPr>
            <w:tcW w:w="78" w:type="dxa"/>
            <w:shd w:val="clear" w:color="auto" w:fill="auto"/>
          </w:tcPr>
          <w:p w14:paraId="67B2F62C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79AF0A4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3,650 </w:t>
            </w:r>
          </w:p>
        </w:tc>
        <w:tc>
          <w:tcPr>
            <w:tcW w:w="191" w:type="dxa"/>
            <w:shd w:val="clear" w:color="auto" w:fill="auto"/>
          </w:tcPr>
          <w:p w14:paraId="6E0EAAAD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B6ACA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A5B9B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693A73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F43242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8D7C8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90" w:type="dxa"/>
            <w:shd w:val="clear" w:color="auto" w:fill="auto"/>
          </w:tcPr>
          <w:p w14:paraId="77BAEA45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8BA585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</w:tr>
      <w:tr w:rsidR="002E2425" w:rsidRPr="00F346C0" w14:paraId="4F1F7220" w14:textId="77777777" w:rsidTr="00B40CA3">
        <w:tc>
          <w:tcPr>
            <w:tcW w:w="2790" w:type="dxa"/>
          </w:tcPr>
          <w:p w14:paraId="5C3D7E3B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3E20898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2,484</w:t>
            </w:r>
          </w:p>
        </w:tc>
        <w:tc>
          <w:tcPr>
            <w:tcW w:w="78" w:type="dxa"/>
            <w:shd w:val="clear" w:color="auto" w:fill="auto"/>
          </w:tcPr>
          <w:p w14:paraId="0149EA8D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B7CE29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(74) </w:t>
            </w:r>
          </w:p>
        </w:tc>
        <w:tc>
          <w:tcPr>
            <w:tcW w:w="191" w:type="dxa"/>
            <w:shd w:val="clear" w:color="auto" w:fill="auto"/>
          </w:tcPr>
          <w:p w14:paraId="256CB172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E02A62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13C6CA22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4531F3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0" w:type="dxa"/>
          </w:tcPr>
          <w:p w14:paraId="159A089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47CC50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90" w:type="dxa"/>
            <w:shd w:val="clear" w:color="auto" w:fill="auto"/>
          </w:tcPr>
          <w:p w14:paraId="4A75FBE5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B4D4A13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</w:p>
        </w:tc>
      </w:tr>
      <w:tr w:rsidR="002E2425" w:rsidRPr="00F346C0" w14:paraId="5F20C5F1" w14:textId="77777777" w:rsidTr="00B40CA3">
        <w:tc>
          <w:tcPr>
            <w:tcW w:w="2790" w:type="dxa"/>
          </w:tcPr>
          <w:p w14:paraId="046A0A73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F8290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7,174</w:t>
            </w:r>
          </w:p>
        </w:tc>
        <w:tc>
          <w:tcPr>
            <w:tcW w:w="78" w:type="dxa"/>
            <w:shd w:val="clear" w:color="auto" w:fill="auto"/>
          </w:tcPr>
          <w:p w14:paraId="1AE0D5A3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837D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3,452 </w:t>
            </w:r>
          </w:p>
        </w:tc>
        <w:tc>
          <w:tcPr>
            <w:tcW w:w="191" w:type="dxa"/>
            <w:shd w:val="clear" w:color="auto" w:fill="auto"/>
          </w:tcPr>
          <w:p w14:paraId="7D7131D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2FB38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(353)</w:t>
            </w:r>
          </w:p>
        </w:tc>
        <w:tc>
          <w:tcPr>
            <w:tcW w:w="90" w:type="dxa"/>
            <w:shd w:val="clear" w:color="auto" w:fill="auto"/>
          </w:tcPr>
          <w:p w14:paraId="73BC90F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37801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(19)</w:t>
            </w:r>
          </w:p>
        </w:tc>
        <w:tc>
          <w:tcPr>
            <w:tcW w:w="90" w:type="dxa"/>
          </w:tcPr>
          <w:p w14:paraId="19EF9176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AC2034" w14:textId="77777777" w:rsidR="002E2425" w:rsidRPr="00F346C0" w:rsidRDefault="002E2425" w:rsidP="00AA0F54">
            <w:pPr>
              <w:tabs>
                <w:tab w:val="decimal" w:pos="87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(161)</w:t>
            </w:r>
          </w:p>
        </w:tc>
        <w:tc>
          <w:tcPr>
            <w:tcW w:w="90" w:type="dxa"/>
            <w:shd w:val="clear" w:color="auto" w:fill="auto"/>
          </w:tcPr>
          <w:p w14:paraId="645C378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0CBA25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10,093</w:t>
            </w:r>
          </w:p>
        </w:tc>
      </w:tr>
      <w:tr w:rsidR="002E2425" w:rsidRPr="00F346C0" w14:paraId="068304F7" w14:textId="77777777" w:rsidTr="00B40CA3">
        <w:tc>
          <w:tcPr>
            <w:tcW w:w="2790" w:type="dxa"/>
          </w:tcPr>
          <w:p w14:paraId="07568792" w14:textId="77777777" w:rsidR="002E2425" w:rsidRPr="00F346C0" w:rsidRDefault="002E2425" w:rsidP="00393DBD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D9B976D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50CEA97" w14:textId="77777777" w:rsidR="002E2425" w:rsidRPr="00F346C0" w:rsidRDefault="002E2425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909354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4470A35B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37A97C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6DC233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C01BA9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F1E2E9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D9AC72E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D814F0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DA8243E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425" w:rsidRPr="00F346C0" w14:paraId="5B627410" w14:textId="77777777" w:rsidTr="00B40CA3">
        <w:tc>
          <w:tcPr>
            <w:tcW w:w="2790" w:type="dxa"/>
          </w:tcPr>
          <w:p w14:paraId="6B62322C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312BB5E6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4EE1264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447E5C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1AB08F5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773F65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3C7A9C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CA32C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0BFA0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4B02B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674D9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A18903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425" w:rsidRPr="00F346C0" w14:paraId="5D6E3C3C" w14:textId="77777777" w:rsidTr="00B40CA3">
        <w:tc>
          <w:tcPr>
            <w:tcW w:w="2790" w:type="dxa"/>
          </w:tcPr>
          <w:p w14:paraId="6B0B65F9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2F53EB55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(21,493)</w:t>
            </w:r>
          </w:p>
        </w:tc>
        <w:tc>
          <w:tcPr>
            <w:tcW w:w="78" w:type="dxa"/>
            <w:shd w:val="clear" w:color="auto" w:fill="auto"/>
          </w:tcPr>
          <w:p w14:paraId="4177E8AE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263C05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775 </w:t>
            </w:r>
          </w:p>
        </w:tc>
        <w:tc>
          <w:tcPr>
            <w:tcW w:w="191" w:type="dxa"/>
            <w:shd w:val="clear" w:color="auto" w:fill="auto"/>
          </w:tcPr>
          <w:p w14:paraId="45D9595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4644EA" w14:textId="77777777" w:rsidR="002E2425" w:rsidRPr="00F346C0" w:rsidRDefault="002E2425" w:rsidP="00393DB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CE8FB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6C16A1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ACEC57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F394E2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480 </w:t>
            </w:r>
          </w:p>
        </w:tc>
        <w:tc>
          <w:tcPr>
            <w:tcW w:w="90" w:type="dxa"/>
            <w:shd w:val="clear" w:color="auto" w:fill="auto"/>
          </w:tcPr>
          <w:p w14:paraId="77A35C51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11994CC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(20,238) </w:t>
            </w:r>
          </w:p>
        </w:tc>
      </w:tr>
      <w:tr w:rsidR="002E2425" w:rsidRPr="00F346C0" w14:paraId="56D70549" w14:textId="77777777" w:rsidTr="00B40CA3">
        <w:tc>
          <w:tcPr>
            <w:tcW w:w="2790" w:type="dxa"/>
          </w:tcPr>
          <w:p w14:paraId="6909B9BD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24" w:type="dxa"/>
            <w:shd w:val="clear" w:color="auto" w:fill="auto"/>
          </w:tcPr>
          <w:p w14:paraId="35276FBD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78" w:type="dxa"/>
            <w:shd w:val="clear" w:color="auto" w:fill="auto"/>
          </w:tcPr>
          <w:p w14:paraId="44F6649A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B7E319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</w:p>
        </w:tc>
        <w:tc>
          <w:tcPr>
            <w:tcW w:w="191" w:type="dxa"/>
            <w:shd w:val="clear" w:color="auto" w:fill="auto"/>
          </w:tcPr>
          <w:p w14:paraId="7341A99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5404F" w14:textId="77777777" w:rsidR="002E2425" w:rsidRPr="00F346C0" w:rsidRDefault="002E2425" w:rsidP="00393DB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0E0CD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CD0AF6" w14:textId="77777777" w:rsidR="002E2425" w:rsidRPr="00F346C0" w:rsidRDefault="002E2425" w:rsidP="00393DBD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12A6E30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D1F3B8" w14:textId="77777777" w:rsidR="002E2425" w:rsidRPr="00F346C0" w:rsidRDefault="002E2425" w:rsidP="00AA0F54">
            <w:pPr>
              <w:tabs>
                <w:tab w:val="clear" w:pos="68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87F89D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FD91A69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2E2425" w:rsidRPr="00F346C0" w14:paraId="6EE33F9E" w14:textId="77777777" w:rsidTr="00B40CA3">
        <w:tc>
          <w:tcPr>
            <w:tcW w:w="2790" w:type="dxa"/>
          </w:tcPr>
          <w:p w14:paraId="11F2A4E1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  <w:shd w:val="clear" w:color="auto" w:fill="auto"/>
          </w:tcPr>
          <w:p w14:paraId="24ABF9AC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(3,941)</w:t>
            </w:r>
          </w:p>
        </w:tc>
        <w:tc>
          <w:tcPr>
            <w:tcW w:w="78" w:type="dxa"/>
            <w:shd w:val="clear" w:color="auto" w:fill="auto"/>
          </w:tcPr>
          <w:p w14:paraId="7495FC38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8F9EE26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208 </w:t>
            </w:r>
          </w:p>
        </w:tc>
        <w:tc>
          <w:tcPr>
            <w:tcW w:w="191" w:type="dxa"/>
            <w:shd w:val="clear" w:color="auto" w:fill="auto"/>
          </w:tcPr>
          <w:p w14:paraId="673200B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536A2B" w14:textId="77777777" w:rsidR="002E2425" w:rsidRPr="00F346C0" w:rsidRDefault="002E2425" w:rsidP="00393DB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1CB1BD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DB6963" w14:textId="77777777" w:rsidR="002E2425" w:rsidRPr="00F346C0" w:rsidRDefault="002E2425" w:rsidP="00393DBD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E66F0F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3783E2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84</w:t>
            </w:r>
          </w:p>
        </w:tc>
        <w:tc>
          <w:tcPr>
            <w:tcW w:w="90" w:type="dxa"/>
            <w:shd w:val="clear" w:color="auto" w:fill="auto"/>
          </w:tcPr>
          <w:p w14:paraId="72CB3F81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A501FDC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(3,649) </w:t>
            </w:r>
          </w:p>
        </w:tc>
      </w:tr>
      <w:tr w:rsidR="002E2425" w:rsidRPr="00F346C0" w14:paraId="34456803" w14:textId="77777777" w:rsidTr="00B40CA3">
        <w:tc>
          <w:tcPr>
            <w:tcW w:w="2790" w:type="dxa"/>
          </w:tcPr>
          <w:p w14:paraId="1F0C849D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  <w:shd w:val="clear" w:color="auto" w:fill="auto"/>
          </w:tcPr>
          <w:p w14:paraId="3E484A62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(3,126)</w:t>
            </w:r>
          </w:p>
        </w:tc>
        <w:tc>
          <w:tcPr>
            <w:tcW w:w="78" w:type="dxa"/>
            <w:shd w:val="clear" w:color="auto" w:fill="auto"/>
          </w:tcPr>
          <w:p w14:paraId="765A7926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E6A80F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91" w:type="dxa"/>
            <w:shd w:val="clear" w:color="auto" w:fill="auto"/>
          </w:tcPr>
          <w:p w14:paraId="36CA07A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94D1C8" w14:textId="77777777" w:rsidR="002E2425" w:rsidRPr="00F346C0" w:rsidRDefault="002E2425" w:rsidP="00393DBD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14:paraId="0B40DB5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2C8CC6" w14:textId="77777777" w:rsidR="002E2425" w:rsidRPr="00F346C0" w:rsidRDefault="002E2425" w:rsidP="00393DBD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2169C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E42667" w14:textId="77777777" w:rsidR="002E2425" w:rsidRPr="00F346C0" w:rsidRDefault="002E2425" w:rsidP="00AA0F54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0" w:type="dxa"/>
            <w:shd w:val="clear" w:color="auto" w:fill="auto"/>
          </w:tcPr>
          <w:p w14:paraId="19A203D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77A9224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(2,254)</w:t>
            </w:r>
          </w:p>
        </w:tc>
      </w:tr>
      <w:tr w:rsidR="002E2425" w:rsidRPr="00F346C0" w14:paraId="26D55C74" w14:textId="77777777" w:rsidTr="00B40CA3">
        <w:tc>
          <w:tcPr>
            <w:tcW w:w="2790" w:type="dxa"/>
          </w:tcPr>
          <w:p w14:paraId="65B41B85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4990B4C0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(1,204)</w:t>
            </w:r>
          </w:p>
        </w:tc>
        <w:tc>
          <w:tcPr>
            <w:tcW w:w="78" w:type="dxa"/>
            <w:shd w:val="clear" w:color="auto" w:fill="auto"/>
          </w:tcPr>
          <w:p w14:paraId="4F73181E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D712618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261 </w:t>
            </w:r>
          </w:p>
        </w:tc>
        <w:tc>
          <w:tcPr>
            <w:tcW w:w="191" w:type="dxa"/>
            <w:shd w:val="clear" w:color="auto" w:fill="auto"/>
          </w:tcPr>
          <w:p w14:paraId="48CF2F79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5D1D1B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2328115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8EC82A" w14:textId="77777777" w:rsidR="002E2425" w:rsidRPr="00F346C0" w:rsidRDefault="002E2425" w:rsidP="00AA0F54">
            <w:pPr>
              <w:tabs>
                <w:tab w:val="decimal" w:pos="81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A1BC50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2DC226B9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72 </w:t>
            </w:r>
          </w:p>
        </w:tc>
        <w:tc>
          <w:tcPr>
            <w:tcW w:w="90" w:type="dxa"/>
            <w:shd w:val="clear" w:color="auto" w:fill="auto"/>
          </w:tcPr>
          <w:p w14:paraId="0C5462FF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C6697AC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(850) </w:t>
            </w:r>
          </w:p>
        </w:tc>
      </w:tr>
      <w:tr w:rsidR="002E2425" w:rsidRPr="00F346C0" w14:paraId="0448827A" w14:textId="77777777" w:rsidTr="00B40CA3">
        <w:tc>
          <w:tcPr>
            <w:tcW w:w="2790" w:type="dxa"/>
          </w:tcPr>
          <w:p w14:paraId="6248A61B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93D17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(29,777)</w:t>
            </w:r>
          </w:p>
        </w:tc>
        <w:tc>
          <w:tcPr>
            <w:tcW w:w="78" w:type="dxa"/>
            <w:shd w:val="clear" w:color="auto" w:fill="auto"/>
          </w:tcPr>
          <w:p w14:paraId="1B4968AF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1C66E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1,255 </w:t>
            </w:r>
          </w:p>
        </w:tc>
        <w:tc>
          <w:tcPr>
            <w:tcW w:w="191" w:type="dxa"/>
            <w:shd w:val="clear" w:color="auto" w:fill="auto"/>
          </w:tcPr>
          <w:p w14:paraId="78666763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943B8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90" w:type="dxa"/>
            <w:shd w:val="clear" w:color="auto" w:fill="auto"/>
          </w:tcPr>
          <w:p w14:paraId="11C79BF9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766CA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63EF2A39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6933BA8D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631 </w:t>
            </w:r>
          </w:p>
        </w:tc>
        <w:tc>
          <w:tcPr>
            <w:tcW w:w="90" w:type="dxa"/>
            <w:shd w:val="clear" w:color="auto" w:fill="auto"/>
          </w:tcPr>
          <w:p w14:paraId="00889801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133C1D9B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(26,991) </w:t>
            </w:r>
          </w:p>
        </w:tc>
      </w:tr>
      <w:tr w:rsidR="002E2425" w:rsidRPr="00F346C0" w14:paraId="13BAB3D9" w14:textId="77777777" w:rsidTr="00B40CA3">
        <w:tc>
          <w:tcPr>
            <w:tcW w:w="2790" w:type="dxa"/>
          </w:tcPr>
          <w:p w14:paraId="6CC24604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7404F8C8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DC8F37C" w14:textId="77777777" w:rsidR="002E2425" w:rsidRPr="00F346C0" w:rsidRDefault="002E2425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131CC5E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shd w:val="clear" w:color="auto" w:fill="auto"/>
          </w:tcPr>
          <w:p w14:paraId="0E79F06B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08EA2C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C0C87C2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7C0D4FF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BB82B54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63168D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64DB51" w14:textId="77777777" w:rsidR="002E2425" w:rsidRPr="00F346C0" w:rsidRDefault="002E2425" w:rsidP="00393DBD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573E7FD3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2425" w:rsidRPr="00F346C0" w14:paraId="14DBA4C1" w14:textId="77777777" w:rsidTr="00B40CA3">
        <w:tc>
          <w:tcPr>
            <w:tcW w:w="2790" w:type="dxa"/>
          </w:tcPr>
          <w:p w14:paraId="7C923869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108B1746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(22,603)</w:t>
            </w:r>
          </w:p>
        </w:tc>
        <w:tc>
          <w:tcPr>
            <w:tcW w:w="78" w:type="dxa"/>
            <w:shd w:val="clear" w:color="auto" w:fill="auto"/>
          </w:tcPr>
          <w:p w14:paraId="4308871C" w14:textId="77777777" w:rsidR="002E2425" w:rsidRPr="00F346C0" w:rsidRDefault="002E2425" w:rsidP="00393DBD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9341D3B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4,707</w:t>
            </w:r>
          </w:p>
        </w:tc>
        <w:tc>
          <w:tcPr>
            <w:tcW w:w="191" w:type="dxa"/>
            <w:shd w:val="clear" w:color="auto" w:fill="auto"/>
          </w:tcPr>
          <w:p w14:paraId="1F523508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C92A28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5363077D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2320C7" w14:textId="77777777" w:rsidR="002E2425" w:rsidRPr="00F346C0" w:rsidRDefault="002E2425" w:rsidP="00AA0F5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(18)</w:t>
            </w:r>
          </w:p>
        </w:tc>
        <w:tc>
          <w:tcPr>
            <w:tcW w:w="90" w:type="dxa"/>
          </w:tcPr>
          <w:p w14:paraId="73AD280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E5045C" w14:textId="77777777" w:rsidR="002E2425" w:rsidRPr="00F346C0" w:rsidRDefault="002E2425" w:rsidP="00AA0F54">
            <w:pPr>
              <w:tabs>
                <w:tab w:val="clear" w:pos="680"/>
                <w:tab w:val="decimal" w:pos="87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70E50E44" w14:textId="77777777" w:rsidR="002E2425" w:rsidRPr="00F346C0" w:rsidRDefault="002E2425" w:rsidP="00393DBD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1E614688" w14:textId="77777777" w:rsidR="002E2425" w:rsidRPr="00F346C0" w:rsidRDefault="002E2425" w:rsidP="00AA0F54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(16,898)</w:t>
            </w:r>
          </w:p>
        </w:tc>
      </w:tr>
    </w:tbl>
    <w:p w14:paraId="72A277F7" w14:textId="7C180AF6" w:rsidR="00B31BAE" w:rsidRPr="00F346C0" w:rsidRDefault="00B31BAE" w:rsidP="00BD0AF9">
      <w:pPr>
        <w:spacing w:line="240" w:lineRule="auto"/>
        <w:ind w:left="547" w:right="-14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41696CB0" w14:textId="66A3AEF7" w:rsidR="00B31BAE" w:rsidRPr="00F346C0" w:rsidRDefault="00B31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1080"/>
        <w:gridCol w:w="236"/>
        <w:gridCol w:w="1114"/>
        <w:gridCol w:w="6"/>
        <w:gridCol w:w="264"/>
        <w:gridCol w:w="6"/>
        <w:gridCol w:w="1074"/>
        <w:gridCol w:w="6"/>
        <w:gridCol w:w="264"/>
        <w:gridCol w:w="6"/>
        <w:gridCol w:w="1074"/>
      </w:tblGrid>
      <w:tr w:rsidR="000D428C" w:rsidRPr="00F346C0" w14:paraId="39884525" w14:textId="77777777" w:rsidTr="00AA0F54">
        <w:tc>
          <w:tcPr>
            <w:tcW w:w="3060" w:type="dxa"/>
          </w:tcPr>
          <w:p w14:paraId="6F28F825" w14:textId="77777777" w:rsidR="000D428C" w:rsidRPr="00F346C0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480" w:type="dxa"/>
            <w:gridSpan w:val="13"/>
          </w:tcPr>
          <w:p w14:paraId="3EC57E3A" w14:textId="45ACE0B4" w:rsidR="000D428C" w:rsidRPr="00F346C0" w:rsidRDefault="000D428C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D428C" w:rsidRPr="00F346C0" w14:paraId="0EB607F1" w14:textId="77777777" w:rsidTr="00AA0F54">
        <w:tc>
          <w:tcPr>
            <w:tcW w:w="3060" w:type="dxa"/>
          </w:tcPr>
          <w:p w14:paraId="3BD1809F" w14:textId="77777777" w:rsidR="000D428C" w:rsidRPr="00F346C0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F4027FB" w14:textId="77777777" w:rsidR="000D428C" w:rsidRPr="00F346C0" w:rsidRDefault="000D428C" w:rsidP="00952745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4AA852" w14:textId="77777777" w:rsidR="000D428C" w:rsidRPr="00F346C0" w:rsidRDefault="000D428C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DB6FC" w14:textId="77777777" w:rsidR="000D428C" w:rsidRPr="00F346C0" w:rsidRDefault="000D428C" w:rsidP="00952745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A280710" w14:textId="56CD01DF" w:rsidR="000D428C" w:rsidRPr="00F346C0" w:rsidRDefault="000D428C" w:rsidP="00952745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A3D045" w14:textId="77777777" w:rsidR="000D428C" w:rsidRPr="00F346C0" w:rsidRDefault="000D428C" w:rsidP="00952745">
            <w:pPr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379D0A4" w14:textId="77777777" w:rsidR="000D428C" w:rsidRPr="00F346C0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810B81D" w14:textId="77777777" w:rsidR="000D428C" w:rsidRPr="00F346C0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6345FADE" w14:textId="5779D5ED" w:rsidR="000D428C" w:rsidRPr="00F346C0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428C" w:rsidRPr="00F346C0" w14:paraId="7C4FBE87" w14:textId="77777777" w:rsidTr="00AA0F54">
        <w:tc>
          <w:tcPr>
            <w:tcW w:w="3060" w:type="dxa"/>
          </w:tcPr>
          <w:p w14:paraId="785B749A" w14:textId="77777777" w:rsidR="000D428C" w:rsidRPr="00F346C0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51FCB" w14:textId="741A8200" w:rsidR="000D428C" w:rsidRPr="00F346C0" w:rsidRDefault="000D428C" w:rsidP="00A1185D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2425"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AD058" w14:textId="64AA2135" w:rsidR="000D428C" w:rsidRPr="00F346C0" w:rsidRDefault="000D428C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304F70" w14:textId="77777777" w:rsidR="000D428C" w:rsidRPr="00F346C0" w:rsidRDefault="000D428C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D01FC" w14:textId="70AEAD03" w:rsidR="000D428C" w:rsidRPr="00F346C0" w:rsidRDefault="000D428C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F2063A" w14:textId="77777777" w:rsidR="000D428C" w:rsidRPr="00F346C0" w:rsidRDefault="000D428C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5A546" w14:textId="77777777" w:rsidR="000D428C" w:rsidRPr="00F346C0" w:rsidRDefault="000D428C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4B027633" w14:textId="77777777" w:rsidR="000D428C" w:rsidRPr="00F346C0" w:rsidRDefault="000D428C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7D6176" w14:textId="77777777" w:rsidR="000D428C" w:rsidRPr="00F346C0" w:rsidRDefault="000D428C" w:rsidP="00A1185D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ACE5F4" w14:textId="77777777" w:rsidR="000D428C" w:rsidRPr="00F346C0" w:rsidRDefault="000D428C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</w:t>
            </w:r>
            <w:r w:rsidR="00A1185D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โอนกิจการ</w:t>
            </w:r>
          </w:p>
          <w:p w14:paraId="4849993E" w14:textId="34BFBB08" w:rsidR="00FA6707" w:rsidRPr="00F346C0" w:rsidRDefault="00FA6707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6300"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9FA0355" w14:textId="77777777" w:rsidR="000D428C" w:rsidRPr="00F346C0" w:rsidRDefault="000D428C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88C739" w14:textId="1275B2A6" w:rsidR="000D428C" w:rsidRPr="00F346C0" w:rsidRDefault="000D428C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2425"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D428C" w:rsidRPr="00F346C0" w14:paraId="0EB90994" w14:textId="77777777" w:rsidTr="00AA0F54">
        <w:tc>
          <w:tcPr>
            <w:tcW w:w="3060" w:type="dxa"/>
          </w:tcPr>
          <w:p w14:paraId="1A4D45AB" w14:textId="77777777" w:rsidR="000D428C" w:rsidRPr="00F346C0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480" w:type="dxa"/>
            <w:gridSpan w:val="13"/>
          </w:tcPr>
          <w:p w14:paraId="58E971A1" w14:textId="375ED3B5" w:rsidR="000D428C" w:rsidRPr="00F346C0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428C" w:rsidRPr="00F346C0" w14:paraId="51702365" w14:textId="77777777" w:rsidTr="00AA0F54">
        <w:tc>
          <w:tcPr>
            <w:tcW w:w="3060" w:type="dxa"/>
          </w:tcPr>
          <w:p w14:paraId="6BB12F4E" w14:textId="77777777" w:rsidR="000D428C" w:rsidRPr="00F346C0" w:rsidRDefault="000D428C" w:rsidP="0095274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770BA8D" w14:textId="77777777" w:rsidR="000D428C" w:rsidRPr="00F346C0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AB16667" w14:textId="77777777" w:rsidR="000D428C" w:rsidRPr="00F346C0" w:rsidRDefault="000D428C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B23337" w14:textId="77777777" w:rsidR="000D428C" w:rsidRPr="00F346C0" w:rsidRDefault="000D428C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963AEDB" w14:textId="77777777" w:rsidR="000D428C" w:rsidRPr="00F346C0" w:rsidRDefault="000D428C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2037D44A" w14:textId="77777777" w:rsidR="000D428C" w:rsidRPr="00F346C0" w:rsidRDefault="000D428C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D7CE5C" w14:textId="77777777" w:rsidR="000D428C" w:rsidRPr="00F346C0" w:rsidRDefault="000D428C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A147118" w14:textId="77777777" w:rsidR="000D428C" w:rsidRPr="00F346C0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98936FF" w14:textId="77777777" w:rsidR="000D428C" w:rsidRPr="00F346C0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D437F1B" w14:textId="4F2780E8" w:rsidR="000D428C" w:rsidRPr="00F346C0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62EED" w:rsidRPr="00F346C0" w14:paraId="44B8F511" w14:textId="77777777" w:rsidTr="00AA0F54">
        <w:tc>
          <w:tcPr>
            <w:tcW w:w="3060" w:type="dxa"/>
            <w:vAlign w:val="bottom"/>
          </w:tcPr>
          <w:p w14:paraId="560ACBCE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D9ECBEA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9902C" w14:textId="20017A1F" w:rsidR="00F62EED" w:rsidRPr="00F346C0" w:rsidRDefault="00F62EED" w:rsidP="0046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765CEF3A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32417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527F07" w14:textId="7F0546B7" w:rsidR="00F62EED" w:rsidRPr="00F346C0" w:rsidRDefault="00F62EED" w:rsidP="0046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5E00C3C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876E34E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42015B" w14:textId="53FACE86" w:rsidR="00F62EED" w:rsidRPr="00F346C0" w:rsidRDefault="00F62EED" w:rsidP="0046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3AFCAB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D1C47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BE24B" w14:textId="256A141F" w:rsidR="00F62EED" w:rsidRPr="00F346C0" w:rsidRDefault="00F62EED" w:rsidP="0046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552C69EA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92A068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253D9A" w14:textId="2120A9FF" w:rsidR="00F62EED" w:rsidRPr="00F346C0" w:rsidRDefault="00F62EED" w:rsidP="00465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</w:tr>
      <w:tr w:rsidR="00F62EED" w:rsidRPr="00F346C0" w14:paraId="67D0CD4B" w14:textId="77777777" w:rsidTr="00AA0F54">
        <w:tc>
          <w:tcPr>
            <w:tcW w:w="3060" w:type="dxa"/>
          </w:tcPr>
          <w:p w14:paraId="069E68E4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062AB2E5" w14:textId="4239A0E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2F1DBA48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033C0" w14:textId="1637CBC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41 </w:t>
            </w:r>
          </w:p>
        </w:tc>
        <w:tc>
          <w:tcPr>
            <w:tcW w:w="236" w:type="dxa"/>
            <w:shd w:val="clear" w:color="auto" w:fill="auto"/>
          </w:tcPr>
          <w:p w14:paraId="2B4E0D3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5CCC5E" w14:textId="759154A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191B7F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40BFF6" w14:textId="63696FD2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249 </w:t>
            </w:r>
          </w:p>
        </w:tc>
        <w:tc>
          <w:tcPr>
            <w:tcW w:w="270" w:type="dxa"/>
            <w:gridSpan w:val="2"/>
          </w:tcPr>
          <w:p w14:paraId="185BAD84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111EA0" w14:textId="5EF3AD85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793 </w:t>
            </w:r>
          </w:p>
        </w:tc>
      </w:tr>
      <w:tr w:rsidR="00F62EED" w:rsidRPr="00F346C0" w14:paraId="39AC3D72" w14:textId="77777777" w:rsidTr="00AA0F54">
        <w:tc>
          <w:tcPr>
            <w:tcW w:w="3060" w:type="dxa"/>
          </w:tcPr>
          <w:p w14:paraId="5060A91C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7448279" w14:textId="6E6E61CE" w:rsidR="00F62EED" w:rsidRPr="00F346C0" w:rsidRDefault="00F62EED" w:rsidP="004A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0A4E13A2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53DFC0" w14:textId="4554A62D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79 </w:t>
            </w:r>
          </w:p>
        </w:tc>
        <w:tc>
          <w:tcPr>
            <w:tcW w:w="236" w:type="dxa"/>
            <w:shd w:val="clear" w:color="auto" w:fill="auto"/>
          </w:tcPr>
          <w:p w14:paraId="5CBBC7E7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AF0CC33" w14:textId="5B77E48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D68DDA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0CCF6B" w14:textId="218753F5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57 </w:t>
            </w:r>
          </w:p>
        </w:tc>
        <w:tc>
          <w:tcPr>
            <w:tcW w:w="270" w:type="dxa"/>
            <w:gridSpan w:val="2"/>
          </w:tcPr>
          <w:p w14:paraId="2BB45C8E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E1304" w14:textId="5FAC9EF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262 </w:t>
            </w:r>
          </w:p>
        </w:tc>
      </w:tr>
      <w:tr w:rsidR="00F62EED" w:rsidRPr="00F346C0" w14:paraId="1AC03D2B" w14:textId="77777777" w:rsidTr="00AA0F54">
        <w:tc>
          <w:tcPr>
            <w:tcW w:w="3060" w:type="dxa"/>
          </w:tcPr>
          <w:p w14:paraId="1FBE12B7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1080" w:type="dxa"/>
            <w:shd w:val="clear" w:color="auto" w:fill="auto"/>
          </w:tcPr>
          <w:p w14:paraId="59E0A7DB" w14:textId="0D17CC20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  <w:tc>
          <w:tcPr>
            <w:tcW w:w="270" w:type="dxa"/>
            <w:shd w:val="clear" w:color="auto" w:fill="auto"/>
          </w:tcPr>
          <w:p w14:paraId="1A94714D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CB4A4C" w14:textId="1F24DCFC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(875)</w:t>
            </w:r>
          </w:p>
        </w:tc>
        <w:tc>
          <w:tcPr>
            <w:tcW w:w="236" w:type="dxa"/>
            <w:shd w:val="clear" w:color="auto" w:fill="auto"/>
          </w:tcPr>
          <w:p w14:paraId="50EE2FB5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CA91462" w14:textId="643E712F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7FE770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DEACDA" w14:textId="4A890D6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F1E2CD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99CFA9" w14:textId="06D4603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2,536 </w:t>
            </w:r>
          </w:p>
        </w:tc>
      </w:tr>
      <w:tr w:rsidR="00F62EED" w:rsidRPr="00F346C0" w14:paraId="4EA50092" w14:textId="77777777" w:rsidTr="00AA0F54">
        <w:tc>
          <w:tcPr>
            <w:tcW w:w="3060" w:type="dxa"/>
          </w:tcPr>
          <w:p w14:paraId="5BF76BFE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F6D327" w14:textId="18F54A93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410F5DE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914AFF" w14:textId="1C7C0D7A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(308)</w:t>
            </w:r>
          </w:p>
        </w:tc>
        <w:tc>
          <w:tcPr>
            <w:tcW w:w="236" w:type="dxa"/>
            <w:shd w:val="clear" w:color="auto" w:fill="auto"/>
          </w:tcPr>
          <w:p w14:paraId="31F6CC57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409E5D1" w14:textId="5E1DBF96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27650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141D0C6" w14:textId="364BB52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7F778096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4F3237C" w14:textId="1171AD4E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1,486 </w:t>
            </w:r>
          </w:p>
        </w:tc>
      </w:tr>
      <w:tr w:rsidR="00F62EED" w:rsidRPr="00F346C0" w14:paraId="0273A71B" w14:textId="77777777" w:rsidTr="00AA0F54">
        <w:trPr>
          <w:trHeight w:val="70"/>
        </w:trPr>
        <w:tc>
          <w:tcPr>
            <w:tcW w:w="3060" w:type="dxa"/>
          </w:tcPr>
          <w:p w14:paraId="2B13C78B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AE58E" w14:textId="053F4E4D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5,246</w:t>
            </w:r>
          </w:p>
        </w:tc>
        <w:tc>
          <w:tcPr>
            <w:tcW w:w="270" w:type="dxa"/>
            <w:shd w:val="clear" w:color="auto" w:fill="auto"/>
          </w:tcPr>
          <w:p w14:paraId="58A54C0E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39C43" w14:textId="4F8C26BC" w:rsidR="00F62EED" w:rsidRPr="00F346C0" w:rsidRDefault="00B625E9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62EED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4546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62EED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="00EF10AE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6E94C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D5E7F" w14:textId="4EAFD99D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2EF253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13245F" w14:textId="4B3C35E0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70" w:type="dxa"/>
            <w:gridSpan w:val="2"/>
          </w:tcPr>
          <w:p w14:paraId="0A4F06D8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6713E8" w14:textId="5FEBA40C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5,817</w:t>
            </w:r>
          </w:p>
        </w:tc>
      </w:tr>
      <w:tr w:rsidR="002E2425" w:rsidRPr="00F346C0" w14:paraId="6A7F315F" w14:textId="77777777" w:rsidTr="00AA0F54">
        <w:tc>
          <w:tcPr>
            <w:tcW w:w="3060" w:type="dxa"/>
          </w:tcPr>
          <w:p w14:paraId="29DE6B09" w14:textId="77777777" w:rsidR="002E2425" w:rsidRPr="00F346C0" w:rsidRDefault="002E2425" w:rsidP="002E2425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BD02E6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251F19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6F15A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05D97F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75A1C6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CBEB18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606BA1C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D4C9FA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1E751A" w14:textId="14C6486A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2425" w:rsidRPr="00F346C0" w14:paraId="3647C38F" w14:textId="77777777" w:rsidTr="00AA0F54">
        <w:tc>
          <w:tcPr>
            <w:tcW w:w="3060" w:type="dxa"/>
          </w:tcPr>
          <w:p w14:paraId="2C95FBEE" w14:textId="77777777" w:rsidR="002E2425" w:rsidRPr="00F346C0" w:rsidRDefault="002E2425" w:rsidP="002E242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0EE9AF4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BB2CAD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DBEDE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801234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B4740A3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878EB2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7A2892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26F23E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731DB7" w14:textId="1F55298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EED" w:rsidRPr="00F346C0" w14:paraId="76149381" w14:textId="77777777" w:rsidTr="00AA0F54">
        <w:tc>
          <w:tcPr>
            <w:tcW w:w="3060" w:type="dxa"/>
          </w:tcPr>
          <w:p w14:paraId="7A2602C3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F44ED6D" w14:textId="19BA4F26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(3,440)</w:t>
            </w:r>
          </w:p>
        </w:tc>
        <w:tc>
          <w:tcPr>
            <w:tcW w:w="270" w:type="dxa"/>
            <w:shd w:val="clear" w:color="auto" w:fill="auto"/>
          </w:tcPr>
          <w:p w14:paraId="3255285E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FA79B7" w14:textId="03E2EEA8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(754)</w:t>
            </w:r>
          </w:p>
        </w:tc>
        <w:tc>
          <w:tcPr>
            <w:tcW w:w="236" w:type="dxa"/>
            <w:shd w:val="clear" w:color="auto" w:fill="auto"/>
          </w:tcPr>
          <w:p w14:paraId="2F1C139C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3290F00" w14:textId="33EA4DAB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317035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A68BC" w14:textId="3EB25A2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70" w:type="dxa"/>
            <w:gridSpan w:val="2"/>
          </w:tcPr>
          <w:p w14:paraId="0D7A687A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80D912" w14:textId="5B39A3D8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(4,247)</w:t>
            </w:r>
          </w:p>
        </w:tc>
      </w:tr>
      <w:tr w:rsidR="00F62EED" w:rsidRPr="00F346C0" w14:paraId="249CC7AD" w14:textId="77777777" w:rsidTr="00AA0F54">
        <w:tc>
          <w:tcPr>
            <w:tcW w:w="3060" w:type="dxa"/>
          </w:tcPr>
          <w:p w14:paraId="0E6BA165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B57F6" w14:textId="5FBACD28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(2,532)</w:t>
            </w:r>
          </w:p>
        </w:tc>
        <w:tc>
          <w:tcPr>
            <w:tcW w:w="270" w:type="dxa"/>
            <w:shd w:val="clear" w:color="auto" w:fill="auto"/>
          </w:tcPr>
          <w:p w14:paraId="7E0A6203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5F11A3" w14:textId="4D4F8436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(163)</w:t>
            </w:r>
          </w:p>
        </w:tc>
        <w:tc>
          <w:tcPr>
            <w:tcW w:w="236" w:type="dxa"/>
            <w:shd w:val="clear" w:color="auto" w:fill="auto"/>
          </w:tcPr>
          <w:p w14:paraId="2D34807E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232395D" w14:textId="7E8FF74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CF8B96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42ADB6D" w14:textId="740EAC65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gridSpan w:val="2"/>
          </w:tcPr>
          <w:p w14:paraId="18DD4E7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B30A7A8" w14:textId="096C7D01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(2,7</w:t>
            </w:r>
            <w:r w:rsidR="00D44546" w:rsidRPr="00F346C0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2EED" w:rsidRPr="00F346C0" w14:paraId="32851917" w14:textId="77777777" w:rsidTr="00AA0F54">
        <w:tc>
          <w:tcPr>
            <w:tcW w:w="3060" w:type="dxa"/>
          </w:tcPr>
          <w:p w14:paraId="2DA5040D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93626" w14:textId="4806A1A2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(5,972)</w:t>
            </w:r>
          </w:p>
        </w:tc>
        <w:tc>
          <w:tcPr>
            <w:tcW w:w="270" w:type="dxa"/>
            <w:shd w:val="clear" w:color="auto" w:fill="auto"/>
          </w:tcPr>
          <w:p w14:paraId="46BF17F6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70F23" w14:textId="66A1AF3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(917)</w:t>
            </w:r>
          </w:p>
        </w:tc>
        <w:tc>
          <w:tcPr>
            <w:tcW w:w="236" w:type="dxa"/>
            <w:shd w:val="clear" w:color="auto" w:fill="auto"/>
          </w:tcPr>
          <w:p w14:paraId="25DC723B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03F9" w14:textId="63CBCFFB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002653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B00D7" w14:textId="1CF6CBD1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(66)</w:t>
            </w:r>
          </w:p>
        </w:tc>
        <w:tc>
          <w:tcPr>
            <w:tcW w:w="270" w:type="dxa"/>
            <w:gridSpan w:val="2"/>
          </w:tcPr>
          <w:p w14:paraId="771ACFC3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C04E9" w14:textId="42F5DF8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(6,986)</w:t>
            </w:r>
          </w:p>
        </w:tc>
      </w:tr>
      <w:tr w:rsidR="002E2425" w:rsidRPr="00F346C0" w14:paraId="661C100E" w14:textId="77777777" w:rsidTr="00AA0F54">
        <w:trPr>
          <w:trHeight w:val="47"/>
        </w:trPr>
        <w:tc>
          <w:tcPr>
            <w:tcW w:w="3060" w:type="dxa"/>
          </w:tcPr>
          <w:p w14:paraId="372054E8" w14:textId="77777777" w:rsidR="002E2425" w:rsidRPr="00F346C0" w:rsidRDefault="002E2425" w:rsidP="002E242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E66220B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34F110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D10D067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7ADDF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C763586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F05D00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92CA4A3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594F28" w14:textId="77777777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0B4E0AC" w14:textId="5AA15C28" w:rsidR="002E2425" w:rsidRPr="00F346C0" w:rsidRDefault="002E2425" w:rsidP="002E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2EED" w:rsidRPr="00F346C0" w14:paraId="76DFF4DB" w14:textId="77777777" w:rsidTr="00AA0F54">
        <w:tc>
          <w:tcPr>
            <w:tcW w:w="3060" w:type="dxa"/>
          </w:tcPr>
          <w:p w14:paraId="5DA0E6BD" w14:textId="77777777" w:rsidR="00F62EED" w:rsidRPr="00F346C0" w:rsidRDefault="00F62EED" w:rsidP="00F62EE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C0D1F5" w14:textId="0C8674B1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(726)</w:t>
            </w:r>
          </w:p>
        </w:tc>
        <w:tc>
          <w:tcPr>
            <w:tcW w:w="270" w:type="dxa"/>
            <w:shd w:val="clear" w:color="auto" w:fill="auto"/>
          </w:tcPr>
          <w:p w14:paraId="004349B2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6EF327" w14:textId="7DE9AA79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(1,974)</w:t>
            </w:r>
          </w:p>
        </w:tc>
        <w:tc>
          <w:tcPr>
            <w:tcW w:w="236" w:type="dxa"/>
            <w:shd w:val="clear" w:color="auto" w:fill="auto"/>
          </w:tcPr>
          <w:p w14:paraId="2B72FB11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5168BB9" w14:textId="083DED14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FB1C28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87436B9" w14:textId="4ABCDB53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gridSpan w:val="2"/>
          </w:tcPr>
          <w:p w14:paraId="7BE1EEDE" w14:textId="77777777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D642B5A" w14:textId="4A36EECC" w:rsidR="00F62EED" w:rsidRPr="00F346C0" w:rsidRDefault="00F62EED" w:rsidP="00F6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(1,169)</w:t>
            </w:r>
          </w:p>
        </w:tc>
      </w:tr>
    </w:tbl>
    <w:p w14:paraId="4FF9B394" w14:textId="396B2156" w:rsidR="009E63A8" w:rsidRPr="00F346C0" w:rsidRDefault="009E63A8" w:rsidP="009E63A8">
      <w:pPr>
        <w:spacing w:line="240" w:lineRule="auto"/>
        <w:ind w:right="-14"/>
        <w:rPr>
          <w:rFonts w:asciiTheme="majorBidi" w:hAnsiTheme="majorBidi" w:cstheme="majorBidi"/>
          <w:b/>
          <w:bCs/>
          <w:sz w:val="30"/>
          <w:szCs w:val="30"/>
        </w:rPr>
      </w:pPr>
    </w:p>
    <w:p w14:paraId="5DEAC1A6" w14:textId="1213DC3E" w:rsidR="009E63A8" w:rsidRPr="00F346C0" w:rsidRDefault="009E63A8" w:rsidP="00AA0F54">
      <w:pPr>
        <w:spacing w:line="240" w:lineRule="auto"/>
        <w:ind w:left="547" w:right="-14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1EF4EF52" w14:textId="047B7661" w:rsidR="00B31BAE" w:rsidRPr="00F346C0" w:rsidRDefault="00B31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1080"/>
        <w:gridCol w:w="236"/>
        <w:gridCol w:w="1114"/>
        <w:gridCol w:w="6"/>
        <w:gridCol w:w="264"/>
        <w:gridCol w:w="6"/>
        <w:gridCol w:w="1074"/>
        <w:gridCol w:w="6"/>
        <w:gridCol w:w="264"/>
        <w:gridCol w:w="6"/>
        <w:gridCol w:w="1074"/>
      </w:tblGrid>
      <w:tr w:rsidR="002E2425" w:rsidRPr="00F346C0" w14:paraId="3FD68644" w14:textId="77777777" w:rsidTr="00AA0F54">
        <w:tc>
          <w:tcPr>
            <w:tcW w:w="3060" w:type="dxa"/>
          </w:tcPr>
          <w:p w14:paraId="40C5E6C2" w14:textId="77777777" w:rsidR="002E2425" w:rsidRPr="00F346C0" w:rsidRDefault="002E2425" w:rsidP="00393DBD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480" w:type="dxa"/>
            <w:gridSpan w:val="13"/>
          </w:tcPr>
          <w:p w14:paraId="03326843" w14:textId="77777777" w:rsidR="002E2425" w:rsidRPr="00F346C0" w:rsidRDefault="002E2425" w:rsidP="00393D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2E2425" w:rsidRPr="00F346C0" w14:paraId="2A593A88" w14:textId="77777777" w:rsidTr="00AA0F54">
        <w:tc>
          <w:tcPr>
            <w:tcW w:w="3060" w:type="dxa"/>
          </w:tcPr>
          <w:p w14:paraId="23E9B3D3" w14:textId="77777777" w:rsidR="002E2425" w:rsidRPr="00F346C0" w:rsidRDefault="002E2425" w:rsidP="00393DBD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A47D51" w14:textId="77777777" w:rsidR="002E2425" w:rsidRPr="00F346C0" w:rsidRDefault="002E2425" w:rsidP="00393DBD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687A32" w14:textId="77777777" w:rsidR="002E2425" w:rsidRPr="00F346C0" w:rsidRDefault="002E2425" w:rsidP="00393D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4ADFA" w14:textId="77777777" w:rsidR="002E2425" w:rsidRPr="00F346C0" w:rsidRDefault="002E2425" w:rsidP="00393DBD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D33132F" w14:textId="77777777" w:rsidR="002E2425" w:rsidRPr="00F346C0" w:rsidRDefault="002E2425" w:rsidP="00393DBD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73B0DE" w14:textId="77777777" w:rsidR="002E2425" w:rsidRPr="00F346C0" w:rsidRDefault="002E2425" w:rsidP="00393DBD">
            <w:pPr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054F05E" w14:textId="77777777" w:rsidR="002E2425" w:rsidRPr="00F346C0" w:rsidRDefault="002E2425" w:rsidP="00393DB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5961713" w14:textId="77777777" w:rsidR="002E2425" w:rsidRPr="00F346C0" w:rsidRDefault="002E2425" w:rsidP="00393DB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39FFEDF9" w14:textId="77777777" w:rsidR="002E2425" w:rsidRPr="00F346C0" w:rsidRDefault="002E2425" w:rsidP="00393DB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2425" w:rsidRPr="00F346C0" w14:paraId="53B7AF71" w14:textId="77777777" w:rsidTr="00AA0F54">
        <w:tc>
          <w:tcPr>
            <w:tcW w:w="3060" w:type="dxa"/>
          </w:tcPr>
          <w:p w14:paraId="3C273B6A" w14:textId="77777777" w:rsidR="002E2425" w:rsidRPr="00F346C0" w:rsidRDefault="002E2425" w:rsidP="00393DBD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1F1A57" w14:textId="77777777" w:rsidR="002E2425" w:rsidRPr="00F346C0" w:rsidRDefault="002E2425" w:rsidP="00393DBD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2445C" w14:textId="77777777" w:rsidR="002E2425" w:rsidRPr="00F346C0" w:rsidRDefault="002E2425" w:rsidP="00393DB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456592" w14:textId="77777777" w:rsidR="002E2425" w:rsidRPr="00F346C0" w:rsidRDefault="002E2425" w:rsidP="00393DB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67E77" w14:textId="77777777" w:rsidR="002E2425" w:rsidRPr="00F346C0" w:rsidRDefault="002E2425" w:rsidP="00393DB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3E4857" w14:textId="77777777" w:rsidR="002E2425" w:rsidRPr="00F346C0" w:rsidRDefault="002E2425" w:rsidP="00393DB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69F26B" w14:textId="77777777" w:rsidR="002E2425" w:rsidRPr="00F346C0" w:rsidRDefault="002E2425" w:rsidP="00393DB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5E85D147" w14:textId="77777777" w:rsidR="002E2425" w:rsidRPr="00F346C0" w:rsidRDefault="002E2425" w:rsidP="00393DB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BA8BE6" w14:textId="77777777" w:rsidR="002E2425" w:rsidRPr="00F346C0" w:rsidRDefault="002E2425" w:rsidP="00393DBD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E98786" w14:textId="43CB7158" w:rsidR="002E2425" w:rsidRPr="00F346C0" w:rsidRDefault="002E2425" w:rsidP="00F1630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270" w:type="dxa"/>
            <w:gridSpan w:val="2"/>
            <w:vAlign w:val="bottom"/>
          </w:tcPr>
          <w:p w14:paraId="3700FACB" w14:textId="77777777" w:rsidR="002E2425" w:rsidRPr="00F346C0" w:rsidRDefault="002E2425" w:rsidP="00393DB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A212CA" w14:textId="77777777" w:rsidR="002E2425" w:rsidRPr="00F346C0" w:rsidRDefault="002E2425" w:rsidP="00393DB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E2425" w:rsidRPr="00F346C0" w14:paraId="2CB1128B" w14:textId="77777777" w:rsidTr="00AA0F54">
        <w:tc>
          <w:tcPr>
            <w:tcW w:w="3060" w:type="dxa"/>
          </w:tcPr>
          <w:p w14:paraId="48D256A5" w14:textId="77777777" w:rsidR="002E2425" w:rsidRPr="00F346C0" w:rsidRDefault="002E2425" w:rsidP="00393DBD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480" w:type="dxa"/>
            <w:gridSpan w:val="13"/>
          </w:tcPr>
          <w:p w14:paraId="4852D48D" w14:textId="77777777" w:rsidR="002E2425" w:rsidRPr="00F346C0" w:rsidRDefault="002E2425" w:rsidP="00393DB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2425" w:rsidRPr="00F346C0" w14:paraId="114766DC" w14:textId="77777777" w:rsidTr="00AA0F54">
        <w:tc>
          <w:tcPr>
            <w:tcW w:w="3060" w:type="dxa"/>
          </w:tcPr>
          <w:p w14:paraId="202138DD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58F2C02" w14:textId="77777777" w:rsidR="002E2425" w:rsidRPr="00F346C0" w:rsidRDefault="002E2425" w:rsidP="00393DBD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982BA2" w14:textId="77777777" w:rsidR="002E2425" w:rsidRPr="00F346C0" w:rsidRDefault="002E2425" w:rsidP="00393DBD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CEB6B2" w14:textId="77777777" w:rsidR="002E2425" w:rsidRPr="00F346C0" w:rsidRDefault="002E2425" w:rsidP="00393DBD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D43CA7E" w14:textId="77777777" w:rsidR="002E2425" w:rsidRPr="00F346C0" w:rsidRDefault="002E2425" w:rsidP="00393DBD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1CBC191F" w14:textId="77777777" w:rsidR="002E2425" w:rsidRPr="00F346C0" w:rsidRDefault="002E2425" w:rsidP="00393DBD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1C6977" w14:textId="77777777" w:rsidR="002E2425" w:rsidRPr="00F346C0" w:rsidRDefault="002E2425" w:rsidP="00393DBD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806E4B5" w14:textId="77777777" w:rsidR="002E2425" w:rsidRPr="00F346C0" w:rsidRDefault="002E2425" w:rsidP="00393DBD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B80AB93" w14:textId="77777777" w:rsidR="002E2425" w:rsidRPr="00F346C0" w:rsidRDefault="002E2425" w:rsidP="00393DBD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2430C9A" w14:textId="77777777" w:rsidR="002E2425" w:rsidRPr="00F346C0" w:rsidRDefault="002E2425" w:rsidP="00393DBD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2425" w:rsidRPr="00F346C0" w14:paraId="057BCE7F" w14:textId="77777777" w:rsidTr="00AA0F54">
        <w:tc>
          <w:tcPr>
            <w:tcW w:w="3060" w:type="dxa"/>
            <w:vAlign w:val="bottom"/>
          </w:tcPr>
          <w:p w14:paraId="7B41C396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24F93E24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D1AD3E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6EEFE5E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3F2F1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9BAC31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36" w:type="dxa"/>
            <w:shd w:val="clear" w:color="auto" w:fill="auto"/>
          </w:tcPr>
          <w:p w14:paraId="2629A6D3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6F1AA05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45297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13D5A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88B7F03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45D59" w14:textId="77777777" w:rsidR="002E2425" w:rsidRPr="00F346C0" w:rsidRDefault="002E2425" w:rsidP="00AA0F5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14:paraId="68CDEF34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5E8FDB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C1A8F7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2E2425" w:rsidRPr="00F346C0" w14:paraId="6761C788" w14:textId="77777777" w:rsidTr="00AA0F54">
        <w:tc>
          <w:tcPr>
            <w:tcW w:w="3060" w:type="dxa"/>
          </w:tcPr>
          <w:p w14:paraId="79AD8B8A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1CF302F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14:paraId="54784913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983B1D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36" w:type="dxa"/>
            <w:shd w:val="clear" w:color="auto" w:fill="auto"/>
          </w:tcPr>
          <w:p w14:paraId="5C209FE0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AA23422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B6DB6F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0D1E6B" w14:textId="77777777" w:rsidR="002E2425" w:rsidRPr="00F346C0" w:rsidRDefault="002E2425" w:rsidP="0046511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gridSpan w:val="2"/>
          </w:tcPr>
          <w:p w14:paraId="4F54DAB1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56A0C1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2E2425" w:rsidRPr="00F346C0" w14:paraId="6337FBA7" w14:textId="77777777" w:rsidTr="00AA0F54">
        <w:tc>
          <w:tcPr>
            <w:tcW w:w="3060" w:type="dxa"/>
          </w:tcPr>
          <w:p w14:paraId="2D3087D2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39D74DD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13D2270C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30A718" w14:textId="77777777" w:rsidR="002E2425" w:rsidRPr="00F346C0" w:rsidRDefault="002E2425" w:rsidP="00AA0F54">
            <w:pPr>
              <w:tabs>
                <w:tab w:val="clear" w:pos="907"/>
                <w:tab w:val="decimal" w:pos="780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6586EBE1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413FE5F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12260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49B820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4C299ECF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BE3659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2E2425" w:rsidRPr="00F346C0" w14:paraId="110A30E7" w14:textId="77777777" w:rsidTr="00AA0F54">
        <w:tc>
          <w:tcPr>
            <w:tcW w:w="3060" w:type="dxa"/>
          </w:tcPr>
          <w:p w14:paraId="75BE114D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1080" w:type="dxa"/>
            <w:shd w:val="clear" w:color="auto" w:fill="auto"/>
          </w:tcPr>
          <w:p w14:paraId="17AABCCC" w14:textId="77777777" w:rsidR="002E2425" w:rsidRPr="00F346C0" w:rsidRDefault="002E2425" w:rsidP="00393DBD">
            <w:pPr>
              <w:tabs>
                <w:tab w:val="decimal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19A179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545DBF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  <w:tc>
          <w:tcPr>
            <w:tcW w:w="236" w:type="dxa"/>
            <w:shd w:val="clear" w:color="auto" w:fill="auto"/>
          </w:tcPr>
          <w:p w14:paraId="159D4A79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E3EAE84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B9DE63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954D09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8B940A4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F19C69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</w:tr>
      <w:tr w:rsidR="002E2425" w:rsidRPr="00F346C0" w14:paraId="23B3A498" w14:textId="77777777" w:rsidTr="00AA0F54">
        <w:tc>
          <w:tcPr>
            <w:tcW w:w="3060" w:type="dxa"/>
          </w:tcPr>
          <w:p w14:paraId="4F02CFB4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E718AA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1A9F74A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80C14E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36" w:type="dxa"/>
            <w:shd w:val="clear" w:color="auto" w:fill="auto"/>
          </w:tcPr>
          <w:p w14:paraId="068484B6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4E3F683" w14:textId="77777777" w:rsidR="002E2425" w:rsidRPr="00F346C0" w:rsidRDefault="002E242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4C280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2568A36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D00E7B3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C58CB4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2E2425" w:rsidRPr="00F346C0" w14:paraId="2038DD4F" w14:textId="77777777" w:rsidTr="00AA0F54">
        <w:trPr>
          <w:trHeight w:val="70"/>
        </w:trPr>
        <w:tc>
          <w:tcPr>
            <w:tcW w:w="3060" w:type="dxa"/>
          </w:tcPr>
          <w:p w14:paraId="3DBE0E78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DF4B9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270" w:type="dxa"/>
            <w:shd w:val="clear" w:color="auto" w:fill="auto"/>
          </w:tcPr>
          <w:p w14:paraId="46E242F6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FA477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3,605</w:t>
            </w:r>
          </w:p>
        </w:tc>
        <w:tc>
          <w:tcPr>
            <w:tcW w:w="236" w:type="dxa"/>
            <w:shd w:val="clear" w:color="auto" w:fill="auto"/>
          </w:tcPr>
          <w:p w14:paraId="4BC565E9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37F12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8ED72B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14964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  <w:gridSpan w:val="2"/>
          </w:tcPr>
          <w:p w14:paraId="7FC940B7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C49FF1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5,246</w:t>
            </w:r>
          </w:p>
        </w:tc>
      </w:tr>
      <w:tr w:rsidR="002E2425" w:rsidRPr="00F346C0" w14:paraId="55501621" w14:textId="77777777" w:rsidTr="00AA0F54">
        <w:tc>
          <w:tcPr>
            <w:tcW w:w="3060" w:type="dxa"/>
          </w:tcPr>
          <w:p w14:paraId="408EE3BC" w14:textId="77777777" w:rsidR="002E2425" w:rsidRPr="00F346C0" w:rsidRDefault="002E2425" w:rsidP="00393DBD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C37A70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3CFE0C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EAC04B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FBDFC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8843FC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A519C6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50DAAB41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FE8ACC9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39827F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2425" w:rsidRPr="00F346C0" w14:paraId="21116B89" w14:textId="77777777" w:rsidTr="00AA0F54">
        <w:tc>
          <w:tcPr>
            <w:tcW w:w="3060" w:type="dxa"/>
          </w:tcPr>
          <w:p w14:paraId="7C6DE194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E73D2B2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66A7BE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3DFCE3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B7AA4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B3CA7D0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FEC64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098B55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32E0D1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E7A0D3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425" w:rsidRPr="00F346C0" w14:paraId="7E652B16" w14:textId="77777777" w:rsidTr="00AA0F54">
        <w:tc>
          <w:tcPr>
            <w:tcW w:w="3060" w:type="dxa"/>
          </w:tcPr>
          <w:p w14:paraId="3457390B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1341F69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(3,223)</w:t>
            </w:r>
          </w:p>
        </w:tc>
        <w:tc>
          <w:tcPr>
            <w:tcW w:w="270" w:type="dxa"/>
            <w:shd w:val="clear" w:color="auto" w:fill="auto"/>
          </w:tcPr>
          <w:p w14:paraId="17A5AC67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D3BA2B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36" w:type="dxa"/>
            <w:shd w:val="clear" w:color="auto" w:fill="auto"/>
          </w:tcPr>
          <w:p w14:paraId="5A99D9CA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B44EFE0" w14:textId="77777777" w:rsidR="002E2425" w:rsidRPr="00F346C0" w:rsidRDefault="002E2425" w:rsidP="00393DBD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B347E0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D964F8" w14:textId="77777777" w:rsidR="002E2425" w:rsidRPr="00F346C0" w:rsidRDefault="002E2425" w:rsidP="00AA0F54">
            <w:pPr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gridSpan w:val="2"/>
          </w:tcPr>
          <w:p w14:paraId="35035D07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14B4B3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(3,440)</w:t>
            </w:r>
          </w:p>
        </w:tc>
      </w:tr>
      <w:tr w:rsidR="002E2425" w:rsidRPr="00F346C0" w14:paraId="18918A7C" w14:textId="77777777" w:rsidTr="00AA0F54">
        <w:tc>
          <w:tcPr>
            <w:tcW w:w="3060" w:type="dxa"/>
          </w:tcPr>
          <w:p w14:paraId="0A32F90F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8976E9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(3,246)</w:t>
            </w:r>
          </w:p>
        </w:tc>
        <w:tc>
          <w:tcPr>
            <w:tcW w:w="270" w:type="dxa"/>
            <w:shd w:val="clear" w:color="auto" w:fill="auto"/>
          </w:tcPr>
          <w:p w14:paraId="14A3A6E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46D916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236" w:type="dxa"/>
            <w:shd w:val="clear" w:color="auto" w:fill="auto"/>
          </w:tcPr>
          <w:p w14:paraId="6A0313C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31AC3FD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DD7CB5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005DD48" w14:textId="77777777" w:rsidR="002E2425" w:rsidRPr="00F346C0" w:rsidRDefault="002E2425" w:rsidP="00AA0F54">
            <w:pPr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0" w:type="dxa"/>
            <w:gridSpan w:val="2"/>
          </w:tcPr>
          <w:p w14:paraId="3C06EF78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1DA00A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(2,532)</w:t>
            </w:r>
          </w:p>
        </w:tc>
      </w:tr>
      <w:tr w:rsidR="002E2425" w:rsidRPr="00F346C0" w14:paraId="094551E2" w14:textId="77777777" w:rsidTr="00AA0F54">
        <w:tc>
          <w:tcPr>
            <w:tcW w:w="3060" w:type="dxa"/>
          </w:tcPr>
          <w:p w14:paraId="227A6B6D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7E6CD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(6,469)</w:t>
            </w:r>
          </w:p>
        </w:tc>
        <w:tc>
          <w:tcPr>
            <w:tcW w:w="270" w:type="dxa"/>
            <w:shd w:val="clear" w:color="auto" w:fill="auto"/>
          </w:tcPr>
          <w:p w14:paraId="0BDE14C7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FC2A6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(323)</w:t>
            </w:r>
          </w:p>
        </w:tc>
        <w:tc>
          <w:tcPr>
            <w:tcW w:w="236" w:type="dxa"/>
            <w:shd w:val="clear" w:color="auto" w:fill="auto"/>
          </w:tcPr>
          <w:p w14:paraId="7A6B4885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A1DF1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B5155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9C1F38" w14:textId="77777777" w:rsidR="002E2425" w:rsidRPr="00F346C0" w:rsidRDefault="002E2425" w:rsidP="00AA0F54">
            <w:pPr>
              <w:spacing w:line="240" w:lineRule="auto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270" w:type="dxa"/>
            <w:gridSpan w:val="2"/>
          </w:tcPr>
          <w:p w14:paraId="2A667785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03EA6E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(5,972)</w:t>
            </w:r>
          </w:p>
        </w:tc>
      </w:tr>
      <w:tr w:rsidR="002E2425" w:rsidRPr="00F346C0" w14:paraId="38B212EB" w14:textId="77777777" w:rsidTr="00AA0F54">
        <w:trPr>
          <w:trHeight w:val="47"/>
        </w:trPr>
        <w:tc>
          <w:tcPr>
            <w:tcW w:w="3060" w:type="dxa"/>
          </w:tcPr>
          <w:p w14:paraId="43630F5D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A512878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A5A96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4C201EA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D0242E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908DF10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62474D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9560A53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D6D238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04B6D70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2425" w:rsidRPr="00F346C0" w14:paraId="4D964312" w14:textId="77777777" w:rsidTr="00AA0F54">
        <w:tc>
          <w:tcPr>
            <w:tcW w:w="3060" w:type="dxa"/>
          </w:tcPr>
          <w:p w14:paraId="228C81D0" w14:textId="77777777" w:rsidR="002E2425" w:rsidRPr="00F346C0" w:rsidRDefault="002E2425" w:rsidP="00393D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CC422" w14:textId="77777777" w:rsidR="002E2425" w:rsidRPr="00F346C0" w:rsidRDefault="002E2425" w:rsidP="00AA0F54">
            <w:pPr>
              <w:tabs>
                <w:tab w:val="clear" w:pos="907"/>
                <w:tab w:val="decimal" w:pos="78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(4,904)</w:t>
            </w:r>
          </w:p>
        </w:tc>
        <w:tc>
          <w:tcPr>
            <w:tcW w:w="270" w:type="dxa"/>
            <w:shd w:val="clear" w:color="auto" w:fill="auto"/>
          </w:tcPr>
          <w:p w14:paraId="18DD0F57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23EEA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</w:t>
            </w:r>
          </w:p>
        </w:tc>
        <w:tc>
          <w:tcPr>
            <w:tcW w:w="236" w:type="dxa"/>
            <w:shd w:val="clear" w:color="auto" w:fill="auto"/>
          </w:tcPr>
          <w:p w14:paraId="32548DB2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0CCB4B6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3D9C28" w14:textId="77777777" w:rsidR="002E2425" w:rsidRPr="00F346C0" w:rsidRDefault="002E2425" w:rsidP="00393DB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E9C960D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  <w:gridSpan w:val="2"/>
          </w:tcPr>
          <w:p w14:paraId="083563BE" w14:textId="77777777" w:rsidR="002E2425" w:rsidRPr="00F346C0" w:rsidRDefault="002E2425" w:rsidP="00393DBD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3401C9C" w14:textId="77777777" w:rsidR="002E2425" w:rsidRPr="00F346C0" w:rsidRDefault="002E2425" w:rsidP="00AA0F54">
            <w:pPr>
              <w:tabs>
                <w:tab w:val="clear" w:pos="907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(726)</w:t>
            </w:r>
          </w:p>
        </w:tc>
      </w:tr>
    </w:tbl>
    <w:p w14:paraId="2077D4BB" w14:textId="497460FC" w:rsidR="00465909" w:rsidRPr="00F346C0" w:rsidRDefault="00465909" w:rsidP="0046590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B9A8E7B" w14:textId="77777777" w:rsidR="004A5EBC" w:rsidRPr="00F346C0" w:rsidRDefault="004A5EBC" w:rsidP="0046590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E8CBCEB" w14:textId="77777777" w:rsidR="00FF1475" w:rsidRPr="00F346C0" w:rsidRDefault="00FF1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BA78FD1" w14:textId="7AD95487" w:rsidR="00BA279F" w:rsidRPr="00F346C0" w:rsidRDefault="00BA279F" w:rsidP="00BA279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06450358" w14:textId="77777777" w:rsidR="00BA279F" w:rsidRPr="00F346C0" w:rsidRDefault="00BA279F" w:rsidP="00BA279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09E0636" w14:textId="4EB6DA0E" w:rsidR="00BA279F" w:rsidRPr="00F346C0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F346C0">
        <w:rPr>
          <w:rFonts w:asciiTheme="majorBidi" w:hAnsiTheme="majorBidi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ผลิตภัณฑ์ปิโตรเคมีขั้นต้น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ขั้นกลางและขั้นปลาย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กิจการผลิตสาธารณูปการ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กิจการให้บริการท่าเทียบเรือสำหรับขนถ่ายสินค้าเหลวและคลังเก็บสินค้าเหลว กิจการบริการขนส่งสินค้าส</w:t>
      </w:r>
      <w:r w:rsidR="00D44546" w:rsidRPr="00F346C0">
        <w:rPr>
          <w:rFonts w:asciiTheme="majorBidi" w:hAnsiTheme="majorBidi" w:hint="cs"/>
          <w:spacing w:val="2"/>
          <w:sz w:val="30"/>
          <w:szCs w:val="30"/>
          <w:cs/>
        </w:rPr>
        <w:t>ำ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หรับเดินทะเล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และกิจการผลิตผลิตภัณฑ์เคมีจากปิโตรเลียม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>/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696104C8" w14:textId="77777777" w:rsidR="00BA279F" w:rsidRPr="00F346C0" w:rsidRDefault="00BA279F" w:rsidP="00BA279F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61"/>
        <w:gridCol w:w="976"/>
        <w:gridCol w:w="236"/>
        <w:gridCol w:w="955"/>
        <w:gridCol w:w="264"/>
        <w:gridCol w:w="905"/>
        <w:gridCol w:w="270"/>
        <w:gridCol w:w="961"/>
        <w:gridCol w:w="32"/>
        <w:gridCol w:w="204"/>
        <w:gridCol w:w="32"/>
        <w:gridCol w:w="934"/>
      </w:tblGrid>
      <w:tr w:rsidR="00BA279F" w:rsidRPr="00F346C0" w14:paraId="18F5B8B4" w14:textId="77777777" w:rsidTr="008B0D77">
        <w:trPr>
          <w:trHeight w:val="229"/>
        </w:trPr>
        <w:tc>
          <w:tcPr>
            <w:tcW w:w="2070" w:type="dxa"/>
          </w:tcPr>
          <w:p w14:paraId="4A014B37" w14:textId="77777777" w:rsidR="00BA279F" w:rsidRPr="00F346C0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3"/>
          </w:tcPr>
          <w:p w14:paraId="2EAF5FAA" w14:textId="77777777" w:rsidR="00BA279F" w:rsidRPr="00F346C0" w:rsidRDefault="00BA279F" w:rsidP="008B0D77">
            <w:pPr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A279F" w:rsidRPr="00F346C0" w14:paraId="6027B4FA" w14:textId="77777777" w:rsidTr="00F11682">
        <w:tc>
          <w:tcPr>
            <w:tcW w:w="2070" w:type="dxa"/>
          </w:tcPr>
          <w:p w14:paraId="25BB90DB" w14:textId="77777777" w:rsidR="00BA279F" w:rsidRPr="00F346C0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8" w:type="dxa"/>
            <w:gridSpan w:val="5"/>
            <w:tcBorders>
              <w:bottom w:val="single" w:sz="4" w:space="0" w:color="auto"/>
            </w:tcBorders>
          </w:tcPr>
          <w:p w14:paraId="27B0F5A1" w14:textId="5548B77C" w:rsidR="00BA279F" w:rsidRPr="00F346C0" w:rsidRDefault="002E2425" w:rsidP="008B0D77">
            <w:pPr>
              <w:tabs>
                <w:tab w:val="clear" w:pos="454"/>
                <w:tab w:val="decimal" w:pos="477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4" w:type="dxa"/>
          </w:tcPr>
          <w:p w14:paraId="4ACBF3AF" w14:textId="77777777" w:rsidR="00BA279F" w:rsidRPr="00F346C0" w:rsidRDefault="00BA279F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38" w:type="dxa"/>
            <w:gridSpan w:val="7"/>
            <w:tcBorders>
              <w:bottom w:val="single" w:sz="4" w:space="0" w:color="auto"/>
            </w:tcBorders>
          </w:tcPr>
          <w:p w14:paraId="0D506462" w14:textId="4F7A3DA7" w:rsidR="00BA279F" w:rsidRPr="00F346C0" w:rsidRDefault="002E2425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F11682" w:rsidRPr="00F346C0" w14:paraId="7FEFFC29" w14:textId="77777777" w:rsidTr="00695933">
        <w:tc>
          <w:tcPr>
            <w:tcW w:w="2070" w:type="dxa"/>
          </w:tcPr>
          <w:p w14:paraId="6E56CF8E" w14:textId="77777777" w:rsidR="00F11682" w:rsidRPr="00F346C0" w:rsidRDefault="00F11682" w:rsidP="00F11682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657AA4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371EA964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E552391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3423B09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DF7513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D9B4B92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EE8A6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661FDC27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05" w:type="dxa"/>
            <w:vAlign w:val="bottom"/>
          </w:tcPr>
          <w:p w14:paraId="6F4DB8AE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13B2D65D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70" w:type="dxa"/>
            <w:vAlign w:val="bottom"/>
          </w:tcPr>
          <w:p w14:paraId="40A9687E" w14:textId="0EDBF161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FEE2992" w14:textId="57FA1584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gridSpan w:val="2"/>
            <w:vAlign w:val="bottom"/>
          </w:tcPr>
          <w:p w14:paraId="7A24C7D1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6A5FF5" w14:textId="77777777" w:rsidR="00F11682" w:rsidRPr="00F346C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A279F" w:rsidRPr="00F346C0" w14:paraId="4E391E7C" w14:textId="77777777" w:rsidTr="008B0D77">
        <w:tc>
          <w:tcPr>
            <w:tcW w:w="2070" w:type="dxa"/>
          </w:tcPr>
          <w:p w14:paraId="34A9C002" w14:textId="77777777" w:rsidR="00BA279F" w:rsidRPr="00F346C0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6F37E42A" w14:textId="77777777" w:rsidR="00BA279F" w:rsidRPr="00F346C0" w:rsidRDefault="00BA279F" w:rsidP="008B0D7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2EED" w:rsidRPr="00F346C0" w14:paraId="5B401F7A" w14:textId="77777777" w:rsidTr="00F11682">
        <w:tc>
          <w:tcPr>
            <w:tcW w:w="2070" w:type="dxa"/>
          </w:tcPr>
          <w:p w14:paraId="00536560" w14:textId="77777777" w:rsidR="00F62EED" w:rsidRPr="00F346C0" w:rsidRDefault="00F62EED" w:rsidP="00F62EE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1A64BDB0" w14:textId="1E07D795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16,970</w:t>
            </w:r>
          </w:p>
        </w:tc>
        <w:tc>
          <w:tcPr>
            <w:tcW w:w="261" w:type="dxa"/>
          </w:tcPr>
          <w:p w14:paraId="25CDCA0E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62CD3702" w14:textId="2DE634BD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80,293</w:t>
            </w:r>
          </w:p>
        </w:tc>
        <w:tc>
          <w:tcPr>
            <w:tcW w:w="236" w:type="dxa"/>
          </w:tcPr>
          <w:p w14:paraId="75C4356B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03424715" w14:textId="738206AE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97,263</w:t>
            </w:r>
          </w:p>
        </w:tc>
        <w:tc>
          <w:tcPr>
            <w:tcW w:w="264" w:type="dxa"/>
          </w:tcPr>
          <w:p w14:paraId="20AD91D3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DC0110A" w14:textId="18BE43C2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30,425</w:t>
            </w:r>
          </w:p>
        </w:tc>
        <w:tc>
          <w:tcPr>
            <w:tcW w:w="270" w:type="dxa"/>
          </w:tcPr>
          <w:p w14:paraId="0C5A7EC2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06BD8EF4" w14:textId="12E7DB1A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15,275</w:t>
            </w:r>
          </w:p>
        </w:tc>
        <w:tc>
          <w:tcPr>
            <w:tcW w:w="236" w:type="dxa"/>
            <w:gridSpan w:val="2"/>
          </w:tcPr>
          <w:p w14:paraId="3121DC24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7B071F13" w14:textId="53167CA9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45,700</w:t>
            </w:r>
          </w:p>
        </w:tc>
      </w:tr>
      <w:tr w:rsidR="00F62EED" w:rsidRPr="00F346C0" w14:paraId="7FA09EBB" w14:textId="77777777" w:rsidTr="00F11682">
        <w:tc>
          <w:tcPr>
            <w:tcW w:w="2070" w:type="dxa"/>
          </w:tcPr>
          <w:p w14:paraId="460463A9" w14:textId="77777777" w:rsidR="00F62EED" w:rsidRPr="00F346C0" w:rsidRDefault="00F62EED" w:rsidP="00F62EE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31702A27" w14:textId="5E47411D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41,806</w:t>
            </w:r>
          </w:p>
        </w:tc>
        <w:tc>
          <w:tcPr>
            <w:tcW w:w="261" w:type="dxa"/>
          </w:tcPr>
          <w:p w14:paraId="370DF941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E1FF959" w14:textId="6E99D1C5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355,859</w:t>
            </w:r>
          </w:p>
        </w:tc>
        <w:tc>
          <w:tcPr>
            <w:tcW w:w="236" w:type="dxa"/>
          </w:tcPr>
          <w:p w14:paraId="1BAD90CB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6C987DD5" w14:textId="1E116369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397,665</w:t>
            </w:r>
          </w:p>
        </w:tc>
        <w:tc>
          <w:tcPr>
            <w:tcW w:w="264" w:type="dxa"/>
          </w:tcPr>
          <w:p w14:paraId="31203629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BCA9E62" w14:textId="5C740A6C" w:rsidR="00F62EED" w:rsidRPr="00F346C0" w:rsidRDefault="006851BF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62EED" w:rsidRPr="00F346C0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672AE71F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3F18213" w14:textId="05E3570D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170,181</w:t>
            </w:r>
          </w:p>
        </w:tc>
        <w:tc>
          <w:tcPr>
            <w:tcW w:w="236" w:type="dxa"/>
            <w:gridSpan w:val="2"/>
          </w:tcPr>
          <w:p w14:paraId="13180FBC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1D206A74" w14:textId="79720DF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452,485</w:t>
            </w:r>
          </w:p>
        </w:tc>
      </w:tr>
      <w:tr w:rsidR="00F62EED" w:rsidRPr="00F346C0" w14:paraId="7BA34AD6" w14:textId="77777777" w:rsidTr="00F11682">
        <w:tc>
          <w:tcPr>
            <w:tcW w:w="2070" w:type="dxa"/>
          </w:tcPr>
          <w:p w14:paraId="4FF66DC9" w14:textId="77777777" w:rsidR="00F62EED" w:rsidRPr="00F346C0" w:rsidRDefault="00F62EED" w:rsidP="00F62EE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DE899E" w14:textId="1C1F7BE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35244D1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626FEA2" w14:textId="7EE10EB4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36" w:type="dxa"/>
          </w:tcPr>
          <w:p w14:paraId="01037E99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7E1C5CB7" w14:textId="1AFDFBAA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64" w:type="dxa"/>
          </w:tcPr>
          <w:p w14:paraId="211DCDF9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F738148" w14:textId="2B405F92" w:rsidR="00F62EED" w:rsidRPr="00F346C0" w:rsidRDefault="00F62EED" w:rsidP="00F62EED">
            <w:pPr>
              <w:tabs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366FE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031530" w14:textId="796965AD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36" w:type="dxa"/>
            <w:gridSpan w:val="2"/>
          </w:tcPr>
          <w:p w14:paraId="49509007" w14:textId="77777777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32B24239" w14:textId="3DA98AC8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</w:tr>
      <w:tr w:rsidR="00F62EED" w:rsidRPr="00F346C0" w14:paraId="0D97CA10" w14:textId="77777777" w:rsidTr="00F11682">
        <w:tc>
          <w:tcPr>
            <w:tcW w:w="2070" w:type="dxa"/>
          </w:tcPr>
          <w:p w14:paraId="427AF48B" w14:textId="77777777" w:rsidR="00F62EED" w:rsidRPr="00F346C0" w:rsidRDefault="00F62EED" w:rsidP="00F62EE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45BA1" w14:textId="1CAC6E5E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58,776</w:t>
            </w:r>
          </w:p>
        </w:tc>
        <w:tc>
          <w:tcPr>
            <w:tcW w:w="261" w:type="dxa"/>
          </w:tcPr>
          <w:p w14:paraId="7C3BEEE0" w14:textId="77777777" w:rsidR="00F62EED" w:rsidRPr="00F346C0" w:rsidRDefault="00F62EED" w:rsidP="00F62EED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247FAD8" w14:textId="1E12DC2D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436,626</w:t>
            </w:r>
          </w:p>
        </w:tc>
        <w:tc>
          <w:tcPr>
            <w:tcW w:w="236" w:type="dxa"/>
          </w:tcPr>
          <w:p w14:paraId="3E6EF76D" w14:textId="77777777" w:rsidR="00F62EED" w:rsidRPr="00F346C0" w:rsidRDefault="00F62EED" w:rsidP="00F62EED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4216EAF6" w14:textId="54955D86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495,402</w:t>
            </w:r>
          </w:p>
        </w:tc>
        <w:tc>
          <w:tcPr>
            <w:tcW w:w="264" w:type="dxa"/>
          </w:tcPr>
          <w:p w14:paraId="0440BB75" w14:textId="77777777" w:rsidR="00F62EED" w:rsidRPr="00F346C0" w:rsidRDefault="00F62EED" w:rsidP="00F62EED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264340C" w14:textId="7DA07BDD" w:rsidR="00F62EED" w:rsidRPr="00F346C0" w:rsidRDefault="006851BF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62EED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2,729</w:t>
            </w:r>
          </w:p>
        </w:tc>
        <w:tc>
          <w:tcPr>
            <w:tcW w:w="270" w:type="dxa"/>
          </w:tcPr>
          <w:p w14:paraId="192D8136" w14:textId="77777777" w:rsidR="00F62EED" w:rsidRPr="00F346C0" w:rsidRDefault="00F62EED" w:rsidP="00F62EED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1C2A7B9" w14:textId="1F790A53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186,038</w:t>
            </w:r>
          </w:p>
        </w:tc>
        <w:tc>
          <w:tcPr>
            <w:tcW w:w="236" w:type="dxa"/>
            <w:gridSpan w:val="2"/>
          </w:tcPr>
          <w:p w14:paraId="23A9130A" w14:textId="77777777" w:rsidR="00F62EED" w:rsidRPr="00F346C0" w:rsidRDefault="00F62EED" w:rsidP="00F62EED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C2E45" w14:textId="371A20B4" w:rsidR="00F62EED" w:rsidRPr="00F346C0" w:rsidRDefault="00F62EED" w:rsidP="00F62EED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498,767</w:t>
            </w:r>
          </w:p>
        </w:tc>
      </w:tr>
    </w:tbl>
    <w:p w14:paraId="132F75BF" w14:textId="77777777" w:rsidR="00BA279F" w:rsidRPr="00F346C0" w:rsidRDefault="00BA279F" w:rsidP="00BA279F">
      <w:pPr>
        <w:pStyle w:val="ListParagraph"/>
        <w:ind w:left="28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4E121" w14:textId="77777777" w:rsidR="00BA279F" w:rsidRPr="00F346C0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F346C0">
        <w:rPr>
          <w:rFonts w:asciiTheme="majorBidi" w:hAnsiTheme="majorBidi"/>
          <w:spacing w:val="2"/>
          <w:sz w:val="30"/>
          <w:szCs w:val="30"/>
          <w:cs/>
        </w:rPr>
        <w:t>บริษัทย่อยบางแห่งในกลุ่มบริษัทได้รับสิทธิประโยชน์การส่งเสริมการลงทุนเช่นเดียวกับบริษัทดังกล่าวข้างต้น</w:t>
      </w:r>
    </w:p>
    <w:p w14:paraId="54C81A58" w14:textId="5ED2A5D3" w:rsidR="00BA279F" w:rsidRPr="00F346C0" w:rsidRDefault="00BA279F" w:rsidP="00BA279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BF056B3" w14:textId="77777777" w:rsidR="00D0428E" w:rsidRPr="00F346C0" w:rsidRDefault="00D0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A4E27DF" w14:textId="2DDCD551" w:rsidR="003968AF" w:rsidRPr="00F346C0" w:rsidRDefault="003968A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1503D0"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F346C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77DC4A1F" w14:textId="35DC99F1" w:rsidR="00C016C5" w:rsidRPr="00F346C0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0B6DAD" w:rsidRPr="00F346C0" w14:paraId="65FE1765" w14:textId="77777777" w:rsidTr="000B6DAD">
        <w:trPr>
          <w:tblHeader/>
        </w:trPr>
        <w:tc>
          <w:tcPr>
            <w:tcW w:w="2233" w:type="pct"/>
          </w:tcPr>
          <w:p w14:paraId="0F316492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74EBFACB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014212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7507DFC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DAD" w:rsidRPr="00F346C0" w14:paraId="361A70CE" w14:textId="77777777" w:rsidTr="000B6DAD">
        <w:trPr>
          <w:tblHeader/>
        </w:trPr>
        <w:tc>
          <w:tcPr>
            <w:tcW w:w="2233" w:type="pct"/>
          </w:tcPr>
          <w:p w14:paraId="5FD4586E" w14:textId="16DF7913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0514C86" w14:textId="4505E5CD" w:rsidR="000B6DAD" w:rsidRPr="00F346C0" w:rsidRDefault="008F1522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9F1A557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60F3C4" w14:textId="4A3C3FF6" w:rsidR="000B6DAD" w:rsidRPr="00F346C0" w:rsidRDefault="008F1522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1074751B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BD4A8C" w14:textId="123DA1BC" w:rsidR="000B6DAD" w:rsidRPr="00F346C0" w:rsidRDefault="008F1522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1EE1D07A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079636" w14:textId="12F43ED4" w:rsidR="000B6DAD" w:rsidRPr="00F346C0" w:rsidRDefault="008F1522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6DAD" w:rsidRPr="00F346C0" w14:paraId="2091748A" w14:textId="77777777" w:rsidTr="000B6DAD">
        <w:trPr>
          <w:tblHeader/>
        </w:trPr>
        <w:tc>
          <w:tcPr>
            <w:tcW w:w="2233" w:type="pct"/>
          </w:tcPr>
          <w:p w14:paraId="2F666AD9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71DE2C6" w14:textId="77777777" w:rsidR="000B6DAD" w:rsidRPr="00F346C0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1522" w:rsidRPr="00F346C0" w14:paraId="65665C01" w14:textId="77777777" w:rsidTr="00193790">
        <w:trPr>
          <w:trHeight w:val="432"/>
        </w:trPr>
        <w:tc>
          <w:tcPr>
            <w:tcW w:w="2233" w:type="pct"/>
            <w:shd w:val="clear" w:color="auto" w:fill="auto"/>
          </w:tcPr>
          <w:p w14:paraId="4356F540" w14:textId="0FA80415" w:rsidR="008F1522" w:rsidRPr="00F346C0" w:rsidRDefault="008F1522" w:rsidP="008F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สำหรับงวดที่เป็นของ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5E2E8D9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B5EAE" w14:textId="26499F08" w:rsidR="00CA778F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999.13</w:t>
            </w:r>
          </w:p>
        </w:tc>
        <w:tc>
          <w:tcPr>
            <w:tcW w:w="146" w:type="pct"/>
          </w:tcPr>
          <w:p w14:paraId="213C2F86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04AC464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7FA54" w14:textId="1F5CE8C0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(8,752.21)</w:t>
            </w:r>
          </w:p>
        </w:tc>
        <w:tc>
          <w:tcPr>
            <w:tcW w:w="137" w:type="pct"/>
            <w:shd w:val="clear" w:color="auto" w:fill="auto"/>
          </w:tcPr>
          <w:p w14:paraId="704B2967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0FA72AC9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039CD" w14:textId="7041583B" w:rsidR="00CA778F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20,264.71</w:t>
            </w:r>
          </w:p>
        </w:tc>
        <w:tc>
          <w:tcPr>
            <w:tcW w:w="142" w:type="pct"/>
            <w:shd w:val="clear" w:color="auto" w:fill="auto"/>
          </w:tcPr>
          <w:p w14:paraId="683617CE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5C25B7B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C2BB9" w14:textId="6C3C5952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2,589.51</w:t>
            </w:r>
          </w:p>
        </w:tc>
      </w:tr>
      <w:tr w:rsidR="008F1522" w:rsidRPr="00F346C0" w14:paraId="46B864C4" w14:textId="77777777" w:rsidTr="00AA0F54">
        <w:trPr>
          <w:trHeight w:val="432"/>
        </w:trPr>
        <w:tc>
          <w:tcPr>
            <w:tcW w:w="2233" w:type="pct"/>
            <w:shd w:val="clear" w:color="auto" w:fill="auto"/>
          </w:tcPr>
          <w:p w14:paraId="22E47FB0" w14:textId="77777777" w:rsidR="008F1522" w:rsidRPr="00F346C0" w:rsidRDefault="008F1522" w:rsidP="008F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330336F0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5F7147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1896D55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0344D17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17E44E5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425E15A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C432392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522" w:rsidRPr="00F346C0" w14:paraId="1678DDFF" w14:textId="77777777" w:rsidTr="00AA0F54">
        <w:trPr>
          <w:trHeight w:val="432"/>
        </w:trPr>
        <w:tc>
          <w:tcPr>
            <w:tcW w:w="2233" w:type="pct"/>
            <w:shd w:val="clear" w:color="auto" w:fill="auto"/>
          </w:tcPr>
          <w:p w14:paraId="2AFE8D0B" w14:textId="77777777" w:rsidR="008F1522" w:rsidRPr="00F346C0" w:rsidRDefault="008F1522" w:rsidP="008F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275B0AC" w14:textId="0D6977E9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8076982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F6794D1" w14:textId="74CBCC66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3C4F8C1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687F45B" w14:textId="2229CBA3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68B624A4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EA8A2C3" w14:textId="1F67209D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8F1522" w:rsidRPr="00F346C0" w14:paraId="3EA46D7E" w14:textId="77777777" w:rsidTr="00AA0F54">
        <w:trPr>
          <w:trHeight w:val="432"/>
        </w:trPr>
        <w:tc>
          <w:tcPr>
            <w:tcW w:w="2233" w:type="pct"/>
            <w:shd w:val="clear" w:color="auto" w:fill="auto"/>
          </w:tcPr>
          <w:p w14:paraId="0F627EC6" w14:textId="4E7159B1" w:rsidR="008F1522" w:rsidRPr="00F346C0" w:rsidRDefault="008F1522" w:rsidP="008F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30F6046" w14:textId="15561265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ED0D15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983029B" w14:textId="6973AA38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207D5CA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D8FA78E" w14:textId="3C35726E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B1BE706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6921E62" w14:textId="42F7EC6A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522" w:rsidRPr="00F346C0" w14:paraId="3058ED38" w14:textId="77777777" w:rsidTr="00AA0F54">
        <w:trPr>
          <w:trHeight w:val="432"/>
        </w:trPr>
        <w:tc>
          <w:tcPr>
            <w:tcW w:w="2233" w:type="pct"/>
            <w:shd w:val="clear" w:color="auto" w:fill="auto"/>
          </w:tcPr>
          <w:p w14:paraId="3752A13A" w14:textId="2E187B71" w:rsidR="008F1522" w:rsidRPr="00F346C0" w:rsidRDefault="008F1522" w:rsidP="008F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(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8000D60" w14:textId="50D9F7CA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350E1DE0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99CF9E8" w14:textId="4EE9055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62C29D4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74D56E6" w14:textId="1C333073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D0B87D4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E66946D" w14:textId="1180FB3E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8F1522" w:rsidRPr="00F346C0" w14:paraId="49DC1291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45095716" w14:textId="3EB1CD5B" w:rsidR="008F1522" w:rsidRPr="00F346C0" w:rsidRDefault="008F1522" w:rsidP="008F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5EB871" w14:textId="14F7A772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146" w:type="pct"/>
          </w:tcPr>
          <w:p w14:paraId="56D68B89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FB3E15B" w14:textId="033C5255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(1.94)</w:t>
            </w:r>
          </w:p>
        </w:tc>
        <w:tc>
          <w:tcPr>
            <w:tcW w:w="137" w:type="pct"/>
            <w:shd w:val="clear" w:color="auto" w:fill="auto"/>
          </w:tcPr>
          <w:p w14:paraId="32D9510D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73644" w14:textId="1C01EF92" w:rsidR="008F1522" w:rsidRPr="00F346C0" w:rsidRDefault="00CA778F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4.49</w:t>
            </w:r>
          </w:p>
        </w:tc>
        <w:tc>
          <w:tcPr>
            <w:tcW w:w="142" w:type="pct"/>
            <w:shd w:val="clear" w:color="auto" w:fill="auto"/>
          </w:tcPr>
          <w:p w14:paraId="6DB9A0AC" w14:textId="7777777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55DBC0" w14:textId="504BEB27" w:rsidR="008F1522" w:rsidRPr="00F346C0" w:rsidRDefault="008F1522" w:rsidP="008F1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0.57</w:t>
            </w:r>
          </w:p>
        </w:tc>
      </w:tr>
    </w:tbl>
    <w:p w14:paraId="6B0A8F89" w14:textId="77777777" w:rsidR="000B6DAD" w:rsidRPr="00F346C0" w:rsidRDefault="000B6DAD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34A392C" w14:textId="60C6A9CA" w:rsidR="00AF56E8" w:rsidRPr="00F346C0" w:rsidRDefault="00B1061C" w:rsidP="00695933">
      <w:pPr>
        <w:tabs>
          <w:tab w:val="clear" w:pos="227"/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F346C0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="00764FA0" w:rsidRPr="00F346C0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764FA0" w:rsidRPr="00F346C0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64FA0" w:rsidRPr="00F346C0">
        <w:rPr>
          <w:rFonts w:asciiTheme="majorBidi" w:hAnsiTheme="majorBidi" w:hint="cs"/>
          <w:spacing w:val="2"/>
          <w:sz w:val="30"/>
          <w:szCs w:val="30"/>
          <w:cs/>
        </w:rPr>
        <w:t>ธันวาคม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825EA4" w:rsidRPr="00F346C0">
        <w:rPr>
          <w:rFonts w:asciiTheme="majorBidi" w:hAnsiTheme="majorBidi"/>
          <w:spacing w:val="2"/>
          <w:sz w:val="30"/>
          <w:szCs w:val="30"/>
        </w:rPr>
        <w:t xml:space="preserve">2566 </w:t>
      </w:r>
      <w:r w:rsidR="00825EA4" w:rsidRPr="00F346C0">
        <w:rPr>
          <w:rFonts w:asciiTheme="majorBidi" w:hAnsiTheme="majorBidi"/>
          <w:spacing w:val="2"/>
          <w:sz w:val="30"/>
          <w:szCs w:val="30"/>
          <w:cs/>
        </w:rPr>
        <w:t xml:space="preserve">และ </w:t>
      </w:r>
      <w:r w:rsidR="00825EA4" w:rsidRPr="00F346C0">
        <w:rPr>
          <w:rFonts w:asciiTheme="majorBidi" w:hAnsiTheme="majorBidi"/>
          <w:spacing w:val="2"/>
          <w:sz w:val="30"/>
          <w:szCs w:val="30"/>
        </w:rPr>
        <w:t>2565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ดังนั้นจึงไม่มี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ผลกระทบต่อ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>กำไรต่อหุ้นปรับลด</w:t>
      </w:r>
    </w:p>
    <w:p w14:paraId="7AF5B127" w14:textId="77777777" w:rsidR="00D44546" w:rsidRPr="00F346C0" w:rsidRDefault="00D44546" w:rsidP="00AF56E8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6AC155F" w14:textId="56A1316C" w:rsidR="00DC3519" w:rsidRPr="00F346C0" w:rsidRDefault="00DC3519" w:rsidP="00DC3519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6BC6BC7" w14:textId="2A49D13F" w:rsidR="00DC3519" w:rsidRPr="00F346C0" w:rsidRDefault="00DC3519" w:rsidP="004207F0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DC3519" w:rsidRPr="00F346C0" w14:paraId="7602FB79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457F9D6A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shd w:val="clear" w:color="auto" w:fill="auto"/>
            <w:vAlign w:val="bottom"/>
          </w:tcPr>
          <w:p w14:paraId="4BC6C978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0" w:type="pct"/>
          </w:tcPr>
          <w:p w14:paraId="242BD1E5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401FF4BD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" w:type="pct"/>
          </w:tcPr>
          <w:p w14:paraId="24FCD97E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vAlign w:val="bottom"/>
          </w:tcPr>
          <w:p w14:paraId="133080A8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0" w:type="pct"/>
            <w:shd w:val="clear" w:color="auto" w:fill="auto"/>
          </w:tcPr>
          <w:p w14:paraId="46C46441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746E66E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C3519" w:rsidRPr="00F346C0" w14:paraId="6F2A0C6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6B76585A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3628573A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4A72084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A9736A0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178DAF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00A3728E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shd w:val="clear" w:color="auto" w:fill="auto"/>
          </w:tcPr>
          <w:p w14:paraId="196E6E5B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C8C5873" w14:textId="77777777" w:rsidR="00DC3519" w:rsidRPr="00F346C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3519" w:rsidRPr="00F346C0" w14:paraId="648A8FE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B29CA3E" w14:textId="522580CE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1522"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85" w:type="pct"/>
            <w:shd w:val="clear" w:color="auto" w:fill="auto"/>
          </w:tcPr>
          <w:p w14:paraId="4D4080AB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94F949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742C4533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67B401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2717B94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69EC837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473AB98" w14:textId="77777777" w:rsidR="00DC3519" w:rsidRPr="00F346C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4A8" w:rsidRPr="00F346C0" w14:paraId="39B96E50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2BE8447" w14:textId="6E49D07A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85" w:type="pct"/>
            <w:shd w:val="clear" w:color="auto" w:fill="auto"/>
          </w:tcPr>
          <w:p w14:paraId="51E573F4" w14:textId="5E4FFC53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6A9E4183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44431AE" w14:textId="66F5F80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5732BA0D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0185665" w14:textId="14428F58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130" w:type="pct"/>
            <w:shd w:val="clear" w:color="auto" w:fill="auto"/>
          </w:tcPr>
          <w:p w14:paraId="50B73A15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03C05DB" w14:textId="3180ABBE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  <w:tr w:rsidR="003C34A8" w:rsidRPr="00F346C0" w14:paraId="02073AAE" w14:textId="77777777" w:rsidTr="00F50C02">
        <w:trPr>
          <w:trHeight w:val="432"/>
        </w:trPr>
        <w:tc>
          <w:tcPr>
            <w:tcW w:w="1469" w:type="pct"/>
            <w:shd w:val="clear" w:color="auto" w:fill="auto"/>
          </w:tcPr>
          <w:p w14:paraId="2F0C67FD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09FE32A6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7E9C6B2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E7883F0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6A6FF8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E565882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18E3DC7" w14:textId="77777777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4F13A" w14:textId="6BB43D61" w:rsidR="003C34A8" w:rsidRPr="00F346C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</w:t>
            </w:r>
          </w:p>
        </w:tc>
      </w:tr>
    </w:tbl>
    <w:p w14:paraId="074D54A7" w14:textId="3CB532E8" w:rsidR="008F1522" w:rsidRPr="00F346C0" w:rsidRDefault="008F152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8F1522" w:rsidRPr="00F346C0" w14:paraId="1689A544" w14:textId="77777777" w:rsidTr="00393DBD">
        <w:trPr>
          <w:trHeight w:val="432"/>
        </w:trPr>
        <w:tc>
          <w:tcPr>
            <w:tcW w:w="1469" w:type="pct"/>
            <w:shd w:val="clear" w:color="auto" w:fill="auto"/>
          </w:tcPr>
          <w:p w14:paraId="092EBC8F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85" w:type="pct"/>
            <w:shd w:val="clear" w:color="auto" w:fill="auto"/>
          </w:tcPr>
          <w:p w14:paraId="6104754A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1492B2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74C5EFA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E46C05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110EC6E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14B3864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DBF14B1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522" w:rsidRPr="00F346C0" w14:paraId="3C778420" w14:textId="77777777" w:rsidTr="00393DBD">
        <w:trPr>
          <w:trHeight w:val="432"/>
        </w:trPr>
        <w:tc>
          <w:tcPr>
            <w:tcW w:w="1469" w:type="pct"/>
            <w:shd w:val="clear" w:color="auto" w:fill="auto"/>
          </w:tcPr>
          <w:p w14:paraId="3995E8D0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47113580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7A3E4357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1AA6AA0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1C94614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19251D1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130" w:type="pct"/>
            <w:shd w:val="clear" w:color="auto" w:fill="auto"/>
          </w:tcPr>
          <w:p w14:paraId="4559B5FD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DA77671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</w:tr>
      <w:tr w:rsidR="008F1522" w:rsidRPr="00F346C0" w14:paraId="5C0B9569" w14:textId="77777777" w:rsidTr="00393DBD">
        <w:trPr>
          <w:trHeight w:val="432"/>
        </w:trPr>
        <w:tc>
          <w:tcPr>
            <w:tcW w:w="1469" w:type="pct"/>
            <w:shd w:val="clear" w:color="auto" w:fill="auto"/>
          </w:tcPr>
          <w:p w14:paraId="50148682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85" w:type="pct"/>
            <w:shd w:val="clear" w:color="auto" w:fill="auto"/>
          </w:tcPr>
          <w:p w14:paraId="3E78FC9F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2803FF8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D22EFA0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504FA17E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9F34CD9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30" w:type="pct"/>
            <w:shd w:val="clear" w:color="auto" w:fill="auto"/>
          </w:tcPr>
          <w:p w14:paraId="25D7CDCA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2FE979F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3,382</w:t>
            </w:r>
          </w:p>
        </w:tc>
      </w:tr>
      <w:tr w:rsidR="008F1522" w:rsidRPr="00F346C0" w14:paraId="08CDED0A" w14:textId="77777777" w:rsidTr="00393DBD">
        <w:trPr>
          <w:trHeight w:val="432"/>
        </w:trPr>
        <w:tc>
          <w:tcPr>
            <w:tcW w:w="1469" w:type="pct"/>
            <w:shd w:val="clear" w:color="auto" w:fill="auto"/>
          </w:tcPr>
          <w:p w14:paraId="436FD781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34AB3B18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06C948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2764A686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553493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ECED9B2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08269E4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51CC7" w14:textId="77777777" w:rsidR="008F1522" w:rsidRPr="00F346C0" w:rsidRDefault="008F1522" w:rsidP="0039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11,272</w:t>
            </w:r>
          </w:p>
        </w:tc>
      </w:tr>
    </w:tbl>
    <w:p w14:paraId="69632B57" w14:textId="77777777" w:rsidR="00F16300" w:rsidRPr="00F346C0" w:rsidRDefault="00F16300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E2413C" w14:textId="77777777" w:rsidR="00D0428E" w:rsidRPr="00F346C0" w:rsidRDefault="00D0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4B0A298" w14:textId="4AF3892C" w:rsidR="005116B7" w:rsidRPr="00F346C0" w:rsidRDefault="00C016C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FC2A0D0" w14:textId="77777777" w:rsidR="00DE3288" w:rsidRPr="00F346C0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3CFCE906" w:rsidR="00C016C5" w:rsidRPr="00F346C0" w:rsidRDefault="006D3600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F346C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(ก) </w:t>
      </w:r>
      <w:r w:rsidRPr="00F346C0"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="00C016C5" w:rsidRPr="00F346C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4D845ECD" w14:textId="77777777" w:rsidR="00444C54" w:rsidRPr="00F346C0" w:rsidRDefault="00444C54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</w:p>
    <w:p w14:paraId="43A0925A" w14:textId="77777777" w:rsidR="00F50C02" w:rsidRPr="00F346C0" w:rsidRDefault="00F50C02" w:rsidP="00F50C0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ลูกหนี้อื่น เงินให้กู้ยืมระยะสั้นแก่กิจการที่เกี่ยวข้องกัน เงินกู้ยืมระยะสั้นจากสถาบันการเงิน เจ้าหนี้การค้า 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เจ้าหนี้อื่น เจ้าหนี้ผู้รับเหมาก่อสร้าง และเงินกู้ยืมระยะสั้นจากกิจการที่เกี่ยวข้องกันซึ่งวัดมูลค่าด้วยราคาทุน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021B5945" w14:textId="77777777" w:rsidR="00F50C02" w:rsidRPr="00F346C0" w:rsidRDefault="00F50C02" w:rsidP="00F50C02">
      <w:pPr>
        <w:rPr>
          <w:rFonts w:asciiTheme="majorBidi" w:hAnsiTheme="majorBidi" w:cstheme="majorBidi"/>
          <w:spacing w:val="-5"/>
          <w:sz w:val="30"/>
          <w:szCs w:val="30"/>
          <w:cs/>
        </w:rPr>
      </w:pPr>
    </w:p>
    <w:p w14:paraId="6E3C65FC" w14:textId="77777777" w:rsidR="00F50C02" w:rsidRPr="00F346C0" w:rsidRDefault="00F50C02" w:rsidP="00F50C02">
      <w:pPr>
        <w:spacing w:line="240" w:lineRule="auto"/>
        <w:ind w:left="567" w:right="11" w:firstLine="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346C0">
        <w:rPr>
          <w:rFonts w:asciiTheme="majorBidi" w:hAnsiTheme="majorBidi" w:cstheme="majorBidi"/>
          <w:spacing w:val="-5"/>
          <w:sz w:val="30"/>
          <w:szCs w:val="30"/>
          <w:cs/>
        </w:rPr>
        <w:t>มูลค่าตามบัญชีของเงินให้กู้ยืมระยะยาวแก่กิจการที่เกี่ยวข้องกัน สินทรัพย์ไม่หมุนเวียนอื่น เงินกู้ยืมระยะยาวจากสถาบันการเงินที่มีอัตราดอกเบี้ยลอยตัว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5"/>
          <w:sz w:val="30"/>
          <w:szCs w:val="30"/>
          <w:cs/>
        </w:rPr>
        <w:t>เงินกู้ยืมระยะยาวจากกิจการอื่น เงินกู้ยืมระยะยาวจากกิจการที่เกี่ยวข้องกันที่มีอัตราดอกเบี้ยลอยตัว หนี้สินตามสัญญาเช่า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และหนี้สิน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ไม่หมุนเวียนอื่นซึ่งวัดมูลค่าด้วยราคาทุนตัดจำหน่าย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3596F22" w14:textId="77777777" w:rsidR="00C016C5" w:rsidRPr="00F346C0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550F9FAE" w14:textId="77777777" w:rsidR="000E21DC" w:rsidRPr="00F346C0" w:rsidRDefault="00C016C5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pacing w:val="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46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4"/>
          <w:sz w:val="30"/>
          <w:szCs w:val="30"/>
          <w:cs/>
        </w:rPr>
        <w:t>รวมถึง</w:t>
      </w:r>
      <w:r w:rsidRPr="00F346C0">
        <w:rPr>
          <w:rFonts w:asciiTheme="majorBidi" w:hAnsiTheme="majorBidi" w:hint="cs"/>
          <w:sz w:val="30"/>
          <w:szCs w:val="30"/>
          <w:cs/>
        </w:rPr>
        <w:t>ลำดับชั้นมูลค่ายุติธรรม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CB7C32" w:rsidRPr="00F346C0">
        <w:rPr>
          <w:rFonts w:asciiTheme="majorBidi" w:hAnsiTheme="majorBidi" w:hint="cs"/>
          <w:sz w:val="30"/>
          <w:szCs w:val="30"/>
          <w:cs/>
        </w:rPr>
        <w:t>ล</w:t>
      </w:r>
    </w:p>
    <w:p w14:paraId="43A75590" w14:textId="77777777" w:rsidR="00373B51" w:rsidRPr="00F346C0" w:rsidRDefault="00373B51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A62F44" w14:textId="2C2FDFBE" w:rsidR="00373B51" w:rsidRPr="00F346C0" w:rsidRDefault="00373B51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73B51" w:rsidRPr="00F346C0" w:rsidSect="00695933">
          <w:headerReference w:type="default" r:id="rId24"/>
          <w:footerReference w:type="default" r:id="rId25"/>
          <w:headerReference w:type="first" r:id="rId26"/>
          <w:pgSz w:w="11808" w:h="16834" w:orient="landscape" w:code="9"/>
          <w:pgMar w:top="691" w:right="828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F346C0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F346C0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F346C0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F346C0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F346C0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49902739" w:rsidR="00195EF2" w:rsidRPr="00F346C0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207F0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47494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07F0"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373B51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F346C0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F346C0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69B65BA" w14:textId="77777777" w:rsidR="00CB7C32" w:rsidRPr="00F346C0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02483163" w:rsidR="00195EF2" w:rsidRPr="00F346C0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F346C0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F346C0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F346C0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F346C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F346C0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F346C0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F346C0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F346C0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F346C0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F346C0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F346C0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F346C0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F346C0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F346C0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F346C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0E98" w:rsidRPr="00F346C0" w14:paraId="232211F0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690E98" w:rsidRPr="00F346C0" w:rsidRDefault="00690E98" w:rsidP="00690E9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545FBFF5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785400F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7C0CF9A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99D8C5B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5C037CF9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37,318</w:t>
            </w:r>
          </w:p>
        </w:tc>
        <w:tc>
          <w:tcPr>
            <w:tcW w:w="236" w:type="dxa"/>
          </w:tcPr>
          <w:p w14:paraId="3F123198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68C559CF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37,319</w:t>
            </w:r>
          </w:p>
        </w:tc>
        <w:tc>
          <w:tcPr>
            <w:tcW w:w="236" w:type="dxa"/>
          </w:tcPr>
          <w:p w14:paraId="444D7C42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4133ED82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3336D4D9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15F5D109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1B2D8ABE" w:rsidR="00690E98" w:rsidRPr="00F346C0" w:rsidRDefault="00690E98" w:rsidP="00690E98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6FCA2B2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690E98" w:rsidRPr="00F346C0" w14:paraId="0A597A6F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690E98" w:rsidRPr="00F346C0" w:rsidRDefault="00690E98" w:rsidP="00690E98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0143446F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0CA50070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2085458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7E8ECE63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70F1380F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8,133</w:t>
            </w:r>
          </w:p>
        </w:tc>
        <w:tc>
          <w:tcPr>
            <w:tcW w:w="236" w:type="dxa"/>
          </w:tcPr>
          <w:p w14:paraId="122176DB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621A271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8,930</w:t>
            </w:r>
          </w:p>
        </w:tc>
        <w:tc>
          <w:tcPr>
            <w:tcW w:w="236" w:type="dxa"/>
          </w:tcPr>
          <w:p w14:paraId="358B4F86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14D21F28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3B13F4AC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  <w:vAlign w:val="bottom"/>
          </w:tcPr>
          <w:p w14:paraId="3A83CF29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53B7DD19" w:rsidR="00690E98" w:rsidRPr="00F346C0" w:rsidRDefault="00690E98" w:rsidP="00690E98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214882C6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797</w:t>
            </w:r>
          </w:p>
        </w:tc>
      </w:tr>
      <w:tr w:rsidR="00690E98" w:rsidRPr="00F346C0" w14:paraId="21E43715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690E98" w:rsidRPr="00F346C0" w:rsidRDefault="00690E98" w:rsidP="00690E9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7C58B7D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7FEC7A44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34100491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6EF8A15B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4755130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25C75F9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39D7F2C0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</w:tcPr>
          <w:p w14:paraId="6C7A9EC4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17802F00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78D97D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  <w:vAlign w:val="bottom"/>
          </w:tcPr>
          <w:p w14:paraId="33336C2C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7AE4EE20" w:rsidR="00690E98" w:rsidRPr="00F346C0" w:rsidRDefault="00690E98" w:rsidP="00690E98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408935FE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  <w:tr w:rsidR="00690E98" w:rsidRPr="00F346C0" w14:paraId="0B65590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690E98" w:rsidRPr="00F346C0" w:rsidRDefault="00690E98" w:rsidP="00690E98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2560149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76F213AE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</w:p>
        </w:tc>
        <w:tc>
          <w:tcPr>
            <w:tcW w:w="236" w:type="dxa"/>
            <w:vAlign w:val="bottom"/>
          </w:tcPr>
          <w:p w14:paraId="7DF35B2F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716BBEC2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16,118</w:t>
            </w:r>
          </w:p>
        </w:tc>
        <w:tc>
          <w:tcPr>
            <w:tcW w:w="236" w:type="dxa"/>
            <w:vAlign w:val="bottom"/>
          </w:tcPr>
          <w:p w14:paraId="5F4B5BA4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3FCCF95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6DCB560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16,693</w:t>
            </w:r>
          </w:p>
        </w:tc>
        <w:tc>
          <w:tcPr>
            <w:tcW w:w="236" w:type="dxa"/>
            <w:vAlign w:val="bottom"/>
          </w:tcPr>
          <w:p w14:paraId="34D59FB3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406A7494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14,012</w:t>
            </w:r>
          </w:p>
        </w:tc>
        <w:tc>
          <w:tcPr>
            <w:tcW w:w="236" w:type="dxa"/>
            <w:vAlign w:val="bottom"/>
          </w:tcPr>
          <w:p w14:paraId="2F816638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2AF635B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vAlign w:val="bottom"/>
          </w:tcPr>
          <w:p w14:paraId="048276CF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239F7659" w:rsidR="00BE13BD" w:rsidRPr="00F346C0" w:rsidRDefault="00690E98" w:rsidP="00BE13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1,8</w:t>
            </w:r>
            <w:r w:rsidR="00BE13BD" w:rsidRPr="00F346C0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6" w:type="dxa"/>
            <w:vAlign w:val="bottom"/>
          </w:tcPr>
          <w:p w14:paraId="5E01CFB7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067A7A66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16,693</w:t>
            </w:r>
          </w:p>
        </w:tc>
      </w:tr>
      <w:tr w:rsidR="00690E98" w:rsidRPr="00F346C0" w14:paraId="2EC34F4C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690E98" w:rsidRPr="00F346C0" w:rsidRDefault="00690E98" w:rsidP="00690E9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1528C3D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33D9A08A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851BF" w:rsidRPr="00F346C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441E3564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7A096FCB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5712B4AF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34C5A055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</w:tcPr>
          <w:p w14:paraId="70B8B371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3D29F563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2C5C6C13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61520C24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5BDB56F0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29395CCC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690E98" w:rsidRPr="00F346C0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690E98" w:rsidRPr="00F346C0" w:rsidRDefault="00690E98" w:rsidP="00690E98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63E38238" w14:textId="77777777" w:rsidR="00690E98" w:rsidRPr="00F346C0" w:rsidRDefault="00690E98" w:rsidP="00690E98"/>
        </w:tc>
        <w:tc>
          <w:tcPr>
            <w:tcW w:w="1204" w:type="dxa"/>
            <w:vAlign w:val="bottom"/>
          </w:tcPr>
          <w:p w14:paraId="2A077D5B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7C60CBD2" w14:textId="77777777" w:rsidR="00690E98" w:rsidRPr="00F346C0" w:rsidRDefault="00690E98" w:rsidP="00690E98"/>
        </w:tc>
        <w:tc>
          <w:tcPr>
            <w:tcW w:w="1204" w:type="dxa"/>
            <w:vAlign w:val="bottom"/>
          </w:tcPr>
          <w:p w14:paraId="2878273C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2485EAA9" w14:textId="77777777" w:rsidR="00690E98" w:rsidRPr="00F346C0" w:rsidRDefault="00690E98" w:rsidP="00690E98"/>
        </w:tc>
        <w:tc>
          <w:tcPr>
            <w:tcW w:w="1114" w:type="dxa"/>
            <w:vAlign w:val="bottom"/>
          </w:tcPr>
          <w:p w14:paraId="40882245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419798D8" w14:textId="77777777" w:rsidR="00690E98" w:rsidRPr="00F346C0" w:rsidRDefault="00690E98" w:rsidP="00690E98"/>
        </w:tc>
        <w:tc>
          <w:tcPr>
            <w:tcW w:w="1024" w:type="dxa"/>
            <w:vAlign w:val="bottom"/>
          </w:tcPr>
          <w:p w14:paraId="6FCF5FE5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019ED4B3" w14:textId="77777777" w:rsidR="00690E98" w:rsidRPr="00F346C0" w:rsidRDefault="00690E98" w:rsidP="00690E98"/>
        </w:tc>
        <w:tc>
          <w:tcPr>
            <w:tcW w:w="1024" w:type="dxa"/>
            <w:vAlign w:val="bottom"/>
          </w:tcPr>
          <w:p w14:paraId="455277EC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07CF689D" w14:textId="77777777" w:rsidR="00690E98" w:rsidRPr="00F346C0" w:rsidRDefault="00690E98" w:rsidP="00690E98"/>
        </w:tc>
        <w:tc>
          <w:tcPr>
            <w:tcW w:w="1024" w:type="dxa"/>
            <w:vAlign w:val="bottom"/>
          </w:tcPr>
          <w:p w14:paraId="3AECFFBD" w14:textId="77777777" w:rsidR="00690E98" w:rsidRPr="00F346C0" w:rsidRDefault="00690E98" w:rsidP="00690E98"/>
        </w:tc>
        <w:tc>
          <w:tcPr>
            <w:tcW w:w="236" w:type="dxa"/>
            <w:vAlign w:val="bottom"/>
          </w:tcPr>
          <w:p w14:paraId="311BD20C" w14:textId="77777777" w:rsidR="00690E98" w:rsidRPr="00F346C0" w:rsidRDefault="00690E98" w:rsidP="00690E98"/>
        </w:tc>
        <w:tc>
          <w:tcPr>
            <w:tcW w:w="934" w:type="dxa"/>
            <w:vAlign w:val="bottom"/>
          </w:tcPr>
          <w:p w14:paraId="1355EEC7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690E98" w:rsidRPr="00F346C0" w:rsidRDefault="00690E98" w:rsidP="00690E98"/>
        </w:tc>
        <w:tc>
          <w:tcPr>
            <w:tcW w:w="1024" w:type="dxa"/>
            <w:vAlign w:val="bottom"/>
          </w:tcPr>
          <w:p w14:paraId="7C76EFFE" w14:textId="77777777" w:rsidR="00690E98" w:rsidRPr="00F346C0" w:rsidRDefault="00690E98" w:rsidP="00690E98"/>
        </w:tc>
      </w:tr>
      <w:tr w:rsidR="00690E98" w:rsidRPr="00F346C0" w14:paraId="51C9F27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690E98" w:rsidRPr="00F346C0" w:rsidRDefault="00690E98" w:rsidP="00690E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0E98" w:rsidRPr="00F346C0" w14:paraId="34F813E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690E98" w:rsidRPr="00F346C0" w:rsidRDefault="00690E98" w:rsidP="00690E9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42C38582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3F71A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0B8AC6" w14:textId="06918440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0ED777BE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5DD542DE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597317B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1FF7B506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4D96577A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71C9ED1C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7F5B5C71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6FBD3CB3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39FD2E36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6AB92BD8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</w:tr>
      <w:tr w:rsidR="00690E98" w:rsidRPr="00F346C0" w14:paraId="65AD0152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690E98" w:rsidRPr="00F346C0" w:rsidRDefault="00690E98" w:rsidP="00690E9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4EA44EB0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106BA1D6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0C2C57C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44E34419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754310C3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13DE4421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3FDA64BC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10C88118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151A70BB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F346C0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5011A7E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7B440E5B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</w:p>
        </w:tc>
      </w:tr>
      <w:tr w:rsidR="00690E98" w:rsidRPr="00F346C0" w14:paraId="7CBF279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690E98" w:rsidRPr="00F346C0" w:rsidRDefault="00690E98" w:rsidP="00690E9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F346C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07A92D99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0047033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3F529358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1A0BE8D3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10F0BD30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626B8D63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6F3CADC8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45110821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4E799224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  <w:tc>
          <w:tcPr>
            <w:tcW w:w="236" w:type="dxa"/>
            <w:vAlign w:val="bottom"/>
          </w:tcPr>
          <w:p w14:paraId="5AF3A208" w14:textId="77777777" w:rsidR="00690E98" w:rsidRPr="00F346C0" w:rsidRDefault="00690E98" w:rsidP="00690E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5CD85D7C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16C2A958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</w:tr>
      <w:tr w:rsidR="00690E98" w:rsidRPr="00F346C0" w14:paraId="766A08DA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690E98" w:rsidRPr="00F346C0" w:rsidRDefault="00690E98" w:rsidP="00690E9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26D9613B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43B0BA1E" w:rsidR="00690E98" w:rsidRPr="00F346C0" w:rsidRDefault="00690E98" w:rsidP="00690E9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03D1509D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054113D9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2CA3284D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37BDF00C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71D3314D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67F817C7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7E34399E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04B6AF60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47DE9B79" w:rsidR="00690E98" w:rsidRPr="00F346C0" w:rsidRDefault="00690E98" w:rsidP="00690E9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690E98" w:rsidRPr="00F346C0" w:rsidRDefault="00690E98" w:rsidP="00690E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49AD3791" w:rsidR="00690E98" w:rsidRPr="00F346C0" w:rsidRDefault="00690E98" w:rsidP="00690E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690E98" w:rsidRPr="00F346C0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690E98" w:rsidRPr="00F346C0" w:rsidRDefault="00690E98" w:rsidP="00690E98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F346C0" w:rsidRDefault="00195EF2">
      <w:r w:rsidRPr="00F346C0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373B51" w:rsidRPr="00F346C0" w14:paraId="1C7A35AC" w14:textId="77777777" w:rsidTr="00393DBD">
        <w:trPr>
          <w:trHeight w:val="261"/>
          <w:tblHeader/>
        </w:trPr>
        <w:tc>
          <w:tcPr>
            <w:tcW w:w="3420" w:type="dxa"/>
            <w:vAlign w:val="bottom"/>
          </w:tcPr>
          <w:p w14:paraId="30A0A1AD" w14:textId="77777777" w:rsidR="00373B51" w:rsidRPr="00F346C0" w:rsidRDefault="00373B51" w:rsidP="00393DBD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1D673C1F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73B51" w:rsidRPr="00F346C0" w14:paraId="4D27D4D5" w14:textId="77777777" w:rsidTr="00393DBD">
        <w:trPr>
          <w:trHeight w:val="261"/>
          <w:tblHeader/>
        </w:trPr>
        <w:tc>
          <w:tcPr>
            <w:tcW w:w="3420" w:type="dxa"/>
            <w:vAlign w:val="bottom"/>
          </w:tcPr>
          <w:p w14:paraId="1769DB1B" w14:textId="77777777" w:rsidR="00373B51" w:rsidRPr="00F346C0" w:rsidRDefault="00373B51" w:rsidP="00393D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5307698F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5E69691D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0CF27965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73B51" w:rsidRPr="00F346C0" w14:paraId="7FC89522" w14:textId="77777777" w:rsidTr="00393DBD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0C1CD19D" w14:textId="77777777" w:rsidR="00373B51" w:rsidRPr="00F346C0" w:rsidRDefault="00373B51" w:rsidP="00393D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A22C88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093359A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A7C0067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22856C0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94A371" w14:textId="77777777" w:rsidR="00373B51" w:rsidRPr="00F346C0" w:rsidRDefault="00373B51" w:rsidP="00393DBD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14F1FE3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3871F49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1C7E280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491E12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C135CA7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DD62A6A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C2603BD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6A64B1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1A5BE07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E7809AE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E182AB5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2B3B12" w14:textId="77777777" w:rsidR="00373B51" w:rsidRPr="00F346C0" w:rsidRDefault="00373B51" w:rsidP="00393DB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6585E8CB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D40A9FB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4C5F427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9343A36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3A9EC61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8DE1903" w14:textId="77777777" w:rsidR="00373B51" w:rsidRPr="00F346C0" w:rsidRDefault="00373B51" w:rsidP="00393DB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1B723E6A" w14:textId="77777777" w:rsidR="00373B51" w:rsidRPr="00F346C0" w:rsidRDefault="00373B51" w:rsidP="00393DB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8D13670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D221691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73B51" w:rsidRPr="00F346C0" w14:paraId="6DCD0F25" w14:textId="77777777" w:rsidTr="00393DBD">
        <w:trPr>
          <w:trHeight w:val="261"/>
          <w:tblHeader/>
        </w:trPr>
        <w:tc>
          <w:tcPr>
            <w:tcW w:w="3420" w:type="dxa"/>
            <w:vAlign w:val="bottom"/>
          </w:tcPr>
          <w:p w14:paraId="4D0E3F19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69784C3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73B51" w:rsidRPr="00F346C0" w14:paraId="7B73FFCF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6ECAE444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8A3FF3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8293D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6F1F4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00E7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708722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102A78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3A117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BBD957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88DCEC7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42589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4EABA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1CAC24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04C5EE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2A2807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4E9C5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CF880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A120C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3B51" w:rsidRPr="00F346C0" w14:paraId="6D91AAE3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2C298FFA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185335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ED84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8B456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F249C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905041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</w:tcPr>
          <w:p w14:paraId="607B24E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43620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25,658</w:t>
            </w:r>
          </w:p>
        </w:tc>
        <w:tc>
          <w:tcPr>
            <w:tcW w:w="236" w:type="dxa"/>
          </w:tcPr>
          <w:p w14:paraId="07144B3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951D2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25,940</w:t>
            </w:r>
          </w:p>
        </w:tc>
        <w:tc>
          <w:tcPr>
            <w:tcW w:w="236" w:type="dxa"/>
          </w:tcPr>
          <w:p w14:paraId="638CE55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46477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2F8CEC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3E0F8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3CE6870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2D81C3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BE8A85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D500F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</w:tr>
      <w:tr w:rsidR="00373B51" w:rsidRPr="00F346C0" w14:paraId="3BA2C5F1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0855AD0C" w14:textId="77777777" w:rsidR="00373B51" w:rsidRPr="00F346C0" w:rsidRDefault="00373B51" w:rsidP="00393DBD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9DC4C1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60316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C53F97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96E56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EACA8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</w:tcPr>
          <w:p w14:paraId="716956E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1384B1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5,107</w:t>
            </w:r>
          </w:p>
        </w:tc>
        <w:tc>
          <w:tcPr>
            <w:tcW w:w="236" w:type="dxa"/>
          </w:tcPr>
          <w:p w14:paraId="17A5836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3AEDC5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6,023</w:t>
            </w:r>
          </w:p>
        </w:tc>
        <w:tc>
          <w:tcPr>
            <w:tcW w:w="236" w:type="dxa"/>
          </w:tcPr>
          <w:p w14:paraId="26489C6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A3D86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B0E259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E8336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vAlign w:val="bottom"/>
          </w:tcPr>
          <w:p w14:paraId="6D0872F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82F86A8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4DD0E5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53B06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</w:tr>
      <w:tr w:rsidR="00373B51" w:rsidRPr="00F346C0" w14:paraId="02469FA1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6E9091AE" w14:textId="77777777" w:rsidR="00373B51" w:rsidRPr="00F346C0" w:rsidRDefault="00373B51" w:rsidP="00393DB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B31A5F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</w:tcPr>
          <w:p w14:paraId="7AB8C1F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CF69E7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36" w:type="dxa"/>
          </w:tcPr>
          <w:p w14:paraId="3C290A0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2722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912FAE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DF224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33694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5B381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0284908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A90C0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3EDD29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B720F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2479ABD5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C1D21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A5695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C5FB4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  <w:tr w:rsidR="00373B51" w:rsidRPr="00F346C0" w14:paraId="15DC5066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6A669144" w14:textId="77777777" w:rsidR="00373B51" w:rsidRPr="00F346C0" w:rsidRDefault="00373B51" w:rsidP="00393DBD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7BDFDD3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37171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7ECF5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236" w:type="dxa"/>
            <w:vAlign w:val="bottom"/>
          </w:tcPr>
          <w:p w14:paraId="0DE3FBBE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3D6D0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23,791</w:t>
            </w:r>
          </w:p>
        </w:tc>
        <w:tc>
          <w:tcPr>
            <w:tcW w:w="236" w:type="dxa"/>
            <w:vAlign w:val="bottom"/>
          </w:tcPr>
          <w:p w14:paraId="158CB0E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6BAEC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1D548D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415E8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24,462</w:t>
            </w:r>
          </w:p>
        </w:tc>
        <w:tc>
          <w:tcPr>
            <w:tcW w:w="236" w:type="dxa"/>
            <w:vAlign w:val="bottom"/>
          </w:tcPr>
          <w:p w14:paraId="29D4D29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A09BE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236" w:type="dxa"/>
            <w:vAlign w:val="bottom"/>
          </w:tcPr>
          <w:p w14:paraId="00893EE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3F5C9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vAlign w:val="bottom"/>
          </w:tcPr>
          <w:p w14:paraId="15D0E96D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97B94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236" w:type="dxa"/>
            <w:vAlign w:val="bottom"/>
          </w:tcPr>
          <w:p w14:paraId="79AB9D3D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BC177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24,462</w:t>
            </w:r>
          </w:p>
        </w:tc>
      </w:tr>
      <w:tr w:rsidR="00373B51" w:rsidRPr="00F346C0" w14:paraId="1F16B58E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400526AE" w14:textId="77777777" w:rsidR="00373B51" w:rsidRPr="00F346C0" w:rsidRDefault="00373B51" w:rsidP="00393DB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0A9C1F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82278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B32110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0AC3DD8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15A54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71B76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996EAB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B7AD65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83F50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035ADDD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FD369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24A64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0D01E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  <w:vAlign w:val="bottom"/>
          </w:tcPr>
          <w:p w14:paraId="630F1FFC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4AE64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721D6C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DF7EF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</w:tr>
      <w:tr w:rsidR="00373B51" w:rsidRPr="00F346C0" w14:paraId="30CB4BCA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453FCAAC" w14:textId="77777777" w:rsidR="00373B51" w:rsidRPr="00F346C0" w:rsidRDefault="00373B51" w:rsidP="00393DBD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3B4F0A44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6249AE1D" w14:textId="77777777" w:rsidR="00373B51" w:rsidRPr="00F346C0" w:rsidRDefault="00373B51" w:rsidP="00393DBD"/>
        </w:tc>
        <w:tc>
          <w:tcPr>
            <w:tcW w:w="1204" w:type="dxa"/>
            <w:vAlign w:val="bottom"/>
          </w:tcPr>
          <w:p w14:paraId="3FA97F74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648B54B6" w14:textId="77777777" w:rsidR="00373B51" w:rsidRPr="00F346C0" w:rsidRDefault="00373B51" w:rsidP="00393DBD"/>
        </w:tc>
        <w:tc>
          <w:tcPr>
            <w:tcW w:w="1204" w:type="dxa"/>
            <w:vAlign w:val="bottom"/>
          </w:tcPr>
          <w:p w14:paraId="503DC693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6CF7C3ED" w14:textId="77777777" w:rsidR="00373B51" w:rsidRPr="00F346C0" w:rsidRDefault="00373B51" w:rsidP="00393DBD"/>
        </w:tc>
        <w:tc>
          <w:tcPr>
            <w:tcW w:w="1114" w:type="dxa"/>
            <w:vAlign w:val="bottom"/>
          </w:tcPr>
          <w:p w14:paraId="782442B8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22209524" w14:textId="77777777" w:rsidR="00373B51" w:rsidRPr="00F346C0" w:rsidRDefault="00373B51" w:rsidP="00393DBD"/>
        </w:tc>
        <w:tc>
          <w:tcPr>
            <w:tcW w:w="1024" w:type="dxa"/>
            <w:vAlign w:val="bottom"/>
          </w:tcPr>
          <w:p w14:paraId="57064923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2730B35C" w14:textId="77777777" w:rsidR="00373B51" w:rsidRPr="00F346C0" w:rsidRDefault="00373B51" w:rsidP="00393DBD"/>
        </w:tc>
        <w:tc>
          <w:tcPr>
            <w:tcW w:w="1024" w:type="dxa"/>
            <w:vAlign w:val="bottom"/>
          </w:tcPr>
          <w:p w14:paraId="125D9CA1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2C4E758D" w14:textId="77777777" w:rsidR="00373B51" w:rsidRPr="00F346C0" w:rsidRDefault="00373B51" w:rsidP="00393DBD"/>
        </w:tc>
        <w:tc>
          <w:tcPr>
            <w:tcW w:w="1024" w:type="dxa"/>
            <w:vAlign w:val="bottom"/>
          </w:tcPr>
          <w:p w14:paraId="59006A61" w14:textId="77777777" w:rsidR="00373B51" w:rsidRPr="00F346C0" w:rsidRDefault="00373B51" w:rsidP="00393DBD"/>
        </w:tc>
        <w:tc>
          <w:tcPr>
            <w:tcW w:w="236" w:type="dxa"/>
            <w:vAlign w:val="bottom"/>
          </w:tcPr>
          <w:p w14:paraId="7FFDE200" w14:textId="77777777" w:rsidR="00373B51" w:rsidRPr="00F346C0" w:rsidRDefault="00373B51" w:rsidP="00393DBD"/>
        </w:tc>
        <w:tc>
          <w:tcPr>
            <w:tcW w:w="934" w:type="dxa"/>
            <w:vAlign w:val="bottom"/>
          </w:tcPr>
          <w:p w14:paraId="49D4273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F23822" w14:textId="77777777" w:rsidR="00373B51" w:rsidRPr="00F346C0" w:rsidRDefault="00373B51" w:rsidP="00393DBD"/>
        </w:tc>
        <w:tc>
          <w:tcPr>
            <w:tcW w:w="1024" w:type="dxa"/>
            <w:vAlign w:val="bottom"/>
          </w:tcPr>
          <w:p w14:paraId="69605C8C" w14:textId="77777777" w:rsidR="00373B51" w:rsidRPr="00F346C0" w:rsidRDefault="00373B51" w:rsidP="00393DBD"/>
        </w:tc>
      </w:tr>
      <w:tr w:rsidR="00373B51" w:rsidRPr="00F346C0" w14:paraId="78202FDF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02275190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970B83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58B51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28BF7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45752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BACDD0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A7DFF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479D5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6CA6DD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4A615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847C5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A3626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0233B4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863BA9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AB8FDF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0BB30D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4C440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DA775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3B51" w:rsidRPr="00F346C0" w14:paraId="5F9BE86B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05D968DD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0989AA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9721DF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9F434A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1,621</w:t>
            </w:r>
          </w:p>
        </w:tc>
        <w:tc>
          <w:tcPr>
            <w:tcW w:w="236" w:type="dxa"/>
            <w:vAlign w:val="bottom"/>
          </w:tcPr>
          <w:p w14:paraId="1895627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EF04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84C27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250D9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8678AD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D0482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  <w:tc>
          <w:tcPr>
            <w:tcW w:w="236" w:type="dxa"/>
            <w:vAlign w:val="bottom"/>
          </w:tcPr>
          <w:p w14:paraId="206C1E8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DC53F8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8E480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6D326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</w:t>
            </w:r>
            <w:r w:rsidRPr="00F346C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0E3312FA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6BC2D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1E403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891775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</w:tr>
      <w:tr w:rsidR="00373B51" w:rsidRPr="00F346C0" w14:paraId="4DDFF78C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7B304A54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6A0633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0B01A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4A76B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B96D0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97720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FDD53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E8E5E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17C7FFB9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AA0FE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0D311DD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534E0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E5128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03759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  <w:r w:rsidRPr="00F346C0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8C216F1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F6D82B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CFC16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3CBB0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</w:p>
        </w:tc>
      </w:tr>
      <w:tr w:rsidR="00373B51" w:rsidRPr="00F346C0" w14:paraId="6CB808B7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2428A761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F346C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6A9EED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3C3CD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1F7E22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AC7D7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55168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4E98B4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64512C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12EEFB0C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21B42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2909303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8C2F3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FBF40B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CE4A7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  <w:tc>
          <w:tcPr>
            <w:tcW w:w="236" w:type="dxa"/>
            <w:vAlign w:val="bottom"/>
          </w:tcPr>
          <w:p w14:paraId="4D0CD7C2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BDFD5B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AD314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9150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</w:tr>
      <w:tr w:rsidR="00373B51" w:rsidRPr="00F346C0" w14:paraId="61FF5B32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6B333702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6D2428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4F5084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0D47C" w14:textId="77777777" w:rsidR="00373B51" w:rsidRPr="00F346C0" w:rsidRDefault="00373B51" w:rsidP="00393DBD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52746EB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C7476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0A2E3B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89C46A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50525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74626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7DEFA7E9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09931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5C1C71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BBDB1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09D1CCFE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B1EBE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4B3457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C7CFCE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373B51" w:rsidRPr="00F346C0" w14:paraId="57953057" w14:textId="77777777" w:rsidTr="00393DBD">
        <w:trPr>
          <w:trHeight w:val="261"/>
        </w:trPr>
        <w:tc>
          <w:tcPr>
            <w:tcW w:w="15030" w:type="dxa"/>
            <w:gridSpan w:val="18"/>
            <w:vAlign w:val="bottom"/>
          </w:tcPr>
          <w:p w14:paraId="1C5A8461" w14:textId="77777777" w:rsidR="00373B51" w:rsidRPr="00F346C0" w:rsidRDefault="00373B51" w:rsidP="00393DBD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F346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346C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7763A82" w14:textId="77777777" w:rsidR="00373B51" w:rsidRPr="00F346C0" w:rsidRDefault="00373B51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F346C0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F346C0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F346C0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F346C0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E13BD" w:rsidRPr="00F346C0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0B88DDE6" w:rsidR="00EE6E6E" w:rsidRPr="00F346C0" w:rsidRDefault="006D3600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373B51"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F346C0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F346C0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CC997C7" w14:textId="77777777" w:rsidR="00CB7C32" w:rsidRPr="00F346C0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37A41515" w:rsidR="00EE6E6E" w:rsidRPr="00F346C0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F346C0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F346C0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F346C0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F346C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E13BD" w:rsidRPr="00F346C0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F346C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E13BD" w:rsidRPr="00F346C0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F346C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F346C0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F346C0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F346C0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F346C0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F346C0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F346C0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F346C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13BD" w:rsidRPr="00F346C0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256F4D" w:rsidRPr="00F346C0" w:rsidRDefault="00256F4D" w:rsidP="00256F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6C3C12AD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57A5684A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29889C13" w:rsidR="00256F4D" w:rsidRPr="00F346C0" w:rsidRDefault="007A2A5D" w:rsidP="00256F4D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2D6C22B5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0635A989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17,273</w:t>
            </w:r>
          </w:p>
        </w:tc>
        <w:tc>
          <w:tcPr>
            <w:tcW w:w="236" w:type="dxa"/>
          </w:tcPr>
          <w:p w14:paraId="446082BC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450FA77F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36" w:type="dxa"/>
            <w:gridSpan w:val="2"/>
          </w:tcPr>
          <w:p w14:paraId="7FA2B91B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4E495FC4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3EF0AB32" w:rsidR="00256F4D" w:rsidRPr="00F346C0" w:rsidRDefault="006851BF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41E4804E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31E46792" w:rsidR="00256F4D" w:rsidRPr="00F346C0" w:rsidRDefault="006851BF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BE13BD" w:rsidRPr="00F346C0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256F4D" w:rsidRPr="00F346C0" w:rsidRDefault="00256F4D" w:rsidP="00256F4D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0781A51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13A7206D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4706CCDA" w:rsidR="00256F4D" w:rsidRPr="00F346C0" w:rsidRDefault="006851BF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</w:tcPr>
          <w:p w14:paraId="36A7F465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1DD7E335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4,08</w:t>
            </w:r>
            <w:r w:rsidR="00BE13BD"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57A2DC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61FEDB3A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4,885</w:t>
            </w:r>
          </w:p>
        </w:tc>
        <w:tc>
          <w:tcPr>
            <w:tcW w:w="236" w:type="dxa"/>
            <w:gridSpan w:val="2"/>
          </w:tcPr>
          <w:p w14:paraId="5F076584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737954D2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40A5D786" w:rsidR="00256F4D" w:rsidRPr="00F346C0" w:rsidRDefault="006851BF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7CBA66F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6D417E3A" w:rsidR="00256F4D" w:rsidRPr="00F346C0" w:rsidRDefault="006851BF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346C0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797</w:t>
            </w:r>
          </w:p>
        </w:tc>
      </w:tr>
      <w:tr w:rsidR="00BE13BD" w:rsidRPr="00F346C0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256F4D" w:rsidRPr="00F346C0" w:rsidRDefault="00256F4D" w:rsidP="00256F4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5457DEE0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EFCEC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57572E27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36" w:type="dxa"/>
          </w:tcPr>
          <w:p w14:paraId="290E31A1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5BCADA81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102D6E0B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4C16C94D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</w:tcPr>
          <w:p w14:paraId="7AEB7A62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611BFEBD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70A0F914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039E6D56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30A484B6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BE13BD" w:rsidRPr="00F346C0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256F4D" w:rsidRPr="00F346C0" w:rsidRDefault="00256F4D" w:rsidP="00256F4D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60C55551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2D45E2F2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236" w:type="dxa"/>
            <w:vAlign w:val="bottom"/>
          </w:tcPr>
          <w:p w14:paraId="53ED4E3A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0DD585D4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14,529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25880315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028AE97B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70D5F658" w:rsidR="00256F4D" w:rsidRPr="00F346C0" w:rsidRDefault="007A2A5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13,991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545CB28C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34C470CF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</w:t>
            </w:r>
            <w:r w:rsidR="00BE13BD" w:rsidRPr="00F346C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0FF6D8CF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</w:tr>
      <w:tr w:rsidR="00BE13BD" w:rsidRPr="00F346C0" w14:paraId="45C2E7C5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26A9F045" w14:textId="77777777" w:rsidR="00256F4D" w:rsidRPr="00F346C0" w:rsidRDefault="00256F4D" w:rsidP="00256F4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1D5BE6F" w14:textId="18F80E4E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F77341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0D50AB" w14:textId="0FE0B6B3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00DC719D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FF3E12" w14:textId="410F4F85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1FD0E90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4245702" w14:textId="036A70F8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2ABBC2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71E360" w14:textId="112F2B09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1F2C864F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295387" w14:textId="36CB862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7618D0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A2DB4C" w14:textId="74BD950E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59C3D6A3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0E17DC" w14:textId="755D882B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CB63B4C" w14:textId="77777777" w:rsidR="00256F4D" w:rsidRPr="00F346C0" w:rsidRDefault="00256F4D" w:rsidP="00256F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0DAD6C" w14:textId="1893FCC8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56F4D" w:rsidRPr="00F346C0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256F4D" w:rsidRPr="00F346C0" w:rsidRDefault="00256F4D" w:rsidP="00256F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256F4D" w:rsidRPr="00F346C0" w:rsidRDefault="00256F4D" w:rsidP="00256F4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256F4D" w:rsidRPr="00F346C0" w:rsidRDefault="00256F4D" w:rsidP="00256F4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256F4D" w:rsidRPr="00F346C0" w:rsidRDefault="00256F4D" w:rsidP="00256F4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</w:tr>
      <w:tr w:rsidR="00256F4D" w:rsidRPr="00F346C0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256F4D" w:rsidRPr="00F346C0" w:rsidRDefault="00256F4D" w:rsidP="00256F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256F4D" w:rsidRPr="00F346C0" w:rsidRDefault="00256F4D" w:rsidP="00256F4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256F4D" w:rsidRPr="00F346C0" w:rsidRDefault="00256F4D" w:rsidP="00256F4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256F4D" w:rsidRPr="00F346C0" w:rsidRDefault="00256F4D" w:rsidP="00256F4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</w:tr>
      <w:tr w:rsidR="007A2A5D" w:rsidRPr="00F346C0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256F4D" w:rsidRPr="00F346C0" w:rsidRDefault="00256F4D" w:rsidP="00256F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7E0B7A4B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55731202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3085B8FB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0006B803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1CCDF6B3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256F4D" w:rsidRPr="00F346C0" w:rsidRDefault="00256F4D" w:rsidP="00256F4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405449E1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10D018D8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4625D91B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256F4D" w:rsidRPr="00F346C0" w:rsidRDefault="00256F4D" w:rsidP="00256F4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66A46C6E" w:rsidR="00256F4D" w:rsidRPr="00F346C0" w:rsidRDefault="00256F4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256F4D" w:rsidRPr="00F346C0" w:rsidRDefault="00256F4D" w:rsidP="00256F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6B9887C2" w:rsidR="00256F4D" w:rsidRPr="00F346C0" w:rsidRDefault="007A2A5D" w:rsidP="00256F4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7A2A5D" w:rsidRPr="00F346C0" w14:paraId="59022E57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7A2A5D" w:rsidRPr="00F346C0" w:rsidRDefault="007A2A5D" w:rsidP="007A2A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62F20158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792A7258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6C7190F4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09B02BBB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vAlign w:val="bottom"/>
          </w:tcPr>
          <w:p w14:paraId="7743B9B2" w14:textId="77777777" w:rsidR="007A2A5D" w:rsidRPr="00F346C0" w:rsidRDefault="007A2A5D" w:rsidP="007A2A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6BA0508C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4173F564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DE919" w14:textId="53C82F88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66,995*</w:t>
            </w:r>
          </w:p>
        </w:tc>
        <w:tc>
          <w:tcPr>
            <w:tcW w:w="236" w:type="dxa"/>
            <w:gridSpan w:val="2"/>
            <w:vAlign w:val="bottom"/>
          </w:tcPr>
          <w:p w14:paraId="452447A9" w14:textId="77777777" w:rsidR="007A2A5D" w:rsidRPr="00F346C0" w:rsidRDefault="007A2A5D" w:rsidP="007A2A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DE0799" w14:textId="5FD22A73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2CF5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878B92" w14:textId="236BE5F5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66,995</w:t>
            </w:r>
          </w:p>
        </w:tc>
      </w:tr>
      <w:tr w:rsidR="007A2A5D" w:rsidRPr="00F346C0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7A2A5D" w:rsidRPr="00F346C0" w:rsidRDefault="007A2A5D" w:rsidP="007A2A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F346C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27B39462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2F50311E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32792A9C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334A994B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vAlign w:val="bottom"/>
          </w:tcPr>
          <w:p w14:paraId="77BEE41B" w14:textId="77777777" w:rsidR="007A2A5D" w:rsidRPr="00F346C0" w:rsidRDefault="007A2A5D" w:rsidP="007A2A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08A76F77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452DFD9F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4C7A4018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7A2A5D" w:rsidRPr="00F346C0" w:rsidRDefault="007A2A5D" w:rsidP="007A2A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713481AD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261D7921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</w:tr>
      <w:tr w:rsidR="007A2A5D" w:rsidRPr="00F346C0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7A2A5D" w:rsidRPr="00F346C0" w:rsidRDefault="007A2A5D" w:rsidP="007A2A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20422FA7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22D41DBC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vAlign w:val="bottom"/>
          </w:tcPr>
          <w:p w14:paraId="1FDD2AC4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5485652C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7A2A5D" w:rsidRPr="00F346C0" w:rsidRDefault="007A2A5D" w:rsidP="007A2A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1C871F9B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7A2A5D" w:rsidRPr="00F346C0" w:rsidRDefault="007A2A5D" w:rsidP="007A2A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48ED8F87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7A2A5D" w:rsidRPr="00F346C0" w:rsidRDefault="007A2A5D" w:rsidP="007A2A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153DE23F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7A2A5D" w:rsidRPr="00F346C0" w:rsidRDefault="007A2A5D" w:rsidP="007A2A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4DBC8FC5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7A2A5D" w:rsidRPr="00F346C0" w:rsidRDefault="007A2A5D" w:rsidP="007A2A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38867518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7A2A5D" w:rsidRPr="00F346C0" w:rsidRDefault="007A2A5D" w:rsidP="007A2A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077B6204" w:rsidR="007A2A5D" w:rsidRPr="00F346C0" w:rsidRDefault="007A2A5D" w:rsidP="007A2A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7A2A5D" w:rsidRPr="00F346C0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7A2A5D" w:rsidRPr="00F346C0" w:rsidRDefault="007A2A5D" w:rsidP="007A2A5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19F77C83" w:rsidR="007A2A5D" w:rsidRPr="00F346C0" w:rsidRDefault="007A2A5D" w:rsidP="007A2A5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F346C0">
              <w:rPr>
                <w:sz w:val="36"/>
                <w:szCs w:val="32"/>
              </w:rPr>
              <w:t xml:space="preserve"> </w:t>
            </w:r>
            <w:r w:rsidRPr="00F346C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F346C0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373B51" w:rsidRPr="00F346C0" w14:paraId="26E411CD" w14:textId="77777777" w:rsidTr="00393DBD">
        <w:trPr>
          <w:trHeight w:val="261"/>
          <w:tblHeader/>
        </w:trPr>
        <w:tc>
          <w:tcPr>
            <w:tcW w:w="3420" w:type="dxa"/>
            <w:vAlign w:val="bottom"/>
          </w:tcPr>
          <w:p w14:paraId="0A0F0026" w14:textId="77777777" w:rsidR="00373B51" w:rsidRPr="00F346C0" w:rsidRDefault="00373B51" w:rsidP="00393DBD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C8574F0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346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73B51" w:rsidRPr="00F346C0" w14:paraId="381E23EE" w14:textId="77777777" w:rsidTr="00393DBD">
        <w:trPr>
          <w:trHeight w:val="261"/>
          <w:tblHeader/>
        </w:trPr>
        <w:tc>
          <w:tcPr>
            <w:tcW w:w="3420" w:type="dxa"/>
            <w:vAlign w:val="bottom"/>
          </w:tcPr>
          <w:p w14:paraId="168BADA2" w14:textId="77777777" w:rsidR="00373B51" w:rsidRPr="00F346C0" w:rsidRDefault="00373B51" w:rsidP="00393D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0790D042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5992347D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8F4884F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73B51" w:rsidRPr="00F346C0" w14:paraId="35D70AD3" w14:textId="77777777" w:rsidTr="00393DBD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77552425" w14:textId="77777777" w:rsidR="00373B51" w:rsidRPr="00F346C0" w:rsidRDefault="00373B51" w:rsidP="00393D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58929C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8FD2532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889D52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08286F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03F566" w14:textId="77777777" w:rsidR="00373B51" w:rsidRPr="00F346C0" w:rsidRDefault="00373B51" w:rsidP="00393DBD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34EA4A68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B355764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8666879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C2DF4C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DFD2B52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473B1EC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57D6900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4731FCAA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3B6F387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CA95FDA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8CF17EC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F34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D5779A" w14:textId="77777777" w:rsidR="00373B51" w:rsidRPr="00F346C0" w:rsidRDefault="00373B51" w:rsidP="00393DB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175A11A2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6340A6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BB42779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495B40DF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CD484DA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0FF970DF" w14:textId="77777777" w:rsidR="00373B51" w:rsidRPr="00F346C0" w:rsidRDefault="00373B51" w:rsidP="00393DB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F6BCE09" w14:textId="77777777" w:rsidR="00373B51" w:rsidRPr="00F346C0" w:rsidRDefault="00373B51" w:rsidP="00393DB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346C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15CC23DC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3887AAC" w14:textId="77777777" w:rsidR="00373B51" w:rsidRPr="00F346C0" w:rsidRDefault="00373B51" w:rsidP="00393DB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73B51" w:rsidRPr="00F346C0" w14:paraId="25944187" w14:textId="77777777" w:rsidTr="00393DBD">
        <w:trPr>
          <w:trHeight w:val="261"/>
          <w:tblHeader/>
        </w:trPr>
        <w:tc>
          <w:tcPr>
            <w:tcW w:w="3420" w:type="dxa"/>
            <w:vAlign w:val="bottom"/>
          </w:tcPr>
          <w:p w14:paraId="15C7218A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135E594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73B51" w:rsidRPr="00F346C0" w14:paraId="15B2B248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43A2A31F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158B64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5494D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EDF8D1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33BA84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8871ED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B5E8A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7AA44E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211DCB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380B51D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B0CE23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8E0DBD2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5DEF9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BD47B3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7481A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F9FE061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6FBFDC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1200D8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3B51" w:rsidRPr="00F346C0" w14:paraId="509BFDDC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036E3247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58B712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81018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250E8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AC4E5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46BAB3" w14:textId="7B967643" w:rsidR="00373B51" w:rsidRPr="00F346C0" w:rsidRDefault="006851BF" w:rsidP="00393DBD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</w:tcPr>
          <w:p w14:paraId="76751CF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5E656C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bidi="th-TH"/>
              </w:rPr>
              <w:t>4,905</w:t>
            </w:r>
          </w:p>
        </w:tc>
        <w:tc>
          <w:tcPr>
            <w:tcW w:w="236" w:type="dxa"/>
          </w:tcPr>
          <w:p w14:paraId="709BD8B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D70A0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5,186</w:t>
            </w:r>
          </w:p>
        </w:tc>
        <w:tc>
          <w:tcPr>
            <w:tcW w:w="236" w:type="dxa"/>
            <w:gridSpan w:val="2"/>
          </w:tcPr>
          <w:p w14:paraId="45A8851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D066EF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DBC8A2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CACACAB" w14:textId="6F1517A6" w:rsidR="00373B51" w:rsidRPr="00F346C0" w:rsidRDefault="006851BF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  <w:vAlign w:val="bottom"/>
          </w:tcPr>
          <w:p w14:paraId="1768F05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FD919B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D4339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5C8BA33" w14:textId="0D86851C" w:rsidR="00373B51" w:rsidRPr="00F346C0" w:rsidRDefault="006851BF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  <w:lang w:val="en-US" w:bidi="th-TH"/>
              </w:rPr>
              <w:t>281</w:t>
            </w:r>
          </w:p>
        </w:tc>
      </w:tr>
      <w:tr w:rsidR="00373B51" w:rsidRPr="00F346C0" w14:paraId="1ECB8666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0B66B7C4" w14:textId="77777777" w:rsidR="00373B51" w:rsidRPr="00F346C0" w:rsidRDefault="00373B51" w:rsidP="00393DBD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A4A1A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DB9B5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E3B15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187602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E74052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</w:tcPr>
          <w:p w14:paraId="73F6FF4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5AD7EF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3,439</w:t>
            </w:r>
          </w:p>
        </w:tc>
        <w:tc>
          <w:tcPr>
            <w:tcW w:w="236" w:type="dxa"/>
          </w:tcPr>
          <w:p w14:paraId="4BEDDBD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F18CEA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236" w:type="dxa"/>
            <w:gridSpan w:val="2"/>
          </w:tcPr>
          <w:p w14:paraId="75BDCCC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664AA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4AF0D0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E0536F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  <w:vAlign w:val="bottom"/>
          </w:tcPr>
          <w:p w14:paraId="091ADF61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6F8357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B2752DE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A3038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373B51" w:rsidRPr="00F346C0" w14:paraId="1B6334DA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00EFB28D" w14:textId="77777777" w:rsidR="00373B51" w:rsidRPr="00F346C0" w:rsidRDefault="00373B51" w:rsidP="00393DB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6A1873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7DCE1BF4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713617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6D8E527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7FE895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AE73D2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421A84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41A4F4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361F37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</w:tcPr>
          <w:p w14:paraId="5FC5F95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FC5C8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763E33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3CE2E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  <w:vAlign w:val="bottom"/>
          </w:tcPr>
          <w:p w14:paraId="15D875A2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257B8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501B6CD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CEA38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414</w:t>
            </w:r>
          </w:p>
        </w:tc>
      </w:tr>
      <w:tr w:rsidR="00373B51" w:rsidRPr="00F346C0" w14:paraId="13C7DBD6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47EF5062" w14:textId="77777777" w:rsidR="00373B51" w:rsidRPr="00F346C0" w:rsidRDefault="00373B51" w:rsidP="00393DBD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42EB9A7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9293E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9413E1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236" w:type="dxa"/>
            <w:vAlign w:val="bottom"/>
          </w:tcPr>
          <w:p w14:paraId="26F6E5A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8D4D21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22,212</w:t>
            </w:r>
          </w:p>
        </w:tc>
        <w:tc>
          <w:tcPr>
            <w:tcW w:w="236" w:type="dxa"/>
            <w:gridSpan w:val="2"/>
            <w:vAlign w:val="bottom"/>
          </w:tcPr>
          <w:p w14:paraId="478DA74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058567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F91799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0B2DA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  <w:tc>
          <w:tcPr>
            <w:tcW w:w="236" w:type="dxa"/>
            <w:gridSpan w:val="2"/>
            <w:vAlign w:val="bottom"/>
          </w:tcPr>
          <w:p w14:paraId="09E3879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8D53B2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20,967</w:t>
            </w:r>
          </w:p>
        </w:tc>
        <w:tc>
          <w:tcPr>
            <w:tcW w:w="236" w:type="dxa"/>
            <w:gridSpan w:val="2"/>
            <w:vAlign w:val="bottom"/>
          </w:tcPr>
          <w:p w14:paraId="274AB004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4F5E7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gridSpan w:val="2"/>
            <w:vAlign w:val="bottom"/>
          </w:tcPr>
          <w:p w14:paraId="3AE90E32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9D268E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gridSpan w:val="2"/>
            <w:vAlign w:val="bottom"/>
          </w:tcPr>
          <w:p w14:paraId="380F76D5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4E881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</w:tr>
      <w:tr w:rsidR="00373B51" w:rsidRPr="00F346C0" w14:paraId="5F1EF758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75494F6B" w14:textId="77777777" w:rsidR="00373B51" w:rsidRPr="00F346C0" w:rsidRDefault="00373B51" w:rsidP="00393DB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878C24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C28BF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181537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796B94BB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F35B2F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203A8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7108E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E8B6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3E715A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</w:tcPr>
          <w:p w14:paraId="0336C38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F797F6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8D9F9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316CC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  <w:vAlign w:val="bottom"/>
          </w:tcPr>
          <w:p w14:paraId="2226FC37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CA68F5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D6C445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344A9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373B51" w:rsidRPr="00F346C0" w14:paraId="2D33D56A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4203DF68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99E7CF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02CBD9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0F7203A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401ECB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8E1F46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6AE74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337FF1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641DCD6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7C1E28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1BEDE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8335E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B7971C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02D163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BA1E5D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B2B9C4B" w14:textId="77777777" w:rsidR="00373B51" w:rsidRPr="00F346C0" w:rsidRDefault="00373B51" w:rsidP="00393DB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17C02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3133D9B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3B51" w:rsidRPr="00F346C0" w14:paraId="20157230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388F031F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779E44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FF870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9EBAF5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B3A03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16032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837FE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CDB89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309C74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3EEEF2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5A4D84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35C955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D958DD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32C33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78FAC4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439087C" w14:textId="77777777" w:rsidR="00373B51" w:rsidRPr="00F346C0" w:rsidRDefault="00373B51" w:rsidP="00393DB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B075F0E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D6660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3B51" w:rsidRPr="00F346C0" w14:paraId="549522E4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71CA6C22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DA3463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CA95F5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5E7C554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vAlign w:val="bottom"/>
          </w:tcPr>
          <w:p w14:paraId="4789DB9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BA12E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374536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0B1742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C30504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EA4517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30D6AC28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9757AB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0B0C7E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DEB21A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3076E261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BD76D7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9054D6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137C5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373B51" w:rsidRPr="00F346C0" w14:paraId="25787326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78685B24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67D7DD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52AF5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A1DD34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3F44D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74134E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B97C70F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BC3A08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vAlign w:val="bottom"/>
          </w:tcPr>
          <w:p w14:paraId="580B057E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9DEA2A4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gridSpan w:val="2"/>
            <w:vAlign w:val="bottom"/>
          </w:tcPr>
          <w:p w14:paraId="2D124EB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61790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06BBE4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6F9C5C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75,977*</w:t>
            </w:r>
          </w:p>
        </w:tc>
        <w:tc>
          <w:tcPr>
            <w:tcW w:w="236" w:type="dxa"/>
            <w:gridSpan w:val="2"/>
            <w:vAlign w:val="bottom"/>
          </w:tcPr>
          <w:p w14:paraId="74CE44D8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83400F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16C0C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ED739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75,977</w:t>
            </w:r>
          </w:p>
        </w:tc>
      </w:tr>
      <w:tr w:rsidR="00373B51" w:rsidRPr="00F346C0" w14:paraId="0227B800" w14:textId="77777777" w:rsidTr="00393DBD">
        <w:trPr>
          <w:trHeight w:val="261"/>
        </w:trPr>
        <w:tc>
          <w:tcPr>
            <w:tcW w:w="3420" w:type="dxa"/>
            <w:vAlign w:val="bottom"/>
            <w:hideMark/>
          </w:tcPr>
          <w:p w14:paraId="18E6460F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F346C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51A6B5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94C3CA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3281EC1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30D469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51BB8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394F047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3D2CEC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vAlign w:val="bottom"/>
          </w:tcPr>
          <w:p w14:paraId="2952785D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BE04EB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gridSpan w:val="2"/>
            <w:vAlign w:val="bottom"/>
          </w:tcPr>
          <w:p w14:paraId="4739A963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24170E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59530A1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777615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  <w:tc>
          <w:tcPr>
            <w:tcW w:w="236" w:type="dxa"/>
            <w:gridSpan w:val="2"/>
            <w:vAlign w:val="bottom"/>
          </w:tcPr>
          <w:p w14:paraId="69DDF9B4" w14:textId="77777777" w:rsidR="00373B51" w:rsidRPr="00F346C0" w:rsidRDefault="00373B51" w:rsidP="00393D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3C169F4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0A56E9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DB4F4FF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</w:tr>
      <w:tr w:rsidR="00373B51" w:rsidRPr="00F346C0" w14:paraId="50D26F3B" w14:textId="77777777" w:rsidTr="00393DBD">
        <w:trPr>
          <w:trHeight w:val="261"/>
        </w:trPr>
        <w:tc>
          <w:tcPr>
            <w:tcW w:w="3420" w:type="dxa"/>
            <w:vAlign w:val="bottom"/>
          </w:tcPr>
          <w:p w14:paraId="48CA97EA" w14:textId="77777777" w:rsidR="00373B51" w:rsidRPr="00F346C0" w:rsidRDefault="00373B51" w:rsidP="00393DB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46C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32C38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83E283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95BEF0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32CAE710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D0F1D8A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7ED10F9" w14:textId="77777777" w:rsidR="00373B51" w:rsidRPr="00F346C0" w:rsidRDefault="00373B51" w:rsidP="00393D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CB0F222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45B561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C4C187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1E5358FC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898785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21008F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1F68E7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2E0868F8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3AFC019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346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6935EE" w14:textId="77777777" w:rsidR="00373B51" w:rsidRPr="00F346C0" w:rsidRDefault="00373B51" w:rsidP="00393D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46C3CD" w14:textId="77777777" w:rsidR="00373B51" w:rsidRPr="00F346C0" w:rsidRDefault="00373B51" w:rsidP="00393DB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346C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373B51" w:rsidRPr="00F346C0" w14:paraId="5E0C8A2E" w14:textId="77777777" w:rsidTr="00393DBD">
        <w:trPr>
          <w:trHeight w:val="594"/>
        </w:trPr>
        <w:tc>
          <w:tcPr>
            <w:tcW w:w="15030" w:type="dxa"/>
            <w:gridSpan w:val="28"/>
            <w:vAlign w:val="bottom"/>
          </w:tcPr>
          <w:p w14:paraId="34020985" w14:textId="77777777" w:rsidR="00373B51" w:rsidRPr="00F346C0" w:rsidRDefault="00373B51" w:rsidP="00393DB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4D33FA0C" w14:textId="77777777" w:rsidR="00373B51" w:rsidRPr="00F346C0" w:rsidRDefault="00373B51" w:rsidP="00393DB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346C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F346C0">
              <w:rPr>
                <w:sz w:val="36"/>
                <w:szCs w:val="32"/>
              </w:rPr>
              <w:t xml:space="preserve"> </w:t>
            </w:r>
            <w:r w:rsidRPr="00F346C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58D3EA1A" w14:textId="716CD9AC" w:rsidR="006A0FCA" w:rsidRPr="00F346C0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F346C0" w:rsidSect="000A30D8">
          <w:headerReference w:type="default" r:id="rId27"/>
          <w:footerReference w:type="default" r:id="rId28"/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49A80323" w14:textId="77777777" w:rsidR="00CD3319" w:rsidRPr="00F346C0" w:rsidRDefault="00CD3319" w:rsidP="00CD3319">
      <w:pPr>
        <w:spacing w:line="240" w:lineRule="auto"/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346C0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การวัดมูลค่ายุติธรรม</w:t>
      </w:r>
    </w:p>
    <w:p w14:paraId="4D8D2643" w14:textId="77777777" w:rsidR="00CD3319" w:rsidRPr="00F346C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B01BC4B" w14:textId="77777777" w:rsidR="00CD3319" w:rsidRPr="00F346C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มูลค่ายุติธรรมระดับ 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 สำหรับเงินลงทุนในตราสารหนี้ที่วัดมูลค่าด้วยมูลค่ายุติธรรมผ่านกำไรหรือขาดทุน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ใช้ราคาเสนอซื้อล่าสุดที่อ้างอิงจากตลาดหลักทรัพย์แห่งประเทศไทย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ณ วันทำการสุดท้าย</w:t>
      </w:r>
      <w:r w:rsidRPr="00F346C0">
        <w:rPr>
          <w:rFonts w:asciiTheme="majorBidi" w:hAnsiTheme="majorBidi" w:cstheme="majorBidi"/>
          <w:sz w:val="30"/>
          <w:szCs w:val="30"/>
          <w:cs/>
        </w:rPr>
        <w:t>ของวันสิ้นรอบระยะเวลารายงาน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 xml:space="preserve"> สำหรับ</w:t>
      </w:r>
      <w:r w:rsidRPr="00F346C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ใช้ราคาปิดล่าสุดในตลาดหลักทรัพย์แห่งประเทศไทย หรือตลาดหลักทรัพย์นิวยอร์ก ณ วันทำการสุดท้ายของวันสิ้นรอบระยะเวลารายงาน</w:t>
      </w:r>
    </w:p>
    <w:p w14:paraId="4CA16EEC" w14:textId="77777777" w:rsidR="00CD3319" w:rsidRPr="00F346C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9403A" w14:textId="059081DE" w:rsidR="00CD3319" w:rsidRPr="00F346C0" w:rsidRDefault="00CD3319" w:rsidP="00890092">
      <w:pPr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มูลค่ายุติธรรมระดับ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 xml:space="preserve"> 2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สำหรับเงินลงทุนในตราสารหนี้ที่วัดมูลค่าด้วยมูลค่ายุติธรรมผ่านกำไรขาดทุนเบ็ดเสร็จอื่น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8"/>
          <w:sz w:val="30"/>
          <w:szCs w:val="30"/>
          <w:cs/>
        </w:rPr>
        <w:t>คำนวณโดยใช้อัตราผลตอบแทนที่ประกาศโดยสมาคมตลาดตราสารหนี้ไทย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หรือตลาดอื่น สำหรับตราสารอนุพันธ์ทางการเงิน อ้างอิงราคาจากนายหน้า ซึ่งได้มีการทดสอบ</w:t>
      </w:r>
      <w:r w:rsidRPr="00F346C0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ได้รวมการปรับปรุงความเสี่ยงด้านเครดิตของกลุ่มบริษัทและคู่สัญญาตามความเหมาะสม</w:t>
      </w:r>
      <w:r w:rsidR="00444C54" w:rsidRPr="00F346C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678BD" w:rsidRPr="00F346C0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444C54" w:rsidRPr="00F346C0">
        <w:rPr>
          <w:rFonts w:ascii="Angsana New" w:hAnsi="Angsana New"/>
          <w:spacing w:val="-4"/>
          <w:sz w:val="30"/>
          <w:szCs w:val="30"/>
          <w:cs/>
        </w:rPr>
        <w:t>ตราสารอนุพันธ์สินค้าโภคภัณฑ์</w:t>
      </w:r>
      <w:r w:rsidR="00444C54" w:rsidRPr="00F346C0">
        <w:rPr>
          <w:rFonts w:ascii="Angsana New" w:hAnsi="Angsana New"/>
          <w:spacing w:val="-4"/>
          <w:sz w:val="30"/>
          <w:szCs w:val="30"/>
          <w:cs/>
        </w:rPr>
        <w:br/>
        <w:t>ที่ซื้อขายนอกตลาดหลักทรัพย์  อ้างอิงจากราคาประมาณการโดยองค์กรกลางซึ่งเป็นผู้เชี่ยวชาญด้านปิโตรเลียมและ</w:t>
      </w:r>
      <w:r w:rsidR="00230029" w:rsidRPr="00F346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F346C0">
        <w:rPr>
          <w:rFonts w:ascii="Angsana New" w:hAnsi="Angsana New"/>
          <w:spacing w:val="-4"/>
          <w:sz w:val="30"/>
          <w:szCs w:val="30"/>
          <w:cs/>
        </w:rPr>
        <w:t>ปิโตรเคมีที่ได้รับความเชื่อถือจากผู้ซื้อและผู้ขายในตลาด โดยการประมาณการราคาในอนาคตจะประเมินจากปัจจัยพื้นฐานทั้งอุปสงค์ อุปทาน และปัจจัยอื่น</w:t>
      </w:r>
      <w:r w:rsidR="00230029" w:rsidRPr="00F346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F346C0">
        <w:rPr>
          <w:rFonts w:ascii="Angsana New" w:hAnsi="Angsana New"/>
          <w:spacing w:val="-4"/>
          <w:sz w:val="30"/>
          <w:szCs w:val="30"/>
          <w:cs/>
        </w:rPr>
        <w:t>ๆ ที่จะมีผลกระทบต่อทิศทางราคาในอนาคตมาประกอบ</w:t>
      </w:r>
      <w:r w:rsidR="00890092" w:rsidRPr="00F346C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สำหรับเงินกู้ยืมระยะยาว</w:t>
      </w:r>
      <w:r w:rsidRPr="00F346C0">
        <w:rPr>
          <w:rFonts w:asciiTheme="majorBidi" w:hAnsiTheme="majorBidi" w:cstheme="majorBidi"/>
          <w:sz w:val="30"/>
          <w:szCs w:val="30"/>
          <w:cs/>
        </w:rPr>
        <w:t>ที่มีอัตราดอกเบี้ยคงที่ คำนวณโดยใช้วิธีกระแสเงินสดในอนาคตตลอดอายุสัญญาที่เหลืออยู่คิดลดด้วยอัตรา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ดอกเบี้ยในตลาดสำหรับเครื่องมือทางการเงินที่สามารถเทียบเคียงกัน ณ วันที่ซื้อขายสุดท้าย ณ วันที่วัดมูลค่า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สำหรับหุ้นกู้ 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1191F1E0" w14:textId="77777777" w:rsidR="00CD3319" w:rsidRPr="00F346C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F8F9F6" w14:textId="1B07AE2D" w:rsidR="00CD3319" w:rsidRPr="00F346C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มูลค่ายุติธรรมระดับ</w:t>
      </w:r>
      <w:r w:rsidRPr="00F346C0">
        <w:rPr>
          <w:rFonts w:asciiTheme="majorBidi" w:hAnsiTheme="majorBidi" w:cstheme="majorBidi"/>
          <w:sz w:val="30"/>
          <w:szCs w:val="30"/>
        </w:rPr>
        <w:t xml:space="preserve"> 3 </w:t>
      </w:r>
      <w:r w:rsidRPr="00F346C0">
        <w:rPr>
          <w:rFonts w:asciiTheme="majorBidi" w:hAnsiTheme="majorBidi" w:cstheme="majorBidi"/>
          <w:sz w:val="30"/>
          <w:szCs w:val="30"/>
          <w:cs/>
        </w:rPr>
        <w:t>สำหรับเงินลงทุนในตราสารหนี้</w:t>
      </w:r>
      <w:r w:rsidR="00C83040" w:rsidRPr="00F346C0"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ที่วัดมูลค่าด้วยมูลค่ายุติธรรมผ่านกำไรขาดทุนประเมินได้ดังนี้ </w:t>
      </w:r>
    </w:p>
    <w:p w14:paraId="41542DCC" w14:textId="6FA1EC68" w:rsidR="00CD3319" w:rsidRPr="00F346C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 xml:space="preserve">- </w:t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F346C0">
        <w:rPr>
          <w:rFonts w:asciiTheme="majorBidi" w:hAnsiTheme="majorBidi" w:cstheme="majorBidi"/>
          <w:sz w:val="30"/>
          <w:szCs w:val="30"/>
        </w:rPr>
        <w:t xml:space="preserve">Startup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ประเมินมูลค่ายุติธรรมโดยอ้างอิงราคาซื้อขายจาก </w:t>
      </w:r>
      <w:r w:rsidRPr="00F346C0">
        <w:rPr>
          <w:rFonts w:asciiTheme="majorBidi" w:hAnsiTheme="majorBidi" w:cstheme="majorBidi"/>
          <w:sz w:val="30"/>
          <w:szCs w:val="30"/>
        </w:rPr>
        <w:t xml:space="preserve">Valuation </w:t>
      </w:r>
      <w:r w:rsidRPr="00F346C0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6DD223" w14:textId="77777777" w:rsidR="00CD3319" w:rsidRPr="00F346C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</w:rPr>
        <w:t xml:space="preserve">-      </w:t>
      </w:r>
      <w:r w:rsidRPr="00F346C0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ด้วยอัตราดอกเบี้ย</w:t>
      </w:r>
      <w:r w:rsidRPr="00F346C0">
        <w:rPr>
          <w:rFonts w:asciiTheme="majorBidi" w:hAnsiTheme="majorBidi" w:cstheme="majorBidi"/>
          <w:sz w:val="30"/>
          <w:szCs w:val="30"/>
          <w:cs/>
        </w:rPr>
        <w:t>ที่เหมาะสม</w:t>
      </w:r>
    </w:p>
    <w:p w14:paraId="7123592F" w14:textId="77777777" w:rsidR="00CD3319" w:rsidRPr="00F346C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24DCD" w14:textId="77777777" w:rsidR="00444C54" w:rsidRPr="00F346C0" w:rsidRDefault="00444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F0101C" w14:textId="43D7812A" w:rsidR="00CD3319" w:rsidRPr="00F346C0" w:rsidRDefault="00CD3319" w:rsidP="00444C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7A6CEF8" w14:textId="77777777" w:rsidR="00CD3319" w:rsidRPr="00F346C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 xml:space="preserve">- </w:t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F346C0">
        <w:rPr>
          <w:rFonts w:asciiTheme="majorBidi" w:hAnsiTheme="majorBidi" w:cstheme="majorBidi"/>
          <w:sz w:val="30"/>
          <w:szCs w:val="30"/>
        </w:rPr>
        <w:t xml:space="preserve">Startup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อ้างอิงราคาซื้อขายจาก </w:t>
      </w:r>
      <w:r w:rsidRPr="00F346C0">
        <w:rPr>
          <w:rFonts w:asciiTheme="majorBidi" w:hAnsiTheme="majorBidi" w:cstheme="majorBidi"/>
          <w:sz w:val="30"/>
          <w:szCs w:val="30"/>
        </w:rPr>
        <w:t xml:space="preserve">Valuation </w:t>
      </w:r>
      <w:r w:rsidRPr="00F346C0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5F0743" w14:textId="77777777" w:rsidR="00CD3319" w:rsidRPr="00F346C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>-</w:t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44EC5C61" w14:textId="31F7550F" w:rsidR="00CD3319" w:rsidRPr="00F346C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>-</w:t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  <w:cs/>
        </w:rPr>
        <w:t>กรณีการลงทุนในหน่วยลงทุน ใช้ข้อมูลมูลค่าสินทรัพย์สุทธิ (</w:t>
      </w:r>
      <w:r w:rsidRPr="00F346C0">
        <w:rPr>
          <w:rFonts w:asciiTheme="majorBidi" w:hAnsiTheme="majorBidi" w:cstheme="majorBidi"/>
          <w:sz w:val="30"/>
          <w:szCs w:val="30"/>
        </w:rPr>
        <w:t xml:space="preserve">Net Asset Value) </w:t>
      </w:r>
    </w:p>
    <w:p w14:paraId="775559A9" w14:textId="7D373243" w:rsidR="00CD3319" w:rsidRPr="00F346C0" w:rsidRDefault="00CD3319" w:rsidP="00F50C0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811"/>
        <w:gridCol w:w="985"/>
        <w:gridCol w:w="182"/>
        <w:gridCol w:w="982"/>
        <w:gridCol w:w="9"/>
        <w:gridCol w:w="167"/>
        <w:gridCol w:w="9"/>
        <w:gridCol w:w="1081"/>
        <w:gridCol w:w="174"/>
        <w:gridCol w:w="1078"/>
      </w:tblGrid>
      <w:tr w:rsidR="000E344F" w:rsidRPr="00F346C0" w14:paraId="1357EEDB" w14:textId="20521237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39D11B73" w14:textId="122F6BBF" w:rsidR="000E344F" w:rsidRPr="00F346C0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B75255F" w14:textId="68FECDF0" w:rsidR="000E344F" w:rsidRPr="00F346C0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pct"/>
            <w:gridSpan w:val="3"/>
          </w:tcPr>
          <w:p w14:paraId="54957131" w14:textId="29C65143" w:rsidR="000E344F" w:rsidRPr="00F346C0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57F9CB4F" w14:textId="2E4CD508" w:rsidR="000E344F" w:rsidRPr="00F346C0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4"/>
          </w:tcPr>
          <w:p w14:paraId="0791996E" w14:textId="2991DDBD" w:rsidR="000E344F" w:rsidRPr="00F346C0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059" w:rsidRPr="00F346C0" w14:paraId="535C3CC4" w14:textId="77B7D571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9D4C8F8" w14:textId="6D27FB19" w:rsidR="00336059" w:rsidRPr="00F346C0" w:rsidRDefault="00336059" w:rsidP="00336059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กการกระทบยอดมูลค่ายุติธรรมระดับ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6" w:type="pct"/>
          </w:tcPr>
          <w:p w14:paraId="632EA1D1" w14:textId="7CAD3C0A" w:rsidR="00336059" w:rsidRPr="00F346C0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F02B2F5" w14:textId="5737E912" w:rsidR="00336059" w:rsidRPr="00F346C0" w:rsidRDefault="00373B51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0" w:type="pct"/>
          </w:tcPr>
          <w:p w14:paraId="0C6E93FF" w14:textId="77777777" w:rsidR="00336059" w:rsidRPr="00F346C0" w:rsidRDefault="00336059" w:rsidP="0033605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5982749" w14:textId="752C6723" w:rsidR="00336059" w:rsidRPr="00F346C0" w:rsidRDefault="00373B51" w:rsidP="0033605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7" w:type="pct"/>
            <w:gridSpan w:val="2"/>
          </w:tcPr>
          <w:p w14:paraId="692803E4" w14:textId="77777777" w:rsidR="00336059" w:rsidRPr="00F346C0" w:rsidRDefault="00336059" w:rsidP="0033605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2A4314" w14:textId="69CE8897" w:rsidR="00336059" w:rsidRPr="00F346C0" w:rsidRDefault="00373B51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6" w:type="pct"/>
          </w:tcPr>
          <w:p w14:paraId="10A5CE29" w14:textId="77777777" w:rsidR="00336059" w:rsidRPr="00F346C0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845100" w14:textId="5C4DC54C" w:rsidR="00336059" w:rsidRPr="00F346C0" w:rsidRDefault="00373B51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E344F" w:rsidRPr="00F346C0" w14:paraId="04C2C4F2" w14:textId="09245E12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F72FFD5" w14:textId="77777777" w:rsidR="000E344F" w:rsidRPr="00F346C0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pct"/>
          </w:tcPr>
          <w:p w14:paraId="028E3645" w14:textId="77777777" w:rsidR="000E344F" w:rsidRPr="00F346C0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68" w:type="pct"/>
            <w:gridSpan w:val="9"/>
          </w:tcPr>
          <w:p w14:paraId="53398FAF" w14:textId="43E2A707" w:rsidR="000E344F" w:rsidRPr="00F346C0" w:rsidRDefault="000E344F" w:rsidP="0026469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344F" w:rsidRPr="00F346C0" w14:paraId="7341C738" w14:textId="624A20C9" w:rsidTr="00336059">
        <w:trPr>
          <w:cantSplit/>
        </w:trPr>
        <w:tc>
          <w:tcPr>
            <w:tcW w:w="1986" w:type="pct"/>
            <w:vAlign w:val="bottom"/>
          </w:tcPr>
          <w:p w14:paraId="3F0A37C1" w14:textId="2AE0DB23" w:rsidR="000E344F" w:rsidRPr="00F346C0" w:rsidRDefault="000E344F" w:rsidP="00C278B6">
            <w:pPr>
              <w:spacing w:line="240" w:lineRule="auto"/>
              <w:ind w:right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446" w:type="pct"/>
          </w:tcPr>
          <w:p w14:paraId="273AD168" w14:textId="77777777" w:rsidR="000E344F" w:rsidRPr="00F346C0" w:rsidRDefault="000E344F" w:rsidP="00BB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09B7AA" w14:textId="24C4A6AC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" w:type="pct"/>
          </w:tcPr>
          <w:p w14:paraId="707F888E" w14:textId="77777777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DC173C0" w14:textId="037667FA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3DD7B259" w14:textId="3AF901A9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6E1E603" w14:textId="77777777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AEB2796" w14:textId="77777777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D8B4A8" w14:textId="3A780F2E" w:rsidR="000E344F" w:rsidRPr="00F346C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B51" w:rsidRPr="00F346C0" w14:paraId="4C1BFF26" w14:textId="2497719E" w:rsidTr="00336059">
        <w:trPr>
          <w:cantSplit/>
        </w:trPr>
        <w:tc>
          <w:tcPr>
            <w:tcW w:w="1986" w:type="pct"/>
            <w:vAlign w:val="bottom"/>
            <w:hideMark/>
          </w:tcPr>
          <w:p w14:paraId="3D84B025" w14:textId="55321F1E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46" w:type="pct"/>
          </w:tcPr>
          <w:p w14:paraId="5140C18B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665E93" w14:textId="008B0503" w:rsidR="00373B51" w:rsidRPr="00F346C0" w:rsidRDefault="004B13F0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100" w:type="pct"/>
          </w:tcPr>
          <w:p w14:paraId="002B902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A184AF0" w14:textId="4C18258B" w:rsidR="00373B51" w:rsidRPr="00F346C0" w:rsidRDefault="00373B51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97" w:type="pct"/>
            <w:gridSpan w:val="2"/>
          </w:tcPr>
          <w:p w14:paraId="4046ECCB" w14:textId="01829845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F6F4D8" w14:textId="3C11856E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6" w:type="pct"/>
          </w:tcPr>
          <w:p w14:paraId="1AB18A2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EE730B" w14:textId="5CD4B04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73B51" w:rsidRPr="00F346C0" w14:paraId="176275A4" w14:textId="36C05320" w:rsidTr="00336059">
        <w:trPr>
          <w:cantSplit/>
        </w:trPr>
        <w:tc>
          <w:tcPr>
            <w:tcW w:w="1986" w:type="pct"/>
            <w:hideMark/>
          </w:tcPr>
          <w:p w14:paraId="6918383B" w14:textId="77777777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ยอดรวมกำไรหรือ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):</w:t>
            </w:r>
          </w:p>
        </w:tc>
        <w:tc>
          <w:tcPr>
            <w:tcW w:w="446" w:type="pct"/>
          </w:tcPr>
          <w:p w14:paraId="0F33B748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132310F" w14:textId="3C4DC963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563FC10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784CA44" w14:textId="2245439E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5D90EF6E" w14:textId="60FF91AF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3E26C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9D799B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41BC35" w14:textId="280CB063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3F0" w:rsidRPr="00F346C0" w14:paraId="6AE20444" w14:textId="77777777" w:rsidTr="00336059">
        <w:trPr>
          <w:cantSplit/>
        </w:trPr>
        <w:tc>
          <w:tcPr>
            <w:tcW w:w="1986" w:type="pct"/>
          </w:tcPr>
          <w:p w14:paraId="5074D990" w14:textId="2211D7FF" w:rsidR="004B13F0" w:rsidRPr="00F346C0" w:rsidRDefault="004B13F0" w:rsidP="004B13F0">
            <w:pPr>
              <w:spacing w:line="240" w:lineRule="auto"/>
              <w:ind w:left="227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ในกำไร</w:t>
            </w:r>
            <w:r w:rsidR="00292FCB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446" w:type="pct"/>
          </w:tcPr>
          <w:p w14:paraId="2DCB4600" w14:textId="77777777" w:rsidR="004B13F0" w:rsidRPr="00F346C0" w:rsidRDefault="004B13F0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A493BEC" w14:textId="1736ABD3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00" w:type="pct"/>
          </w:tcPr>
          <w:p w14:paraId="168CC958" w14:textId="77777777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3214EB11" w14:textId="0738A7A1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gridSpan w:val="2"/>
          </w:tcPr>
          <w:p w14:paraId="678ACA8F" w14:textId="77777777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89B28E" w14:textId="238376B9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793CCED" w14:textId="77777777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2963AF" w14:textId="056E69A2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B51" w:rsidRPr="00F346C0" w14:paraId="4E8DC8D9" w14:textId="449835ED" w:rsidTr="00336059">
        <w:trPr>
          <w:cantSplit/>
        </w:trPr>
        <w:tc>
          <w:tcPr>
            <w:tcW w:w="1986" w:type="pct"/>
            <w:hideMark/>
          </w:tcPr>
          <w:p w14:paraId="2A798C4D" w14:textId="77777777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446" w:type="pct"/>
          </w:tcPr>
          <w:p w14:paraId="02C5900F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40828D0" w14:textId="3D6E4490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100" w:type="pct"/>
          </w:tcPr>
          <w:p w14:paraId="3B37568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8A4D45C" w14:textId="25B1BDEC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97" w:type="pct"/>
            <w:gridSpan w:val="2"/>
          </w:tcPr>
          <w:p w14:paraId="18127EF1" w14:textId="2A4C3548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9CB30D" w14:textId="0498D87F" w:rsidR="00373B51" w:rsidRPr="00F346C0" w:rsidRDefault="000E064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028582FE" w14:textId="21464421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98DC8" w14:textId="2CA1BE0E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373B51" w:rsidRPr="00F346C0" w14:paraId="4ABB52C8" w14:textId="3EA517DB" w:rsidTr="00336059">
        <w:trPr>
          <w:cantSplit/>
        </w:trPr>
        <w:tc>
          <w:tcPr>
            <w:tcW w:w="1986" w:type="pct"/>
            <w:hideMark/>
          </w:tcPr>
          <w:p w14:paraId="7CCA5B38" w14:textId="77777777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การออกใหม่</w:t>
            </w:r>
          </w:p>
        </w:tc>
        <w:tc>
          <w:tcPr>
            <w:tcW w:w="446" w:type="pct"/>
          </w:tcPr>
          <w:p w14:paraId="132A417A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A1A6036" w14:textId="6590287E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00" w:type="pct"/>
          </w:tcPr>
          <w:p w14:paraId="64299CD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EFDF7D7" w14:textId="29BBA7D1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97" w:type="pct"/>
            <w:gridSpan w:val="2"/>
          </w:tcPr>
          <w:p w14:paraId="60E9F4F8" w14:textId="6A4C5FA4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67C9F4" w14:textId="3007CCE9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C27D7A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90F935" w14:textId="173B70BF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73B51" w:rsidRPr="00F346C0" w14:paraId="43615891" w14:textId="519E33CA" w:rsidTr="00695933">
        <w:trPr>
          <w:cantSplit/>
        </w:trPr>
        <w:tc>
          <w:tcPr>
            <w:tcW w:w="1986" w:type="pct"/>
            <w:hideMark/>
          </w:tcPr>
          <w:p w14:paraId="5E5AB5E5" w14:textId="43503090" w:rsidR="00373B51" w:rsidRPr="00F346C0" w:rsidRDefault="00373B51" w:rsidP="00373B51">
            <w:pPr>
              <w:spacing w:line="240" w:lineRule="auto"/>
              <w:ind w:left="280" w:right="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ผลต่างจากการแปลงอัตราแลกเปลี่ยนเงินตรา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6" w:type="pct"/>
          </w:tcPr>
          <w:p w14:paraId="7B63A1CB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DA10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0EC54" w14:textId="2E465E42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0" w:type="pct"/>
          </w:tcPr>
          <w:p w14:paraId="0D343B7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14:paraId="11DF3D3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981BA" w14:textId="3C3CA958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97" w:type="pct"/>
            <w:gridSpan w:val="2"/>
          </w:tcPr>
          <w:p w14:paraId="13774010" w14:textId="4E47FBF3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4238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16EB7" w14:textId="5913F6BD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6B2C063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8F1F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5BD3A" w14:textId="665868B9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B51" w:rsidRPr="00F346C0" w14:paraId="17018CA6" w14:textId="51A922AD" w:rsidTr="00695933">
        <w:trPr>
          <w:cantSplit/>
          <w:trHeight w:val="54"/>
        </w:trPr>
        <w:tc>
          <w:tcPr>
            <w:tcW w:w="1986" w:type="pct"/>
            <w:vAlign w:val="bottom"/>
            <w:hideMark/>
          </w:tcPr>
          <w:p w14:paraId="088F96B5" w14:textId="25D16B1B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46" w:type="pct"/>
          </w:tcPr>
          <w:p w14:paraId="78FE0EE2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5640A" w14:textId="78EE1DC8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1,839</w:t>
            </w:r>
          </w:p>
        </w:tc>
        <w:tc>
          <w:tcPr>
            <w:tcW w:w="100" w:type="pct"/>
          </w:tcPr>
          <w:p w14:paraId="1BCB340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51BE1C" w14:textId="7D5F813A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97" w:type="pct"/>
            <w:gridSpan w:val="2"/>
          </w:tcPr>
          <w:p w14:paraId="092B95A6" w14:textId="2E129E5A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8B5C1" w14:textId="47DE1496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E0641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D73A8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4210F" w14:textId="3C0E10A3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373B51" w:rsidRPr="00F346C0" w14:paraId="67ABBAD1" w14:textId="77777777" w:rsidTr="002255D9">
        <w:trPr>
          <w:cantSplit/>
        </w:trPr>
        <w:tc>
          <w:tcPr>
            <w:tcW w:w="1986" w:type="pct"/>
            <w:vAlign w:val="bottom"/>
          </w:tcPr>
          <w:p w14:paraId="2B01A41B" w14:textId="77777777" w:rsidR="00373B51" w:rsidRPr="00F346C0" w:rsidRDefault="00373B51" w:rsidP="00336059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79017C31" w14:textId="77777777" w:rsidR="00373B51" w:rsidRPr="00F346C0" w:rsidRDefault="00373B51" w:rsidP="00336059">
            <w:pPr>
              <w:tabs>
                <w:tab w:val="decimal" w:pos="108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906629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1500AE7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5632F2B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7B9703C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785E8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3CE4EB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CAE597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059" w:rsidRPr="00F346C0" w14:paraId="133647D4" w14:textId="77777777" w:rsidTr="002255D9">
        <w:trPr>
          <w:cantSplit/>
        </w:trPr>
        <w:tc>
          <w:tcPr>
            <w:tcW w:w="1986" w:type="pct"/>
            <w:vAlign w:val="bottom"/>
            <w:hideMark/>
          </w:tcPr>
          <w:p w14:paraId="6C060FF1" w14:textId="597E9845" w:rsidR="00336059" w:rsidRPr="00F346C0" w:rsidRDefault="00336059" w:rsidP="00336059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หนี้สินตราสารอนุพันธ์ของสิทธิในการขายหุ้นจากส่วนได้เสียที่ไม่มีอำนาจควบคุม</w:t>
            </w:r>
          </w:p>
        </w:tc>
        <w:tc>
          <w:tcPr>
            <w:tcW w:w="446" w:type="pct"/>
          </w:tcPr>
          <w:p w14:paraId="3F9E78A0" w14:textId="77777777" w:rsidR="00336059" w:rsidRPr="00F346C0" w:rsidRDefault="00336059" w:rsidP="00336059">
            <w:pPr>
              <w:tabs>
                <w:tab w:val="decimal" w:pos="108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867781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6AA3607C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18B95FF9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1AA38EA7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A4632E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307D8C44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7ADB27" w14:textId="77777777" w:rsidR="00336059" w:rsidRPr="00F346C0" w:rsidRDefault="00336059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B51" w:rsidRPr="00F346C0" w14:paraId="4B6EA46F" w14:textId="77777777" w:rsidTr="002255D9">
        <w:trPr>
          <w:cantSplit/>
        </w:trPr>
        <w:tc>
          <w:tcPr>
            <w:tcW w:w="1986" w:type="pct"/>
            <w:vAlign w:val="bottom"/>
            <w:hideMark/>
          </w:tcPr>
          <w:p w14:paraId="246E4FA2" w14:textId="7BCBC1E0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46" w:type="pct"/>
          </w:tcPr>
          <w:p w14:paraId="36F1B57F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1CC9317" w14:textId="48B69000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5033BDE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6C09647D" w14:textId="213CE4E1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97" w:type="pct"/>
            <w:gridSpan w:val="2"/>
          </w:tcPr>
          <w:p w14:paraId="3F610F3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9926C82" w14:textId="0C5728CB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159666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BB746E" w14:textId="03CFDF2A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B51" w:rsidRPr="00F346C0" w14:paraId="4A6CB376" w14:textId="77777777" w:rsidTr="00695933">
        <w:trPr>
          <w:cantSplit/>
        </w:trPr>
        <w:tc>
          <w:tcPr>
            <w:tcW w:w="1986" w:type="pct"/>
          </w:tcPr>
          <w:p w14:paraId="76F6BF0F" w14:textId="5C636A16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446" w:type="pct"/>
          </w:tcPr>
          <w:p w14:paraId="730CABF1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82D2261" w14:textId="2919333C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068CB76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5F6403C4" w14:textId="4766C745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(457)</w:t>
            </w:r>
          </w:p>
        </w:tc>
        <w:tc>
          <w:tcPr>
            <w:tcW w:w="97" w:type="pct"/>
            <w:gridSpan w:val="2"/>
          </w:tcPr>
          <w:p w14:paraId="1AF155E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78BD95" w14:textId="43BFCB51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E0DC7F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BDD3A1" w14:textId="1FE977AD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B51" w:rsidRPr="00F346C0" w14:paraId="015C6EA7" w14:textId="77777777" w:rsidTr="00695933">
        <w:trPr>
          <w:cantSplit/>
        </w:trPr>
        <w:tc>
          <w:tcPr>
            <w:tcW w:w="1986" w:type="pct"/>
            <w:hideMark/>
          </w:tcPr>
          <w:p w14:paraId="62125A4C" w14:textId="6CF2D57D" w:rsidR="00373B51" w:rsidRPr="00F346C0" w:rsidRDefault="00373B51" w:rsidP="00373B51">
            <w:pPr>
              <w:spacing w:line="240" w:lineRule="auto"/>
              <w:ind w:left="280" w:right="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ผลต่างจากการแปลงอัตราแลกเปลี่ยนเงินตรา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6" w:type="pct"/>
          </w:tcPr>
          <w:p w14:paraId="751F0793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5B59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276CE" w14:textId="57E4F969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3C44A5F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14:paraId="4D36C68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FA223" w14:textId="496A2758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97" w:type="pct"/>
            <w:gridSpan w:val="2"/>
          </w:tcPr>
          <w:p w14:paraId="771BF56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403B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23E59" w14:textId="401F524E" w:rsidR="004B13F0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193E8C3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71B3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5D015" w14:textId="24B37B1F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B51" w:rsidRPr="00F346C0" w14:paraId="04A1DBC2" w14:textId="77777777" w:rsidTr="00695933">
        <w:trPr>
          <w:cantSplit/>
          <w:trHeight w:val="54"/>
        </w:trPr>
        <w:tc>
          <w:tcPr>
            <w:tcW w:w="1986" w:type="pct"/>
            <w:vAlign w:val="bottom"/>
            <w:hideMark/>
          </w:tcPr>
          <w:p w14:paraId="520DB8E9" w14:textId="0D95A24B" w:rsidR="00373B51" w:rsidRPr="00F346C0" w:rsidRDefault="00373B51" w:rsidP="00373B51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6" w:type="pct"/>
          </w:tcPr>
          <w:p w14:paraId="737B9DFB" w14:textId="77777777" w:rsidR="00373B51" w:rsidRPr="00F346C0" w:rsidRDefault="00373B51" w:rsidP="00373B5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89B98" w14:textId="064125E3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1026085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A9739" w14:textId="6AB0B6AD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  <w:gridSpan w:val="2"/>
          </w:tcPr>
          <w:p w14:paraId="7D28203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92598" w14:textId="0CA5577A" w:rsidR="00373B51" w:rsidRPr="00F346C0" w:rsidRDefault="004B13F0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7D3E77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4E494" w14:textId="71C8CB4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4EFC32" w14:textId="70EE140B" w:rsidR="00CE3809" w:rsidRPr="00F346C0" w:rsidRDefault="00CE3809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AFB520" w14:textId="77777777" w:rsidR="009917CB" w:rsidRPr="00F346C0" w:rsidRDefault="009917CB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</w:p>
    <w:p w14:paraId="3803ACE9" w14:textId="5633F7C4" w:rsidR="00725813" w:rsidRPr="00F346C0" w:rsidRDefault="00373B51" w:rsidP="00AA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/>
          <w:i/>
          <w:iCs/>
          <w:spacing w:val="2"/>
          <w:sz w:val="30"/>
          <w:szCs w:val="30"/>
        </w:rPr>
      </w:pPr>
      <w:r w:rsidRPr="00F346C0">
        <w:rPr>
          <w:rFonts w:asciiTheme="majorBidi" w:hAnsiTheme="majorBidi"/>
          <w:i/>
          <w:iCs/>
          <w:spacing w:val="2"/>
          <w:sz w:val="30"/>
          <w:szCs w:val="30"/>
          <w:cs/>
        </w:rPr>
        <w:br w:type="page"/>
      </w:r>
      <w:r w:rsidR="00725813" w:rsidRPr="00F346C0">
        <w:rPr>
          <w:rFonts w:asciiTheme="majorBidi" w:hAnsiTheme="majorBidi" w:hint="cs"/>
          <w:i/>
          <w:iCs/>
          <w:spacing w:val="2"/>
          <w:sz w:val="30"/>
          <w:szCs w:val="30"/>
          <w:cs/>
        </w:rPr>
        <w:lastRenderedPageBreak/>
        <w:t>(ข)</w:t>
      </w:r>
      <w:r w:rsidR="00725813" w:rsidRPr="00F346C0">
        <w:rPr>
          <w:rFonts w:asciiTheme="majorBidi" w:hAnsiTheme="majorBidi"/>
          <w:i/>
          <w:iCs/>
          <w:spacing w:val="2"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000D321A" w14:textId="77777777" w:rsidR="00725813" w:rsidRPr="00F346C0" w:rsidRDefault="00725813" w:rsidP="00725813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824A29" w14:textId="77777777" w:rsidR="00725813" w:rsidRPr="00F346C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346C0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263D57F" w14:textId="77777777" w:rsidR="00725813" w:rsidRPr="00F346C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315F" w14:textId="49B8A2AD" w:rsidR="00725813" w:rsidRPr="00F346C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</w:t>
      </w:r>
      <w:r w:rsidR="000E0468" w:rsidRPr="00F346C0">
        <w:rPr>
          <w:rFonts w:asciiTheme="majorBidi" w:hAnsiTheme="majorBidi" w:hint="cs"/>
          <w:sz w:val="30"/>
          <w:szCs w:val="30"/>
          <w:cs/>
        </w:rPr>
        <w:t>ศ ราคาสินค้าโภคภัณฑ์</w:t>
      </w:r>
      <w:r w:rsidRPr="00F346C0">
        <w:rPr>
          <w:rFonts w:asciiTheme="majorBidi" w:hAnsiTheme="majorBidi"/>
          <w:sz w:val="30"/>
          <w:szCs w:val="30"/>
          <w:cs/>
        </w:rPr>
        <w:t xml:space="preserve">และจากการไม่ปฏิบัติตามข้อกำหนดตามสัญญาของคู่สัญญา </w:t>
      </w:r>
      <w:r w:rsidR="008F7CFC"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/>
          <w:sz w:val="30"/>
          <w:szCs w:val="30"/>
          <w:cs/>
        </w:rPr>
        <w:t>บริษัทไม่มีการถือหรือออกตราสารอนุพันธ์ เพื่อการเก็งกำไรหรือการค้า</w:t>
      </w:r>
    </w:p>
    <w:p w14:paraId="3E2CC0E2" w14:textId="77777777" w:rsidR="00725813" w:rsidRPr="00F346C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080DB" w14:textId="1882D220" w:rsidR="00725813" w:rsidRPr="00F346C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8F7CFC"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8F7CFC"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Pr="00F346C0">
        <w:rPr>
          <w:rFonts w:asciiTheme="majorBidi" w:hAnsiTheme="majorBidi"/>
          <w:sz w:val="30"/>
          <w:szCs w:val="30"/>
          <w:cs/>
        </w:rPr>
        <w:t>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068C3AD6" w14:textId="77777777" w:rsidR="00725813" w:rsidRPr="00F346C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4CB9DF16" w14:textId="77777777" w:rsidR="00725813" w:rsidRPr="00F346C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346C0">
        <w:rPr>
          <w:rFonts w:asciiTheme="majorBidi" w:hAnsiTheme="majorBidi"/>
          <w:i/>
          <w:iCs/>
          <w:sz w:val="30"/>
          <w:szCs w:val="30"/>
          <w:cs/>
        </w:rPr>
        <w:t>การบริหารจัดการทุน</w:t>
      </w:r>
    </w:p>
    <w:p w14:paraId="11B02371" w14:textId="77777777" w:rsidR="00725813" w:rsidRPr="00F346C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36714FC" w14:textId="48DF33E7" w:rsidR="00725813" w:rsidRPr="00F346C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hint="cs"/>
          <w:spacing w:val="2"/>
          <w:sz w:val="30"/>
          <w:szCs w:val="30"/>
          <w:cs/>
        </w:rPr>
        <w:t>นโยบายของคณะกรรมการบริษัท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คือ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F346C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2"/>
          <w:sz w:val="30"/>
          <w:szCs w:val="30"/>
          <w:cs/>
        </w:rPr>
        <w:t>เจ้าหนี้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F346C0">
        <w:rPr>
          <w:rFonts w:asciiTheme="majorBidi" w:hAnsi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5E936ABB" w14:textId="6CBAC606" w:rsidR="00725813" w:rsidRPr="00F346C0" w:rsidRDefault="00725813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C8140F3" w14:textId="77777777" w:rsidR="00725813" w:rsidRPr="00F346C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5A597FA" w14:textId="77777777" w:rsidR="00725813" w:rsidRPr="00F346C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17A82" w14:textId="77777777" w:rsidR="003E2935" w:rsidRPr="00F346C0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2" w:name="_Hlk60232071"/>
      <w:r w:rsidRPr="00F346C0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FEE3F50" w14:textId="77777777" w:rsidR="006E09C3" w:rsidRPr="00F346C0" w:rsidRDefault="006E09C3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AE91C5B" w14:textId="4D772054" w:rsidR="002E0198" w:rsidRPr="00F346C0" w:rsidRDefault="002E0198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</w:rPr>
        <w:t>(</w:t>
      </w:r>
      <w:r w:rsidRPr="00F346C0">
        <w:rPr>
          <w:rFonts w:ascii="Angsana New" w:hAnsi="Angsana New" w:hint="cs"/>
          <w:sz w:val="30"/>
          <w:szCs w:val="30"/>
          <w:cs/>
        </w:rPr>
        <w:t>ข</w:t>
      </w:r>
      <w:r w:rsidRPr="00F346C0">
        <w:rPr>
          <w:rFonts w:ascii="Angsana New" w:hAnsi="Angsana New"/>
          <w:sz w:val="30"/>
          <w:szCs w:val="30"/>
        </w:rPr>
        <w:t xml:space="preserve">.1.1) </w:t>
      </w:r>
      <w:r w:rsidRPr="00F346C0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2023D5" w14:textId="77777777" w:rsidR="00F028E0" w:rsidRPr="00F346C0" w:rsidRDefault="00F028E0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bookmarkEnd w:id="12"/>
    <w:p w14:paraId="66708EFC" w14:textId="77777777" w:rsidR="003E2935" w:rsidRPr="00F346C0" w:rsidRDefault="003E2935" w:rsidP="00B40CA3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72A47FF" w14:textId="0735FE6D" w:rsidR="003E2935" w:rsidRPr="00F346C0" w:rsidRDefault="003E2935" w:rsidP="003E2935">
      <w:pPr>
        <w:jc w:val="thaiDistribute"/>
        <w:rPr>
          <w:rFonts w:ascii="Cordia New" w:hAnsi="Cordia New" w:cs="Cordia New"/>
          <w:color w:val="2F5597"/>
          <w:spacing w:val="-2"/>
          <w:sz w:val="30"/>
          <w:szCs w:val="30"/>
        </w:rPr>
      </w:pPr>
    </w:p>
    <w:p w14:paraId="3D6E42C9" w14:textId="4A04F2C9" w:rsidR="007851DF" w:rsidRPr="00F346C0" w:rsidRDefault="007851DF" w:rsidP="003E2935">
      <w:pPr>
        <w:jc w:val="thaiDistribute"/>
        <w:rPr>
          <w:rFonts w:ascii="Cordia New" w:hAnsi="Cordia New" w:cs="Cordia New"/>
          <w:color w:val="2F5597"/>
          <w:spacing w:val="-2"/>
          <w:sz w:val="30"/>
          <w:szCs w:val="30"/>
        </w:rPr>
      </w:pPr>
    </w:p>
    <w:p w14:paraId="3AE2D3B9" w14:textId="77777777" w:rsidR="007851DF" w:rsidRPr="00F346C0" w:rsidRDefault="007851DF" w:rsidP="003E2935">
      <w:pPr>
        <w:jc w:val="thaiDistribute"/>
        <w:rPr>
          <w:rFonts w:ascii="Cordia New" w:hAnsi="Cordia New" w:cs="Cordia New"/>
          <w:color w:val="2F5597"/>
          <w:spacing w:val="-2"/>
          <w:sz w:val="30"/>
          <w:szCs w:val="30"/>
        </w:rPr>
      </w:pPr>
    </w:p>
    <w:p w14:paraId="7C18AB12" w14:textId="77777777" w:rsidR="003E2935" w:rsidRPr="00F346C0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/>
          <w:spacing w:val="-2"/>
          <w:sz w:val="30"/>
          <w:szCs w:val="30"/>
          <w:cs/>
        </w:rPr>
        <w:lastRenderedPageBreak/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 ไม่พบว่ามีความเสี่ยงจากสินเชื่อที่เป็นสาระสำคัญและการกระจุกตัวของความเสี่ยงด้านเครดิตของกลุ่มบริษัท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 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ฝ่ายบริหารคาดว่าจะไม่เกิด ผลเสียหายที่มีสาระสำคัญจากการเก็บหนี้ไม่ได้</w:t>
      </w:r>
    </w:p>
    <w:p w14:paraId="5967BC89" w14:textId="77777777" w:rsidR="003E2935" w:rsidRPr="00F346C0" w:rsidRDefault="003E2935" w:rsidP="003E2935">
      <w:pPr>
        <w:jc w:val="thaiDistribute"/>
        <w:rPr>
          <w:rFonts w:ascii="Cordia New" w:hAnsi="Cordia New" w:cs="Cordia New"/>
          <w:color w:val="2F5597"/>
          <w:sz w:val="30"/>
          <w:szCs w:val="30"/>
        </w:rPr>
      </w:pPr>
    </w:p>
    <w:p w14:paraId="7BB8BC4B" w14:textId="77777777" w:rsidR="003E2935" w:rsidRPr="00F346C0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กลุ่มบริษัทได้ใช้วิธีการอย่างง่ายตามมาตรฐานการรายงานทางการเงินฉบับที่ </w:t>
      </w:r>
      <w:r w:rsidRPr="00F346C0">
        <w:rPr>
          <w:rFonts w:ascii="Angsana New" w:hAnsi="Angsana New"/>
          <w:spacing w:val="-2"/>
          <w:sz w:val="30"/>
          <w:szCs w:val="30"/>
        </w:rPr>
        <w:t>9 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</w:t>
      </w:r>
    </w:p>
    <w:p w14:paraId="72AF1BB1" w14:textId="77777777" w:rsidR="003E2935" w:rsidRPr="00F346C0" w:rsidRDefault="003E2935" w:rsidP="00F028E0">
      <w:pPr>
        <w:pStyle w:val="ListParagraph"/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6E65092C" w14:textId="09FCFB13" w:rsidR="002E0198" w:rsidRPr="00F346C0" w:rsidRDefault="002E0198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pacing w:val="-5"/>
          <w:sz w:val="30"/>
          <w:szCs w:val="30"/>
        </w:rPr>
      </w:pPr>
      <w:r w:rsidRPr="00F346C0">
        <w:rPr>
          <w:rFonts w:ascii="Angsana New" w:hAnsi="Angsana New"/>
          <w:sz w:val="30"/>
          <w:szCs w:val="30"/>
        </w:rPr>
        <w:t>(</w:t>
      </w:r>
      <w:r w:rsidRPr="00F346C0">
        <w:rPr>
          <w:rFonts w:ascii="Angsana New" w:hAnsi="Angsana New" w:hint="cs"/>
          <w:sz w:val="30"/>
          <w:szCs w:val="30"/>
          <w:cs/>
        </w:rPr>
        <w:t>ข</w:t>
      </w:r>
      <w:r w:rsidRPr="00F346C0">
        <w:rPr>
          <w:rFonts w:ascii="Angsana New" w:hAnsi="Angsana New"/>
          <w:sz w:val="30"/>
          <w:szCs w:val="30"/>
        </w:rPr>
        <w:t xml:space="preserve">.1.2) </w:t>
      </w:r>
      <w:r w:rsidRPr="00F346C0">
        <w:rPr>
          <w:rFonts w:ascii="Angsana New" w:hAnsi="Angsana New" w:hint="cs"/>
          <w:sz w:val="30"/>
          <w:szCs w:val="30"/>
          <w:cs/>
        </w:rPr>
        <w:t>เงิน</w:t>
      </w:r>
      <w:r w:rsidRPr="00F346C0">
        <w:rPr>
          <w:rFonts w:ascii="Angsana New" w:hAnsi="Angsana New" w:hint="cs"/>
          <w:spacing w:val="-5"/>
          <w:sz w:val="30"/>
          <w:szCs w:val="30"/>
          <w:cs/>
        </w:rPr>
        <w:t>กู้ยืมแก่กิจการที่เกี่ยวข้องกัน</w:t>
      </w:r>
    </w:p>
    <w:p w14:paraId="4938CDE3" w14:textId="77777777" w:rsidR="00F028E0" w:rsidRPr="00F346C0" w:rsidRDefault="00F028E0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30"/>
          <w:szCs w:val="30"/>
        </w:rPr>
      </w:pPr>
    </w:p>
    <w:p w14:paraId="160C2CF5" w14:textId="77777777" w:rsidR="00725813" w:rsidRPr="00F346C0" w:rsidRDefault="00725813" w:rsidP="00725813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6C256727" w14:textId="5467C633" w:rsidR="00725813" w:rsidRPr="00F346C0" w:rsidRDefault="00725813" w:rsidP="00F028E0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bookmarkStart w:id="13" w:name="_Hlk60860371"/>
      <w:r w:rsidRPr="00F346C0">
        <w:rPr>
          <w:rFonts w:ascii="Angsana New" w:eastAsia="MS Mincho" w:hAnsi="Angsana New" w:hint="cs"/>
          <w:spacing w:val="-5"/>
          <w:sz w:val="30"/>
          <w:szCs w:val="30"/>
          <w:cs/>
        </w:rPr>
        <w:t>จากการประเมินความเสี่ยงด้านเครดิต</w:t>
      </w:r>
      <w:r w:rsidR="003E2935" w:rsidRPr="00F346C0">
        <w:rPr>
          <w:rFonts w:ascii="Angsana New" w:eastAsia="MS Mincho" w:hAnsi="Angsana New" w:hint="cs"/>
          <w:spacing w:val="-5"/>
          <w:sz w:val="30"/>
          <w:szCs w:val="30"/>
          <w:cs/>
        </w:rPr>
        <w:t xml:space="preserve"> </w:t>
      </w:r>
      <w:r w:rsidRPr="00F346C0">
        <w:rPr>
          <w:rFonts w:ascii="Angsana New" w:eastAsia="MS Mincho" w:hAnsi="Angsana New" w:hint="cs"/>
          <w:spacing w:val="-5"/>
          <w:sz w:val="30"/>
          <w:szCs w:val="30"/>
          <w:cs/>
        </w:rPr>
        <w:t>บริษัทเห็นว่า</w:t>
      </w:r>
      <w:r w:rsidRPr="00F346C0">
        <w:rPr>
          <w:rFonts w:ascii="Angsana New" w:eastAsia="MS Mincho" w:hAnsi="Angsana New"/>
          <w:spacing w:val="-5"/>
          <w:sz w:val="30"/>
          <w:szCs w:val="30"/>
          <w:cs/>
        </w:rPr>
        <w:t>บริษัทย่อย</w:t>
      </w:r>
      <w:r w:rsidRPr="00F346C0">
        <w:rPr>
          <w:rFonts w:ascii="Angsana New" w:eastAsia="MS Mincho" w:hAnsi="Angsana New"/>
          <w:spacing w:val="-2"/>
          <w:sz w:val="30"/>
          <w:szCs w:val="30"/>
          <w:cs/>
        </w:rPr>
        <w:t>และ</w:t>
      </w:r>
      <w:r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การร่วมค้า</w:t>
      </w:r>
      <w:r w:rsidRPr="00F346C0">
        <w:rPr>
          <w:rFonts w:ascii="Angsana New" w:eastAsia="MS Mincho" w:hAnsi="Angsana New"/>
          <w:spacing w:val="-2"/>
          <w:sz w:val="30"/>
          <w:szCs w:val="30"/>
          <w:cs/>
        </w:rPr>
        <w:t>ที่กู้ยืมเงินจากบริษัท</w:t>
      </w:r>
      <w:r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โดยส่วนใหญ่มีความสามารถในการชำระเงิน</w:t>
      </w:r>
      <w:r w:rsidRPr="00F346C0">
        <w:rPr>
          <w:rFonts w:ascii="Angsana New" w:eastAsia="MS Mincho" w:hAnsi="Angsana New"/>
          <w:spacing w:val="-2"/>
          <w:sz w:val="30"/>
          <w:szCs w:val="30"/>
          <w:cs/>
        </w:rPr>
        <w:t>คืนเงินกู้ยืม</w:t>
      </w:r>
      <w:r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ภายใต้ข้อตกลงที่กำหนดไว้</w:t>
      </w:r>
      <w:r w:rsidRPr="00F346C0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ทั้งนี้</w:t>
      </w:r>
      <w:r w:rsidRPr="00F346C0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บริษัทได้มี</w:t>
      </w:r>
      <w:r w:rsidR="003E2935"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กระบวน</w:t>
      </w:r>
      <w:r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การติดตามความสามารถในการชำระเงินจากคู่สัญญาอย่างสม่ำเสมอ</w:t>
      </w:r>
    </w:p>
    <w:p w14:paraId="3C532101" w14:textId="77777777" w:rsidR="006E09C3" w:rsidRPr="00F346C0" w:rsidRDefault="006E09C3" w:rsidP="00F028E0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p w14:paraId="3CC56C71" w14:textId="7CB35C75" w:rsidR="002E0198" w:rsidRPr="00F346C0" w:rsidRDefault="002E0198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F346C0">
        <w:rPr>
          <w:rFonts w:ascii="Angsana New" w:hAnsi="Angsana New"/>
          <w:sz w:val="30"/>
          <w:szCs w:val="30"/>
        </w:rPr>
        <w:t>(</w:t>
      </w:r>
      <w:r w:rsidRPr="00F346C0">
        <w:rPr>
          <w:rFonts w:ascii="Angsana New" w:hAnsi="Angsana New" w:hint="cs"/>
          <w:sz w:val="30"/>
          <w:szCs w:val="30"/>
          <w:cs/>
        </w:rPr>
        <w:t>ข</w:t>
      </w:r>
      <w:r w:rsidRPr="00F346C0">
        <w:rPr>
          <w:rFonts w:ascii="Angsana New" w:hAnsi="Angsana New"/>
          <w:sz w:val="30"/>
          <w:szCs w:val="30"/>
        </w:rPr>
        <w:t xml:space="preserve">.1.3) </w:t>
      </w:r>
      <w:r w:rsidRPr="00F346C0">
        <w:rPr>
          <w:rFonts w:ascii="Angsana New" w:hAnsi="Angsana New" w:hint="cs"/>
          <w:sz w:val="30"/>
          <w:szCs w:val="30"/>
          <w:cs/>
        </w:rPr>
        <w:t>เงิน</w:t>
      </w:r>
      <w:r w:rsidRPr="00F346C0">
        <w:rPr>
          <w:rFonts w:ascii="Angsana New" w:hAnsi="Angsana New" w:hint="cs"/>
          <w:spacing w:val="-5"/>
          <w:sz w:val="30"/>
          <w:szCs w:val="30"/>
          <w:cs/>
        </w:rPr>
        <w:t>สดและรายการเทียบเท่าเงินสด</w:t>
      </w:r>
    </w:p>
    <w:p w14:paraId="45AE1B52" w14:textId="77777777" w:rsidR="00F028E0" w:rsidRPr="00F346C0" w:rsidRDefault="00F028E0" w:rsidP="00F028E0">
      <w:pPr>
        <w:pStyle w:val="ListParagraph"/>
        <w:ind w:left="117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p w14:paraId="19198B8B" w14:textId="6EF9F846" w:rsidR="00725813" w:rsidRPr="00F346C0" w:rsidRDefault="002E0198" w:rsidP="00F028E0">
      <w:pPr>
        <w:pStyle w:val="ListParagraph"/>
        <w:ind w:left="171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r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ความเสี่ยงด้านเครดิต</w:t>
      </w:r>
      <w:r w:rsidR="00EF3B3A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ของ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</w:t>
      </w:r>
      <w:r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ที่เกิดจา</w:t>
      </w:r>
      <w:r w:rsidR="00EF3B3A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ก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เงินฝากและสินทรัพย์ทางการเงิน</w:t>
      </w:r>
      <w:r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มีจำกัดเนื่องจาก</w:t>
      </w:r>
      <w:r w:rsidR="00EF3B3A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คู่</w:t>
      </w:r>
      <w:r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สัญญาเป็น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สถาบันการเงินและบริษัทที่มีอันดับความน่าเชื่อถืออยู่ในระดับ</w:t>
      </w:r>
      <w:r w:rsidR="00725813" w:rsidRPr="00F346C0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F346C0">
        <w:rPr>
          <w:rFonts w:ascii="Angsana New" w:eastAsia="MS Mincho" w:hAnsi="Angsana New"/>
          <w:spacing w:val="-6"/>
          <w:sz w:val="30"/>
          <w:szCs w:val="30"/>
        </w:rPr>
        <w:t xml:space="preserve">Investment Grade 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ทั้งนี้</w:t>
      </w:r>
      <w:r w:rsidR="00725813" w:rsidRPr="00F346C0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กลุ่มบริษัทได้มีการประเมินสถานะทางการเงินและ</w:t>
      </w:r>
      <w:r w:rsidR="00725813"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ความมั่นคงของสถาบันการเงินและบริษัทเหล่านี้อย่างสม่ำเสมอ</w:t>
      </w:r>
      <w:r w:rsidR="00725813" w:rsidRPr="00F346C0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725813" w:rsidRPr="00F346C0">
        <w:rPr>
          <w:rFonts w:ascii="Angsana New" w:eastAsia="MS Mincho" w:hAnsi="Angsana New" w:hint="cs"/>
          <w:spacing w:val="-2"/>
          <w:sz w:val="30"/>
          <w:szCs w:val="30"/>
          <w:cs/>
        </w:rPr>
        <w:t>เพื่อเป็นการบริหารความเสี่ยงในการ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ฝากเงินและการลงทุนต่าง</w:t>
      </w:r>
      <w:r w:rsidR="003E2935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 xml:space="preserve"> </w:t>
      </w:r>
      <w:r w:rsidR="00725813" w:rsidRPr="00F346C0">
        <w:rPr>
          <w:rFonts w:ascii="Angsana New" w:eastAsia="MS Mincho" w:hAnsi="Angsana New" w:hint="cs"/>
          <w:spacing w:val="-6"/>
          <w:sz w:val="30"/>
          <w:szCs w:val="30"/>
          <w:cs/>
        </w:rPr>
        <w:t>ๆ</w:t>
      </w:r>
    </w:p>
    <w:bookmarkEnd w:id="13"/>
    <w:p w14:paraId="6B341737" w14:textId="2AE13DB8" w:rsidR="00725813" w:rsidRPr="00F346C0" w:rsidRDefault="00725813" w:rsidP="002E019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989B2" w14:textId="77777777" w:rsidR="007851DF" w:rsidRPr="00F346C0" w:rsidRDefault="007851DF" w:rsidP="002E019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17A49" w14:textId="68D59DD2" w:rsidR="00033586" w:rsidRPr="00F346C0" w:rsidRDefault="008D72E4" w:rsidP="00F028E0">
      <w:pPr>
        <w:tabs>
          <w:tab w:val="left" w:pos="540"/>
        </w:tabs>
        <w:ind w:left="1087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F346C0">
        <w:rPr>
          <w:rFonts w:asciiTheme="majorBidi" w:hAnsiTheme="majorBidi" w:cstheme="majorBidi"/>
          <w:sz w:val="30"/>
          <w:szCs w:val="30"/>
          <w:cs/>
        </w:rPr>
        <w:t>ข</w:t>
      </w:r>
      <w:r w:rsidRPr="00F346C0">
        <w:rPr>
          <w:rFonts w:asciiTheme="majorBidi" w:hAnsiTheme="majorBidi" w:cstheme="majorBidi"/>
          <w:sz w:val="30"/>
          <w:szCs w:val="30"/>
        </w:rPr>
        <w:t>.1.</w:t>
      </w:r>
      <w:r w:rsidR="002E0198" w:rsidRPr="00F346C0">
        <w:rPr>
          <w:rFonts w:asciiTheme="majorBidi" w:hAnsiTheme="majorBidi" w:cstheme="majorBidi"/>
          <w:sz w:val="30"/>
          <w:szCs w:val="30"/>
        </w:rPr>
        <w:t>4</w:t>
      </w:r>
      <w:r w:rsidRPr="00F346C0">
        <w:rPr>
          <w:rFonts w:asciiTheme="majorBidi" w:hAnsiTheme="majorBidi" w:cstheme="majorBidi"/>
          <w:sz w:val="30"/>
          <w:szCs w:val="30"/>
        </w:rPr>
        <w:t>)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</w:p>
    <w:p w14:paraId="5067A1AD" w14:textId="755CE030" w:rsidR="008D72E4" w:rsidRPr="00F346C0" w:rsidRDefault="008D72E4" w:rsidP="008D72E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/>
          <w:sz w:val="30"/>
          <w:szCs w:val="30"/>
        </w:rPr>
      </w:pPr>
    </w:p>
    <w:p w14:paraId="635DDABA" w14:textId="26D25B01" w:rsidR="006B07BB" w:rsidRPr="00F346C0" w:rsidRDefault="008D72E4" w:rsidP="00F028E0">
      <w:pPr>
        <w:pStyle w:val="ListParagraph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="Angsana New" w:eastAsia="MS Mincho" w:hAnsi="Angsana New"/>
          <w:spacing w:val="-6"/>
          <w:sz w:val="30"/>
          <w:szCs w:val="30"/>
          <w:cs/>
        </w:rPr>
        <w:t>กลุ่ม</w:t>
      </w:r>
      <w:r w:rsidRPr="00F346C0">
        <w:rPr>
          <w:rFonts w:asciiTheme="majorBidi" w:hAnsiTheme="majorBidi" w:cstheme="majorBidi"/>
          <w:sz w:val="30"/>
          <w:szCs w:val="30"/>
          <w:cs/>
        </w:rPr>
        <w:t>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F346C0">
        <w:rPr>
          <w:rFonts w:asciiTheme="majorBidi" w:hAnsiTheme="majorBidi" w:cstheme="majorBidi"/>
          <w:sz w:val="30"/>
          <w:szCs w:val="30"/>
        </w:rPr>
        <w:t xml:space="preserve">Investment grade credit rating) 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จากหน่วยงานจัดอันดับเครดิตภายนอกที่มีการเผยแพร่ </w:t>
      </w:r>
      <w:r w:rsidR="006B07BB" w:rsidRPr="00F346C0">
        <w:rPr>
          <w:rFonts w:asciiTheme="majorBidi" w:hAnsiTheme="majorBidi" w:hint="cs"/>
          <w:sz w:val="30"/>
          <w:szCs w:val="30"/>
          <w:cs/>
        </w:rPr>
        <w:t>สำหรับตราสารหนี้อื่น</w:t>
      </w:r>
      <w:r w:rsidR="006B07B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F346C0">
        <w:rPr>
          <w:rFonts w:asciiTheme="majorBidi" w:hAnsiTheme="majorBidi" w:hint="cs"/>
          <w:sz w:val="30"/>
          <w:szCs w:val="30"/>
          <w:cs/>
        </w:rPr>
        <w:t>ๆ</w:t>
      </w:r>
      <w:r w:rsidR="006B07B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F346C0">
        <w:rPr>
          <w:rFonts w:asciiTheme="majorBidi" w:hAnsiTheme="majorBidi" w:hint="cs"/>
          <w:sz w:val="30"/>
          <w:szCs w:val="30"/>
          <w:cs/>
        </w:rPr>
        <w:t>ที่ไม่อยู่ในความต้องการของตลาด</w:t>
      </w:r>
      <w:r w:rsidR="006B07B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F346C0">
        <w:rPr>
          <w:rFonts w:asciiTheme="majorBidi" w:hAnsiTheme="majorBidi" w:hint="cs"/>
          <w:sz w:val="30"/>
          <w:szCs w:val="30"/>
          <w:cs/>
        </w:rPr>
        <w:t>จะพิจารณาว่ามีความเสี่ยงด้านเครดิตต่ำเมื่อความเสี่ยงจากการผิดนัดชำระหนี้อยู่ในระดับต่ำ</w:t>
      </w:r>
      <w:r w:rsidR="006B07B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F346C0">
        <w:rPr>
          <w:rFonts w:asciiTheme="majorBidi" w:hAnsiTheme="majorBidi" w:hint="cs"/>
          <w:sz w:val="30"/>
          <w:szCs w:val="30"/>
          <w:cs/>
        </w:rPr>
        <w:t>และ</w:t>
      </w:r>
      <w:r w:rsidR="006B07BB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F346C0">
        <w:rPr>
          <w:rFonts w:asciiTheme="majorBidi" w:hAnsiTheme="majorBidi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415B397" w14:textId="77777777" w:rsidR="00FD3988" w:rsidRPr="00F346C0" w:rsidRDefault="00FD3988" w:rsidP="00CD56CE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54AAF23" w14:textId="1AB5B13D" w:rsidR="00CD56CE" w:rsidRPr="00F346C0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0A38" w:rsidRPr="00F346C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F0A38" w:rsidRPr="00F346C0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3DE0564C" w14:textId="625B65B8" w:rsidR="00CD56CE" w:rsidRPr="00F346C0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74A284" w14:textId="7311D09C" w:rsidR="00CD56CE" w:rsidRPr="00F346C0" w:rsidRDefault="00CD56CE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</w:rPr>
      </w:pPr>
      <w:r w:rsidRPr="00F346C0">
        <w:rPr>
          <w:rFonts w:ascii="Angsana New" w:hAnsi="Angsana New"/>
          <w:spacing w:val="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</w:t>
      </w:r>
    </w:p>
    <w:p w14:paraId="1CC03798" w14:textId="3AF4FFB1" w:rsidR="003E2935" w:rsidRPr="00F346C0" w:rsidRDefault="003E2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6BBBB233" w14:textId="3A792E92" w:rsidR="00E4670A" w:rsidRPr="00F346C0" w:rsidRDefault="00F028E0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F346C0">
        <w:rPr>
          <w:rFonts w:ascii="Angsana New" w:hAnsi="Angsana New" w:hint="cs"/>
          <w:spacing w:val="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346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F346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วันที่รายงาน</w:t>
      </w:r>
      <w:r w:rsidRPr="00F346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โดยแสดงจำนวนขั้นต้นซึ่งไม่ได้คิดลด</w:t>
      </w:r>
      <w:r w:rsidRPr="00F346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2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FC7B11" w14:textId="77777777" w:rsidR="00E4670A" w:rsidRPr="00F346C0" w:rsidRDefault="00E4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 w:rsidRPr="00F346C0">
        <w:rPr>
          <w:rFonts w:ascii="Angsana New" w:hAnsi="Angsana New"/>
          <w:spacing w:val="2"/>
          <w:sz w:val="30"/>
          <w:szCs w:val="30"/>
          <w:cs/>
        </w:rPr>
        <w:br w:type="page"/>
      </w: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49"/>
        <w:gridCol w:w="98"/>
        <w:gridCol w:w="1162"/>
        <w:gridCol w:w="93"/>
        <w:gridCol w:w="1167"/>
        <w:gridCol w:w="93"/>
        <w:gridCol w:w="1167"/>
      </w:tblGrid>
      <w:tr w:rsidR="000E0468" w:rsidRPr="00F346C0" w14:paraId="2D64F841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06F8B4E" w14:textId="06C99AF1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4240074D" w14:textId="79B591B0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0E0468" w:rsidRPr="00F346C0" w14:paraId="796DBCCE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77205BA" w14:textId="77777777" w:rsidR="000E0468" w:rsidRPr="00F346C0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1594A2F1" w14:textId="1E978FBD" w:rsidR="000E0468" w:rsidRPr="00F346C0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" w:type="dxa"/>
          </w:tcPr>
          <w:p w14:paraId="48B7DF36" w14:textId="77777777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0FAF701" w14:textId="40CC673D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8" w:type="dxa"/>
          </w:tcPr>
          <w:p w14:paraId="46E2D0C8" w14:textId="77777777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6706652" w14:textId="544F18D0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21120D37" w14:textId="77777777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C91BE03" w14:textId="03AF52D1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0E335A6D" w14:textId="77777777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6320B933" w14:textId="030F8ADB" w:rsidR="000E0468" w:rsidRPr="00F346C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0468" w:rsidRPr="00F346C0" w14:paraId="477CA5FD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01F11E88" w14:textId="77777777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1A2CE5E8" w14:textId="40932A9B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0468" w:rsidRPr="00F346C0" w14:paraId="03EB398A" w14:textId="77777777" w:rsidTr="00E4670A">
        <w:trPr>
          <w:trHeight w:val="173"/>
        </w:trPr>
        <w:tc>
          <w:tcPr>
            <w:tcW w:w="3690" w:type="dxa"/>
            <w:shd w:val="clear" w:color="auto" w:fill="auto"/>
          </w:tcPr>
          <w:p w14:paraId="13F8A7F1" w14:textId="7B1231C3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4" w:name="_Hlk90627124"/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73B51"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1" w:type="dxa"/>
          </w:tcPr>
          <w:p w14:paraId="13C37C53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8530AD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09A9435A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8999C1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62DC5495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9A5BF4E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26A8F1BF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A4F0122" w14:textId="77777777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468" w:rsidRPr="00F346C0" w14:paraId="5BDB9D7D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418E3360" w14:textId="73D11B10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01C623B3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95429CC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1CD4518D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84961EC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523E4A17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AAD2667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FA7134A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79BB780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14"/>
      <w:tr w:rsidR="004D079F" w:rsidRPr="00F346C0" w14:paraId="03EE85D7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720B21D8" w14:textId="2F9FB6B2" w:rsidR="004D079F" w:rsidRPr="00F346C0" w:rsidRDefault="004D079F" w:rsidP="004D079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17E084F6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B598B11" w14:textId="45C89AE1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  <w:tc>
          <w:tcPr>
            <w:tcW w:w="98" w:type="dxa"/>
            <w:vAlign w:val="bottom"/>
          </w:tcPr>
          <w:p w14:paraId="5538B968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C2DA764" w14:textId="37D40459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E7B94A5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6027EBE" w14:textId="5BB79A94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08C52228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DBC17ED" w14:textId="203EE419" w:rsidR="004D079F" w:rsidRPr="00F346C0" w:rsidRDefault="004D079F" w:rsidP="00175070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</w:tr>
      <w:tr w:rsidR="004D079F" w:rsidRPr="00F346C0" w14:paraId="3AA24FB5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091390F" w14:textId="7CD6A0EA" w:rsidR="004D079F" w:rsidRPr="00F346C0" w:rsidRDefault="004D079F" w:rsidP="004D079F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4ED4AE13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026F8DA" w14:textId="3696E7AA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71,163</w:t>
            </w:r>
          </w:p>
        </w:tc>
        <w:tc>
          <w:tcPr>
            <w:tcW w:w="98" w:type="dxa"/>
            <w:vAlign w:val="bottom"/>
          </w:tcPr>
          <w:p w14:paraId="022596E5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71A7E8B" w14:textId="2DB20E36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4E7592E8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F91BB28" w14:textId="22D7FD6B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4C59E15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C4E8072" w14:textId="11892B7E" w:rsidR="004D079F" w:rsidRPr="00F346C0" w:rsidRDefault="004D079F" w:rsidP="004D079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71,163</w:t>
            </w:r>
          </w:p>
        </w:tc>
      </w:tr>
      <w:tr w:rsidR="004D079F" w:rsidRPr="00F346C0" w14:paraId="6914B02C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FD8B8BA" w14:textId="7C48F7F7" w:rsidR="004D079F" w:rsidRPr="00F346C0" w:rsidRDefault="004D079F" w:rsidP="004D079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" w:type="dxa"/>
            <w:vAlign w:val="bottom"/>
          </w:tcPr>
          <w:p w14:paraId="34574A82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3D21B6C" w14:textId="483E4E4F" w:rsidR="004D079F" w:rsidRPr="00F346C0" w:rsidRDefault="000E0EB6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19,501</w:t>
            </w:r>
          </w:p>
        </w:tc>
        <w:tc>
          <w:tcPr>
            <w:tcW w:w="98" w:type="dxa"/>
            <w:vAlign w:val="bottom"/>
          </w:tcPr>
          <w:p w14:paraId="7E72A891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FB9B492" w14:textId="5321B681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250FC1C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7E4AB6B" w14:textId="4F635B63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A90FB43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7043FEA" w14:textId="11DDE05B" w:rsidR="004D079F" w:rsidRPr="00F346C0" w:rsidRDefault="000E0EB6" w:rsidP="004D079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19,501</w:t>
            </w:r>
          </w:p>
        </w:tc>
      </w:tr>
      <w:tr w:rsidR="004D079F" w:rsidRPr="00F346C0" w14:paraId="64AC2C71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59B782B7" w14:textId="6FE510F6" w:rsidR="004D079F" w:rsidRPr="00F346C0" w:rsidRDefault="004D079F" w:rsidP="004D079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6035B88B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7F585BD" w14:textId="07EDB41D" w:rsidR="004D079F" w:rsidRPr="00F346C0" w:rsidRDefault="000E0EB6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2,493</w:t>
            </w:r>
          </w:p>
        </w:tc>
        <w:tc>
          <w:tcPr>
            <w:tcW w:w="98" w:type="dxa"/>
            <w:vAlign w:val="bottom"/>
          </w:tcPr>
          <w:p w14:paraId="711863F2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BF3545" w14:textId="31B5CDB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56B89BB" w14:textId="77777777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98FB9D4" w14:textId="26A1BCC6" w:rsidR="004D079F" w:rsidRPr="00F346C0" w:rsidRDefault="004D079F" w:rsidP="004D079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9D8CD42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D47559C" w14:textId="02CCBF7E" w:rsidR="004D079F" w:rsidRPr="00F346C0" w:rsidRDefault="000E0EB6" w:rsidP="004D079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2,493</w:t>
            </w:r>
          </w:p>
        </w:tc>
      </w:tr>
      <w:tr w:rsidR="004D079F" w:rsidRPr="00F346C0" w14:paraId="0006C982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3C31E51C" w14:textId="3400EF5E" w:rsidR="004D079F" w:rsidRPr="00F346C0" w:rsidRDefault="004D079F" w:rsidP="004D079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6BA654DF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6712EB3E" w14:textId="25EEDCBA" w:rsidR="004D079F" w:rsidRPr="00F346C0" w:rsidRDefault="000E0EB6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98" w:type="dxa"/>
            <w:vAlign w:val="bottom"/>
          </w:tcPr>
          <w:p w14:paraId="5BD789A8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6C8CD97" w14:textId="4AEEA451" w:rsidR="004D079F" w:rsidRPr="00F346C0" w:rsidRDefault="000E0EB6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8,892</w:t>
            </w:r>
          </w:p>
        </w:tc>
        <w:tc>
          <w:tcPr>
            <w:tcW w:w="93" w:type="dxa"/>
            <w:vAlign w:val="bottom"/>
          </w:tcPr>
          <w:p w14:paraId="108418B6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6B4C586" w14:textId="76E92594" w:rsidR="004D079F" w:rsidRPr="00F346C0" w:rsidRDefault="000E0EB6" w:rsidP="004D079F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19,772</w:t>
            </w:r>
          </w:p>
        </w:tc>
        <w:tc>
          <w:tcPr>
            <w:tcW w:w="93" w:type="dxa"/>
            <w:vAlign w:val="bottom"/>
          </w:tcPr>
          <w:p w14:paraId="500A837D" w14:textId="77777777" w:rsidR="004D079F" w:rsidRPr="00F346C0" w:rsidRDefault="004D079F" w:rsidP="004D079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E633C22" w14:textId="2F002410" w:rsidR="004D079F" w:rsidRPr="00F346C0" w:rsidRDefault="000E0EB6" w:rsidP="004D079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31,669</w:t>
            </w:r>
          </w:p>
        </w:tc>
      </w:tr>
      <w:tr w:rsidR="00E25601" w:rsidRPr="00F346C0" w14:paraId="74C949BF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F6D3BF2" w14:textId="2373B9F4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1B4B96D0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DE57CE2" w14:textId="2C08E65B" w:rsidR="00E25601" w:rsidRPr="00F346C0" w:rsidRDefault="006851BF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0E0EB6" w:rsidRPr="00F346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262</w:t>
            </w:r>
          </w:p>
        </w:tc>
        <w:tc>
          <w:tcPr>
            <w:tcW w:w="98" w:type="dxa"/>
            <w:vAlign w:val="bottom"/>
          </w:tcPr>
          <w:p w14:paraId="27F4C358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3F6C741" w14:textId="32B0865E" w:rsidR="00E25601" w:rsidRPr="00F346C0" w:rsidRDefault="000E0EB6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92,043</w:t>
            </w:r>
          </w:p>
        </w:tc>
        <w:tc>
          <w:tcPr>
            <w:tcW w:w="93" w:type="dxa"/>
            <w:vAlign w:val="bottom"/>
          </w:tcPr>
          <w:p w14:paraId="5D4702F8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849D5C4" w14:textId="614056DE" w:rsidR="00E25601" w:rsidRPr="00F346C0" w:rsidRDefault="000E0EB6" w:rsidP="00E25601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12,936</w:t>
            </w:r>
          </w:p>
        </w:tc>
        <w:tc>
          <w:tcPr>
            <w:tcW w:w="93" w:type="dxa"/>
            <w:vAlign w:val="bottom"/>
          </w:tcPr>
          <w:p w14:paraId="139A6260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4BCA9C2" w14:textId="0430F7C9" w:rsidR="00E25601" w:rsidRPr="00F346C0" w:rsidRDefault="000E0EB6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117,241</w:t>
            </w:r>
          </w:p>
        </w:tc>
      </w:tr>
      <w:tr w:rsidR="00E25601" w:rsidRPr="00F346C0" w14:paraId="0D4AFE7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91F0F28" w14:textId="5B0BC5C4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6A4D5592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3D8BA73" w14:textId="0F7EA91D" w:rsidR="00E25601" w:rsidRPr="00F346C0" w:rsidRDefault="000E0EB6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98" w:type="dxa"/>
            <w:vAlign w:val="bottom"/>
          </w:tcPr>
          <w:p w14:paraId="1C75A3A6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813D0EC" w14:textId="11DEF0D3" w:rsidR="00E25601" w:rsidRPr="00F346C0" w:rsidRDefault="000E0EB6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93" w:type="dxa"/>
            <w:vAlign w:val="bottom"/>
          </w:tcPr>
          <w:p w14:paraId="5B42E1B9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FDA56F1" w14:textId="26A3F9DA" w:rsidR="00E25601" w:rsidRPr="00F346C0" w:rsidRDefault="000E0EB6" w:rsidP="00E25601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93" w:type="dxa"/>
            <w:vAlign w:val="bottom"/>
          </w:tcPr>
          <w:p w14:paraId="66462222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B98503D" w14:textId="05491244" w:rsidR="00E25601" w:rsidRPr="00F346C0" w:rsidRDefault="000E0EB6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E25601" w:rsidRPr="00F346C0" w14:paraId="2AAB6F7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111E272" w14:textId="249D1D4B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1ADFA7A1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12E9765" w14:textId="671654B9" w:rsidR="00E25601" w:rsidRPr="00F346C0" w:rsidRDefault="000E0EB6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6851BF" w:rsidRPr="00F346C0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</w:p>
        </w:tc>
        <w:tc>
          <w:tcPr>
            <w:tcW w:w="98" w:type="dxa"/>
            <w:vAlign w:val="bottom"/>
          </w:tcPr>
          <w:p w14:paraId="4372B13E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206702A" w14:textId="017D5710" w:rsidR="00E25601" w:rsidRPr="00F346C0" w:rsidRDefault="000E0EB6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47,855</w:t>
            </w:r>
          </w:p>
        </w:tc>
        <w:tc>
          <w:tcPr>
            <w:tcW w:w="93" w:type="dxa"/>
            <w:vAlign w:val="bottom"/>
          </w:tcPr>
          <w:p w14:paraId="6C09D086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F9199A4" w14:textId="1162860D" w:rsidR="00E25601" w:rsidRPr="00F346C0" w:rsidRDefault="000E0EB6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164,211</w:t>
            </w:r>
          </w:p>
        </w:tc>
        <w:tc>
          <w:tcPr>
            <w:tcW w:w="93" w:type="dxa"/>
            <w:vAlign w:val="bottom"/>
          </w:tcPr>
          <w:p w14:paraId="1FC01740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748B098" w14:textId="465442B9" w:rsidR="00E25601" w:rsidRPr="00F346C0" w:rsidRDefault="000E0EB6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229,621</w:t>
            </w:r>
          </w:p>
        </w:tc>
      </w:tr>
      <w:tr w:rsidR="00E25601" w:rsidRPr="00F346C0" w14:paraId="10762F33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0DE0F810" w14:textId="4B49FFFE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32AB6E0E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5A9DFA2" w14:textId="2EB98FF2" w:rsidR="00E25601" w:rsidRPr="00F346C0" w:rsidRDefault="000E0EB6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10F52DCF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EB1DAA" w14:textId="72C1B7EB" w:rsidR="00E25601" w:rsidRPr="00F346C0" w:rsidRDefault="000E0EB6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93" w:type="dxa"/>
            <w:vAlign w:val="bottom"/>
          </w:tcPr>
          <w:p w14:paraId="5EDDD6D3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F875535" w14:textId="49B9F1F2" w:rsidR="00E25601" w:rsidRPr="00F346C0" w:rsidRDefault="000E0EB6" w:rsidP="00E25601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3" w:type="dxa"/>
            <w:vAlign w:val="bottom"/>
          </w:tcPr>
          <w:p w14:paraId="05DCDC6D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500F2FB" w14:textId="41318927" w:rsidR="00E25601" w:rsidRPr="00F346C0" w:rsidRDefault="000E0EB6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E25601" w:rsidRPr="00F346C0" w14:paraId="65A3BF6F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0FD6ADB" w14:textId="48ED19D6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52FF79E0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37A37" w14:textId="549AD694" w:rsidR="00E25601" w:rsidRPr="00F346C0" w:rsidRDefault="000E0EB6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128,276</w:t>
            </w:r>
          </w:p>
        </w:tc>
        <w:tc>
          <w:tcPr>
            <w:tcW w:w="98" w:type="dxa"/>
            <w:vAlign w:val="bottom"/>
          </w:tcPr>
          <w:p w14:paraId="70A462C6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3B1D" w14:textId="1305E4DB" w:rsidR="00E25601" w:rsidRPr="00F346C0" w:rsidRDefault="000E0EB6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148,960</w:t>
            </w:r>
          </w:p>
        </w:tc>
        <w:tc>
          <w:tcPr>
            <w:tcW w:w="93" w:type="dxa"/>
            <w:vAlign w:val="bottom"/>
          </w:tcPr>
          <w:p w14:paraId="38DECB09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FE9B7" w14:textId="4372BFC7" w:rsidR="00E25601" w:rsidRPr="00F346C0" w:rsidRDefault="000E0EB6" w:rsidP="00E25601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197,049</w:t>
            </w:r>
          </w:p>
        </w:tc>
        <w:tc>
          <w:tcPr>
            <w:tcW w:w="93" w:type="dxa"/>
            <w:vAlign w:val="bottom"/>
          </w:tcPr>
          <w:p w14:paraId="2155FC55" w14:textId="77777777" w:rsidR="00E25601" w:rsidRPr="00F346C0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FD1A" w14:textId="70EB7FBE" w:rsidR="00E25601" w:rsidRPr="00F346C0" w:rsidRDefault="000E0EB6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474,285</w:t>
            </w:r>
          </w:p>
        </w:tc>
      </w:tr>
      <w:tr w:rsidR="000E0468" w:rsidRPr="00F346C0" w14:paraId="1A548237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55F4023B" w14:textId="77777777" w:rsidR="000E0468" w:rsidRPr="00F346C0" w:rsidRDefault="000E0468" w:rsidP="00C278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49205BAE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796A0650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3811EAD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3B82B72D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20BA1B95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EC0DBA1" w14:textId="77777777" w:rsidR="000E0468" w:rsidRPr="00F346C0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7B66150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AC0323F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F346C0" w14:paraId="6446A94F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48D51234" w14:textId="177B7690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70670D24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C701F41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346BE026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82DBFC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C3E25A5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736EF47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31864372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6D63F4A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468" w:rsidRPr="00F346C0" w14:paraId="4BE1EC3A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2854A87A" w14:textId="3A6F9FCC" w:rsidR="000E0468" w:rsidRPr="00F346C0" w:rsidRDefault="000E0468" w:rsidP="007668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1333E381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8AB985D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7A011314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645EAAB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348541A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8CF22D7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D787131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09B2B89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5601" w:rsidRPr="00F346C0" w14:paraId="6DA5D170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6999C6E4" w14:textId="46853258" w:rsidR="00E25601" w:rsidRPr="00F346C0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259723ED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24A04E7" w14:textId="090E84F9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10,270</w:t>
            </w:r>
          </w:p>
        </w:tc>
        <w:tc>
          <w:tcPr>
            <w:tcW w:w="98" w:type="dxa"/>
          </w:tcPr>
          <w:p w14:paraId="5CAAE88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A7A8B6" w14:textId="7FC1C2F2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93" w:type="dxa"/>
          </w:tcPr>
          <w:p w14:paraId="720018E5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8C7EDAD" w14:textId="033FBEAB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78F5A94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36C5281" w14:textId="2280F8CB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10,802</w:t>
            </w:r>
          </w:p>
        </w:tc>
      </w:tr>
      <w:tr w:rsidR="00E25601" w:rsidRPr="00F346C0" w14:paraId="716A7A05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27D4358A" w14:textId="5F185DB7" w:rsidR="00E25601" w:rsidRPr="00F346C0" w:rsidRDefault="00E25601" w:rsidP="00E256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693D6BC0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5BA1CD" w14:textId="36CD62A9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  <w:tc>
          <w:tcPr>
            <w:tcW w:w="98" w:type="dxa"/>
          </w:tcPr>
          <w:p w14:paraId="7A5B3BB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90FD50C" w14:textId="7DF74C1F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32,427</w:t>
            </w:r>
          </w:p>
        </w:tc>
        <w:tc>
          <w:tcPr>
            <w:tcW w:w="93" w:type="dxa"/>
          </w:tcPr>
          <w:p w14:paraId="0F6CEBE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0A3B046" w14:textId="599616F3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02AE4AB8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3752DC9" w14:textId="1EB51802" w:rsidR="00E25601" w:rsidRPr="00F346C0" w:rsidRDefault="0054656B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34,029</w:t>
            </w:r>
          </w:p>
        </w:tc>
      </w:tr>
      <w:tr w:rsidR="00C62744" w:rsidRPr="00F346C0" w14:paraId="0EA14F40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56570B00" w14:textId="34F0B99E" w:rsidR="00C62744" w:rsidRPr="00F346C0" w:rsidRDefault="00C62744" w:rsidP="00C627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1CAC3D70" w14:textId="77777777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6BDC3F6" w14:textId="63BB2129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25BF"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8" w:type="dxa"/>
            <w:vAlign w:val="bottom"/>
          </w:tcPr>
          <w:p w14:paraId="091378C8" w14:textId="77777777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B0D3DEA" w14:textId="57954020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60D08C2" w14:textId="77777777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D15D0A5" w14:textId="13C9ECCF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8F21F6F" w14:textId="77777777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5BACC8D4" w14:textId="58775CAC" w:rsidR="00C62744" w:rsidRPr="00F346C0" w:rsidRDefault="00C62744" w:rsidP="00C6274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25BF"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25601" w:rsidRPr="00F346C0" w14:paraId="004F83A9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3F2D1008" w14:textId="7F4B53E4" w:rsidR="00E25601" w:rsidRPr="00F346C0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" w:type="dxa"/>
          </w:tcPr>
          <w:p w14:paraId="548DD970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0DB76C7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5E688902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5CEDF6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721E735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AAFCB60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519E3A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D3FB6A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5601" w:rsidRPr="00F346C0" w14:paraId="67927AAE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642C206F" w14:textId="263C2C60" w:rsidR="00E25601" w:rsidRPr="00F346C0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720B6B2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B1BCEB4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34D5A722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7991B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9D86642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DD7DC14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D22A68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55BA33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4656B" w:rsidRPr="00F346C0" w14:paraId="762BE3A8" w14:textId="77777777" w:rsidTr="004F20EC">
        <w:trPr>
          <w:trHeight w:val="153"/>
        </w:trPr>
        <w:tc>
          <w:tcPr>
            <w:tcW w:w="3690" w:type="dxa"/>
            <w:shd w:val="clear" w:color="auto" w:fill="auto"/>
          </w:tcPr>
          <w:p w14:paraId="4DC5C1A1" w14:textId="44031DE9" w:rsidR="0054656B" w:rsidRPr="00F346C0" w:rsidRDefault="0054656B" w:rsidP="0054656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06C6FC44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AC862EB" w14:textId="7C046412" w:rsidR="0054656B" w:rsidRPr="00F346C0" w:rsidRDefault="0054656B" w:rsidP="00AA0F54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(10,049)</w:t>
            </w:r>
          </w:p>
        </w:tc>
        <w:tc>
          <w:tcPr>
            <w:tcW w:w="98" w:type="dxa"/>
            <w:vAlign w:val="bottom"/>
          </w:tcPr>
          <w:p w14:paraId="14879D47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1A96058" w14:textId="51E91CAB" w:rsidR="0054656B" w:rsidRPr="00F346C0" w:rsidRDefault="0054656B" w:rsidP="00AA0F54">
            <w:pPr>
              <w:spacing w:line="240" w:lineRule="auto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93" w:type="dxa"/>
            <w:vAlign w:val="bottom"/>
          </w:tcPr>
          <w:p w14:paraId="49E1E89C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AA57DF0" w14:textId="2D4AC58C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9DD5527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B188178" w14:textId="3DF70591" w:rsidR="0054656B" w:rsidRPr="00F346C0" w:rsidRDefault="0054656B" w:rsidP="00AA0F54">
            <w:pPr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(10,573)</w:t>
            </w:r>
          </w:p>
        </w:tc>
      </w:tr>
      <w:tr w:rsidR="0054656B" w:rsidRPr="00F346C0" w14:paraId="29F0AD22" w14:textId="77777777" w:rsidTr="004F20EC">
        <w:trPr>
          <w:trHeight w:val="153"/>
        </w:trPr>
        <w:tc>
          <w:tcPr>
            <w:tcW w:w="3690" w:type="dxa"/>
            <w:shd w:val="clear" w:color="auto" w:fill="auto"/>
          </w:tcPr>
          <w:p w14:paraId="3C9BF677" w14:textId="46123273" w:rsidR="0054656B" w:rsidRPr="00F346C0" w:rsidRDefault="0054656B" w:rsidP="0054656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495AF089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0CAA34B" w14:textId="332AF9CC" w:rsidR="0054656B" w:rsidRPr="00F346C0" w:rsidRDefault="0054656B" w:rsidP="00AA0F54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(1,209)</w:t>
            </w:r>
          </w:p>
        </w:tc>
        <w:tc>
          <w:tcPr>
            <w:tcW w:w="98" w:type="dxa"/>
            <w:vAlign w:val="bottom"/>
          </w:tcPr>
          <w:p w14:paraId="38E740D3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AAEAA8F" w14:textId="7D0065CA" w:rsidR="0054656B" w:rsidRPr="00F346C0" w:rsidRDefault="0054656B" w:rsidP="00AA0F54">
            <w:pPr>
              <w:spacing w:line="240" w:lineRule="auto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(31,499)</w:t>
            </w:r>
          </w:p>
        </w:tc>
        <w:tc>
          <w:tcPr>
            <w:tcW w:w="93" w:type="dxa"/>
            <w:vAlign w:val="bottom"/>
          </w:tcPr>
          <w:p w14:paraId="39D1E380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4117E24" w14:textId="28896819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E210058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031724F0" w14:textId="50663D9A" w:rsidR="0054656B" w:rsidRPr="00F346C0" w:rsidRDefault="0054656B" w:rsidP="00AA0F54">
            <w:pPr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(32,708)</w:t>
            </w:r>
          </w:p>
        </w:tc>
      </w:tr>
      <w:tr w:rsidR="0054656B" w:rsidRPr="00F346C0" w14:paraId="321DD5D1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3BAD5B3A" w14:textId="482454FF" w:rsidR="0054656B" w:rsidRPr="00F346C0" w:rsidRDefault="0054656B" w:rsidP="0054656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5E40AE8B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274EE86" w14:textId="01FF5663" w:rsidR="0054656B" w:rsidRPr="00F346C0" w:rsidRDefault="0054656B" w:rsidP="00AA0F54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98" w:type="dxa"/>
            <w:vAlign w:val="bottom"/>
          </w:tcPr>
          <w:p w14:paraId="0AEF7754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FC193AE" w14:textId="3BA1CFD5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04B3C99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16090E0" w14:textId="49AEFD3D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0A2AC4E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BB8F863" w14:textId="5935FC5A" w:rsidR="0054656B" w:rsidRPr="00F346C0" w:rsidRDefault="0054656B" w:rsidP="00AA0F54">
            <w:pPr>
              <w:spacing w:line="240" w:lineRule="auto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  <w:tr w:rsidR="0054656B" w:rsidRPr="00F346C0" w14:paraId="45D318AE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6A18FBAE" w14:textId="77777777" w:rsidR="0054656B" w:rsidRPr="00F346C0" w:rsidRDefault="0054656B" w:rsidP="0054656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" w:type="dxa"/>
          </w:tcPr>
          <w:p w14:paraId="458336EB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5DEA88A" w14:textId="26665D3F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98" w:type="dxa"/>
          </w:tcPr>
          <w:p w14:paraId="59F4A7CC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9D62C02" w14:textId="6DA6DAC4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93" w:type="dxa"/>
          </w:tcPr>
          <w:p w14:paraId="4862F59C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77533F2" w14:textId="30041ABD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06568F54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1C536C6" w14:textId="61FAF6E4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1,571</w:t>
            </w:r>
          </w:p>
        </w:tc>
      </w:tr>
      <w:tr w:rsidR="0054656B" w:rsidRPr="00F346C0" w14:paraId="0F2EE2F7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5CF54EBE" w14:textId="443F390B" w:rsidR="0054656B" w:rsidRPr="00F346C0" w:rsidRDefault="0054656B" w:rsidP="00546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1" w:type="dxa"/>
          </w:tcPr>
          <w:p w14:paraId="6758B7C1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18E4A2B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5AC03267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5A9102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F79A94F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960FC4A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38BB6C63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939F313" w14:textId="77777777" w:rsidR="0054656B" w:rsidRPr="00F346C0" w:rsidRDefault="0054656B" w:rsidP="0054656B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2BE84656" w14:textId="08DF1941" w:rsidR="00005F24" w:rsidRPr="00F346C0" w:rsidRDefault="00005F24"/>
    <w:p w14:paraId="71D87514" w14:textId="18106F63" w:rsidR="00005F24" w:rsidRPr="00F346C0" w:rsidRDefault="00005F24"/>
    <w:p w14:paraId="498DEAD4" w14:textId="647693E4" w:rsidR="00005F24" w:rsidRPr="00F346C0" w:rsidRDefault="00005F24"/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49"/>
        <w:gridCol w:w="98"/>
        <w:gridCol w:w="1162"/>
        <w:gridCol w:w="93"/>
        <w:gridCol w:w="1167"/>
        <w:gridCol w:w="93"/>
        <w:gridCol w:w="1167"/>
      </w:tblGrid>
      <w:tr w:rsidR="00373B51" w:rsidRPr="00F346C0" w14:paraId="7C49764F" w14:textId="77777777" w:rsidTr="00393DBD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489BBA81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194EBA30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373B51" w:rsidRPr="00F346C0" w14:paraId="5C84DCDE" w14:textId="77777777" w:rsidTr="00393DBD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294CC1B7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00B05DA1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" w:type="dxa"/>
          </w:tcPr>
          <w:p w14:paraId="09049C4B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0ECA292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8" w:type="dxa"/>
          </w:tcPr>
          <w:p w14:paraId="6125784B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584AEBF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7E30C148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2F73D693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09FBA324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15AE5879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B51" w:rsidRPr="00F346C0" w14:paraId="1329809E" w14:textId="77777777" w:rsidTr="00393DBD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701A125A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333F0181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B51" w:rsidRPr="00F346C0" w14:paraId="1D79FEC2" w14:textId="77777777" w:rsidTr="00393DBD">
        <w:trPr>
          <w:trHeight w:val="173"/>
        </w:trPr>
        <w:tc>
          <w:tcPr>
            <w:tcW w:w="3690" w:type="dxa"/>
            <w:shd w:val="clear" w:color="auto" w:fill="auto"/>
          </w:tcPr>
          <w:p w14:paraId="3A37DD34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1" w:type="dxa"/>
          </w:tcPr>
          <w:p w14:paraId="0C2DE963" w14:textId="77777777" w:rsidR="00373B51" w:rsidRPr="00F346C0" w:rsidRDefault="00373B51" w:rsidP="00393D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85F381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57F8460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A3CC7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28E8D5F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765368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50EAA68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504353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B51" w:rsidRPr="00F346C0" w14:paraId="3369A9E1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6C2F1D69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6688232D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FBA740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7F02F67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B6ABC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0DE86B6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86C0E4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546D844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879602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B51" w:rsidRPr="00F346C0" w14:paraId="22D3634C" w14:textId="77777777" w:rsidTr="00393DBD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77A6F90C" w14:textId="77777777" w:rsidR="00373B51" w:rsidRPr="00F346C0" w:rsidRDefault="00373B51" w:rsidP="00393DBD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5BAD392B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F77118C" w14:textId="77777777" w:rsidR="00373B51" w:rsidRPr="00F346C0" w:rsidRDefault="00373B51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  <w:tc>
          <w:tcPr>
            <w:tcW w:w="98" w:type="dxa"/>
            <w:vAlign w:val="bottom"/>
          </w:tcPr>
          <w:p w14:paraId="35E8E30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25B5698" w14:textId="77777777" w:rsidR="00373B51" w:rsidRPr="00F346C0" w:rsidRDefault="00373B51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4515DC2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2AAF929" w14:textId="77777777" w:rsidR="00373B51" w:rsidRPr="00F346C0" w:rsidRDefault="00373B51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2425A0E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29B1722" w14:textId="77777777" w:rsidR="00373B51" w:rsidRPr="00F346C0" w:rsidRDefault="00373B51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</w:tr>
      <w:tr w:rsidR="00373B51" w:rsidRPr="00F346C0" w14:paraId="3FD707D2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2951C53" w14:textId="77777777" w:rsidR="00373B51" w:rsidRPr="00F346C0" w:rsidRDefault="00373B51" w:rsidP="00393DBD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4D6C5B17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0EF715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57,613</w:t>
            </w:r>
          </w:p>
        </w:tc>
        <w:tc>
          <w:tcPr>
            <w:tcW w:w="98" w:type="dxa"/>
            <w:vAlign w:val="bottom"/>
          </w:tcPr>
          <w:p w14:paraId="0CDD388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DCF80C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C8BCF9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AA7E5B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625769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643BDD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57,613</w:t>
            </w:r>
          </w:p>
        </w:tc>
      </w:tr>
      <w:tr w:rsidR="00373B51" w:rsidRPr="00F346C0" w14:paraId="410AA94D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3753E2E6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" w:type="dxa"/>
            <w:vAlign w:val="bottom"/>
          </w:tcPr>
          <w:p w14:paraId="283462B4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7CBB625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17,488</w:t>
            </w:r>
          </w:p>
        </w:tc>
        <w:tc>
          <w:tcPr>
            <w:tcW w:w="98" w:type="dxa"/>
            <w:vAlign w:val="bottom"/>
          </w:tcPr>
          <w:p w14:paraId="3BB974D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4C4E52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2096E83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857A64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591D36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667A3F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17,488</w:t>
            </w:r>
          </w:p>
        </w:tc>
      </w:tr>
      <w:tr w:rsidR="00373B51" w:rsidRPr="00F346C0" w14:paraId="252175EA" w14:textId="77777777" w:rsidTr="00393DBD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510DD600" w14:textId="77777777" w:rsidR="00373B51" w:rsidRPr="00F346C0" w:rsidRDefault="00373B51" w:rsidP="00393DBD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1AD78E7A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A8194F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  <w:tc>
          <w:tcPr>
            <w:tcW w:w="98" w:type="dxa"/>
            <w:vAlign w:val="bottom"/>
          </w:tcPr>
          <w:p w14:paraId="383BCB5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8F5017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1A459D1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BA8BFB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13D0B8F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9538BA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</w:tr>
      <w:tr w:rsidR="00373B51" w:rsidRPr="00F346C0" w14:paraId="37C8893C" w14:textId="77777777" w:rsidTr="00393DBD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0FB5493C" w14:textId="77777777" w:rsidR="00373B51" w:rsidRPr="00F346C0" w:rsidRDefault="00373B51" w:rsidP="00393DBD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38C73141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CB955C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  <w:tc>
          <w:tcPr>
            <w:tcW w:w="98" w:type="dxa"/>
            <w:vAlign w:val="bottom"/>
          </w:tcPr>
          <w:p w14:paraId="7D1C212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B30FD6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7,792</w:t>
            </w:r>
          </w:p>
        </w:tc>
        <w:tc>
          <w:tcPr>
            <w:tcW w:w="93" w:type="dxa"/>
            <w:vAlign w:val="bottom"/>
          </w:tcPr>
          <w:p w14:paraId="61756A3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077F8F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20,695</w:t>
            </w:r>
          </w:p>
        </w:tc>
        <w:tc>
          <w:tcPr>
            <w:tcW w:w="93" w:type="dxa"/>
            <w:vAlign w:val="bottom"/>
          </w:tcPr>
          <w:p w14:paraId="459654A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339499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31,180</w:t>
            </w:r>
          </w:p>
        </w:tc>
      </w:tr>
      <w:tr w:rsidR="00373B51" w:rsidRPr="00F346C0" w14:paraId="6EA3DC06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3458DCD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3E5DC47E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E47F98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12,716</w:t>
            </w:r>
          </w:p>
        </w:tc>
        <w:tc>
          <w:tcPr>
            <w:tcW w:w="98" w:type="dxa"/>
            <w:vAlign w:val="bottom"/>
          </w:tcPr>
          <w:p w14:paraId="1A3B9AA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BA831B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83,998</w:t>
            </w:r>
          </w:p>
        </w:tc>
        <w:tc>
          <w:tcPr>
            <w:tcW w:w="93" w:type="dxa"/>
            <w:vAlign w:val="bottom"/>
          </w:tcPr>
          <w:p w14:paraId="7E87EC6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F86259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14,217</w:t>
            </w:r>
          </w:p>
        </w:tc>
        <w:tc>
          <w:tcPr>
            <w:tcW w:w="93" w:type="dxa"/>
            <w:vAlign w:val="bottom"/>
          </w:tcPr>
          <w:p w14:paraId="185C951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2CFF2D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110,931</w:t>
            </w:r>
          </w:p>
        </w:tc>
      </w:tr>
      <w:tr w:rsidR="00373B51" w:rsidRPr="00F346C0" w14:paraId="280674E2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F3CBBAE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77F8D275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FAEC0F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8" w:type="dxa"/>
            <w:vAlign w:val="bottom"/>
          </w:tcPr>
          <w:p w14:paraId="0E2CFA3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E8855A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93" w:type="dxa"/>
            <w:vAlign w:val="bottom"/>
          </w:tcPr>
          <w:p w14:paraId="7F4A54D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1A6657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3" w:type="dxa"/>
            <w:vAlign w:val="bottom"/>
          </w:tcPr>
          <w:p w14:paraId="4790906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00196E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373B51" w:rsidRPr="00F346C0" w14:paraId="1AF73AD9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ABEC397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23624841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C7ABBA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6,002</w:t>
            </w:r>
          </w:p>
        </w:tc>
        <w:tc>
          <w:tcPr>
            <w:tcW w:w="98" w:type="dxa"/>
            <w:vAlign w:val="bottom"/>
          </w:tcPr>
          <w:p w14:paraId="5B7CFD6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5126A8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63,151</w:t>
            </w:r>
          </w:p>
        </w:tc>
        <w:tc>
          <w:tcPr>
            <w:tcW w:w="93" w:type="dxa"/>
            <w:vAlign w:val="bottom"/>
          </w:tcPr>
          <w:p w14:paraId="0E8D9E8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A07609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187,991</w:t>
            </w:r>
          </w:p>
        </w:tc>
        <w:tc>
          <w:tcPr>
            <w:tcW w:w="93" w:type="dxa"/>
            <w:vAlign w:val="bottom"/>
          </w:tcPr>
          <w:p w14:paraId="38110F2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17FB2B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257,144</w:t>
            </w:r>
          </w:p>
        </w:tc>
      </w:tr>
      <w:tr w:rsidR="00373B51" w:rsidRPr="00F346C0" w14:paraId="50CA5CCB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99944B1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27ECFF93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A156E4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3333662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5E2C0A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93" w:type="dxa"/>
            <w:vAlign w:val="bottom"/>
          </w:tcPr>
          <w:p w14:paraId="7706BD3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96817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3" w:type="dxa"/>
            <w:vAlign w:val="bottom"/>
          </w:tcPr>
          <w:p w14:paraId="20F15D9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6A1306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373B51" w:rsidRPr="00F346C0" w14:paraId="70654FFD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E56CA3C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62994E9D" w14:textId="77777777" w:rsidR="00373B51" w:rsidRPr="00F346C0" w:rsidRDefault="00373B51" w:rsidP="00393DB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9CFC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104,610</w:t>
            </w:r>
          </w:p>
        </w:tc>
        <w:tc>
          <w:tcPr>
            <w:tcW w:w="98" w:type="dxa"/>
            <w:vAlign w:val="bottom"/>
          </w:tcPr>
          <w:p w14:paraId="2C53D61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9D67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155,180</w:t>
            </w:r>
          </w:p>
        </w:tc>
        <w:tc>
          <w:tcPr>
            <w:tcW w:w="93" w:type="dxa"/>
            <w:vAlign w:val="bottom"/>
          </w:tcPr>
          <w:p w14:paraId="56B4D14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0A1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222,956</w:t>
            </w:r>
          </w:p>
        </w:tc>
        <w:tc>
          <w:tcPr>
            <w:tcW w:w="93" w:type="dxa"/>
            <w:vAlign w:val="bottom"/>
          </w:tcPr>
          <w:p w14:paraId="0865875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5178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482,746</w:t>
            </w:r>
          </w:p>
        </w:tc>
      </w:tr>
      <w:tr w:rsidR="00373B51" w:rsidRPr="00F346C0" w14:paraId="333090C5" w14:textId="77777777" w:rsidTr="00393DBD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9BA9FF5" w14:textId="77777777" w:rsidR="00373B51" w:rsidRPr="00F346C0" w:rsidRDefault="00373B51" w:rsidP="00393DB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07976E5F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5771E96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81526A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6E77F07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0A51CAD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7EE0905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080F71A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38868F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B51" w:rsidRPr="00F346C0" w14:paraId="5AEA91E3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692EADC1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3ECCBD4C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F86F3E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0749042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731D87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6E4AF85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D26260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4B8CCCB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395F52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B51" w:rsidRPr="00F346C0" w14:paraId="21D973A9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73EB9EA2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31319FA5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7C63AE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6ACEB86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786789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CCCA22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1758A9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45525CD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3C1189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B51" w:rsidRPr="00F346C0" w14:paraId="7868AD21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2E36D836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091163D7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B2FE8DF" w14:textId="77777777" w:rsidR="00373B51" w:rsidRPr="00F346C0" w:rsidRDefault="00373B51" w:rsidP="0017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11,094</w:t>
            </w:r>
          </w:p>
        </w:tc>
        <w:tc>
          <w:tcPr>
            <w:tcW w:w="98" w:type="dxa"/>
          </w:tcPr>
          <w:p w14:paraId="7805B4E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DFB33D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93" w:type="dxa"/>
          </w:tcPr>
          <w:p w14:paraId="7900215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50C9BF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1FC9238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265047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11,405</w:t>
            </w:r>
          </w:p>
        </w:tc>
      </w:tr>
      <w:tr w:rsidR="00373B51" w:rsidRPr="00F346C0" w14:paraId="7CF57D97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62C6C6C5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7EC4672D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FB733F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98" w:type="dxa"/>
          </w:tcPr>
          <w:p w14:paraId="4251661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7C5842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44,360</w:t>
            </w:r>
          </w:p>
        </w:tc>
        <w:tc>
          <w:tcPr>
            <w:tcW w:w="93" w:type="dxa"/>
          </w:tcPr>
          <w:p w14:paraId="7F6A935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6A2868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140EFB4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DCA824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46,564</w:t>
            </w:r>
          </w:p>
        </w:tc>
      </w:tr>
      <w:tr w:rsidR="00373B51" w:rsidRPr="00F346C0" w14:paraId="0C7AB245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70DFFDD8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5C1A2833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7285198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98" w:type="dxa"/>
            <w:vAlign w:val="bottom"/>
          </w:tcPr>
          <w:p w14:paraId="7731F4B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285D6D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38FBF2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6CA5658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2035D48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C26EDB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373B51" w:rsidRPr="00F346C0" w14:paraId="66F659D7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5A15AF4C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" w:type="dxa"/>
          </w:tcPr>
          <w:p w14:paraId="0CF2D339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A9DF8A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79596C1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695BD58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98DE24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32FEEF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0EEE2F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7857C1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B51" w:rsidRPr="00F346C0" w14:paraId="6ACAE3AE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13E184FE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4DB7CFBA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FA8E90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2E00EFA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4F6133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1F4CC88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FB5B3E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58C30B4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D95117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3B51" w:rsidRPr="00F346C0" w14:paraId="2F48FAA9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048D7CEE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42FE6D89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5BCE7A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(11,076)</w:t>
            </w:r>
          </w:p>
        </w:tc>
        <w:tc>
          <w:tcPr>
            <w:tcW w:w="98" w:type="dxa"/>
            <w:vAlign w:val="bottom"/>
          </w:tcPr>
          <w:p w14:paraId="2B0FC51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707D706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(308)</w:t>
            </w:r>
          </w:p>
        </w:tc>
        <w:tc>
          <w:tcPr>
            <w:tcW w:w="93" w:type="dxa"/>
            <w:vAlign w:val="bottom"/>
          </w:tcPr>
          <w:p w14:paraId="22D0BD5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3CFCD3B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4A52681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6705A6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(11,384)</w:t>
            </w:r>
          </w:p>
        </w:tc>
      </w:tr>
      <w:tr w:rsidR="00373B51" w:rsidRPr="00F346C0" w14:paraId="6A18334A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1DC4E5AF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25AC3E92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BE9324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(1,737)</w:t>
            </w:r>
          </w:p>
        </w:tc>
        <w:tc>
          <w:tcPr>
            <w:tcW w:w="98" w:type="dxa"/>
            <w:vAlign w:val="bottom"/>
          </w:tcPr>
          <w:p w14:paraId="1C3A42A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21AF1D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(43,070)</w:t>
            </w:r>
          </w:p>
        </w:tc>
        <w:tc>
          <w:tcPr>
            <w:tcW w:w="93" w:type="dxa"/>
            <w:vAlign w:val="bottom"/>
          </w:tcPr>
          <w:p w14:paraId="5EBD3074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1AF8C07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3FB618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6DDA486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(44,807)</w:t>
            </w:r>
          </w:p>
        </w:tc>
      </w:tr>
      <w:tr w:rsidR="00373B51" w:rsidRPr="00F346C0" w14:paraId="5E7ADCE7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3D748D9A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3B69201E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B01EA33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98" w:type="dxa"/>
            <w:vAlign w:val="bottom"/>
          </w:tcPr>
          <w:p w14:paraId="2382956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3AB237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77CF7F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041366A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0D1542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99544B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</w:tr>
      <w:tr w:rsidR="00373B51" w:rsidRPr="00F346C0" w14:paraId="32822F0C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2A796662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" w:type="dxa"/>
          </w:tcPr>
          <w:p w14:paraId="0E5976A0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928945F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98" w:type="dxa"/>
          </w:tcPr>
          <w:p w14:paraId="44D0B57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5CF4000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1,293</w:t>
            </w:r>
          </w:p>
        </w:tc>
        <w:tc>
          <w:tcPr>
            <w:tcW w:w="93" w:type="dxa"/>
          </w:tcPr>
          <w:p w14:paraId="4AD6ED55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25BAB99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01D2DEA2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1B39C5C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</w:t>
            </w:r>
          </w:p>
        </w:tc>
      </w:tr>
      <w:tr w:rsidR="00373B51" w:rsidRPr="00F346C0" w14:paraId="5D85DBC8" w14:textId="77777777" w:rsidTr="00393DBD">
        <w:trPr>
          <w:trHeight w:val="153"/>
        </w:trPr>
        <w:tc>
          <w:tcPr>
            <w:tcW w:w="3690" w:type="dxa"/>
            <w:shd w:val="clear" w:color="auto" w:fill="auto"/>
          </w:tcPr>
          <w:p w14:paraId="47539DA0" w14:textId="77777777" w:rsidR="00373B51" w:rsidRPr="00F346C0" w:rsidRDefault="00373B5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1" w:type="dxa"/>
          </w:tcPr>
          <w:p w14:paraId="6DD2DACA" w14:textId="77777777" w:rsidR="00373B51" w:rsidRPr="00F346C0" w:rsidRDefault="00373B5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20652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6ED5670D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DF4E6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0D0198B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A70A597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6E8D5F41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08C32CE" w14:textId="77777777" w:rsidR="00373B51" w:rsidRPr="00F346C0" w:rsidRDefault="00373B51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51CC1F47" w14:textId="2C5A41D1" w:rsidR="00CD56CE" w:rsidRPr="00F346C0" w:rsidRDefault="00CD56CE" w:rsidP="00CD56CE">
      <w:pPr>
        <w:rPr>
          <w:rFonts w:asciiTheme="majorBidi" w:hAnsiTheme="majorBidi" w:cstheme="majorBidi"/>
          <w:sz w:val="30"/>
          <w:szCs w:val="30"/>
        </w:rPr>
      </w:pPr>
    </w:p>
    <w:p w14:paraId="648A59AE" w14:textId="77777777" w:rsidR="00321C98" w:rsidRPr="00F346C0" w:rsidRDefault="00321C98" w:rsidP="00CD56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65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61"/>
        <w:gridCol w:w="1122"/>
        <w:gridCol w:w="92"/>
        <w:gridCol w:w="1155"/>
        <w:gridCol w:w="92"/>
        <w:gridCol w:w="1168"/>
        <w:gridCol w:w="92"/>
        <w:gridCol w:w="1178"/>
        <w:gridCol w:w="6"/>
      </w:tblGrid>
      <w:tr w:rsidR="00321C98" w:rsidRPr="00F346C0" w14:paraId="6B851006" w14:textId="77777777" w:rsidTr="00AA0F5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2D770750" w14:textId="77777777" w:rsidR="00321C98" w:rsidRPr="00F346C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4A604D5F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C98" w:rsidRPr="00F346C0" w14:paraId="7B73B886" w14:textId="77777777" w:rsidTr="00AA0F54">
        <w:trPr>
          <w:trHeight w:val="151"/>
          <w:tblHeader/>
        </w:trPr>
        <w:tc>
          <w:tcPr>
            <w:tcW w:w="3690" w:type="dxa"/>
            <w:shd w:val="clear" w:color="auto" w:fill="auto"/>
          </w:tcPr>
          <w:p w14:paraId="125D8B1C" w14:textId="77777777" w:rsidR="00F737D4" w:rsidRPr="00F346C0" w:rsidRDefault="00F737D4" w:rsidP="005E24F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AC4A033" w14:textId="5C3C5A35" w:rsidR="00321C98" w:rsidRPr="00F346C0" w:rsidRDefault="00F737D4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" w:type="dxa"/>
          </w:tcPr>
          <w:p w14:paraId="1442C5A2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0A48A20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2353E942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5285793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57B490FF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452B645F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2CB67345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E70E0FA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1C98" w:rsidRPr="00F346C0" w14:paraId="030E7C11" w14:textId="77777777" w:rsidTr="00AA0F5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217AE77D" w14:textId="77777777" w:rsidR="00321C98" w:rsidRPr="00F346C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030F752A" w14:textId="77777777" w:rsidR="00321C98" w:rsidRPr="00F346C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1C98" w:rsidRPr="00F346C0" w14:paraId="33853811" w14:textId="77777777" w:rsidTr="00AA0F54">
        <w:trPr>
          <w:trHeight w:val="151"/>
        </w:trPr>
        <w:tc>
          <w:tcPr>
            <w:tcW w:w="3690" w:type="dxa"/>
            <w:shd w:val="clear" w:color="auto" w:fill="auto"/>
          </w:tcPr>
          <w:p w14:paraId="5DBA474E" w14:textId="5A82F944" w:rsidR="00321C98" w:rsidRPr="00F346C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1" w:type="dxa"/>
          </w:tcPr>
          <w:p w14:paraId="4E4E75D7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30B8AA1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5CD20DF1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6DAD06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679363D1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C694250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0D21BFE5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gridSpan w:val="2"/>
          </w:tcPr>
          <w:p w14:paraId="62CB7CF2" w14:textId="77777777" w:rsidR="00321C98" w:rsidRPr="00F346C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21C98" w:rsidRPr="00F346C0" w14:paraId="65D0C5E9" w14:textId="77777777" w:rsidTr="00AA0F54">
        <w:trPr>
          <w:trHeight w:val="151"/>
        </w:trPr>
        <w:tc>
          <w:tcPr>
            <w:tcW w:w="3690" w:type="dxa"/>
            <w:shd w:val="clear" w:color="auto" w:fill="auto"/>
          </w:tcPr>
          <w:p w14:paraId="18C4AA16" w14:textId="77777777" w:rsidR="00321C98" w:rsidRPr="00F346C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4BBDD38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68AB19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6678BBBE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C743D0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37814998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5F12D8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406D5230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gridSpan w:val="2"/>
          </w:tcPr>
          <w:p w14:paraId="3CF6DEDE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EB6" w:rsidRPr="00F346C0" w14:paraId="55905065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7079F9C0" w14:textId="77777777" w:rsidR="000E0EB6" w:rsidRPr="00F346C0" w:rsidRDefault="000E0EB6" w:rsidP="000E0E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126F3CD4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07D5114" w14:textId="1AD5EEBF" w:rsidR="000E0EB6" w:rsidRPr="00F346C0" w:rsidRDefault="006851BF" w:rsidP="000E0EB6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0E0EB6" w:rsidRPr="00F346C0">
              <w:rPr>
                <w:rFonts w:asciiTheme="majorBidi" w:hAnsiTheme="majorBidi" w:cstheme="majorBidi"/>
                <w:sz w:val="30"/>
                <w:szCs w:val="30"/>
              </w:rPr>
              <w:t>,024</w:t>
            </w:r>
          </w:p>
        </w:tc>
        <w:tc>
          <w:tcPr>
            <w:tcW w:w="92" w:type="dxa"/>
            <w:vAlign w:val="bottom"/>
          </w:tcPr>
          <w:p w14:paraId="729C51B7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1F7D76F" w14:textId="0DA2A9DF" w:rsidR="000E0EB6" w:rsidRPr="00F346C0" w:rsidRDefault="000E0EB6" w:rsidP="000E0EB6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4C10A433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5782181" w14:textId="345B994B" w:rsidR="000E0EB6" w:rsidRPr="00F346C0" w:rsidRDefault="000E0EB6" w:rsidP="000E0EB6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CAA17B2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45BEC99" w14:textId="2F3E8124" w:rsidR="000E0EB6" w:rsidRPr="00F346C0" w:rsidRDefault="006851BF" w:rsidP="000E0EB6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0E0EB6" w:rsidRPr="00F346C0">
              <w:rPr>
                <w:rFonts w:asciiTheme="majorBidi" w:hAnsiTheme="majorBidi" w:cstheme="majorBidi"/>
                <w:sz w:val="30"/>
                <w:szCs w:val="30"/>
              </w:rPr>
              <w:t>,024</w:t>
            </w:r>
          </w:p>
        </w:tc>
      </w:tr>
      <w:tr w:rsidR="000E0EB6" w:rsidRPr="00F346C0" w14:paraId="1630F0F4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C690FFB" w14:textId="77777777" w:rsidR="000E0EB6" w:rsidRPr="00F346C0" w:rsidRDefault="000E0EB6" w:rsidP="000E0E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" w:type="dxa"/>
            <w:vAlign w:val="bottom"/>
          </w:tcPr>
          <w:p w14:paraId="0596C922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4AED2A1" w14:textId="3D692EEC" w:rsidR="000E0EB6" w:rsidRPr="00F346C0" w:rsidRDefault="000E0EB6" w:rsidP="000E0EB6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8,982</w:t>
            </w:r>
          </w:p>
        </w:tc>
        <w:tc>
          <w:tcPr>
            <w:tcW w:w="92" w:type="dxa"/>
            <w:vAlign w:val="bottom"/>
          </w:tcPr>
          <w:p w14:paraId="41D32395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C08F4B4" w14:textId="781FDC66" w:rsidR="000E0EB6" w:rsidRPr="00F346C0" w:rsidRDefault="000E0EB6" w:rsidP="000E0EB6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EA0749B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CA648A2" w14:textId="79571A48" w:rsidR="000E0EB6" w:rsidRPr="00F346C0" w:rsidRDefault="000E0EB6" w:rsidP="000E0EB6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23D3F07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2A7B0A8" w14:textId="0393AA05" w:rsidR="000E0EB6" w:rsidRPr="00F346C0" w:rsidRDefault="000E0EB6" w:rsidP="000E0EB6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8,982</w:t>
            </w:r>
          </w:p>
        </w:tc>
      </w:tr>
      <w:tr w:rsidR="000E0EB6" w:rsidRPr="00F346C0" w14:paraId="2F381EBA" w14:textId="77777777" w:rsidTr="00AA0F5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6E9884E6" w14:textId="77777777" w:rsidR="000E0EB6" w:rsidRPr="00F346C0" w:rsidRDefault="000E0EB6" w:rsidP="000E0EB6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6C2F5799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F408616" w14:textId="52E4E413" w:rsidR="000E0EB6" w:rsidRPr="00F346C0" w:rsidRDefault="000E0EB6" w:rsidP="000E0EB6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3,230</w:t>
            </w:r>
          </w:p>
        </w:tc>
        <w:tc>
          <w:tcPr>
            <w:tcW w:w="92" w:type="dxa"/>
            <w:vAlign w:val="bottom"/>
          </w:tcPr>
          <w:p w14:paraId="1964DD6D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D8F5392" w14:textId="3A4C9225" w:rsidR="000E0EB6" w:rsidRPr="00F346C0" w:rsidRDefault="000E0EB6" w:rsidP="000E0EB6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E85F1FE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3A14A9B" w14:textId="268F610C" w:rsidR="000E0EB6" w:rsidRPr="00F346C0" w:rsidRDefault="000E0EB6" w:rsidP="000E0EB6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DB7F207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4CCC897" w14:textId="5D52F426" w:rsidR="000E0EB6" w:rsidRPr="00F346C0" w:rsidRDefault="000E0EB6" w:rsidP="000E0EB6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3,230</w:t>
            </w:r>
          </w:p>
        </w:tc>
      </w:tr>
      <w:tr w:rsidR="00321C98" w:rsidRPr="00F346C0" w14:paraId="3DA70E85" w14:textId="77777777" w:rsidTr="00AA0F5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16FF7F31" w14:textId="77777777" w:rsidR="00321C98" w:rsidRPr="00F346C0" w:rsidRDefault="00321C98" w:rsidP="005E24F9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62BF486D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F4A5E54" w14:textId="19A52E36" w:rsidR="00321C98" w:rsidRPr="00F346C0" w:rsidRDefault="000E0EB6" w:rsidP="005E24F9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92" w:type="dxa"/>
            <w:vAlign w:val="bottom"/>
          </w:tcPr>
          <w:p w14:paraId="4311A976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79EF1C1" w14:textId="74718126" w:rsidR="00321C98" w:rsidRPr="00F346C0" w:rsidRDefault="000E0EB6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6,419</w:t>
            </w:r>
          </w:p>
        </w:tc>
        <w:tc>
          <w:tcPr>
            <w:tcW w:w="92" w:type="dxa"/>
            <w:vAlign w:val="bottom"/>
          </w:tcPr>
          <w:p w14:paraId="47AD4371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D012715" w14:textId="2CF5E3D2" w:rsidR="00321C98" w:rsidRPr="00F346C0" w:rsidRDefault="000E0EB6" w:rsidP="005E24F9">
            <w:pPr>
              <w:tabs>
                <w:tab w:val="decimal" w:pos="953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16,708</w:t>
            </w:r>
          </w:p>
        </w:tc>
        <w:tc>
          <w:tcPr>
            <w:tcW w:w="92" w:type="dxa"/>
            <w:vAlign w:val="bottom"/>
          </w:tcPr>
          <w:p w14:paraId="10453317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9C5A065" w14:textId="5CF6EB98" w:rsidR="00321C98" w:rsidRPr="00F346C0" w:rsidRDefault="000E0EB6" w:rsidP="005E24F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24,976</w:t>
            </w:r>
          </w:p>
        </w:tc>
      </w:tr>
      <w:tr w:rsidR="000E0EB6" w:rsidRPr="00F346C0" w14:paraId="2C67DD5B" w14:textId="77777777" w:rsidTr="00AA0F5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4CE4D743" w14:textId="77777777" w:rsidR="000E0EB6" w:rsidRPr="00F346C0" w:rsidRDefault="000E0EB6" w:rsidP="000E0EB6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0223021B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4147458" w14:textId="5669C723" w:rsidR="000E0EB6" w:rsidRPr="00F346C0" w:rsidRDefault="000E0EB6" w:rsidP="000E0EB6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92" w:type="dxa"/>
            <w:vAlign w:val="bottom"/>
          </w:tcPr>
          <w:p w14:paraId="6FBFFFBA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3C27669" w14:textId="39735E25" w:rsidR="000E0EB6" w:rsidRPr="00F346C0" w:rsidRDefault="000E0EB6" w:rsidP="000E0EB6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46456D17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076E81D" w14:textId="19EF76C1" w:rsidR="000E0EB6" w:rsidRPr="00F346C0" w:rsidRDefault="000E0EB6" w:rsidP="000E0EB6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CB39BCB" w14:textId="77777777" w:rsidR="000E0EB6" w:rsidRPr="00F346C0" w:rsidRDefault="000E0EB6" w:rsidP="000E0EB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16C8CF2" w14:textId="59CF8693" w:rsidR="000E0EB6" w:rsidRPr="00F346C0" w:rsidRDefault="000E0EB6" w:rsidP="000E0EB6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321C98" w:rsidRPr="00F346C0" w14:paraId="7DEE28AA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27A3C3CD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509B5DD9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36C2785" w14:textId="4B319503" w:rsidR="00321C98" w:rsidRPr="00F346C0" w:rsidRDefault="000E0EB6" w:rsidP="005E24F9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8,112</w:t>
            </w:r>
          </w:p>
        </w:tc>
        <w:tc>
          <w:tcPr>
            <w:tcW w:w="92" w:type="dxa"/>
            <w:vAlign w:val="bottom"/>
          </w:tcPr>
          <w:p w14:paraId="1735036B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7D0DB23" w14:textId="2E4C331C" w:rsidR="00321C98" w:rsidRPr="00F346C0" w:rsidRDefault="000E0EB6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43,246</w:t>
            </w:r>
          </w:p>
        </w:tc>
        <w:tc>
          <w:tcPr>
            <w:tcW w:w="92" w:type="dxa"/>
            <w:vAlign w:val="bottom"/>
          </w:tcPr>
          <w:p w14:paraId="5273C18E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DD53762" w14:textId="20EB2F6A" w:rsidR="00321C98" w:rsidRPr="00F346C0" w:rsidRDefault="000E0EB6" w:rsidP="005E24F9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7,512</w:t>
            </w:r>
          </w:p>
        </w:tc>
        <w:tc>
          <w:tcPr>
            <w:tcW w:w="92" w:type="dxa"/>
            <w:vAlign w:val="bottom"/>
          </w:tcPr>
          <w:p w14:paraId="37BA796D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7D127BD" w14:textId="1492CC86" w:rsidR="00321C98" w:rsidRPr="00F346C0" w:rsidRDefault="000E0EB6" w:rsidP="005E24F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58,870</w:t>
            </w:r>
          </w:p>
        </w:tc>
      </w:tr>
      <w:tr w:rsidR="00321C98" w:rsidRPr="00F346C0" w14:paraId="18745E4D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49B0C00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3B283AC9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164023F" w14:textId="04BE2DB9" w:rsidR="00321C98" w:rsidRPr="00F346C0" w:rsidRDefault="000E0EB6" w:rsidP="005E24F9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3,471</w:t>
            </w:r>
          </w:p>
        </w:tc>
        <w:tc>
          <w:tcPr>
            <w:tcW w:w="92" w:type="dxa"/>
            <w:vAlign w:val="bottom"/>
          </w:tcPr>
          <w:p w14:paraId="44B6DA77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5E7EE2F" w14:textId="187B64C4" w:rsidR="00321C98" w:rsidRPr="00F346C0" w:rsidRDefault="000E0EB6" w:rsidP="005E24F9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13,884</w:t>
            </w:r>
          </w:p>
        </w:tc>
        <w:tc>
          <w:tcPr>
            <w:tcW w:w="92" w:type="dxa"/>
            <w:vAlign w:val="bottom"/>
          </w:tcPr>
          <w:p w14:paraId="1DA94A95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29EF0E0" w14:textId="27662DF3" w:rsidR="00321C98" w:rsidRPr="00F346C0" w:rsidRDefault="000E0EB6" w:rsidP="005E24F9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112,001</w:t>
            </w:r>
          </w:p>
        </w:tc>
        <w:tc>
          <w:tcPr>
            <w:tcW w:w="92" w:type="dxa"/>
            <w:vAlign w:val="bottom"/>
          </w:tcPr>
          <w:p w14:paraId="268B8470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16485F8" w14:textId="32A6D9B7" w:rsidR="00321C98" w:rsidRPr="00F346C0" w:rsidRDefault="000E0EB6" w:rsidP="005E24F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129,356</w:t>
            </w:r>
          </w:p>
        </w:tc>
      </w:tr>
      <w:tr w:rsidR="00321C98" w:rsidRPr="00F346C0" w14:paraId="3BF373A2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43527655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4D9263DC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40DC59E" w14:textId="70FC54CE" w:rsidR="00321C98" w:rsidRPr="00F346C0" w:rsidRDefault="000E0EB6" w:rsidP="005E24F9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14,508</w:t>
            </w:r>
          </w:p>
        </w:tc>
        <w:tc>
          <w:tcPr>
            <w:tcW w:w="92" w:type="dxa"/>
            <w:vAlign w:val="bottom"/>
          </w:tcPr>
          <w:p w14:paraId="1F62F7F2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2CEC593" w14:textId="518697A1" w:rsidR="00321C98" w:rsidRPr="00F346C0" w:rsidRDefault="000E0EB6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35,666</w:t>
            </w:r>
          </w:p>
        </w:tc>
        <w:tc>
          <w:tcPr>
            <w:tcW w:w="92" w:type="dxa"/>
            <w:vAlign w:val="bottom"/>
          </w:tcPr>
          <w:p w14:paraId="417E56E5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6D85567" w14:textId="0C8760C0" w:rsidR="00321C98" w:rsidRPr="00F346C0" w:rsidRDefault="000E0EB6" w:rsidP="005E24F9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56,655</w:t>
            </w:r>
          </w:p>
        </w:tc>
        <w:tc>
          <w:tcPr>
            <w:tcW w:w="92" w:type="dxa"/>
            <w:vAlign w:val="bottom"/>
          </w:tcPr>
          <w:p w14:paraId="54510B76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4318CCD" w14:textId="127F3658" w:rsidR="00321C98" w:rsidRPr="00F346C0" w:rsidRDefault="000E0EB6" w:rsidP="005E24F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106,829</w:t>
            </w:r>
          </w:p>
        </w:tc>
      </w:tr>
      <w:tr w:rsidR="00321C98" w:rsidRPr="00F346C0" w14:paraId="2FB52EF8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05A7DB8E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139E97ED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637218F" w14:textId="698FDC00" w:rsidR="00321C98" w:rsidRPr="00F346C0" w:rsidRDefault="000E0EB6" w:rsidP="005E24F9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4C0F4935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178636E" w14:textId="09803B5A" w:rsidR="00321C98" w:rsidRPr="00F346C0" w:rsidRDefault="000E0EB6" w:rsidP="005E24F9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2" w:type="dxa"/>
            <w:vAlign w:val="bottom"/>
          </w:tcPr>
          <w:p w14:paraId="028B1907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D4BDF83" w14:textId="15087CC7" w:rsidR="00321C98" w:rsidRPr="00F346C0" w:rsidRDefault="000E0EB6" w:rsidP="005E24F9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2" w:type="dxa"/>
            <w:vAlign w:val="bottom"/>
          </w:tcPr>
          <w:p w14:paraId="52CA6BE2" w14:textId="77777777" w:rsidR="00321C98" w:rsidRPr="00F346C0" w:rsidRDefault="00321C98" w:rsidP="005E24F9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3A998CA3" w14:textId="14F1BFD8" w:rsidR="00321C98" w:rsidRPr="00F346C0" w:rsidRDefault="000E0EB6" w:rsidP="005E24F9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321C98" w:rsidRPr="00F346C0" w14:paraId="047DFDB7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4D7AD32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711C2D7B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9AB1D" w14:textId="13AF9829" w:rsidR="00321C98" w:rsidRPr="00F346C0" w:rsidRDefault="000E0EB6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99,756</w:t>
            </w:r>
          </w:p>
        </w:tc>
        <w:tc>
          <w:tcPr>
            <w:tcW w:w="92" w:type="dxa"/>
            <w:vAlign w:val="bottom"/>
          </w:tcPr>
          <w:p w14:paraId="4AF652DF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61EF5" w14:textId="05314C10" w:rsidR="00321C98" w:rsidRPr="00F346C0" w:rsidRDefault="000E0EB6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99,237</w:t>
            </w:r>
          </w:p>
        </w:tc>
        <w:tc>
          <w:tcPr>
            <w:tcW w:w="92" w:type="dxa"/>
            <w:vAlign w:val="bottom"/>
          </w:tcPr>
          <w:p w14:paraId="3F6E9710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61689" w14:textId="1BBDB67E" w:rsidR="00321C98" w:rsidRPr="00F346C0" w:rsidRDefault="000E0EB6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192,893</w:t>
            </w:r>
          </w:p>
        </w:tc>
        <w:tc>
          <w:tcPr>
            <w:tcW w:w="92" w:type="dxa"/>
            <w:vAlign w:val="bottom"/>
          </w:tcPr>
          <w:p w14:paraId="4EBB3174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50501" w14:textId="350521B3" w:rsidR="00321C98" w:rsidRPr="00F346C0" w:rsidRDefault="000E0EB6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391,886</w:t>
            </w:r>
          </w:p>
        </w:tc>
      </w:tr>
      <w:tr w:rsidR="00321C98" w:rsidRPr="00F346C0" w14:paraId="24539EA9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707AFCD1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941C5A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2B4773F4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F380F89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54B8E7F0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4A6D50D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F483F06" w14:textId="77777777" w:rsidR="00321C98" w:rsidRPr="00F346C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1A680DA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vAlign w:val="bottom"/>
          </w:tcPr>
          <w:p w14:paraId="5BAA037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C98" w:rsidRPr="00F346C0" w14:paraId="387E0D44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6FA763D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4196C885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0975F4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A2FBD4D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47E12E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3A72EC3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FB9AD67" w14:textId="77777777" w:rsidR="00321C98" w:rsidRPr="00F346C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13E3BF4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B8F0349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C98" w:rsidRPr="00F346C0" w14:paraId="724957CC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56CFCC62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7CE0ADE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27C831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DBE9D52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4A6059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031518A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F11F340" w14:textId="77777777" w:rsidR="00321C98" w:rsidRPr="00F346C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EADA91B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73D35E5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C98" w:rsidRPr="00F346C0" w14:paraId="7B100BA3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02BA2380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39F098AD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E1E0103" w14:textId="5495E903" w:rsidR="00321C98" w:rsidRPr="00F346C0" w:rsidRDefault="00BD6870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92" w:type="dxa"/>
            <w:vAlign w:val="bottom"/>
          </w:tcPr>
          <w:p w14:paraId="4019AA9B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3B2BFF8" w14:textId="64131FD9" w:rsidR="00321C98" w:rsidRPr="00F346C0" w:rsidRDefault="00BD6870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7634B"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" w:type="dxa"/>
            <w:vAlign w:val="bottom"/>
          </w:tcPr>
          <w:p w14:paraId="6B7B67C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8484F12" w14:textId="768D9D32" w:rsidR="00321C98" w:rsidRPr="00F346C0" w:rsidRDefault="00BD6870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90E5E6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07484873" w14:textId="19629791" w:rsidR="00321C98" w:rsidRPr="00F346C0" w:rsidRDefault="00BD6870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6,159</w:t>
            </w:r>
          </w:p>
        </w:tc>
      </w:tr>
      <w:tr w:rsidR="00321C98" w:rsidRPr="00F346C0" w14:paraId="3E2D8958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319B5E55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307EAEEF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709C851" w14:textId="01D65504" w:rsidR="00321C98" w:rsidRPr="00F346C0" w:rsidRDefault="00BD6870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92" w:type="dxa"/>
            <w:vAlign w:val="bottom"/>
          </w:tcPr>
          <w:p w14:paraId="1D56757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8E505E3" w14:textId="2C0C54ED" w:rsidR="00321C98" w:rsidRPr="00F346C0" w:rsidRDefault="00BD6870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31,748</w:t>
            </w:r>
          </w:p>
        </w:tc>
        <w:tc>
          <w:tcPr>
            <w:tcW w:w="92" w:type="dxa"/>
            <w:vAlign w:val="bottom"/>
          </w:tcPr>
          <w:p w14:paraId="251F9D0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8D7B490" w14:textId="2EC5591A" w:rsidR="00321C98" w:rsidRPr="00F346C0" w:rsidRDefault="00A01B16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636D9C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14E26A6" w14:textId="09A707B6" w:rsidR="00321C98" w:rsidRPr="00F346C0" w:rsidRDefault="00BD6870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33,25</w:t>
            </w:r>
            <w:r w:rsidR="0097634B"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1C98" w:rsidRPr="00F346C0" w14:paraId="17DD3E31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73FAC30B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7619612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46B1CFA4" w14:textId="79F0BEE0" w:rsidR="00321C98" w:rsidRPr="00F346C0" w:rsidRDefault="00C62744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25BF"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2" w:type="dxa"/>
            <w:vAlign w:val="bottom"/>
          </w:tcPr>
          <w:p w14:paraId="2E77ADC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051A386" w14:textId="7AA96C6D" w:rsidR="00321C98" w:rsidRPr="00F346C0" w:rsidRDefault="00C62744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6FB206D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B17B9C8" w14:textId="50B18908" w:rsidR="00321C98" w:rsidRPr="00F346C0" w:rsidRDefault="00C62744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83F12BD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6BE9169" w14:textId="1DFC1BD4" w:rsidR="00321C98" w:rsidRPr="00F346C0" w:rsidRDefault="00C62744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25BF"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21C98" w:rsidRPr="00F346C0" w14:paraId="5704668A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1DA7977F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416BB7BB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C745D8B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</w:tcPr>
          <w:p w14:paraId="77358AD0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C1B4E4A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1E97491F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DCF4BE" w14:textId="77777777" w:rsidR="00321C98" w:rsidRPr="00F346C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3A5E5A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7E672BB3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C98" w:rsidRPr="00F346C0" w14:paraId="74C41F71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5EDEA75B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1EC7252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8E81903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</w:tcPr>
          <w:p w14:paraId="5B14608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7C71B9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C7A4AD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952166" w14:textId="77777777" w:rsidR="00321C98" w:rsidRPr="00F346C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62F081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45554EFD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C98" w:rsidRPr="00F346C0" w14:paraId="39A7B2D4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22F72298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7DF6F47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60D4B81" w14:textId="19549FDD" w:rsidR="00321C98" w:rsidRPr="00F346C0" w:rsidRDefault="00BD6870" w:rsidP="00AA0F5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(5,76</w:t>
            </w:r>
            <w:r w:rsidR="0097634B"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dxa"/>
            <w:vAlign w:val="bottom"/>
          </w:tcPr>
          <w:p w14:paraId="4716586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F4B08CB" w14:textId="1B84A0D5" w:rsidR="00321C98" w:rsidRPr="00F346C0" w:rsidRDefault="00BD6870" w:rsidP="00AA0F54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(187)</w:t>
            </w:r>
          </w:p>
        </w:tc>
        <w:tc>
          <w:tcPr>
            <w:tcW w:w="92" w:type="dxa"/>
            <w:vAlign w:val="bottom"/>
          </w:tcPr>
          <w:p w14:paraId="3C9D1A4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2050687" w14:textId="02D6232C" w:rsidR="00321C98" w:rsidRPr="00F346C0" w:rsidRDefault="00BD6870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45D85DDB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18957B4B" w14:textId="7618FCFA" w:rsidR="00321C98" w:rsidRPr="00F346C0" w:rsidRDefault="00BD6870" w:rsidP="00AA0F5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(5,952)</w:t>
            </w:r>
          </w:p>
        </w:tc>
      </w:tr>
      <w:tr w:rsidR="00321C98" w:rsidRPr="00F346C0" w14:paraId="2CA58B88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71844CE6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7B87043E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5BAC5EC" w14:textId="085B9644" w:rsidR="00321C98" w:rsidRPr="00F346C0" w:rsidRDefault="00BD6870" w:rsidP="00AA0F5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(1,110)</w:t>
            </w:r>
          </w:p>
        </w:tc>
        <w:tc>
          <w:tcPr>
            <w:tcW w:w="92" w:type="dxa"/>
            <w:vAlign w:val="bottom"/>
          </w:tcPr>
          <w:p w14:paraId="6947AAE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D743449" w14:textId="0C3D34C3" w:rsidR="00321C98" w:rsidRPr="00F346C0" w:rsidRDefault="00BD6870" w:rsidP="00AA0F54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(30,807)</w:t>
            </w:r>
          </w:p>
        </w:tc>
        <w:tc>
          <w:tcPr>
            <w:tcW w:w="92" w:type="dxa"/>
            <w:vAlign w:val="bottom"/>
          </w:tcPr>
          <w:p w14:paraId="6E06C29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463EE41" w14:textId="78201BC4" w:rsidR="00321C98" w:rsidRPr="00F346C0" w:rsidRDefault="00BD6870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8B7ED88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32063E8" w14:textId="6D0E6E2B" w:rsidR="00321C98" w:rsidRPr="00F346C0" w:rsidRDefault="00BD6870" w:rsidP="00AA0F5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(31,917)</w:t>
            </w:r>
          </w:p>
        </w:tc>
      </w:tr>
      <w:tr w:rsidR="00321C98" w:rsidRPr="00F346C0" w14:paraId="00170F82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65E6A87C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5CDA9335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84E4340" w14:textId="3F728902" w:rsidR="00321C98" w:rsidRPr="00F346C0" w:rsidRDefault="00C62744" w:rsidP="00AA0F5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92" w:type="dxa"/>
            <w:vAlign w:val="bottom"/>
          </w:tcPr>
          <w:p w14:paraId="7D76D6C6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31A52AE" w14:textId="298A74BE" w:rsidR="00321C98" w:rsidRPr="00F346C0" w:rsidRDefault="00C62744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3E2B4A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B394389" w14:textId="3FAD7690" w:rsidR="00321C98" w:rsidRPr="00F346C0" w:rsidRDefault="00C62744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EE0A293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0AC9F05E" w14:textId="7CD59A39" w:rsidR="00321C98" w:rsidRPr="00F346C0" w:rsidRDefault="00C62744" w:rsidP="00AA0F5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  <w:tr w:rsidR="00321C98" w:rsidRPr="00F346C0" w14:paraId="00635DEB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0FBA9B09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04DA7394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0A497" w14:textId="389E62E2" w:rsidR="00321C98" w:rsidRPr="00F346C0" w:rsidRDefault="0097634B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92" w:type="dxa"/>
            <w:vAlign w:val="bottom"/>
          </w:tcPr>
          <w:p w14:paraId="0707028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7C15E" w14:textId="0F5ABC4E" w:rsidR="00321C98" w:rsidRPr="00F346C0" w:rsidRDefault="0097634B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92" w:type="dxa"/>
            <w:vAlign w:val="bottom"/>
          </w:tcPr>
          <w:p w14:paraId="65C1F6F5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FD9A" w14:textId="620581C0" w:rsidR="00321C98" w:rsidRPr="00F346C0" w:rsidRDefault="0097634B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BACECA9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008EE" w14:textId="58EA24CD" w:rsidR="00321C98" w:rsidRPr="00F346C0" w:rsidRDefault="0097634B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1,567</w:t>
            </w:r>
          </w:p>
        </w:tc>
      </w:tr>
      <w:tr w:rsidR="00321C98" w:rsidRPr="00F346C0" w14:paraId="6E3E6A65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7F16B079" w14:textId="77777777" w:rsidR="00321C98" w:rsidRPr="00F346C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247D0354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6AF568A2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3BBF4C1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3CA96B27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A80853E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3F847FB4" w14:textId="77777777" w:rsidR="00321C98" w:rsidRPr="00F346C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923F09C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vAlign w:val="bottom"/>
          </w:tcPr>
          <w:p w14:paraId="52D270CE" w14:textId="77777777" w:rsidR="00321C98" w:rsidRPr="00F346C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C762A38" w14:textId="77777777" w:rsidR="00321C98" w:rsidRPr="00F346C0" w:rsidRDefault="00321C98" w:rsidP="00CD56CE">
      <w:pPr>
        <w:rPr>
          <w:rFonts w:asciiTheme="majorBidi" w:hAnsiTheme="majorBidi" w:cstheme="majorBidi"/>
          <w:sz w:val="30"/>
          <w:szCs w:val="30"/>
        </w:rPr>
      </w:pPr>
    </w:p>
    <w:p w14:paraId="58FC4542" w14:textId="77777777" w:rsidR="00EC4D56" w:rsidRPr="00F346C0" w:rsidRDefault="00EC4D56">
      <w:r w:rsidRPr="00F346C0">
        <w:br w:type="page"/>
      </w:r>
    </w:p>
    <w:tbl>
      <w:tblPr>
        <w:tblW w:w="865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61"/>
        <w:gridCol w:w="1122"/>
        <w:gridCol w:w="92"/>
        <w:gridCol w:w="1155"/>
        <w:gridCol w:w="92"/>
        <w:gridCol w:w="1168"/>
        <w:gridCol w:w="92"/>
        <w:gridCol w:w="1178"/>
        <w:gridCol w:w="6"/>
      </w:tblGrid>
      <w:tr w:rsidR="000E0468" w:rsidRPr="00F346C0" w14:paraId="31DBB77C" w14:textId="77777777" w:rsidTr="00AA0F5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1ED8CD5F" w14:textId="5E46B0DF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7E4B8289" w14:textId="2CC2C869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468" w:rsidRPr="00F346C0" w14:paraId="2BD2013E" w14:textId="77777777" w:rsidTr="00AA0F54">
        <w:trPr>
          <w:trHeight w:val="151"/>
          <w:tblHeader/>
        </w:trPr>
        <w:tc>
          <w:tcPr>
            <w:tcW w:w="3690" w:type="dxa"/>
            <w:shd w:val="clear" w:color="auto" w:fill="auto"/>
          </w:tcPr>
          <w:p w14:paraId="4834E013" w14:textId="77777777" w:rsidR="00F737D4" w:rsidRPr="00F346C0" w:rsidRDefault="00F737D4" w:rsidP="003C498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51AD14F" w14:textId="5ABE0E3B" w:rsidR="000E0468" w:rsidRPr="00F346C0" w:rsidRDefault="00F737D4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</w:t>
            </w:r>
            <w:r w:rsidRPr="00F346C0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F346C0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" w:type="dxa"/>
          </w:tcPr>
          <w:p w14:paraId="2BC81AF8" w14:textId="77777777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6BF6287" w14:textId="3BB193E9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6733B07E" w14:textId="77777777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506B308" w14:textId="36939095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2D0F0AE8" w14:textId="77777777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35222752" w14:textId="6AE4A3FD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7A4B41BD" w14:textId="77777777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425DE68" w14:textId="5E6152BC" w:rsidR="000E0468" w:rsidRPr="00F346C0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0468" w:rsidRPr="00F346C0" w14:paraId="1723A88E" w14:textId="77777777" w:rsidTr="00AA0F5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3286699D" w14:textId="77777777" w:rsidR="000E0468" w:rsidRPr="00F346C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698E6773" w14:textId="6F4B7CC6" w:rsidR="000E0468" w:rsidRPr="00F346C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0468" w:rsidRPr="00F346C0" w14:paraId="7D49E94A" w14:textId="77777777" w:rsidTr="00AA0F54">
        <w:trPr>
          <w:trHeight w:val="151"/>
        </w:trPr>
        <w:tc>
          <w:tcPr>
            <w:tcW w:w="3690" w:type="dxa"/>
            <w:shd w:val="clear" w:color="auto" w:fill="auto"/>
          </w:tcPr>
          <w:p w14:paraId="4E061A24" w14:textId="6454F003" w:rsidR="000E0468" w:rsidRPr="00F346C0" w:rsidRDefault="000E0468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bookmarkStart w:id="15" w:name="_Hlk90627170"/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1" w:type="dxa"/>
          </w:tcPr>
          <w:p w14:paraId="4E772AC3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B0495D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21FB5C6A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3150A00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192D8462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23C6A0A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62BCAB37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gridSpan w:val="2"/>
          </w:tcPr>
          <w:p w14:paraId="7B0155EA" w14:textId="77777777" w:rsidR="000E0468" w:rsidRPr="00F346C0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468" w:rsidRPr="00F346C0" w14:paraId="3BCDBAFF" w14:textId="77777777" w:rsidTr="00AA0F54">
        <w:trPr>
          <w:trHeight w:val="151"/>
        </w:trPr>
        <w:tc>
          <w:tcPr>
            <w:tcW w:w="3690" w:type="dxa"/>
            <w:shd w:val="clear" w:color="auto" w:fill="auto"/>
          </w:tcPr>
          <w:p w14:paraId="298F7B7F" w14:textId="29889ECC" w:rsidR="000E0468" w:rsidRPr="00F346C0" w:rsidRDefault="000E0468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0541F3E5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E365B2E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1654C186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90E2AF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6D552578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68B5AE3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5B2A9EB0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gridSpan w:val="2"/>
          </w:tcPr>
          <w:p w14:paraId="0D16B941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15"/>
      <w:tr w:rsidR="00E25601" w:rsidRPr="00F346C0" w14:paraId="15D37805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BA70AB1" w14:textId="64C90E92" w:rsidR="00E25601" w:rsidRPr="00F346C0" w:rsidRDefault="00E25601" w:rsidP="00E2560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" w:type="dxa"/>
            <w:vAlign w:val="bottom"/>
          </w:tcPr>
          <w:p w14:paraId="32521F70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38CDE30" w14:textId="1040EE1A" w:rsidR="00E25601" w:rsidRPr="00F346C0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92" w:type="dxa"/>
            <w:vAlign w:val="bottom"/>
          </w:tcPr>
          <w:p w14:paraId="1E348A64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0ADE595" w14:textId="25FB26FA" w:rsidR="00E25601" w:rsidRPr="00F346C0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A4D7B5F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98290C0" w14:textId="2F12FBE5" w:rsidR="00E25601" w:rsidRPr="00F346C0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0F7FA28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444934B" w14:textId="06564714" w:rsidR="00E25601" w:rsidRPr="00F346C0" w:rsidRDefault="00E25601" w:rsidP="00AA0F54">
            <w:pPr>
              <w:tabs>
                <w:tab w:val="decimal" w:pos="100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</w:tr>
      <w:tr w:rsidR="00E25601" w:rsidRPr="00F346C0" w14:paraId="5F6AB6F3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787C2AE" w14:textId="687A7ED1" w:rsidR="00E25601" w:rsidRPr="00F346C0" w:rsidRDefault="00E25601" w:rsidP="00E2560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2FE4BE66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56913C3" w14:textId="346153D1" w:rsidR="00E25601" w:rsidRPr="00F346C0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43,0</w:t>
            </w:r>
            <w:r w:rsidR="00810E45" w:rsidRPr="00F346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2" w:type="dxa"/>
            <w:vAlign w:val="bottom"/>
          </w:tcPr>
          <w:p w14:paraId="5B280F55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AE11482" w14:textId="03182EE1" w:rsidR="00E25601" w:rsidRPr="00F346C0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7DC96E5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495969A" w14:textId="51CB0F15" w:rsidR="00E25601" w:rsidRPr="00F346C0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9BF4964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A6F6B0D" w14:textId="512E66C0" w:rsidR="00E25601" w:rsidRPr="00F346C0" w:rsidRDefault="00810E45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43,054</w:t>
            </w:r>
          </w:p>
        </w:tc>
      </w:tr>
      <w:tr w:rsidR="00E25601" w:rsidRPr="00F346C0" w14:paraId="5B0BEF8E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BF97154" w14:textId="7ABB810C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" w:type="dxa"/>
            <w:vAlign w:val="bottom"/>
          </w:tcPr>
          <w:p w14:paraId="264AB43C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AF12F5A" w14:textId="7CDE664A" w:rsidR="00E25601" w:rsidRPr="00F346C0" w:rsidRDefault="002776F4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5601" w:rsidRPr="00F346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92" w:type="dxa"/>
            <w:vAlign w:val="bottom"/>
          </w:tcPr>
          <w:p w14:paraId="31B24319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EC4E0CA" w14:textId="2D95DBBF" w:rsidR="00E25601" w:rsidRPr="00F346C0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1F05C89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D1A9B41" w14:textId="691BF7AA" w:rsidR="00E25601" w:rsidRPr="00F346C0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0C30242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43A48E9" w14:textId="2A1D637A" w:rsidR="00E25601" w:rsidRPr="00F346C0" w:rsidRDefault="002776F4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</w:tr>
      <w:tr w:rsidR="00E25601" w:rsidRPr="00F346C0" w14:paraId="0B072339" w14:textId="77777777" w:rsidTr="00AA0F5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73F208E1" w14:textId="711377EB" w:rsidR="00E25601" w:rsidRPr="00F346C0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17ABDBAF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71790F5" w14:textId="12EC6F81" w:rsidR="00E25601" w:rsidRPr="00F346C0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3,314</w:t>
            </w:r>
          </w:p>
        </w:tc>
        <w:tc>
          <w:tcPr>
            <w:tcW w:w="92" w:type="dxa"/>
            <w:vAlign w:val="bottom"/>
          </w:tcPr>
          <w:p w14:paraId="1E20CC51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B4AF393" w14:textId="137E6888" w:rsidR="00E25601" w:rsidRPr="00F346C0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56F386D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6D48857" w14:textId="737CD383" w:rsidR="00E25601" w:rsidRPr="00F346C0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27F23CF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28D8A81" w14:textId="16CB4BF1" w:rsidR="00E25601" w:rsidRPr="00F346C0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3,314</w:t>
            </w:r>
          </w:p>
        </w:tc>
      </w:tr>
      <w:tr w:rsidR="00E25601" w:rsidRPr="00F346C0" w14:paraId="42E402D3" w14:textId="77777777" w:rsidTr="00AA0F5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2BDF0991" w14:textId="2E33D28A" w:rsidR="00E25601" w:rsidRPr="00F346C0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6A3A605B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C8F7FDA" w14:textId="1520D1FA" w:rsidR="00E25601" w:rsidRPr="00F346C0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  <w:tc>
          <w:tcPr>
            <w:tcW w:w="92" w:type="dxa"/>
            <w:vAlign w:val="bottom"/>
          </w:tcPr>
          <w:p w14:paraId="0828A8DD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AE2D185" w14:textId="27240F21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  <w:tc>
          <w:tcPr>
            <w:tcW w:w="92" w:type="dxa"/>
            <w:vAlign w:val="bottom"/>
          </w:tcPr>
          <w:p w14:paraId="0A8CADBE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1F1FE01" w14:textId="2D653E61" w:rsidR="00E25601" w:rsidRPr="00F346C0" w:rsidRDefault="00E25601" w:rsidP="00E25601">
            <w:pPr>
              <w:tabs>
                <w:tab w:val="decimal" w:pos="953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14,819</w:t>
            </w:r>
          </w:p>
        </w:tc>
        <w:tc>
          <w:tcPr>
            <w:tcW w:w="92" w:type="dxa"/>
            <w:vAlign w:val="bottom"/>
          </w:tcPr>
          <w:p w14:paraId="4BAA5E1B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1E9014E" w14:textId="2016DD77" w:rsidR="00E25601" w:rsidRPr="00F346C0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21,485</w:t>
            </w:r>
          </w:p>
        </w:tc>
      </w:tr>
      <w:tr w:rsidR="00E25601" w:rsidRPr="00F346C0" w14:paraId="27D8E6ED" w14:textId="77777777" w:rsidTr="00AA0F5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404D2B4C" w14:textId="772F3485" w:rsidR="00E25601" w:rsidRPr="00F346C0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1852824D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05D94AC" w14:textId="68FED98F" w:rsidR="00E25601" w:rsidRPr="00F346C0" w:rsidRDefault="00E25601" w:rsidP="00175070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92" w:type="dxa"/>
            <w:vAlign w:val="bottom"/>
          </w:tcPr>
          <w:p w14:paraId="111D5604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D798E87" w14:textId="13ED3DE9" w:rsidR="00E25601" w:rsidRPr="00F346C0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B5D97ED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09A327E" w14:textId="0F6CC9E5" w:rsidR="00E25601" w:rsidRPr="00F346C0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68FEBFA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5CDEB8" w14:textId="5B8A1D26" w:rsidR="00E25601" w:rsidRPr="00F346C0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  <w:tr w:rsidR="00E25601" w:rsidRPr="00F346C0" w14:paraId="3C19982C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471FE0C6" w14:textId="2B71EEB6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48295A9A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585A913" w14:textId="4CDF78A9" w:rsidR="00E25601" w:rsidRPr="00F346C0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9,052</w:t>
            </w:r>
          </w:p>
        </w:tc>
        <w:tc>
          <w:tcPr>
            <w:tcW w:w="92" w:type="dxa"/>
            <w:vAlign w:val="bottom"/>
          </w:tcPr>
          <w:p w14:paraId="23B423A8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0C8B148" w14:textId="3424BC3E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36,763</w:t>
            </w:r>
          </w:p>
        </w:tc>
        <w:tc>
          <w:tcPr>
            <w:tcW w:w="92" w:type="dxa"/>
            <w:vAlign w:val="bottom"/>
          </w:tcPr>
          <w:p w14:paraId="3E45FB69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DCAC656" w14:textId="00566FFE" w:rsidR="00E25601" w:rsidRPr="00F346C0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8,422</w:t>
            </w:r>
          </w:p>
        </w:tc>
        <w:tc>
          <w:tcPr>
            <w:tcW w:w="92" w:type="dxa"/>
            <w:vAlign w:val="bottom"/>
          </w:tcPr>
          <w:p w14:paraId="072786E5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26EB4C5" w14:textId="0F13121B" w:rsidR="00E25601" w:rsidRPr="00F346C0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54,237</w:t>
            </w:r>
          </w:p>
        </w:tc>
      </w:tr>
      <w:tr w:rsidR="00E25601" w:rsidRPr="00F346C0" w14:paraId="4DBD42CC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CEFA913" w14:textId="47CF92C5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230E87A3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F7642B1" w14:textId="013E7001" w:rsidR="00E25601" w:rsidRPr="00F346C0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4,207</w:t>
            </w:r>
          </w:p>
        </w:tc>
        <w:tc>
          <w:tcPr>
            <w:tcW w:w="92" w:type="dxa"/>
            <w:vAlign w:val="bottom"/>
          </w:tcPr>
          <w:p w14:paraId="76E96F44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45E845A" w14:textId="535B8112" w:rsidR="00E25601" w:rsidRPr="00F346C0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18,949</w:t>
            </w:r>
          </w:p>
        </w:tc>
        <w:tc>
          <w:tcPr>
            <w:tcW w:w="92" w:type="dxa"/>
            <w:vAlign w:val="bottom"/>
          </w:tcPr>
          <w:p w14:paraId="69086C40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32DC153" w14:textId="78737DE8" w:rsidR="00E25601" w:rsidRPr="00F346C0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136,053</w:t>
            </w:r>
          </w:p>
        </w:tc>
        <w:tc>
          <w:tcPr>
            <w:tcW w:w="92" w:type="dxa"/>
            <w:vAlign w:val="bottom"/>
          </w:tcPr>
          <w:p w14:paraId="0D5E3A1D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2E81D69" w14:textId="01B227F1" w:rsidR="00E25601" w:rsidRPr="00F346C0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159,209</w:t>
            </w:r>
          </w:p>
        </w:tc>
      </w:tr>
      <w:tr w:rsidR="00E25601" w:rsidRPr="00F346C0" w14:paraId="45015499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70B87D79" w14:textId="317B1333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0B8BE157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0507118" w14:textId="599C50E9" w:rsidR="00E25601" w:rsidRPr="00F346C0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2,404</w:t>
            </w:r>
          </w:p>
        </w:tc>
        <w:tc>
          <w:tcPr>
            <w:tcW w:w="92" w:type="dxa"/>
            <w:vAlign w:val="bottom"/>
          </w:tcPr>
          <w:p w14:paraId="790F58D1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CCF457B" w14:textId="5CD8DC20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48,758</w:t>
            </w:r>
          </w:p>
        </w:tc>
        <w:tc>
          <w:tcPr>
            <w:tcW w:w="92" w:type="dxa"/>
            <w:vAlign w:val="bottom"/>
          </w:tcPr>
          <w:p w14:paraId="16A96DC2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CE4586E" w14:textId="06819D88" w:rsidR="00E25601" w:rsidRPr="00F346C0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58,071</w:t>
            </w:r>
          </w:p>
        </w:tc>
        <w:tc>
          <w:tcPr>
            <w:tcW w:w="92" w:type="dxa"/>
            <w:vAlign w:val="bottom"/>
          </w:tcPr>
          <w:p w14:paraId="5F217390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15B420B" w14:textId="35851F15" w:rsidR="00E25601" w:rsidRPr="00F346C0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109,233</w:t>
            </w:r>
          </w:p>
        </w:tc>
      </w:tr>
      <w:tr w:rsidR="00E25601" w:rsidRPr="00F346C0" w14:paraId="1F568CB2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F1738B0" w14:textId="3C6D7B92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629E1801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60BC204" w14:textId="4F2A6442" w:rsidR="00E25601" w:rsidRPr="00F346C0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C1F039E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CDAC160" w14:textId="243DEADD" w:rsidR="00E25601" w:rsidRPr="00F346C0" w:rsidRDefault="006851BF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95</w:t>
            </w:r>
          </w:p>
        </w:tc>
        <w:tc>
          <w:tcPr>
            <w:tcW w:w="92" w:type="dxa"/>
            <w:vAlign w:val="bottom"/>
          </w:tcPr>
          <w:p w14:paraId="6F397F2D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BD0D291" w14:textId="0AC8D3C5" w:rsidR="00E25601" w:rsidRPr="00F346C0" w:rsidRDefault="006851BF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</w:p>
        </w:tc>
        <w:tc>
          <w:tcPr>
            <w:tcW w:w="92" w:type="dxa"/>
            <w:vAlign w:val="bottom"/>
          </w:tcPr>
          <w:p w14:paraId="652AC9D5" w14:textId="77777777" w:rsidR="00E25601" w:rsidRPr="00F346C0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358DE352" w14:textId="27AD24C5" w:rsidR="00E25601" w:rsidRPr="00F346C0" w:rsidRDefault="006851BF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112</w:t>
            </w:r>
          </w:p>
        </w:tc>
      </w:tr>
      <w:tr w:rsidR="00E25601" w:rsidRPr="00F346C0" w14:paraId="3BC57A9C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6603C37" w14:textId="77777777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4ECC308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2D881" w14:textId="38685104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776F4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5070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92" w:type="dxa"/>
            <w:vAlign w:val="bottom"/>
          </w:tcPr>
          <w:p w14:paraId="5A38BB75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C553D" w14:textId="2F599C53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109,734</w:t>
            </w:r>
          </w:p>
        </w:tc>
        <w:tc>
          <w:tcPr>
            <w:tcW w:w="92" w:type="dxa"/>
            <w:vAlign w:val="bottom"/>
          </w:tcPr>
          <w:p w14:paraId="35DEE7E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3E548" w14:textId="1BCEE3A3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217,382</w:t>
            </w:r>
          </w:p>
        </w:tc>
        <w:tc>
          <w:tcPr>
            <w:tcW w:w="92" w:type="dxa"/>
            <w:vAlign w:val="bottom"/>
          </w:tcPr>
          <w:p w14:paraId="502FDCDD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DEBA" w14:textId="4B1C8F89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2776F4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76F4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</w:tr>
      <w:tr w:rsidR="00810E45" w:rsidRPr="00F346C0" w14:paraId="13832BA6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430E64E" w14:textId="77777777" w:rsidR="00810E45" w:rsidRPr="00F346C0" w:rsidRDefault="00810E45" w:rsidP="00C278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2FFEA9F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1ED896A7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61843AE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1BE96133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342A616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0EEA7B8D" w14:textId="77777777" w:rsidR="00810E45" w:rsidRPr="00F346C0" w:rsidRDefault="00810E45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49296BB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vAlign w:val="bottom"/>
          </w:tcPr>
          <w:p w14:paraId="16AD5ADA" w14:textId="77777777" w:rsidR="00810E45" w:rsidRPr="00F346C0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F346C0" w14:paraId="0038B5F0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75570E29" w14:textId="53284A43" w:rsidR="000E0468" w:rsidRPr="00F346C0" w:rsidRDefault="000E0468" w:rsidP="00C278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207DE7E7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9365965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5102E50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8CD9CDC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307900B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42DD3F5" w14:textId="77777777" w:rsidR="000E0468" w:rsidRPr="00F346C0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D292F4D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00879E3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F346C0" w14:paraId="77C53DE4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42C5ABE0" w14:textId="5C563930" w:rsidR="000E0468" w:rsidRPr="00F346C0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5090EE4A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3126E36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51B0BF2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9A62633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614197D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C22BBA3" w14:textId="77777777" w:rsidR="000E0468" w:rsidRPr="00F346C0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B850CEB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A4D6FC2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01" w:rsidRPr="00F346C0" w14:paraId="777E179B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19C57635" w14:textId="4876D1B3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12D712B3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FF51C91" w14:textId="1157A94E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7,380</w:t>
            </w:r>
          </w:p>
        </w:tc>
        <w:tc>
          <w:tcPr>
            <w:tcW w:w="92" w:type="dxa"/>
            <w:vAlign w:val="bottom"/>
          </w:tcPr>
          <w:p w14:paraId="5955C1B6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9F5578E" w14:textId="6B06D0AD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42CC6C3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4D2216D" w14:textId="7F8077A7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C590C5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6F3C4DB5" w14:textId="7E7B36C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7,380</w:t>
            </w:r>
          </w:p>
        </w:tc>
      </w:tr>
      <w:tr w:rsidR="00E25601" w:rsidRPr="00F346C0" w14:paraId="5E4352CB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7BC5F74E" w14:textId="63EB9017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74AD683D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B84E492" w14:textId="5F03A8B5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1,965</w:t>
            </w:r>
          </w:p>
        </w:tc>
        <w:tc>
          <w:tcPr>
            <w:tcW w:w="92" w:type="dxa"/>
            <w:vAlign w:val="bottom"/>
          </w:tcPr>
          <w:p w14:paraId="74418AF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17DA623" w14:textId="2A6C063D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41,885</w:t>
            </w:r>
          </w:p>
        </w:tc>
        <w:tc>
          <w:tcPr>
            <w:tcW w:w="92" w:type="dxa"/>
            <w:vAlign w:val="bottom"/>
          </w:tcPr>
          <w:p w14:paraId="1C5B565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70D4330" w14:textId="0D382DE0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2D78FF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2BB80A7" w14:textId="3F44AA70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43,850</w:t>
            </w:r>
          </w:p>
        </w:tc>
      </w:tr>
      <w:tr w:rsidR="00E25601" w:rsidRPr="00F346C0" w14:paraId="3E4F3E98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3B5C8314" w14:textId="1119ECAC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6FFDC67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5B4D72A" w14:textId="54A939AA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92" w:type="dxa"/>
            <w:vAlign w:val="bottom"/>
          </w:tcPr>
          <w:p w14:paraId="35AF6F27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647FF9D" w14:textId="19A7AC7C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325F8B6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C32D51" w14:textId="6125A86E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4AE560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F27A0C3" w14:textId="3E0CB07C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E25601" w:rsidRPr="00F346C0" w14:paraId="78903F27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37B62CE6" w14:textId="77777777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0F98073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65A280A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</w:tcPr>
          <w:p w14:paraId="5BBEFE05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923DF5B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03C823A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5C8838" w14:textId="77777777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4E29912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34172FC4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01" w:rsidRPr="00F346C0" w14:paraId="41B9E865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50D3A9E9" w14:textId="06FEEEB1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66382CA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416F0F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</w:tcPr>
          <w:p w14:paraId="4F281BA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0BAF97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002265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85FA6C" w14:textId="77777777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7E4F61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25C2EAE4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01" w:rsidRPr="00F346C0" w14:paraId="64AE76F6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1415540B" w14:textId="0FB10320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42876306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EEEAC3A" w14:textId="14D19967" w:rsidR="00E25601" w:rsidRPr="00F346C0" w:rsidRDefault="00E25601" w:rsidP="00AA0F54">
            <w:pPr>
              <w:tabs>
                <w:tab w:val="clear" w:pos="907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(7,955)</w:t>
            </w:r>
          </w:p>
        </w:tc>
        <w:tc>
          <w:tcPr>
            <w:tcW w:w="92" w:type="dxa"/>
            <w:vAlign w:val="bottom"/>
          </w:tcPr>
          <w:p w14:paraId="05521F1D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A80608B" w14:textId="47F6AF6D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A04997F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D8197A5" w14:textId="5DB4CC7A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FA36E1A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3BC3E17E" w14:textId="7C154307" w:rsidR="00E25601" w:rsidRPr="00F346C0" w:rsidRDefault="00E25601" w:rsidP="00AA0F5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(7,955)</w:t>
            </w:r>
          </w:p>
        </w:tc>
      </w:tr>
      <w:tr w:rsidR="00E25601" w:rsidRPr="00F346C0" w14:paraId="12A0FD9E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7ED87D39" w14:textId="56B95429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5248E885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20D170C" w14:textId="1EDE8309" w:rsidR="00E25601" w:rsidRPr="00F346C0" w:rsidRDefault="00E25601" w:rsidP="00AA0F54">
            <w:pPr>
              <w:tabs>
                <w:tab w:val="clear" w:pos="907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(1,477)</w:t>
            </w:r>
          </w:p>
        </w:tc>
        <w:tc>
          <w:tcPr>
            <w:tcW w:w="92" w:type="dxa"/>
            <w:vAlign w:val="bottom"/>
          </w:tcPr>
          <w:p w14:paraId="5B3A144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E29D238" w14:textId="5955B773" w:rsidR="00E25601" w:rsidRPr="00F346C0" w:rsidRDefault="00E25601" w:rsidP="00AA0F54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(40,477)</w:t>
            </w:r>
          </w:p>
        </w:tc>
        <w:tc>
          <w:tcPr>
            <w:tcW w:w="92" w:type="dxa"/>
            <w:vAlign w:val="bottom"/>
          </w:tcPr>
          <w:p w14:paraId="05729F0A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94BFD4E" w14:textId="486BA60C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341556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C772A5D" w14:textId="64CDEA15" w:rsidR="00E25601" w:rsidRPr="00F346C0" w:rsidRDefault="00E25601" w:rsidP="00AA0F5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(41,954)</w:t>
            </w:r>
          </w:p>
        </w:tc>
      </w:tr>
      <w:tr w:rsidR="00E25601" w:rsidRPr="00F346C0" w14:paraId="7D1AA681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1416B38E" w14:textId="12BE18AE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18A85A35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0D996FC2" w14:textId="32C79E85" w:rsidR="00E25601" w:rsidRPr="00F346C0" w:rsidRDefault="00E25601" w:rsidP="00AA0F54">
            <w:pPr>
              <w:tabs>
                <w:tab w:val="clear" w:pos="907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92" w:type="dxa"/>
            <w:vAlign w:val="bottom"/>
          </w:tcPr>
          <w:p w14:paraId="52612A6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4A4DC2D" w14:textId="74E6FC5F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39FA8F9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F2257C2" w14:textId="535A31DE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38D9EB1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1B0DD7C0" w14:textId="696356D0" w:rsidR="00E25601" w:rsidRPr="00F346C0" w:rsidRDefault="00E25601" w:rsidP="00AA0F5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</w:tr>
      <w:tr w:rsidR="00E25601" w:rsidRPr="00F346C0" w14:paraId="10E5C851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0272A731" w14:textId="77777777" w:rsidR="00E25601" w:rsidRPr="00F346C0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140FA1F4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4D8DC" w14:textId="23066618" w:rsidR="00E25601" w:rsidRPr="00F346C0" w:rsidRDefault="00E25601" w:rsidP="00AA0F54">
            <w:pPr>
              <w:tabs>
                <w:tab w:val="clear" w:pos="907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(425)</w:t>
            </w:r>
          </w:p>
        </w:tc>
        <w:tc>
          <w:tcPr>
            <w:tcW w:w="92" w:type="dxa"/>
            <w:vAlign w:val="bottom"/>
          </w:tcPr>
          <w:p w14:paraId="38C0489A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017B" w14:textId="47877C36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92" w:type="dxa"/>
            <w:vAlign w:val="bottom"/>
          </w:tcPr>
          <w:p w14:paraId="057B94BE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5F451" w14:textId="33B5071F" w:rsidR="00E25601" w:rsidRPr="00F346C0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C7AC994" w14:textId="77777777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3F9DF" w14:textId="42DF127E" w:rsidR="00E25601" w:rsidRPr="00F346C0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</w:tr>
      <w:tr w:rsidR="000E0468" w:rsidRPr="00F346C0" w14:paraId="0981E65F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A4278E8" w14:textId="77777777" w:rsidR="000E0468" w:rsidRPr="00F346C0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0712A3FF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712A1DE3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7C98CC4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0A2A2C6C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EF6F066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32711F45" w14:textId="77777777" w:rsidR="000E0468" w:rsidRPr="00F346C0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8C965F8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vAlign w:val="bottom"/>
          </w:tcPr>
          <w:p w14:paraId="2159B503" w14:textId="77777777" w:rsidR="000E0468" w:rsidRPr="00F346C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62BFA7" w14:textId="605F36D8" w:rsidR="00005F24" w:rsidRPr="00F346C0" w:rsidRDefault="00005F24"/>
    <w:p w14:paraId="3FC7E538" w14:textId="72B16CA2" w:rsidR="00005F24" w:rsidRPr="00F346C0" w:rsidRDefault="00005F24"/>
    <w:p w14:paraId="1BA17425" w14:textId="77777777" w:rsidR="00005F24" w:rsidRPr="00F346C0" w:rsidRDefault="00005F24"/>
    <w:p w14:paraId="31369291" w14:textId="41D05C5A" w:rsidR="00CD56CE" w:rsidRPr="00F346C0" w:rsidRDefault="00024C52" w:rsidP="00E4670A">
      <w:pPr>
        <w:tabs>
          <w:tab w:val="clear" w:pos="454"/>
          <w:tab w:val="clear" w:pos="907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กระแสเงินสดเข้า</w:t>
      </w:r>
      <w:r w:rsidRPr="00F346C0">
        <w:rPr>
          <w:rFonts w:asciiTheme="majorBidi" w:hAnsiTheme="majorBidi" w:cstheme="majorBidi"/>
          <w:sz w:val="30"/>
          <w:szCs w:val="30"/>
        </w:rPr>
        <w:t>/</w:t>
      </w:r>
      <w:r w:rsidRPr="00F346C0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173C89A" w14:textId="77777777" w:rsidR="008A2033" w:rsidRPr="00F346C0" w:rsidRDefault="008A2033" w:rsidP="00E4670A">
      <w:pPr>
        <w:tabs>
          <w:tab w:val="clear" w:pos="454"/>
          <w:tab w:val="clear" w:pos="907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6CE8D629" w14:textId="690A81AE" w:rsidR="00952ABF" w:rsidRPr="00F346C0" w:rsidRDefault="00952ABF" w:rsidP="002D4E7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F346C0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F346C0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4DEC3642" w14:textId="77777777" w:rsidR="00952ABF" w:rsidRPr="00F346C0" w:rsidRDefault="00952ABF" w:rsidP="00D86E41">
      <w:pPr>
        <w:spacing w:line="240" w:lineRule="auto"/>
        <w:ind w:right="-7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90DB150" w14:textId="471C66E4" w:rsidR="00952ABF" w:rsidRPr="00F346C0" w:rsidRDefault="00952ABF" w:rsidP="002D4E7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pacing w:val="4"/>
          <w:sz w:val="30"/>
          <w:szCs w:val="30"/>
        </w:rPr>
      </w:pPr>
      <w:r w:rsidRPr="00F346C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D581FDC" w14:textId="77777777" w:rsidR="00952ABF" w:rsidRPr="00F346C0" w:rsidRDefault="00952ABF" w:rsidP="00952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08CAED94" w14:textId="27A42374" w:rsidR="00952ABF" w:rsidRPr="00F346C0" w:rsidRDefault="00952ABF" w:rsidP="00820056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6" w:name="_Hlk153931833"/>
      <w:r w:rsidRPr="00F346C0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bookmarkEnd w:id="16"/>
    <w:p w14:paraId="513CDE6C" w14:textId="272DAA94" w:rsidR="009028A4" w:rsidRPr="00F346C0" w:rsidRDefault="009028A4" w:rsidP="009028A4">
      <w:pPr>
        <w:tabs>
          <w:tab w:val="clear" w:pos="907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shd w:val="clear" w:color="auto" w:fill="E0E0E0"/>
        </w:rPr>
      </w:pPr>
    </w:p>
    <w:p w14:paraId="430FE654" w14:textId="3BC73825" w:rsidR="009028A4" w:rsidRPr="00F346C0" w:rsidRDefault="009028A4" w:rsidP="008A2033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กลุ่มบริษัทได้ติดตามและพิจารณาการเปลี่ยนแปลงการยุติการประกาศใช้อัตราดอกเบี้ยอ้างอิง โดยมีการประเมินว่าสัญญาที่จะยุติอัตราดอกเบี้ยอ้างอิงจำเป็นต้องมีการเปลี่ยนแปลงแก้ไขอัตราดอกเบี้ยอ้างอิงใหม่ ซึ่งได้มีการรายงานความเสี่ยงด้านอัตราดอกเบี้ยและความเสี่ยงอื่นที่เกิดจากการยุติอัตราดอกเบี้ยอ้างอิงให้ผู้บริหารทราบเป็นระยะ ณ วันที่ </w:t>
      </w:r>
      <w:r w:rsidRPr="00F346C0">
        <w:rPr>
          <w:rFonts w:ascii="Angsana New" w:hAnsi="Angsana New"/>
          <w:sz w:val="30"/>
          <w:szCs w:val="30"/>
        </w:rPr>
        <w:t>31</w:t>
      </w:r>
      <w:r w:rsidRPr="00F346C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46C0">
        <w:rPr>
          <w:rFonts w:ascii="Angsana New" w:hAnsi="Angsana New"/>
          <w:sz w:val="30"/>
          <w:szCs w:val="30"/>
        </w:rPr>
        <w:t>256</w:t>
      </w:r>
      <w:r w:rsidR="008A2033" w:rsidRPr="00F346C0">
        <w:rPr>
          <w:rFonts w:ascii="Angsana New" w:hAnsi="Angsana New"/>
          <w:sz w:val="30"/>
          <w:szCs w:val="30"/>
        </w:rPr>
        <w:t>6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8A2033" w:rsidRPr="00F346C0">
        <w:rPr>
          <w:rFonts w:ascii="Angsana New" w:hAnsi="Angsana New"/>
          <w:sz w:val="30"/>
          <w:szCs w:val="30"/>
          <w:cs/>
        </w:rPr>
        <w:t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LIBOR </w:t>
      </w:r>
      <w:r w:rsidRPr="00F346C0">
        <w:rPr>
          <w:rFonts w:ascii="Angsana New" w:hAnsi="Angsana New"/>
          <w:sz w:val="30"/>
          <w:szCs w:val="30"/>
          <w:cs/>
        </w:rPr>
        <w:t xml:space="preserve">และ </w:t>
      </w:r>
      <w:r w:rsidRPr="00F346C0">
        <w:rPr>
          <w:rFonts w:ascii="Angsana New" w:hAnsi="Angsana New"/>
          <w:sz w:val="30"/>
          <w:szCs w:val="30"/>
        </w:rPr>
        <w:t>THBFIX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="00006112" w:rsidRPr="00F346C0">
        <w:rPr>
          <w:rFonts w:ascii="Angsana New" w:hAnsi="Angsana New"/>
          <w:sz w:val="30"/>
          <w:szCs w:val="30"/>
          <w:cs/>
        </w:rPr>
        <w:t>ทั้งหมด</w:t>
      </w:r>
      <w:r w:rsidRPr="00F346C0">
        <w:rPr>
          <w:rFonts w:ascii="Angsana New" w:hAnsi="Angsana New"/>
          <w:sz w:val="30"/>
          <w:szCs w:val="30"/>
          <w:cs/>
        </w:rPr>
        <w:t xml:space="preserve">มาใช้อัตราดอกเบี้ยที่อ้างอิง </w:t>
      </w:r>
      <w:r w:rsidRPr="00F346C0">
        <w:rPr>
          <w:rFonts w:ascii="Angsana New" w:hAnsi="Angsana New"/>
          <w:sz w:val="30"/>
          <w:szCs w:val="30"/>
        </w:rPr>
        <w:t xml:space="preserve">SOFR </w:t>
      </w:r>
      <w:r w:rsidRPr="00F346C0">
        <w:rPr>
          <w:rFonts w:ascii="Angsana New" w:hAnsi="Angsana New"/>
          <w:sz w:val="30"/>
          <w:szCs w:val="30"/>
          <w:cs/>
        </w:rPr>
        <w:t>และ</w:t>
      </w:r>
      <w:r w:rsidR="007851DF"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</w:rPr>
        <w:t xml:space="preserve">THOR </w:t>
      </w:r>
      <w:r w:rsidRPr="00F346C0">
        <w:rPr>
          <w:rFonts w:ascii="Angsana New" w:hAnsi="Angsana New"/>
          <w:sz w:val="30"/>
          <w:szCs w:val="30"/>
          <w:cs/>
        </w:rPr>
        <w:t>แล้ว</w:t>
      </w:r>
    </w:p>
    <w:p w14:paraId="0ACAACA9" w14:textId="07208086" w:rsidR="001D018A" w:rsidRPr="00F346C0" w:rsidRDefault="001D018A" w:rsidP="001D018A">
      <w:pPr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16AC212B" w14:textId="10C720BD" w:rsidR="00055A7F" w:rsidRPr="00F346C0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>(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F346C0">
        <w:rPr>
          <w:rFonts w:asciiTheme="majorBidi" w:hAnsiTheme="majorBidi" w:cstheme="majorBidi"/>
          <w:sz w:val="30"/>
          <w:szCs w:val="30"/>
          <w:lang w:bidi="ar-SA"/>
        </w:rPr>
        <w:t>.3.1)</w:t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66346DDA" w14:textId="5528CF39" w:rsidR="00055A7F" w:rsidRPr="00F346C0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EB6485" w14:textId="1D911691" w:rsidR="00037FF3" w:rsidRPr="00F346C0" w:rsidRDefault="00037FF3" w:rsidP="00695933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 xml:space="preserve">เนื่องจากกลุ่มบริษัทมีความเสี่ยงจากความผันผวนของอัตราแลกเปลี่ยนในสินทรัพย์และหนี้สิน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รวมถึงกำไรขั้นต้น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F346C0">
        <w:rPr>
          <w:rFonts w:asciiTheme="majorBidi" w:hAnsiTheme="majorBidi" w:cstheme="majorBidi"/>
          <w:spacing w:val="-2"/>
          <w:sz w:val="30"/>
          <w:szCs w:val="30"/>
        </w:rPr>
        <w:t xml:space="preserve">Product to Feed margin - P2F) 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มีนโยบายในการบริหารความเสี่ยงดังกล่าว </w:t>
      </w:r>
      <w:r w:rsidR="00355C27" w:rsidRPr="00F346C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346C0">
        <w:rPr>
          <w:rFonts w:asciiTheme="majorBidi" w:hAnsiTheme="majorBidi" w:cstheme="majorBidi"/>
          <w:sz w:val="30"/>
          <w:szCs w:val="30"/>
          <w:cs/>
        </w:rPr>
        <w:t>เน้นการป้องกันความเสี่ยงแบบธรรมชาติ (</w:t>
      </w:r>
      <w:r w:rsidRPr="00F346C0">
        <w:rPr>
          <w:rFonts w:asciiTheme="majorBidi" w:hAnsiTheme="majorBidi" w:cstheme="majorBidi"/>
          <w:sz w:val="30"/>
          <w:szCs w:val="30"/>
        </w:rPr>
        <w:t xml:space="preserve">Natural Hedge) </w:t>
      </w:r>
      <w:r w:rsidR="00355C27" w:rsidRPr="00F346C0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F346C0">
        <w:rPr>
          <w:rFonts w:asciiTheme="majorBidi" w:hAnsiTheme="majorBidi" w:cstheme="majorBidi"/>
          <w:sz w:val="30"/>
          <w:szCs w:val="30"/>
          <w:cs/>
        </w:rPr>
        <w:t>การรักษาสมดุลระหว่างสินทรัพย์และหนี้สินสกุลเงินตราต่างประเทศ รวมถึงกำไรขั้นต้น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(</w:t>
      </w:r>
      <w:r w:rsidRPr="00F346C0">
        <w:rPr>
          <w:rFonts w:asciiTheme="majorBidi" w:hAnsiTheme="majorBidi" w:cstheme="majorBidi"/>
          <w:sz w:val="30"/>
          <w:szCs w:val="30"/>
        </w:rPr>
        <w:t xml:space="preserve">P2F) </w:t>
      </w:r>
      <w:r w:rsidRPr="00F346C0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277C509B" w14:textId="77777777" w:rsidR="00037FF3" w:rsidRPr="00F346C0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D21BF" w14:textId="785B944F" w:rsidR="00037FF3" w:rsidRPr="00F346C0" w:rsidRDefault="00037FF3" w:rsidP="00D87731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ทั้งนี้ ในส่วนความเสี่ยงคงเหลือ (</w:t>
      </w:r>
      <w:r w:rsidRPr="00F346C0">
        <w:rPr>
          <w:rFonts w:asciiTheme="majorBidi" w:hAnsiTheme="majorBidi" w:cstheme="majorBidi"/>
          <w:sz w:val="30"/>
          <w:szCs w:val="30"/>
        </w:rPr>
        <w:t xml:space="preserve">Residual Risk) </w:t>
      </w:r>
      <w:r w:rsidRPr="00F346C0">
        <w:rPr>
          <w:rFonts w:asciiTheme="majorBidi" w:hAnsiTheme="majorBidi" w:cstheme="majorBidi"/>
          <w:sz w:val="30"/>
          <w:szCs w:val="30"/>
          <w:cs/>
        </w:rPr>
        <w:t>กลุ่มบริษัทจ</w:t>
      </w:r>
      <w:r w:rsidR="00355C27" w:rsidRPr="00F346C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F346C0">
        <w:rPr>
          <w:rFonts w:asciiTheme="majorBidi" w:hAnsiTheme="majorBidi" w:cstheme="majorBidi"/>
          <w:sz w:val="30"/>
          <w:szCs w:val="30"/>
          <w:cs/>
        </w:rPr>
        <w:t>ใช้ตราสารอนุพันธ์ (</w:t>
      </w:r>
      <w:r w:rsidRPr="00F346C0">
        <w:rPr>
          <w:rFonts w:asciiTheme="majorBidi" w:hAnsiTheme="majorBidi" w:cstheme="majorBidi"/>
          <w:sz w:val="30"/>
          <w:szCs w:val="30"/>
        </w:rPr>
        <w:t xml:space="preserve">Derivative Hedge) </w:t>
      </w:r>
      <w:r w:rsidRPr="00F346C0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เพื่อป้องกันความเสี่ยงเพิ่มเติม โดยเข้าทำสัญญาซื้อขายเงินตราต่างประเทศล่วงหน้าเพื่อจัดการความเสี่ยงดังกล่าว</w:t>
      </w:r>
      <w:bookmarkStart w:id="17" w:name="_Hlk87271376"/>
      <w:r w:rsidRPr="00F346C0">
        <w:rPr>
          <w:rFonts w:asciiTheme="majorBidi" w:hAnsiTheme="majorBidi" w:cstheme="majorBidi"/>
          <w:sz w:val="30"/>
          <w:szCs w:val="30"/>
          <w:cs/>
        </w:rPr>
        <w:t>ตามกรอบที่ได้รับอนุมัติจากคณะกรรมการบริหารความเสี่ยงของกลุ่มบริษัท</w:t>
      </w:r>
      <w:bookmarkEnd w:id="17"/>
      <w:r w:rsidRPr="00F346C0">
        <w:rPr>
          <w:rFonts w:asciiTheme="majorBidi" w:hAnsiTheme="majorBidi" w:cstheme="majorBidi"/>
          <w:sz w:val="30"/>
          <w:szCs w:val="30"/>
          <w:cs/>
        </w:rPr>
        <w:t xml:space="preserve"> ซึ่งจะส่งผลให้กลุ่มบริษัทมีกำไร (ขาดทุน) จากตราสารอนุพันธ์ นำมาชดเชยกับกำไรขั้นต้น (</w:t>
      </w:r>
      <w:r w:rsidRPr="00F346C0">
        <w:rPr>
          <w:rFonts w:asciiTheme="majorBidi" w:hAnsiTheme="majorBidi" w:cstheme="majorBidi"/>
          <w:sz w:val="30"/>
          <w:szCs w:val="30"/>
        </w:rPr>
        <w:t xml:space="preserve">P2F) </w:t>
      </w:r>
      <w:r w:rsidRPr="00F346C0">
        <w:rPr>
          <w:rFonts w:asciiTheme="majorBidi" w:hAnsiTheme="majorBidi" w:cstheme="majorBidi"/>
          <w:sz w:val="30"/>
          <w:szCs w:val="30"/>
          <w:cs/>
        </w:rPr>
        <w:t>เพื่อให้กลุ่มบริษัท</w:t>
      </w:r>
      <w:r w:rsidR="00355C27" w:rsidRPr="00F346C0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 w:rsidRPr="00F346C0">
        <w:rPr>
          <w:rFonts w:asciiTheme="majorBidi" w:hAnsiTheme="majorBidi" w:cstheme="majorBidi"/>
          <w:sz w:val="30"/>
          <w:szCs w:val="30"/>
          <w:cs/>
        </w:rPr>
        <w:t>รักษาระดับกำไรสุทธิตามอัตราแลกเปลี่ยนที่กำหนดไว้ตามแผนธุรกิจ ดังนี้</w:t>
      </w:r>
    </w:p>
    <w:p w14:paraId="49749B9D" w14:textId="77777777" w:rsidR="00037FF3" w:rsidRPr="00F346C0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82C036" w14:textId="77777777" w:rsidR="00037FF3" w:rsidRPr="00F346C0" w:rsidRDefault="00037FF3" w:rsidP="00037FF3">
      <w:pPr>
        <w:pStyle w:val="ListParagraph"/>
        <w:numPr>
          <w:ilvl w:val="0"/>
          <w:numId w:val="22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ในกรณีที่เงินบาทแข็งค่ากว่าอัตราแลกเปลี่ยนในสัญญาซื้อขายเงินตราต่างประเทศล่วงหน้า</w:t>
      </w:r>
      <w:r w:rsidRPr="00F346C0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จะส่งผลให้ตราสารอนุพันธ์ดังกล่าวมีผลกำไร</w:t>
      </w:r>
      <w:r w:rsidRPr="00F346C0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ในขณะที่กำไรขั้นต้น</w:t>
      </w:r>
      <w:r w:rsidRPr="00F346C0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(</w:t>
      </w:r>
      <w:r w:rsidRPr="00F346C0">
        <w:rPr>
          <w:rFonts w:asciiTheme="majorBidi" w:hAnsiTheme="majorBidi" w:cstheme="majorBidi"/>
          <w:sz w:val="30"/>
          <w:szCs w:val="30"/>
          <w:lang w:val="en-GB" w:bidi="ar-SA"/>
        </w:rPr>
        <w:t>P</w:t>
      </w:r>
      <w:r w:rsidRPr="00F346C0">
        <w:rPr>
          <w:rFonts w:asciiTheme="majorBidi" w:hAnsiTheme="majorBidi" w:cstheme="majorBidi"/>
          <w:sz w:val="30"/>
          <w:szCs w:val="30"/>
        </w:rPr>
        <w:t>2</w:t>
      </w:r>
      <w:r w:rsidRPr="00F346C0">
        <w:rPr>
          <w:rFonts w:asciiTheme="majorBidi" w:hAnsiTheme="majorBidi" w:cstheme="majorBidi"/>
          <w:sz w:val="30"/>
          <w:szCs w:val="30"/>
          <w:lang w:val="en-GB" w:bidi="ar-SA"/>
        </w:rPr>
        <w:t xml:space="preserve">F) 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ที่กลุ่มบริษัทได้รับเป็นเงินสดจะมีมูลค่าลดลงจากค่าเงินบาทที่แข็งค่า</w:t>
      </w:r>
    </w:p>
    <w:p w14:paraId="595F2FEA" w14:textId="77777777" w:rsidR="00037FF3" w:rsidRPr="00F346C0" w:rsidRDefault="00037FF3" w:rsidP="00037FF3">
      <w:pPr>
        <w:pStyle w:val="ListParagraph"/>
        <w:numPr>
          <w:ilvl w:val="0"/>
          <w:numId w:val="22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F346C0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ในทางตรงกันข้าม กรณีที่เงินบาทอ่อนค่ามากกว่าอัตราแลกเปลี่ยนในสัญญาซื้อขายเงินตราต่างประเทศล่วงหน้า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จะส่งผลให้ตราสารอนุพันธ์ดังกล่าวมีผลขาดทุน ในขณะที่กำไรขั้นต้น (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ar-SA"/>
        </w:rPr>
        <w:t>P</w:t>
      </w:r>
      <w:r w:rsidRPr="00F346C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ar-SA"/>
        </w:rPr>
        <w:t xml:space="preserve">F)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ที่กลุ่มบริษัทได้รับเป็นเงินสด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จะมีมูลค่าสูงขึ้นจากเงินบาทที่อ่อนค่า</w:t>
      </w:r>
    </w:p>
    <w:p w14:paraId="33BDF72E" w14:textId="77777777" w:rsidR="00037FF3" w:rsidRPr="00F346C0" w:rsidRDefault="00037FF3" w:rsidP="00037FF3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9C06B04" w14:textId="0BE21E12" w:rsidR="00037FF3" w:rsidRPr="00F346C0" w:rsidRDefault="00037FF3" w:rsidP="00037FF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F346C0">
        <w:rPr>
          <w:rFonts w:asciiTheme="majorBidi" w:hAnsiTheme="majorBidi" w:cstheme="majorBidi"/>
          <w:sz w:val="30"/>
          <w:szCs w:val="30"/>
          <w:cs/>
        </w:rPr>
        <w:t>หากมองในภาพรวม จะเห็นว่า วิธีการป้องกันความเสี่ยงด้วยการใช้ตราสารอนุพันธ์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สามารถลดผลกระทบจากความผันผวนของอัตราแลกเปลี่ยนต่อผลการดำเนินงานของกลุ่มบริษัทลงได้</w:t>
      </w:r>
    </w:p>
    <w:p w14:paraId="29ED0D60" w14:textId="732F535F" w:rsidR="00055A7F" w:rsidRPr="00F346C0" w:rsidRDefault="00055A7F" w:rsidP="003D0A38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17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48"/>
        <w:gridCol w:w="957"/>
        <w:gridCol w:w="180"/>
        <w:gridCol w:w="958"/>
        <w:gridCol w:w="180"/>
        <w:gridCol w:w="957"/>
        <w:gridCol w:w="180"/>
        <w:gridCol w:w="957"/>
      </w:tblGrid>
      <w:tr w:rsidR="00ED48F3" w:rsidRPr="00F346C0" w14:paraId="2CD8A4B4" w14:textId="77777777" w:rsidTr="004E1B34">
        <w:trPr>
          <w:cantSplit/>
          <w:trHeight w:val="20"/>
        </w:trPr>
        <w:tc>
          <w:tcPr>
            <w:tcW w:w="4748" w:type="dxa"/>
          </w:tcPr>
          <w:p w14:paraId="7B1F2E14" w14:textId="42E4F861" w:rsidR="00ED48F3" w:rsidRPr="00F346C0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</w:tc>
        <w:tc>
          <w:tcPr>
            <w:tcW w:w="2095" w:type="dxa"/>
            <w:gridSpan w:val="3"/>
          </w:tcPr>
          <w:p w14:paraId="3A07E806" w14:textId="5EB2B587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5D0459" w14:textId="77777777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</w:tcPr>
          <w:p w14:paraId="08C5F1C4" w14:textId="08EADE9D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8F3" w:rsidRPr="00F346C0" w14:paraId="393B30CC" w14:textId="77777777" w:rsidTr="00ED48F3">
        <w:trPr>
          <w:cantSplit/>
          <w:trHeight w:val="20"/>
        </w:trPr>
        <w:tc>
          <w:tcPr>
            <w:tcW w:w="4748" w:type="dxa"/>
          </w:tcPr>
          <w:p w14:paraId="6200F284" w14:textId="65197BAD" w:rsidR="00ED48F3" w:rsidRPr="00F346C0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7" w:type="dxa"/>
          </w:tcPr>
          <w:p w14:paraId="596492FC" w14:textId="3F015114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267B002" w14:textId="77777777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5ED7E3C3" w14:textId="08E39A97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B49A209" w14:textId="77777777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72D9F6DA" w14:textId="0EF78A9E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EE00341" w14:textId="77777777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2E9AA68" w14:textId="79279562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ED48F3" w:rsidRPr="00F346C0" w14:paraId="4ECAEB5D" w14:textId="77777777" w:rsidTr="008E50E2">
        <w:trPr>
          <w:cantSplit/>
          <w:trHeight w:val="20"/>
        </w:trPr>
        <w:tc>
          <w:tcPr>
            <w:tcW w:w="4748" w:type="dxa"/>
          </w:tcPr>
          <w:p w14:paraId="3844BEDA" w14:textId="77777777" w:rsidR="00ED48F3" w:rsidRPr="00F346C0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69" w:type="dxa"/>
            <w:gridSpan w:val="7"/>
          </w:tcPr>
          <w:p w14:paraId="5AAA3548" w14:textId="47FC14FB" w:rsidR="00ED48F3" w:rsidRPr="00F346C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48F3" w:rsidRPr="00F346C0" w14:paraId="6EDAA7D8" w14:textId="77777777" w:rsidTr="00ED48F3">
        <w:trPr>
          <w:cantSplit/>
          <w:trHeight w:val="20"/>
        </w:trPr>
        <w:tc>
          <w:tcPr>
            <w:tcW w:w="4748" w:type="dxa"/>
          </w:tcPr>
          <w:p w14:paraId="0D77AB7C" w14:textId="603C004C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57" w:type="dxa"/>
          </w:tcPr>
          <w:p w14:paraId="42FA5F21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05FD7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67096F54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000DA81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6BCB83C4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98AEE9C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1F0D2FA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</w:tr>
      <w:tr w:rsidR="00ED48F3" w:rsidRPr="00F346C0" w14:paraId="69B63CF5" w14:textId="77777777" w:rsidTr="00ED48F3">
        <w:trPr>
          <w:cantSplit/>
          <w:trHeight w:val="20"/>
        </w:trPr>
        <w:tc>
          <w:tcPr>
            <w:tcW w:w="4748" w:type="dxa"/>
          </w:tcPr>
          <w:p w14:paraId="51BB6684" w14:textId="78E45D24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57" w:type="dxa"/>
          </w:tcPr>
          <w:p w14:paraId="1D58A89A" w14:textId="5425363B" w:rsidR="00ED48F3" w:rsidRPr="00F346C0" w:rsidRDefault="006851BF" w:rsidP="0083705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35</w:t>
            </w:r>
            <w:r w:rsidR="00FD30CA"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6D48DCD5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1F4CBCC2" w14:textId="42FA1CD7" w:rsidR="00ED48F3" w:rsidRPr="00F346C0" w:rsidRDefault="00ED48F3" w:rsidP="0083705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20,095</w:t>
            </w:r>
          </w:p>
        </w:tc>
        <w:tc>
          <w:tcPr>
            <w:tcW w:w="180" w:type="dxa"/>
          </w:tcPr>
          <w:p w14:paraId="5DF22F2C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2F089CE0" w14:textId="52EBD181" w:rsidR="00ED48F3" w:rsidRPr="00F346C0" w:rsidRDefault="00FD30CA" w:rsidP="0083705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28,940</w:t>
            </w:r>
          </w:p>
        </w:tc>
        <w:tc>
          <w:tcPr>
            <w:tcW w:w="180" w:type="dxa"/>
          </w:tcPr>
          <w:p w14:paraId="78771ACF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0C4C6473" w14:textId="181ED3A3" w:rsidR="00ED48F3" w:rsidRPr="00F346C0" w:rsidRDefault="00ED48F3" w:rsidP="0083705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13,847</w:t>
            </w:r>
          </w:p>
        </w:tc>
      </w:tr>
      <w:tr w:rsidR="00ED48F3" w:rsidRPr="00F346C0" w14:paraId="13E27CF7" w14:textId="77777777" w:rsidTr="00ED48F3">
        <w:trPr>
          <w:cantSplit/>
          <w:trHeight w:val="20"/>
        </w:trPr>
        <w:tc>
          <w:tcPr>
            <w:tcW w:w="4748" w:type="dxa"/>
          </w:tcPr>
          <w:p w14:paraId="75D2B17C" w14:textId="6BD61FBE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2EEFEA0B" w14:textId="39B5C2AD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6851BF"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16</w:t>
            </w: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6851BF"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872</w:t>
            </w: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4F2758C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49455A0" w14:textId="2D73212B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(18,673)</w:t>
            </w:r>
          </w:p>
        </w:tc>
        <w:tc>
          <w:tcPr>
            <w:tcW w:w="180" w:type="dxa"/>
          </w:tcPr>
          <w:p w14:paraId="69A5A5D4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12D79387" w14:textId="7B6EAFDF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(80,367)</w:t>
            </w:r>
          </w:p>
        </w:tc>
        <w:tc>
          <w:tcPr>
            <w:tcW w:w="180" w:type="dxa"/>
          </w:tcPr>
          <w:p w14:paraId="73436FE4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D287376" w14:textId="7FB212CD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(98,481)</w:t>
            </w:r>
          </w:p>
        </w:tc>
      </w:tr>
      <w:tr w:rsidR="00ED48F3" w:rsidRPr="00F346C0" w14:paraId="2D18021F" w14:textId="77777777" w:rsidTr="00ED48F3">
        <w:trPr>
          <w:cantSplit/>
          <w:trHeight w:val="20"/>
        </w:trPr>
        <w:tc>
          <w:tcPr>
            <w:tcW w:w="4748" w:type="dxa"/>
          </w:tcPr>
          <w:p w14:paraId="3FDE3C13" w14:textId="4434B78D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BB3888E" w14:textId="2EA2C778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18,371</w:t>
            </w:r>
          </w:p>
        </w:tc>
        <w:tc>
          <w:tcPr>
            <w:tcW w:w="180" w:type="dxa"/>
          </w:tcPr>
          <w:p w14:paraId="418A9FC1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7E1F85BA" w14:textId="3DEB154A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1,422</w:t>
            </w:r>
          </w:p>
        </w:tc>
        <w:tc>
          <w:tcPr>
            <w:tcW w:w="180" w:type="dxa"/>
          </w:tcPr>
          <w:p w14:paraId="1A5A2FE0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0EB6F3B" w14:textId="16722982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(51,427)</w:t>
            </w:r>
          </w:p>
        </w:tc>
        <w:tc>
          <w:tcPr>
            <w:tcW w:w="180" w:type="dxa"/>
          </w:tcPr>
          <w:p w14:paraId="3316EF85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1EF86EE" w14:textId="35B2E8AC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(84,634)</w:t>
            </w:r>
          </w:p>
        </w:tc>
      </w:tr>
      <w:tr w:rsidR="00ED48F3" w:rsidRPr="00F346C0" w14:paraId="1BDB0E64" w14:textId="77777777" w:rsidTr="00ED48F3">
        <w:trPr>
          <w:cantSplit/>
          <w:trHeight w:val="20"/>
        </w:trPr>
        <w:tc>
          <w:tcPr>
            <w:tcW w:w="4748" w:type="dxa"/>
          </w:tcPr>
          <w:p w14:paraId="3C2FCC3E" w14:textId="25573412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ตราสารอนุพันธ์สุทธิ</w:t>
            </w: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10BB38F3" w14:textId="5E23E80B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24,333</w:t>
            </w:r>
          </w:p>
        </w:tc>
        <w:tc>
          <w:tcPr>
            <w:tcW w:w="180" w:type="dxa"/>
          </w:tcPr>
          <w:p w14:paraId="79846E42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  <w:bottom w:val="double" w:sz="4" w:space="0" w:color="auto"/>
            </w:tcBorders>
          </w:tcPr>
          <w:p w14:paraId="6886CBB7" w14:textId="1528AAD2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43,881</w:t>
            </w:r>
          </w:p>
        </w:tc>
        <w:tc>
          <w:tcPr>
            <w:tcW w:w="180" w:type="dxa"/>
          </w:tcPr>
          <w:p w14:paraId="1642217F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020BBBD7" w14:textId="254AEA68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24,707</w:t>
            </w:r>
          </w:p>
        </w:tc>
        <w:tc>
          <w:tcPr>
            <w:tcW w:w="180" w:type="dxa"/>
          </w:tcPr>
          <w:p w14:paraId="1731CB26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6C4B3271" w14:textId="1A11ACBF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45,932</w:t>
            </w:r>
          </w:p>
        </w:tc>
      </w:tr>
    </w:tbl>
    <w:p w14:paraId="0D609C0C" w14:textId="4E4F228B" w:rsidR="008B6B5F" w:rsidRPr="00F346C0" w:rsidRDefault="008B6B5F" w:rsidP="00AA0F54">
      <w:pPr>
        <w:spacing w:line="340" w:lineRule="atLeast"/>
      </w:pPr>
    </w:p>
    <w:tbl>
      <w:tblPr>
        <w:tblW w:w="9117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48"/>
        <w:gridCol w:w="957"/>
        <w:gridCol w:w="180"/>
        <w:gridCol w:w="958"/>
        <w:gridCol w:w="180"/>
        <w:gridCol w:w="957"/>
        <w:gridCol w:w="180"/>
        <w:gridCol w:w="957"/>
      </w:tblGrid>
      <w:tr w:rsidR="00ED48F3" w:rsidRPr="00F346C0" w14:paraId="47F06D34" w14:textId="77777777" w:rsidTr="00ED48F3">
        <w:trPr>
          <w:cantSplit/>
          <w:trHeight w:val="20"/>
        </w:trPr>
        <w:tc>
          <w:tcPr>
            <w:tcW w:w="4748" w:type="dxa"/>
          </w:tcPr>
          <w:p w14:paraId="3F74C7B1" w14:textId="34902101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57" w:type="dxa"/>
          </w:tcPr>
          <w:p w14:paraId="7E1DA37E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1622F1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36474F4B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B9BE9E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38D2B374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3B2CE1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27356F02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FD30CA" w:rsidRPr="00F346C0" w14:paraId="7182AE31" w14:textId="77777777" w:rsidTr="006A3198">
        <w:trPr>
          <w:cantSplit/>
          <w:trHeight w:val="20"/>
        </w:trPr>
        <w:tc>
          <w:tcPr>
            <w:tcW w:w="4748" w:type="dxa"/>
          </w:tcPr>
          <w:p w14:paraId="07DE0956" w14:textId="13587A6A" w:rsidR="00FD30CA" w:rsidRPr="00F346C0" w:rsidRDefault="00FD30CA" w:rsidP="00FD30CA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57" w:type="dxa"/>
          </w:tcPr>
          <w:p w14:paraId="6C18D19A" w14:textId="69CE35B1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0F2DE4FA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EB6112D" w14:textId="44982B8C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59BDDAB1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637B8F24" w14:textId="3136A1E0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51,495</w:t>
            </w:r>
          </w:p>
        </w:tc>
        <w:tc>
          <w:tcPr>
            <w:tcW w:w="180" w:type="dxa"/>
          </w:tcPr>
          <w:p w14:paraId="162F45ED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E9A5384" w14:textId="5ED44B56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47,694</w:t>
            </w:r>
          </w:p>
        </w:tc>
      </w:tr>
      <w:tr w:rsidR="00FD30CA" w:rsidRPr="00F346C0" w14:paraId="10CC273F" w14:textId="77777777" w:rsidTr="00ED48F3">
        <w:trPr>
          <w:cantSplit/>
          <w:trHeight w:val="20"/>
        </w:trPr>
        <w:tc>
          <w:tcPr>
            <w:tcW w:w="4748" w:type="dxa"/>
          </w:tcPr>
          <w:p w14:paraId="78A0CA30" w14:textId="445CE224" w:rsidR="00FD30CA" w:rsidRPr="00F346C0" w:rsidRDefault="00FD30CA" w:rsidP="00FD30CA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B798C99" w14:textId="5F6B1546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(268)</w:t>
            </w:r>
          </w:p>
        </w:tc>
        <w:tc>
          <w:tcPr>
            <w:tcW w:w="180" w:type="dxa"/>
          </w:tcPr>
          <w:p w14:paraId="1113987C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37CD8ACA" w14:textId="1CCB82FC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(403)</w:t>
            </w:r>
          </w:p>
        </w:tc>
        <w:tc>
          <w:tcPr>
            <w:tcW w:w="180" w:type="dxa"/>
          </w:tcPr>
          <w:p w14:paraId="635234A2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3BA0F1B" w14:textId="730EC042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(39)</w:t>
            </w:r>
          </w:p>
        </w:tc>
        <w:tc>
          <w:tcPr>
            <w:tcW w:w="180" w:type="dxa"/>
          </w:tcPr>
          <w:p w14:paraId="73E259FE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DA367A6" w14:textId="115B1CAE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(51)</w:t>
            </w:r>
          </w:p>
        </w:tc>
      </w:tr>
      <w:tr w:rsidR="00FD30CA" w:rsidRPr="00F346C0" w14:paraId="5C4818BF" w14:textId="77777777" w:rsidTr="00ED48F3">
        <w:trPr>
          <w:cantSplit/>
          <w:trHeight w:val="20"/>
        </w:trPr>
        <w:tc>
          <w:tcPr>
            <w:tcW w:w="4748" w:type="dxa"/>
          </w:tcPr>
          <w:p w14:paraId="6CF112AC" w14:textId="3A5C4A4F" w:rsidR="00FD30CA" w:rsidRPr="00F346C0" w:rsidRDefault="00FD30CA" w:rsidP="00FD30CA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7664525" w14:textId="1A672434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80" w:type="dxa"/>
          </w:tcPr>
          <w:p w14:paraId="2977959A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303D8" w14:textId="466CD151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268</w:t>
            </w:r>
          </w:p>
        </w:tc>
        <w:tc>
          <w:tcPr>
            <w:tcW w:w="180" w:type="dxa"/>
          </w:tcPr>
          <w:p w14:paraId="4DA75993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82429A8" w14:textId="50F35D14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51,456</w:t>
            </w:r>
          </w:p>
        </w:tc>
        <w:tc>
          <w:tcPr>
            <w:tcW w:w="180" w:type="dxa"/>
          </w:tcPr>
          <w:p w14:paraId="0E5ECFED" w14:textId="77777777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6BEC" w14:textId="6F67EB0B" w:rsidR="00FD30CA" w:rsidRPr="00F346C0" w:rsidRDefault="00FD30CA" w:rsidP="00FD30CA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47,643</w:t>
            </w:r>
          </w:p>
        </w:tc>
      </w:tr>
      <w:tr w:rsidR="00ED48F3" w:rsidRPr="00F346C0" w14:paraId="7AD83C0B" w14:textId="77777777" w:rsidTr="00ED48F3">
        <w:trPr>
          <w:cantSplit/>
          <w:trHeight w:val="20"/>
        </w:trPr>
        <w:tc>
          <w:tcPr>
            <w:tcW w:w="4748" w:type="dxa"/>
          </w:tcPr>
          <w:p w14:paraId="72E0D663" w14:textId="019B7A44" w:rsidR="00ED48F3" w:rsidRPr="00F346C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ตราสารอนุพันธ์สุทธิ</w:t>
            </w: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368D78D2" w14:textId="47C9D55E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1,233</w:t>
            </w:r>
          </w:p>
        </w:tc>
        <w:tc>
          <w:tcPr>
            <w:tcW w:w="180" w:type="dxa"/>
          </w:tcPr>
          <w:p w14:paraId="6C60D6A5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176749" w14:textId="57A6ED1C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411</w:t>
            </w:r>
          </w:p>
        </w:tc>
        <w:tc>
          <w:tcPr>
            <w:tcW w:w="180" w:type="dxa"/>
          </w:tcPr>
          <w:p w14:paraId="4EE2325C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56B2E144" w14:textId="3E64E387" w:rsidR="00ED48F3" w:rsidRPr="00F346C0" w:rsidRDefault="00FD30CA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78D27C" w14:textId="77777777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2F9E49" w14:textId="00B0E8CE" w:rsidR="00ED48F3" w:rsidRPr="00F346C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06067E72" w14:textId="77777777" w:rsidR="00006112" w:rsidRPr="00F346C0" w:rsidRDefault="00006112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8" w:name="_Hlk60231012"/>
    </w:p>
    <w:p w14:paraId="513C4D35" w14:textId="32166F02" w:rsidR="00055A7F" w:rsidRPr="00F346C0" w:rsidRDefault="00055A7F" w:rsidP="00AA0F54">
      <w:pPr>
        <w:tabs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6ADD32" w14:textId="77777777" w:rsidR="00055A7F" w:rsidRPr="00F346C0" w:rsidRDefault="00055A7F" w:rsidP="00AA0F54">
      <w:pPr>
        <w:tabs>
          <w:tab w:val="clear" w:pos="680"/>
          <w:tab w:val="clear" w:pos="1644"/>
          <w:tab w:val="left" w:pos="72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908112F" w14:textId="6CC07756" w:rsidR="00055A7F" w:rsidRPr="00F346C0" w:rsidRDefault="00B955E4" w:rsidP="00AA0F54">
      <w:pPr>
        <w:tabs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346C0">
        <w:rPr>
          <w:rFonts w:asciiTheme="majorBidi" w:hAnsiTheme="majorBidi" w:hint="cs"/>
          <w:spacing w:val="-4"/>
          <w:sz w:val="30"/>
          <w:szCs w:val="30"/>
          <w:cs/>
        </w:rPr>
        <w:t>การแข็งค่า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การอ่อนค่า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วันที่รายงาน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F346C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hint="cs"/>
          <w:spacing w:val="-4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C99A631" w14:textId="27C8A748" w:rsidR="00B955E4" w:rsidRPr="00F346C0" w:rsidRDefault="00B955E4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B955E4" w:rsidRPr="00F346C0" w14:paraId="60FAED46" w14:textId="77777777" w:rsidTr="00695933">
        <w:trPr>
          <w:trHeight w:val="218"/>
          <w:tblHeader/>
        </w:trPr>
        <w:tc>
          <w:tcPr>
            <w:tcW w:w="3330" w:type="dxa"/>
          </w:tcPr>
          <w:p w14:paraId="762A3EBD" w14:textId="2ED871B2" w:rsidR="00B955E4" w:rsidRPr="00F346C0" w:rsidRDefault="00B955E4" w:rsidP="0095274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4DB5BE6A" w14:textId="77777777" w:rsidR="00B955E4" w:rsidRPr="00F346C0" w:rsidRDefault="00B955E4" w:rsidP="0095274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056B5C2" w14:textId="4A08B949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87B7BB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6A05C1F" w14:textId="2174C05C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55E4" w:rsidRPr="00F346C0" w14:paraId="6EF87BAD" w14:textId="77777777" w:rsidTr="00695933">
        <w:trPr>
          <w:tblHeader/>
        </w:trPr>
        <w:tc>
          <w:tcPr>
            <w:tcW w:w="3330" w:type="dxa"/>
          </w:tcPr>
          <w:p w14:paraId="156D725F" w14:textId="77777777" w:rsidR="00B955E4" w:rsidRPr="00F346C0" w:rsidRDefault="00B955E4" w:rsidP="009527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22C9551F" w14:textId="777C19C9" w:rsidR="007851DF" w:rsidRPr="00F346C0" w:rsidRDefault="00B955E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0D338FE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23E1AA0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0390485E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134E243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74D9134E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6C697EA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BBEBA28" w14:textId="77777777" w:rsidR="00B955E4" w:rsidRPr="00F346C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B955E4" w:rsidRPr="00F346C0" w14:paraId="78B81F62" w14:textId="77777777" w:rsidTr="00695933">
        <w:trPr>
          <w:tblHeader/>
        </w:trPr>
        <w:tc>
          <w:tcPr>
            <w:tcW w:w="3330" w:type="dxa"/>
          </w:tcPr>
          <w:p w14:paraId="4DAD924F" w14:textId="77777777" w:rsidR="00B955E4" w:rsidRPr="00F346C0" w:rsidRDefault="00B955E4" w:rsidP="0095274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D2C149" w14:textId="58A9C2D2" w:rsidR="00B955E4" w:rsidRPr="00F346C0" w:rsidRDefault="00BF4772" w:rsidP="009527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  <w:r w:rsidRPr="00F346C0" w:rsidDel="007851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626" w:type="dxa"/>
            <w:gridSpan w:val="7"/>
            <w:hideMark/>
          </w:tcPr>
          <w:p w14:paraId="2E4DC62B" w14:textId="77777777" w:rsidR="00B955E4" w:rsidRPr="00F346C0" w:rsidRDefault="00B955E4" w:rsidP="009527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955E4" w:rsidRPr="00F346C0" w14:paraId="1DBAABB2" w14:textId="77777777" w:rsidTr="00695933">
        <w:tc>
          <w:tcPr>
            <w:tcW w:w="3330" w:type="dxa"/>
          </w:tcPr>
          <w:p w14:paraId="4A98E28B" w14:textId="66394025" w:rsidR="00B955E4" w:rsidRPr="00F346C0" w:rsidRDefault="006851BF" w:rsidP="0095274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329CF"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637D6B8" w14:textId="77777777" w:rsidR="00B955E4" w:rsidRPr="00F346C0" w:rsidRDefault="00B955E4" w:rsidP="009527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354416" w14:textId="77777777" w:rsidR="00B955E4" w:rsidRPr="00F346C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81C168" w14:textId="77777777" w:rsidR="00B955E4" w:rsidRPr="00F346C0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E57C37" w14:textId="77777777" w:rsidR="00B955E4" w:rsidRPr="00F346C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DAFDC2" w14:textId="77777777" w:rsidR="00B955E4" w:rsidRPr="00F346C0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345C2A9" w14:textId="77777777" w:rsidR="00B955E4" w:rsidRPr="00F346C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649964C" w14:textId="77777777" w:rsidR="00B955E4" w:rsidRPr="00F346C0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17D7B3" w14:textId="77777777" w:rsidR="00B955E4" w:rsidRPr="00F346C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F346C0" w14:paraId="27A894C9" w14:textId="77777777" w:rsidTr="00695933">
        <w:tc>
          <w:tcPr>
            <w:tcW w:w="3330" w:type="dxa"/>
            <w:hideMark/>
          </w:tcPr>
          <w:p w14:paraId="1D5991F3" w14:textId="77777777" w:rsidR="00E25601" w:rsidRPr="00F346C0" w:rsidRDefault="00E25601" w:rsidP="00E2560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040D94B" w14:textId="16A93DC3" w:rsidR="00E25601" w:rsidRPr="00F346C0" w:rsidRDefault="00E25601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22DCC6B3" w14:textId="23875BDD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F7A34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EBFC0B4" w14:textId="1EA4636F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B2D9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EA199B" w14:textId="394EC9E7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E522EE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779D336" w14:textId="1AE4098B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F346C0" w14:paraId="468EE8CB" w14:textId="77777777" w:rsidTr="00695933">
        <w:tc>
          <w:tcPr>
            <w:tcW w:w="3330" w:type="dxa"/>
          </w:tcPr>
          <w:p w14:paraId="51FF9836" w14:textId="0A1EA04F" w:rsidR="00E25601" w:rsidRPr="00F346C0" w:rsidRDefault="00E25601" w:rsidP="00E25601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557F20EA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91E8DEC" w14:textId="6014FD7F" w:rsidR="00E25601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(4,182)</w:t>
            </w:r>
          </w:p>
        </w:tc>
        <w:tc>
          <w:tcPr>
            <w:tcW w:w="180" w:type="dxa"/>
          </w:tcPr>
          <w:p w14:paraId="74375333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7FBBC6" w14:textId="3E3BC1B6" w:rsidR="00E25601" w:rsidRPr="00F346C0" w:rsidRDefault="00EE7CF0" w:rsidP="00EE7C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4,182</w:t>
            </w:r>
          </w:p>
        </w:tc>
        <w:tc>
          <w:tcPr>
            <w:tcW w:w="180" w:type="dxa"/>
          </w:tcPr>
          <w:p w14:paraId="0453524E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B8936BB" w14:textId="317011BB" w:rsidR="00E25601" w:rsidRPr="00F346C0" w:rsidRDefault="00EE7CF0" w:rsidP="008370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2,672</w:t>
            </w:r>
          </w:p>
        </w:tc>
        <w:tc>
          <w:tcPr>
            <w:tcW w:w="180" w:type="dxa"/>
          </w:tcPr>
          <w:p w14:paraId="2A0566D9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474E2D" w14:textId="389A0D58" w:rsidR="00E25601" w:rsidRPr="00F346C0" w:rsidRDefault="00EE7CF0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(2,672)</w:t>
            </w:r>
          </w:p>
        </w:tc>
      </w:tr>
      <w:tr w:rsidR="00E25601" w:rsidRPr="00F346C0" w14:paraId="4CCE914C" w14:textId="77777777" w:rsidTr="00695933">
        <w:tc>
          <w:tcPr>
            <w:tcW w:w="3330" w:type="dxa"/>
          </w:tcPr>
          <w:p w14:paraId="3A719003" w14:textId="26682B1F" w:rsidR="00E25601" w:rsidRPr="00F346C0" w:rsidRDefault="00E25601" w:rsidP="00E25601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ส่วนของผู้ถือหุ้นอื่น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จากเครื่องมือป้องกันความเสี่ยงกระแสเงินสด</w:t>
            </w:r>
          </w:p>
        </w:tc>
        <w:tc>
          <w:tcPr>
            <w:tcW w:w="1260" w:type="dxa"/>
          </w:tcPr>
          <w:p w14:paraId="31AEA912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E0B60A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630013" w14:textId="77777777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98D32F" w14:textId="2F378258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80" w:type="dxa"/>
          </w:tcPr>
          <w:p w14:paraId="45EA7C07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B277DA6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370DE9" w14:textId="77777777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A4FD19" w14:textId="0CACDD0F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078E78C9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D74F3C6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659BC2" w14:textId="77777777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C5C2E" w14:textId="7C1537A4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295482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A3FA7E8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A483A3" w14:textId="77777777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9BEC8C" w14:textId="5E5ADCC7" w:rsidR="00EE7CF0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18A" w:rsidRPr="00F346C0" w14:paraId="4D0B9A11" w14:textId="77777777" w:rsidTr="00695933">
        <w:tc>
          <w:tcPr>
            <w:tcW w:w="3330" w:type="dxa"/>
          </w:tcPr>
          <w:p w14:paraId="7CD51529" w14:textId="77777777" w:rsidR="001D018A" w:rsidRPr="00F346C0" w:rsidRDefault="001D018A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99BF22" w14:textId="77777777" w:rsidR="001D018A" w:rsidRPr="00F346C0" w:rsidRDefault="001D018A" w:rsidP="00C304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462AEE" w14:textId="77777777" w:rsidR="001D018A" w:rsidRPr="00F346C0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E9D36A" w14:textId="77777777" w:rsidR="001D018A" w:rsidRPr="00F346C0" w:rsidRDefault="001D018A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1605304" w14:textId="77777777" w:rsidR="001D018A" w:rsidRPr="00F346C0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5D7B32" w14:textId="77777777" w:rsidR="001D018A" w:rsidRPr="00F346C0" w:rsidRDefault="001D018A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84C1698" w14:textId="77777777" w:rsidR="001D018A" w:rsidRPr="00F346C0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0B7399" w14:textId="77777777" w:rsidR="001D018A" w:rsidRPr="00F346C0" w:rsidRDefault="001D018A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5E9F21" w14:textId="77777777" w:rsidR="001D018A" w:rsidRPr="00F346C0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49F" w:rsidRPr="00F346C0" w14:paraId="5124D886" w14:textId="77777777" w:rsidTr="00695933">
        <w:tc>
          <w:tcPr>
            <w:tcW w:w="3330" w:type="dxa"/>
            <w:hideMark/>
          </w:tcPr>
          <w:p w14:paraId="0960B884" w14:textId="77777777" w:rsidR="00C3049F" w:rsidRPr="00F346C0" w:rsidRDefault="00C3049F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E935D18" w14:textId="648583CB" w:rsidR="00C3049F" w:rsidRPr="00F346C0" w:rsidRDefault="0082661D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566743F3" w14:textId="36A539FD" w:rsidR="00C3049F" w:rsidRPr="00F346C0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A6A023" w14:textId="77777777" w:rsidR="00C3049F" w:rsidRPr="00F346C0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D5A36E7" w14:textId="7E19963A" w:rsidR="00C3049F" w:rsidRPr="00F346C0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F9341A" w14:textId="77777777" w:rsidR="00C3049F" w:rsidRPr="00F346C0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50B0C6" w14:textId="3BB3DC5C" w:rsidR="00C3049F" w:rsidRPr="00F346C0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9A61EA" w14:textId="77777777" w:rsidR="00C3049F" w:rsidRPr="00F346C0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AB1A83" w14:textId="01FF56DC" w:rsidR="00C3049F" w:rsidRPr="00F346C0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F346C0" w14:paraId="78961796" w14:textId="77777777" w:rsidTr="00695933">
        <w:tc>
          <w:tcPr>
            <w:tcW w:w="3330" w:type="dxa"/>
          </w:tcPr>
          <w:p w14:paraId="17500120" w14:textId="07455730" w:rsidR="00E25601" w:rsidRPr="00F346C0" w:rsidRDefault="00E25601" w:rsidP="00E25601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7347F2BA" w14:textId="77777777" w:rsidR="00E25601" w:rsidRPr="00F346C0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7BC10" w14:textId="1F475E8F" w:rsidR="00E25601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(122)</w:t>
            </w:r>
          </w:p>
        </w:tc>
        <w:tc>
          <w:tcPr>
            <w:tcW w:w="180" w:type="dxa"/>
          </w:tcPr>
          <w:p w14:paraId="37367A45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FFD7558" w14:textId="373EF8AB" w:rsidR="00E25601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798B875C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8D4BED1" w14:textId="2782CAE9" w:rsidR="00E25601" w:rsidRPr="00F346C0" w:rsidRDefault="00EE7CF0" w:rsidP="00AA0F5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(4,631)</w:t>
            </w:r>
          </w:p>
        </w:tc>
        <w:tc>
          <w:tcPr>
            <w:tcW w:w="180" w:type="dxa"/>
          </w:tcPr>
          <w:p w14:paraId="14A9556F" w14:textId="77777777" w:rsidR="00E25601" w:rsidRPr="00F346C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F3F4064" w14:textId="2A224F2E" w:rsidR="00E25601" w:rsidRPr="00F346C0" w:rsidRDefault="00EE7CF0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4,631</w:t>
            </w:r>
          </w:p>
        </w:tc>
      </w:tr>
    </w:tbl>
    <w:p w14:paraId="08FB9405" w14:textId="77777777" w:rsidR="009329CF" w:rsidRPr="00F346C0" w:rsidRDefault="009329CF" w:rsidP="009329C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9329CF" w:rsidRPr="00F346C0" w14:paraId="0454E7DA" w14:textId="77777777" w:rsidTr="00393DBD">
        <w:tc>
          <w:tcPr>
            <w:tcW w:w="3330" w:type="dxa"/>
          </w:tcPr>
          <w:p w14:paraId="6DAE7ECA" w14:textId="042FFCB9" w:rsidR="009329CF" w:rsidRPr="00F346C0" w:rsidRDefault="006851BF" w:rsidP="00393DB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329CF" w:rsidRPr="00F346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A430F1B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7653C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E39441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6BB32D8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9A48E8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7EBCE36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C52D6F8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0DAA8F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9CF" w:rsidRPr="00F346C0" w14:paraId="2D856EA0" w14:textId="77777777" w:rsidTr="00393DBD">
        <w:tc>
          <w:tcPr>
            <w:tcW w:w="3330" w:type="dxa"/>
            <w:hideMark/>
          </w:tcPr>
          <w:p w14:paraId="484F36A4" w14:textId="77777777" w:rsidR="009329CF" w:rsidRPr="00F346C0" w:rsidRDefault="009329CF" w:rsidP="00393DB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1F00981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10A95EE0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97604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C214B9A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5E05BF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60F5011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7F9AA7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5CE9E2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9CF" w:rsidRPr="00F346C0" w14:paraId="0AA58777" w14:textId="77777777" w:rsidTr="00393DBD">
        <w:tc>
          <w:tcPr>
            <w:tcW w:w="3330" w:type="dxa"/>
          </w:tcPr>
          <w:p w14:paraId="72F1BCB3" w14:textId="77777777" w:rsidR="009329CF" w:rsidRPr="00F346C0" w:rsidRDefault="009329CF" w:rsidP="00393DBD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3EE1114B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61443C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(4,498)</w:t>
            </w:r>
          </w:p>
        </w:tc>
        <w:tc>
          <w:tcPr>
            <w:tcW w:w="180" w:type="dxa"/>
          </w:tcPr>
          <w:p w14:paraId="3D839168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6E13ED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4,498</w:t>
            </w:r>
          </w:p>
        </w:tc>
        <w:tc>
          <w:tcPr>
            <w:tcW w:w="180" w:type="dxa"/>
          </w:tcPr>
          <w:p w14:paraId="48FF606F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8236D8D" w14:textId="77777777" w:rsidR="009329CF" w:rsidRPr="00F346C0" w:rsidRDefault="009329CF" w:rsidP="006764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  <w:tc>
          <w:tcPr>
            <w:tcW w:w="180" w:type="dxa"/>
          </w:tcPr>
          <w:p w14:paraId="522E6AED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9C8E27C" w14:textId="77777777" w:rsidR="009329CF" w:rsidRPr="00F346C0" w:rsidRDefault="009329CF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(3,902)</w:t>
            </w:r>
          </w:p>
        </w:tc>
      </w:tr>
      <w:tr w:rsidR="009329CF" w:rsidRPr="00F346C0" w14:paraId="632409FA" w14:textId="77777777" w:rsidTr="00393DBD">
        <w:tc>
          <w:tcPr>
            <w:tcW w:w="3330" w:type="dxa"/>
          </w:tcPr>
          <w:p w14:paraId="0B4AA099" w14:textId="77777777" w:rsidR="009329CF" w:rsidRPr="00F346C0" w:rsidRDefault="009329CF" w:rsidP="00393DBD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ส่วนของผู้ถือหุ้นอื่น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จากเครื่องมือป้องกันความเสี่ยงกระแสเงินสด</w:t>
            </w:r>
          </w:p>
        </w:tc>
        <w:tc>
          <w:tcPr>
            <w:tcW w:w="1260" w:type="dxa"/>
          </w:tcPr>
          <w:p w14:paraId="48FFC22E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C94C2F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C6903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56BF0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</w:tcPr>
          <w:p w14:paraId="149A937B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189F7E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AB5508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9C67C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0" w:type="dxa"/>
          </w:tcPr>
          <w:p w14:paraId="7E704DD2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5667C22" w14:textId="77777777" w:rsidR="009329CF" w:rsidRPr="00F346C0" w:rsidRDefault="009329CF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4EE28" w14:textId="77777777" w:rsidR="009329CF" w:rsidRPr="00F346C0" w:rsidRDefault="009329CF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14B26" w14:textId="77777777" w:rsidR="009329CF" w:rsidRPr="00F346C0" w:rsidRDefault="009329CF" w:rsidP="00AA0F5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</w:tcPr>
          <w:p w14:paraId="1F4CC9BF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FE46F2A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982BC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95665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329CF" w:rsidRPr="00F346C0" w14:paraId="73E4C58F" w14:textId="77777777" w:rsidTr="00393DBD">
        <w:tc>
          <w:tcPr>
            <w:tcW w:w="3330" w:type="dxa"/>
          </w:tcPr>
          <w:p w14:paraId="789F98E1" w14:textId="77777777" w:rsidR="009329CF" w:rsidRPr="00F346C0" w:rsidRDefault="009329CF" w:rsidP="00393DB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B8E082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899CF0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256887E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CBF136E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592BA5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CEC13C3" w14:textId="77777777" w:rsidR="009329CF" w:rsidRPr="00F346C0" w:rsidRDefault="009329CF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BEE9DE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1ED52D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9CF" w:rsidRPr="00F346C0" w14:paraId="3240E6BD" w14:textId="77777777" w:rsidTr="00393DBD">
        <w:tc>
          <w:tcPr>
            <w:tcW w:w="3330" w:type="dxa"/>
            <w:hideMark/>
          </w:tcPr>
          <w:p w14:paraId="2A7BF138" w14:textId="77777777" w:rsidR="009329CF" w:rsidRPr="00F346C0" w:rsidRDefault="009329CF" w:rsidP="00393DB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FE1BBE5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41F23621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413663C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745C1E4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C4D93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0A8E316" w14:textId="77777777" w:rsidR="009329CF" w:rsidRPr="00F346C0" w:rsidRDefault="009329CF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1C7EF0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3E7CA8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9CF" w:rsidRPr="00F346C0" w14:paraId="2CF92D8B" w14:textId="77777777" w:rsidTr="00393DBD">
        <w:tc>
          <w:tcPr>
            <w:tcW w:w="3330" w:type="dxa"/>
          </w:tcPr>
          <w:p w14:paraId="7EE0B2DB" w14:textId="77777777" w:rsidR="009329CF" w:rsidRPr="00F346C0" w:rsidRDefault="009329CF" w:rsidP="00393DBD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346C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0D3A765F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BC2E7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(68)</w:t>
            </w:r>
          </w:p>
        </w:tc>
        <w:tc>
          <w:tcPr>
            <w:tcW w:w="180" w:type="dxa"/>
          </w:tcPr>
          <w:p w14:paraId="07D0C7BA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F8AD9B3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0" w:type="dxa"/>
          </w:tcPr>
          <w:p w14:paraId="3CCE8B88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ACBC2A3" w14:textId="77777777" w:rsidR="009329CF" w:rsidRPr="00F346C0" w:rsidRDefault="009329CF" w:rsidP="00AA0F5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(4,764)</w:t>
            </w:r>
          </w:p>
        </w:tc>
        <w:tc>
          <w:tcPr>
            <w:tcW w:w="180" w:type="dxa"/>
          </w:tcPr>
          <w:p w14:paraId="55F6C613" w14:textId="77777777" w:rsidR="009329CF" w:rsidRPr="00F346C0" w:rsidRDefault="009329CF" w:rsidP="00393DB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7199F17" w14:textId="77777777" w:rsidR="009329CF" w:rsidRPr="00F346C0" w:rsidRDefault="009329CF" w:rsidP="00393DB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6C0">
              <w:rPr>
                <w:rFonts w:asciiTheme="majorBidi" w:hAnsiTheme="majorBidi" w:cstheme="majorBidi"/>
                <w:sz w:val="28"/>
                <w:szCs w:val="28"/>
              </w:rPr>
              <w:t>4,764</w:t>
            </w:r>
          </w:p>
        </w:tc>
      </w:tr>
    </w:tbl>
    <w:p w14:paraId="02AC4CAC" w14:textId="77777777" w:rsidR="009329CF" w:rsidRPr="00F346C0" w:rsidRDefault="009329CF" w:rsidP="009329CF">
      <w:pPr>
        <w:rPr>
          <w:rFonts w:asciiTheme="majorBidi" w:hAnsiTheme="majorBidi" w:cstheme="majorBidi"/>
          <w:sz w:val="30"/>
          <w:szCs w:val="30"/>
        </w:rPr>
      </w:pPr>
    </w:p>
    <w:bookmarkEnd w:id="18"/>
    <w:p w14:paraId="65C99638" w14:textId="0984EBD6" w:rsidR="00055A7F" w:rsidRPr="00F346C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นอกจากการทำสัญญาซื้อและขายเงินตราต่างประเทศล่วงหน้าแล้ว กลุ่มบริษัทได้ใช้เครื่องมือทางการเงินเพื่อป้องกันความเสี่ยงจากความผันผวนของอัตราแลกเปลี่ยนและอัตราดอกเบี้ย ได้แก่ การทำสัญญาแลกเปลี่ยนสกุลเงินและอัตราดอกเบี้ย โดย ณ วันที่ 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Pr="00F346C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006112" w:rsidRPr="00F346C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กลุ่มบริษัทมีสัญญาแลกเปลี่ยนสกุลเงินและอัตราดอกเบี้ยจำนว</w:t>
      </w:r>
      <w:r w:rsidR="00D246B4"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น </w:t>
      </w:r>
      <w:r w:rsidR="00714972" w:rsidRPr="00F346C0">
        <w:rPr>
          <w:rFonts w:asciiTheme="majorBidi" w:hAnsiTheme="majorBidi" w:cstheme="majorBidi"/>
          <w:spacing w:val="4"/>
          <w:sz w:val="30"/>
          <w:szCs w:val="30"/>
        </w:rPr>
        <w:t>30,</w:t>
      </w:r>
      <w:r w:rsidR="00BD6870" w:rsidRPr="00F346C0">
        <w:rPr>
          <w:rFonts w:asciiTheme="majorBidi" w:hAnsiTheme="majorBidi" w:cstheme="majorBidi"/>
          <w:spacing w:val="4"/>
          <w:sz w:val="30"/>
          <w:szCs w:val="30"/>
        </w:rPr>
        <w:t>690</w:t>
      </w: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006112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</w:t>
      </w:r>
      <w:r w:rsidR="006851BF" w:rsidRPr="00F346C0">
        <w:rPr>
          <w:rFonts w:asciiTheme="majorBidi" w:hAnsiTheme="majorBidi"/>
          <w:i/>
          <w:iCs/>
          <w:spacing w:val="4"/>
          <w:sz w:val="30"/>
          <w:szCs w:val="30"/>
        </w:rPr>
        <w:t>41</w:t>
      </w:r>
      <w:r w:rsidR="00006112" w:rsidRPr="00F346C0">
        <w:rPr>
          <w:rFonts w:asciiTheme="majorBidi" w:hAnsiTheme="majorBidi" w:cstheme="majorBidi"/>
          <w:i/>
          <w:iCs/>
          <w:spacing w:val="4"/>
          <w:sz w:val="30"/>
          <w:szCs w:val="30"/>
        </w:rPr>
        <w:t>,</w:t>
      </w:r>
      <w:r w:rsidR="00006112" w:rsidRPr="00F346C0">
        <w:rPr>
          <w:rFonts w:asciiTheme="majorBidi" w:hAnsiTheme="majorBidi"/>
          <w:i/>
          <w:iCs/>
          <w:spacing w:val="4"/>
          <w:sz w:val="30"/>
          <w:szCs w:val="30"/>
        </w:rPr>
        <w:t>291</w:t>
      </w:r>
      <w:r w:rsidRPr="00F346C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  <w:r w:rsidR="00BD74DA" w:rsidRPr="00F346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D74DA" w:rsidRPr="00F346C0">
        <w:rPr>
          <w:rFonts w:asciiTheme="majorBidi" w:hAnsiTheme="majorBidi" w:hint="cs"/>
          <w:spacing w:val="4"/>
          <w:sz w:val="30"/>
          <w:szCs w:val="30"/>
          <w:cs/>
        </w:rPr>
        <w:t>โดยสัญญาป้องกันความเสี่ยงจากความผันผวนของอัตราแลกเปลี่ยนและอัตราดอกเบี้ยบางส่วนที่เชื่อมโยงกับการดำเนินงานด้านความยั่งยืนจะถูกปรับอัตราดอกเบี้ยจ่ายลดลงเมื่อเข้าเงื่อนไขตามที่กำหนดไว้ในสัญญา</w:t>
      </w:r>
      <w:r w:rsidR="0082661D" w:rsidRPr="00F346C0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BD74DA" w:rsidRPr="00F346C0">
        <w:rPr>
          <w:rFonts w:asciiTheme="majorBidi" w:hAnsiTheme="majorBidi" w:hint="cs"/>
          <w:spacing w:val="4"/>
          <w:sz w:val="30"/>
          <w:szCs w:val="30"/>
          <w:cs/>
        </w:rPr>
        <w:t>หากสามารถดำเนินการบรรลุเป้าหมายด้านความยั่งยืน</w:t>
      </w:r>
      <w:r w:rsidR="00BD74DA" w:rsidRPr="00F346C0">
        <w:rPr>
          <w:rFonts w:asciiTheme="majorBidi" w:hAnsiTheme="majorBidi"/>
          <w:spacing w:val="4"/>
          <w:sz w:val="30"/>
          <w:szCs w:val="30"/>
          <w:cs/>
        </w:rPr>
        <w:t xml:space="preserve"> (</w:t>
      </w:r>
      <w:r w:rsidR="00BD74DA" w:rsidRPr="00F346C0">
        <w:rPr>
          <w:rFonts w:asciiTheme="majorBidi" w:hAnsiTheme="majorBidi" w:cstheme="majorBidi"/>
          <w:spacing w:val="4"/>
          <w:sz w:val="30"/>
          <w:szCs w:val="30"/>
        </w:rPr>
        <w:t xml:space="preserve">Sustainability Performance Targets </w:t>
      </w:r>
      <w:r w:rsidR="00BD74DA" w:rsidRPr="00F346C0">
        <w:rPr>
          <w:rFonts w:asciiTheme="majorBidi" w:hAnsiTheme="majorBidi" w:hint="cs"/>
          <w:spacing w:val="4"/>
          <w:sz w:val="30"/>
          <w:szCs w:val="30"/>
          <w:cs/>
        </w:rPr>
        <w:t>หรือ</w:t>
      </w:r>
      <w:r w:rsidR="0082661D" w:rsidRPr="00F346C0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BD74DA" w:rsidRPr="00F346C0">
        <w:rPr>
          <w:rFonts w:asciiTheme="majorBidi" w:hAnsiTheme="majorBidi" w:cstheme="majorBidi"/>
          <w:spacing w:val="4"/>
          <w:sz w:val="30"/>
          <w:szCs w:val="30"/>
        </w:rPr>
        <w:t>SPTs)</w:t>
      </w:r>
    </w:p>
    <w:p w14:paraId="2E246DFD" w14:textId="469C599A" w:rsidR="00ED6983" w:rsidRPr="00F346C0" w:rsidRDefault="00ED6983" w:rsidP="000E046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CD1D3" w14:textId="0CEF2BE1" w:rsidR="00ED6983" w:rsidRPr="00F346C0" w:rsidRDefault="00ED6983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ตารางต่อไปนี้แสดงรายละเอียดของสัญญาซื้อขายเงินตราต่างประเทศล่วงหน้าที่คงค้าง ณ วันที่รายงาน สำหรับรายการป้องกันความเสี่ยง สินทรัพย์และหนี้สินตามสัญญาซื้อขาย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>เงินตราต่างประเทศล่วงหน้าแสดงอยู่ในบรรทัด "ตราสารอนุพันธ์" (ทั้งสินทรัพย์หรือหนี้สิน) ภายใน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งบแสดงฐานะการเงิน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25259B" w14:textId="77777777" w:rsidR="005B3AC5" w:rsidRPr="00F346C0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5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93"/>
        <w:gridCol w:w="1347"/>
        <w:gridCol w:w="90"/>
        <w:gridCol w:w="1440"/>
        <w:gridCol w:w="90"/>
        <w:gridCol w:w="1440"/>
        <w:gridCol w:w="90"/>
        <w:gridCol w:w="1530"/>
      </w:tblGrid>
      <w:tr w:rsidR="00ED6983" w:rsidRPr="00F346C0" w14:paraId="64CED29C" w14:textId="77777777" w:rsidTr="00C10EAA">
        <w:trPr>
          <w:trHeight w:val="80"/>
        </w:trPr>
        <w:tc>
          <w:tcPr>
            <w:tcW w:w="3052" w:type="dxa"/>
            <w:shd w:val="clear" w:color="auto" w:fill="auto"/>
          </w:tcPr>
          <w:p w14:paraId="1E18E0B7" w14:textId="77777777" w:rsidR="00ED6983" w:rsidRPr="00F346C0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3B7181C1" w14:textId="77777777" w:rsidR="00ED6983" w:rsidRPr="00F346C0" w:rsidRDefault="00ED6983" w:rsidP="00EB301D">
            <w:pPr>
              <w:numPr>
                <w:ilvl w:val="0"/>
                <w:numId w:val="1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027" w:type="dxa"/>
            <w:gridSpan w:val="7"/>
            <w:shd w:val="clear" w:color="auto" w:fill="auto"/>
          </w:tcPr>
          <w:p w14:paraId="0C8BA893" w14:textId="77777777" w:rsidR="00ED6983" w:rsidRPr="00F346C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6983" w:rsidRPr="00F346C0" w14:paraId="640122BB" w14:textId="77777777" w:rsidTr="00C10EAA">
        <w:trPr>
          <w:trHeight w:val="385"/>
        </w:trPr>
        <w:tc>
          <w:tcPr>
            <w:tcW w:w="3052" w:type="dxa"/>
            <w:shd w:val="clear" w:color="auto" w:fill="auto"/>
          </w:tcPr>
          <w:p w14:paraId="62AD8992" w14:textId="0A23DEF3" w:rsidR="00ED6983" w:rsidRPr="00F346C0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36839CA7" w14:textId="77777777" w:rsidR="00ED6983" w:rsidRPr="00F346C0" w:rsidRDefault="00ED6983" w:rsidP="00EB301D">
            <w:pPr>
              <w:numPr>
                <w:ilvl w:val="0"/>
                <w:numId w:val="1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o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E6FC19" w14:textId="77777777" w:rsidR="00EC4D56" w:rsidRPr="00F346C0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53F3AF" w14:textId="77777777" w:rsidR="00EC4D56" w:rsidRPr="00F346C0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D7ABF" w14:textId="5F624091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อัตราแลกเปลี่ยนเฉลี่ย</w:t>
            </w:r>
          </w:p>
        </w:tc>
        <w:tc>
          <w:tcPr>
            <w:tcW w:w="90" w:type="dxa"/>
            <w:vAlign w:val="bottom"/>
          </w:tcPr>
          <w:p w14:paraId="6FFAE78C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3B0D61" w14:textId="77777777" w:rsidR="00EC4D56" w:rsidRPr="00F346C0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91D0F0" w14:textId="21C10073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00092A09" w14:textId="6439A38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90" w:type="dxa"/>
            <w:vAlign w:val="bottom"/>
          </w:tcPr>
          <w:p w14:paraId="7A9E3A23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BCEABF5" w14:textId="77777777" w:rsidR="00EC4D56" w:rsidRPr="00F346C0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94AA0" w14:textId="687CEE4B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0220B19F" w14:textId="12436270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สกุลเงินท้องถิ่น</w:t>
            </w:r>
          </w:p>
        </w:tc>
        <w:tc>
          <w:tcPr>
            <w:tcW w:w="90" w:type="dxa"/>
            <w:vAlign w:val="bottom"/>
          </w:tcPr>
          <w:p w14:paraId="3B4ADDE7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2FC927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  <w:p w14:paraId="3E44ACAB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เครื่องมือป้องกัน</w:t>
            </w:r>
          </w:p>
          <w:p w14:paraId="6BA0EB3E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  <w:p w14:paraId="176DA289" w14:textId="77777777" w:rsidR="00ED6983" w:rsidRPr="00F346C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(หนี้สิน)</w:t>
            </w:r>
          </w:p>
        </w:tc>
      </w:tr>
      <w:tr w:rsidR="00ED6983" w:rsidRPr="00F346C0" w14:paraId="1D8F8FB9" w14:textId="77777777" w:rsidTr="00C10EAA">
        <w:trPr>
          <w:trHeight w:val="510"/>
        </w:trPr>
        <w:tc>
          <w:tcPr>
            <w:tcW w:w="3052" w:type="dxa"/>
            <w:shd w:val="clear" w:color="auto" w:fill="auto"/>
          </w:tcPr>
          <w:p w14:paraId="1A9E4C48" w14:textId="77777777" w:rsidR="00ED6983" w:rsidRPr="00F346C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45E132A8" w14:textId="77777777" w:rsidR="00ED6983" w:rsidRPr="00F346C0" w:rsidRDefault="00ED6983" w:rsidP="00EB301D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6357688F" w14:textId="77777777" w:rsidR="00EC4D56" w:rsidRPr="00F346C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B614254" w14:textId="59EB6E72" w:rsidR="00ED6983" w:rsidRPr="00F346C0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ED6983"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อัตรา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D3A6E8E" w14:textId="77777777" w:rsidR="00ED6983" w:rsidRPr="00F346C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864713" w14:textId="4B5826D7" w:rsidR="00ED6983" w:rsidRPr="00F346C0" w:rsidRDefault="00ED69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D216A7"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193231"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สกุลเงินต่างประเทศ</w:t>
            </w:r>
            <w:r w:rsidR="00D216A7"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F615C9F" w14:textId="77777777" w:rsidR="00ED6983" w:rsidRPr="00F346C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5235E9E" w14:textId="77777777" w:rsidR="00EC4D56" w:rsidRPr="00F346C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52B2CDB" w14:textId="0BA507A8" w:rsidR="00ED6983" w:rsidRPr="00F346C0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ED6983"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464B961" w14:textId="77777777" w:rsidR="00ED6983" w:rsidRPr="00F346C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FAFAE5D" w14:textId="77777777" w:rsidR="00EC4D56" w:rsidRPr="00F346C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728A6B0" w14:textId="294FB919" w:rsidR="00ED6983" w:rsidRPr="00F346C0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ED6983" w:rsidRPr="00F346C0" w14:paraId="581B0B4F" w14:textId="77777777" w:rsidTr="00C10EAA">
        <w:tc>
          <w:tcPr>
            <w:tcW w:w="3052" w:type="dxa"/>
            <w:shd w:val="clear" w:color="auto" w:fill="auto"/>
          </w:tcPr>
          <w:p w14:paraId="27896142" w14:textId="5E6F642B" w:rsidR="00ED6983" w:rsidRPr="00F346C0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bookmarkStart w:id="19" w:name="_Hlk90626366"/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 w:rsidR="009329CF"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5C64EB87" w14:textId="77777777" w:rsidR="00ED6983" w:rsidRPr="00F346C0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26AC8FFB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451C6647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8C8051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42238B0D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9A53A7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03881705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E7DD21" w14:textId="77777777" w:rsidR="00ED6983" w:rsidRPr="00F346C0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19"/>
      <w:tr w:rsidR="00D216A7" w:rsidRPr="00F346C0" w14:paraId="26FFAA2A" w14:textId="77777777" w:rsidTr="00C10EAA">
        <w:tc>
          <w:tcPr>
            <w:tcW w:w="4492" w:type="dxa"/>
            <w:gridSpan w:val="3"/>
            <w:shd w:val="clear" w:color="auto" w:fill="auto"/>
          </w:tcPr>
          <w:p w14:paraId="2EDA79FE" w14:textId="448426A2" w:rsidR="00D216A7" w:rsidRPr="00F346C0" w:rsidRDefault="00D216A7" w:rsidP="00695933">
            <w:pPr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" w:type="dxa"/>
            <w:vAlign w:val="bottom"/>
          </w:tcPr>
          <w:p w14:paraId="0E86C3FE" w14:textId="77777777" w:rsidR="00D216A7" w:rsidRPr="00F346C0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99C05" w14:textId="77777777" w:rsidR="00D216A7" w:rsidRPr="00F346C0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836739" w14:textId="77777777" w:rsidR="00D216A7" w:rsidRPr="00F346C0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1BD5C5" w14:textId="77777777" w:rsidR="00D216A7" w:rsidRPr="00F346C0" w:rsidRDefault="00D216A7" w:rsidP="00EB301D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AE494CD" w14:textId="77777777" w:rsidR="00D216A7" w:rsidRPr="00F346C0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2D32B8" w14:textId="77777777" w:rsidR="00D216A7" w:rsidRPr="00F346C0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5601" w:rsidRPr="00F346C0" w14:paraId="3FEB2A7D" w14:textId="77777777" w:rsidTr="00C10EAA">
        <w:tc>
          <w:tcPr>
            <w:tcW w:w="3052" w:type="dxa"/>
            <w:shd w:val="clear" w:color="auto" w:fill="auto"/>
          </w:tcPr>
          <w:p w14:paraId="392FE7B2" w14:textId="54245AA1" w:rsidR="00E25601" w:rsidRPr="00F346C0" w:rsidRDefault="004678B4" w:rsidP="00E25601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="00E25601"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216A7"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25601"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="00D216A7"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DD87AB7" w14:textId="77777777" w:rsidR="00E25601" w:rsidRPr="00F346C0" w:rsidRDefault="00E25601" w:rsidP="00E2560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4E8C3A0" w14:textId="64D9DA54" w:rsidR="00E25601" w:rsidRPr="00F346C0" w:rsidRDefault="006851BF" w:rsidP="00E25601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 w:rsidR="00292EE4"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90" w:type="dxa"/>
            <w:vAlign w:val="bottom"/>
          </w:tcPr>
          <w:p w14:paraId="20A5C8CA" w14:textId="77777777" w:rsidR="00E25601" w:rsidRPr="00F346C0" w:rsidRDefault="00E25601" w:rsidP="00E25601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14A402" w14:textId="69CA571E" w:rsidR="00E25601" w:rsidRPr="00F346C0" w:rsidRDefault="006851BF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  <w:tc>
          <w:tcPr>
            <w:tcW w:w="90" w:type="dxa"/>
            <w:vAlign w:val="bottom"/>
          </w:tcPr>
          <w:p w14:paraId="19E4A42A" w14:textId="77777777" w:rsidR="00E25601" w:rsidRPr="00F346C0" w:rsidRDefault="00E25601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7AA503" w14:textId="651E38A8" w:rsidR="00E25601" w:rsidRPr="00F346C0" w:rsidRDefault="006851BF" w:rsidP="00E25601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916</w:t>
            </w:r>
          </w:p>
        </w:tc>
        <w:tc>
          <w:tcPr>
            <w:tcW w:w="90" w:type="dxa"/>
            <w:vAlign w:val="bottom"/>
          </w:tcPr>
          <w:p w14:paraId="4319686A" w14:textId="77777777" w:rsidR="00E25601" w:rsidRPr="00F346C0" w:rsidRDefault="00E25601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C77BF5" w14:textId="1CDF958D" w:rsidR="00E25601" w:rsidRPr="00F346C0" w:rsidRDefault="006851BF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</w:p>
        </w:tc>
      </w:tr>
    </w:tbl>
    <w:p w14:paraId="2AE4E3E7" w14:textId="2A07DE0D" w:rsidR="009329CF" w:rsidRPr="00F346C0" w:rsidRDefault="009329C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5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93"/>
        <w:gridCol w:w="1347"/>
        <w:gridCol w:w="90"/>
        <w:gridCol w:w="1440"/>
        <w:gridCol w:w="90"/>
        <w:gridCol w:w="1440"/>
        <w:gridCol w:w="90"/>
        <w:gridCol w:w="1530"/>
      </w:tblGrid>
      <w:tr w:rsidR="009329CF" w:rsidRPr="00F346C0" w14:paraId="64BC3DDD" w14:textId="77777777" w:rsidTr="00393DBD">
        <w:tc>
          <w:tcPr>
            <w:tcW w:w="3052" w:type="dxa"/>
            <w:shd w:val="clear" w:color="auto" w:fill="auto"/>
          </w:tcPr>
          <w:p w14:paraId="244D96C0" w14:textId="77777777" w:rsidR="009329CF" w:rsidRPr="00F346C0" w:rsidRDefault="009329CF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4F9CFF78" w14:textId="77777777" w:rsidR="009329CF" w:rsidRPr="00F346C0" w:rsidRDefault="009329CF" w:rsidP="00393DB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55016F84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331FFB63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FBD609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144F05A4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982D7C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0715BDC6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1E1298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9329CF" w:rsidRPr="00F346C0" w14:paraId="3902D01D" w14:textId="77777777" w:rsidTr="00393DBD">
        <w:tc>
          <w:tcPr>
            <w:tcW w:w="4492" w:type="dxa"/>
            <w:gridSpan w:val="3"/>
            <w:shd w:val="clear" w:color="auto" w:fill="auto"/>
          </w:tcPr>
          <w:p w14:paraId="249E2FAA" w14:textId="77777777" w:rsidR="009329CF" w:rsidRPr="00F346C0" w:rsidRDefault="009329CF" w:rsidP="00393DBD">
            <w:pPr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" w:type="dxa"/>
            <w:vAlign w:val="bottom"/>
          </w:tcPr>
          <w:p w14:paraId="63974135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AD6DCA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459A88F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46F68" w14:textId="77777777" w:rsidR="009329CF" w:rsidRPr="00F346C0" w:rsidRDefault="009329CF" w:rsidP="00393DBD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552D37A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87E256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29CF" w:rsidRPr="00F346C0" w14:paraId="6AC71BE0" w14:textId="77777777" w:rsidTr="00393DBD">
        <w:tc>
          <w:tcPr>
            <w:tcW w:w="3052" w:type="dxa"/>
            <w:shd w:val="clear" w:color="auto" w:fill="auto"/>
          </w:tcPr>
          <w:p w14:paraId="3BF6BE54" w14:textId="77777777" w:rsidR="009329CF" w:rsidRPr="00F346C0" w:rsidRDefault="009329CF" w:rsidP="00393DBD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03F07589" w14:textId="77777777" w:rsidR="009329CF" w:rsidRPr="00F346C0" w:rsidRDefault="009329CF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3AD9B427" w14:textId="77777777" w:rsidR="009329CF" w:rsidRPr="00F346C0" w:rsidRDefault="009329CF" w:rsidP="00393DBD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31.15</w:t>
            </w:r>
          </w:p>
        </w:tc>
        <w:tc>
          <w:tcPr>
            <w:tcW w:w="90" w:type="dxa"/>
            <w:vAlign w:val="bottom"/>
          </w:tcPr>
          <w:p w14:paraId="4CE11C86" w14:textId="77777777" w:rsidR="009329CF" w:rsidRPr="00F346C0" w:rsidRDefault="009329CF" w:rsidP="00393DBD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103125" w14:textId="77777777" w:rsidR="009329CF" w:rsidRPr="00F346C0" w:rsidRDefault="009329CF" w:rsidP="00393DB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4F3A4AEE" w14:textId="77777777" w:rsidR="009329CF" w:rsidRPr="00F346C0" w:rsidRDefault="009329CF" w:rsidP="00393DB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597B49" w14:textId="77777777" w:rsidR="009329CF" w:rsidRPr="00F346C0" w:rsidRDefault="009329CF" w:rsidP="00393DBD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90" w:type="dxa"/>
            <w:vAlign w:val="bottom"/>
          </w:tcPr>
          <w:p w14:paraId="25DB456F" w14:textId="77777777" w:rsidR="009329CF" w:rsidRPr="00F346C0" w:rsidRDefault="009329CF" w:rsidP="00393DB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0389B7" w14:textId="77777777" w:rsidR="009329CF" w:rsidRPr="00F346C0" w:rsidRDefault="009329CF" w:rsidP="00393DB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1509F55B" w14:textId="1874F8DA" w:rsidR="00006112" w:rsidRPr="00F346C0" w:rsidRDefault="00006112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3"/>
        <w:gridCol w:w="1347"/>
        <w:gridCol w:w="72"/>
        <w:gridCol w:w="1458"/>
        <w:gridCol w:w="90"/>
        <w:gridCol w:w="1440"/>
        <w:gridCol w:w="90"/>
        <w:gridCol w:w="1530"/>
      </w:tblGrid>
      <w:tr w:rsidR="00ED6983" w:rsidRPr="00F346C0" w14:paraId="02A15743" w14:textId="77777777" w:rsidTr="00C10EAA">
        <w:trPr>
          <w:trHeight w:val="80"/>
        </w:trPr>
        <w:tc>
          <w:tcPr>
            <w:tcW w:w="3060" w:type="dxa"/>
            <w:shd w:val="clear" w:color="auto" w:fill="auto"/>
          </w:tcPr>
          <w:p w14:paraId="6FF1B71E" w14:textId="74D2B8CB" w:rsidR="00ED6983" w:rsidRPr="00F346C0" w:rsidRDefault="00ED6983" w:rsidP="00EB301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270AEC3E" w14:textId="77777777" w:rsidR="00ED6983" w:rsidRPr="00F346C0" w:rsidRDefault="00ED6983" w:rsidP="00EB301D">
            <w:pPr>
              <w:numPr>
                <w:ilvl w:val="0"/>
                <w:numId w:val="14"/>
              </w:num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027" w:type="dxa"/>
            <w:gridSpan w:val="7"/>
            <w:shd w:val="clear" w:color="auto" w:fill="auto"/>
          </w:tcPr>
          <w:p w14:paraId="6915C131" w14:textId="77777777" w:rsidR="00ED6983" w:rsidRPr="00F346C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AE3" w:rsidRPr="00F346C0" w14:paraId="3075C611" w14:textId="77777777" w:rsidTr="00C10EAA">
        <w:trPr>
          <w:trHeight w:val="385"/>
        </w:trPr>
        <w:tc>
          <w:tcPr>
            <w:tcW w:w="3060" w:type="dxa"/>
            <w:shd w:val="clear" w:color="auto" w:fill="auto"/>
          </w:tcPr>
          <w:p w14:paraId="6787F111" w14:textId="63FBC03A" w:rsidR="00AC2AE3" w:rsidRPr="00F346C0" w:rsidRDefault="00AC2AE3" w:rsidP="00AC2AE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6538031E" w14:textId="77777777" w:rsidR="00AC2AE3" w:rsidRPr="00F346C0" w:rsidRDefault="00AC2AE3" w:rsidP="00AC2AE3">
            <w:pPr>
              <w:numPr>
                <w:ilvl w:val="0"/>
                <w:numId w:val="14"/>
              </w:num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o</w:t>
            </w:r>
          </w:p>
        </w:tc>
        <w:tc>
          <w:tcPr>
            <w:tcW w:w="1347" w:type="dxa"/>
            <w:shd w:val="clear" w:color="auto" w:fill="auto"/>
          </w:tcPr>
          <w:p w14:paraId="3FC56D7F" w14:textId="77777777" w:rsidR="00EC4D56" w:rsidRPr="00F346C0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9F4AC" w14:textId="77777777" w:rsidR="00EC4D56" w:rsidRPr="00F346C0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DC8851" w14:textId="4C0A51CD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อัตราแลกเปลี่ยนเฉลี่ย</w:t>
            </w:r>
          </w:p>
        </w:tc>
        <w:tc>
          <w:tcPr>
            <w:tcW w:w="72" w:type="dxa"/>
          </w:tcPr>
          <w:p w14:paraId="17664CEA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91293D" w14:textId="77777777" w:rsidR="00EC4D56" w:rsidRPr="00F346C0" w:rsidRDefault="00EC4D56" w:rsidP="00695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372A7B" w14:textId="0B9F2668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3054D4CD" w14:textId="365E8CCE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90" w:type="dxa"/>
          </w:tcPr>
          <w:p w14:paraId="41748408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2CCF9B" w14:textId="77777777" w:rsidR="00EC4D56" w:rsidRPr="00F346C0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BA95EC" w14:textId="77777777" w:rsidR="00EC4D56" w:rsidRPr="00F346C0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260B00" w14:textId="4D25304B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67EAB45D" w14:textId="4833B736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สกุลเงินท้องถิ่น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90" w:type="dxa"/>
          </w:tcPr>
          <w:p w14:paraId="321639B0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124535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  <w:p w14:paraId="4AF5C7D8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เครื่องมือป้องกัน</w:t>
            </w:r>
          </w:p>
          <w:p w14:paraId="52008157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  <w:p w14:paraId="1FF260BC" w14:textId="7435D150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(หนี้สิน)</w:t>
            </w:r>
          </w:p>
        </w:tc>
      </w:tr>
      <w:tr w:rsidR="00AC2AE3" w:rsidRPr="00F346C0" w14:paraId="161E8B9F" w14:textId="77777777" w:rsidTr="00C10EAA">
        <w:trPr>
          <w:trHeight w:val="510"/>
        </w:trPr>
        <w:tc>
          <w:tcPr>
            <w:tcW w:w="3060" w:type="dxa"/>
            <w:shd w:val="clear" w:color="auto" w:fill="auto"/>
          </w:tcPr>
          <w:p w14:paraId="313C55BD" w14:textId="77777777" w:rsidR="00AC2AE3" w:rsidRPr="00F346C0" w:rsidRDefault="00AC2AE3" w:rsidP="00AC2AE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72B20C26" w14:textId="77777777" w:rsidR="00AC2AE3" w:rsidRPr="00F346C0" w:rsidRDefault="00AC2AE3" w:rsidP="00AC2AE3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691D04DE" w14:textId="77777777" w:rsidR="00EC4D56" w:rsidRPr="00F346C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3388FB80" w14:textId="1E22A46C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อัตรา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72" w:type="dxa"/>
          </w:tcPr>
          <w:p w14:paraId="29253458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FD0AF8E" w14:textId="700AC3CD" w:rsidR="00AC2AE3" w:rsidRPr="00F346C0" w:rsidRDefault="001932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ล้านสกุลเงินต่างประเทศ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63EBC030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15B3F8" w14:textId="77777777" w:rsidR="00EC4D56" w:rsidRPr="00F346C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638D6F7" w14:textId="6657F9CB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D9BA04B" w14:textId="77777777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C40DE6" w14:textId="77777777" w:rsidR="00EC4D56" w:rsidRPr="00F346C0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46611990" w14:textId="5816DFD3" w:rsidR="00AC2AE3" w:rsidRPr="00F346C0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9329CF" w:rsidRPr="00F346C0" w14:paraId="021C67A7" w14:textId="77777777" w:rsidTr="00393DBD">
        <w:trPr>
          <w:trHeight w:val="270"/>
        </w:trPr>
        <w:tc>
          <w:tcPr>
            <w:tcW w:w="3060" w:type="dxa"/>
            <w:shd w:val="clear" w:color="auto" w:fill="auto"/>
          </w:tcPr>
          <w:p w14:paraId="2B3B2373" w14:textId="77777777" w:rsidR="009329CF" w:rsidRPr="00F346C0" w:rsidRDefault="009329CF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bookmarkStart w:id="20" w:name="_Hlk90626109"/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16CBAF19" w14:textId="77777777" w:rsidR="009329CF" w:rsidRPr="00F346C0" w:rsidRDefault="009329CF" w:rsidP="00393DB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1F090E07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" w:type="dxa"/>
          </w:tcPr>
          <w:p w14:paraId="396BE202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ACA3ACB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3B3E764E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4D7237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442386B1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F2FE8F" w14:textId="77777777" w:rsidR="009329CF" w:rsidRPr="00F346C0" w:rsidRDefault="009329CF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9329CF" w:rsidRPr="00F346C0" w14:paraId="0CA37822" w14:textId="77777777" w:rsidTr="00393DBD">
        <w:trPr>
          <w:trHeight w:val="255"/>
        </w:trPr>
        <w:tc>
          <w:tcPr>
            <w:tcW w:w="9180" w:type="dxa"/>
            <w:gridSpan w:val="9"/>
            <w:shd w:val="clear" w:color="auto" w:fill="auto"/>
          </w:tcPr>
          <w:p w14:paraId="16C131E2" w14:textId="77777777" w:rsidR="009329CF" w:rsidRPr="00F346C0" w:rsidRDefault="009329CF" w:rsidP="00393DBD">
            <w:pPr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</w:tr>
      <w:tr w:rsidR="009329CF" w:rsidRPr="00F346C0" w14:paraId="1E030358" w14:textId="77777777" w:rsidTr="00393DBD">
        <w:tc>
          <w:tcPr>
            <w:tcW w:w="3060" w:type="dxa"/>
            <w:shd w:val="clear" w:color="auto" w:fill="auto"/>
          </w:tcPr>
          <w:p w14:paraId="76447056" w14:textId="77777777" w:rsidR="009329CF" w:rsidRPr="00F346C0" w:rsidRDefault="009329CF" w:rsidP="00393DBD">
            <w:pPr>
              <w:spacing w:line="240" w:lineRule="auto"/>
              <w:ind w:left="141" w:hanging="14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A969817" w14:textId="77777777" w:rsidR="009329CF" w:rsidRPr="00F346C0" w:rsidRDefault="009329CF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3E558625" w14:textId="77777777" w:rsidR="009329CF" w:rsidRPr="00F346C0" w:rsidRDefault="009329CF" w:rsidP="00393DBD">
            <w:pPr>
              <w:tabs>
                <w:tab w:val="decimal" w:pos="11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31.15</w:t>
            </w:r>
          </w:p>
        </w:tc>
        <w:tc>
          <w:tcPr>
            <w:tcW w:w="72" w:type="dxa"/>
            <w:vAlign w:val="bottom"/>
          </w:tcPr>
          <w:p w14:paraId="72080078" w14:textId="77777777" w:rsidR="009329CF" w:rsidRPr="00F346C0" w:rsidRDefault="009329CF" w:rsidP="00393DBD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807034A" w14:textId="77777777" w:rsidR="009329CF" w:rsidRPr="00F346C0" w:rsidRDefault="009329CF" w:rsidP="00393DBD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001605EE" w14:textId="77777777" w:rsidR="009329CF" w:rsidRPr="00F346C0" w:rsidRDefault="009329CF" w:rsidP="00393DBD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EE18FB" w14:textId="77777777" w:rsidR="009329CF" w:rsidRPr="00F346C0" w:rsidRDefault="009329CF" w:rsidP="00393DBD">
            <w:pPr>
              <w:tabs>
                <w:tab w:val="decimal" w:pos="14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90" w:type="dxa"/>
            <w:vAlign w:val="bottom"/>
          </w:tcPr>
          <w:p w14:paraId="344144C1" w14:textId="77777777" w:rsidR="009329CF" w:rsidRPr="00F346C0" w:rsidRDefault="009329CF" w:rsidP="00393DBD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F772FC" w14:textId="77777777" w:rsidR="009329CF" w:rsidRPr="00F346C0" w:rsidRDefault="009329CF" w:rsidP="00393DBD">
            <w:pPr>
              <w:tabs>
                <w:tab w:val="decimal" w:pos="13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74A3F99E" w14:textId="77777777" w:rsidR="009329CF" w:rsidRPr="00F346C0" w:rsidRDefault="009329CF" w:rsidP="009329CF"/>
    <w:bookmarkEnd w:id="20"/>
    <w:p w14:paraId="017CC4C1" w14:textId="77777777" w:rsidR="00193231" w:rsidRPr="00F346C0" w:rsidRDefault="00193231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7660FB1" w14:textId="77777777" w:rsidR="00193231" w:rsidRPr="00F346C0" w:rsidRDefault="00193231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A18AE9F" w14:textId="44D841EE" w:rsidR="000E0468" w:rsidRPr="00F346C0" w:rsidRDefault="000E0468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กลุ่มบริษัทจะประเมินประสิทธิผลโดยการเปรียบเทียบจำนวนเงินตามสัญญาของสินทรัพย์สุทธิที่กำหนด</w:t>
      </w:r>
      <w:r w:rsidRPr="00F346C0">
        <w:rPr>
          <w:rFonts w:asciiTheme="majorBidi" w:hAnsiTheme="majorBidi" w:cstheme="majorBidi"/>
          <w:sz w:val="30"/>
          <w:szCs w:val="30"/>
          <w:cs/>
        </w:rPr>
        <w:t>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</w:t>
      </w:r>
      <w:r w:rsidRPr="00F346C0">
        <w:rPr>
          <w:rFonts w:asciiTheme="majorBidi" w:hAnsiTheme="majorBidi" w:cstheme="majorBidi"/>
          <w:spacing w:val="2"/>
          <w:sz w:val="30"/>
          <w:szCs w:val="30"/>
          <w:cs/>
        </w:rPr>
        <w:t>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</w:t>
      </w:r>
      <w:r w:rsidRPr="00F346C0">
        <w:rPr>
          <w:rFonts w:asciiTheme="majorBidi" w:hAnsiTheme="majorBidi" w:cstheme="majorBidi"/>
          <w:sz w:val="30"/>
          <w:szCs w:val="30"/>
          <w:cs/>
        </w:rPr>
        <w:t>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79343431" w14:textId="62C3248C" w:rsidR="000E0468" w:rsidRPr="00F346C0" w:rsidRDefault="000E0468" w:rsidP="0082005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C356E" w14:textId="4B671716" w:rsidR="00055A7F" w:rsidRPr="00F346C0" w:rsidRDefault="00055A7F" w:rsidP="00C10EAA">
      <w:pPr>
        <w:tabs>
          <w:tab w:val="clear" w:pos="454"/>
          <w:tab w:val="clear" w:pos="907"/>
          <w:tab w:val="clear" w:pos="1644"/>
          <w:tab w:val="left" w:pos="1530"/>
        </w:tabs>
        <w:spacing w:line="240" w:lineRule="auto"/>
        <w:ind w:left="990" w:right="-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t>(</w:t>
      </w:r>
      <w:r w:rsidRPr="00F346C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F346C0">
        <w:rPr>
          <w:rFonts w:asciiTheme="majorBidi" w:hAnsiTheme="majorBidi" w:cstheme="majorBidi"/>
          <w:sz w:val="30"/>
          <w:szCs w:val="30"/>
          <w:lang w:bidi="ar-SA"/>
        </w:rPr>
        <w:t>.3.</w:t>
      </w:r>
      <w:r w:rsidR="00CB3C87" w:rsidRPr="00F346C0">
        <w:rPr>
          <w:rFonts w:asciiTheme="majorBidi" w:hAnsiTheme="majorBidi" w:cstheme="majorBidi"/>
          <w:sz w:val="30"/>
          <w:szCs w:val="30"/>
          <w:lang w:bidi="ar-SA"/>
        </w:rPr>
        <w:t>2</w:t>
      </w:r>
      <w:r w:rsidRPr="00F346C0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F346C0">
        <w:rPr>
          <w:rFonts w:asciiTheme="majorBidi" w:hAnsiTheme="majorBidi" w:cstheme="majorBidi"/>
          <w:sz w:val="30"/>
          <w:szCs w:val="30"/>
        </w:rPr>
        <w:tab/>
      </w:r>
      <w:r w:rsidRPr="00F346C0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4F8A6D37" w14:textId="77777777" w:rsidR="00055A7F" w:rsidRPr="00F346C0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98B4B13" w14:textId="77777777" w:rsidR="00055A7F" w:rsidRPr="00F346C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F346C0">
        <w:rPr>
          <w:rFonts w:ascii="Angsana New" w:hAnsi="Angsana New"/>
          <w:sz w:val="30"/>
          <w:szCs w:val="30"/>
        </w:rPr>
        <w:t xml:space="preserve"> </w:t>
      </w:r>
    </w:p>
    <w:p w14:paraId="26FC2222" w14:textId="77777777" w:rsidR="00842648" w:rsidRPr="00F346C0" w:rsidRDefault="00842648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p w14:paraId="7B5CD7C0" w14:textId="5570A7EF" w:rsidR="00055A7F" w:rsidRPr="00F346C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F346C0">
        <w:rPr>
          <w:rFonts w:ascii="Angsana New" w:hAnsi="Angsana New"/>
          <w:sz w:val="30"/>
          <w:szCs w:val="30"/>
        </w:rPr>
        <w:t xml:space="preserve">31 </w:t>
      </w:r>
      <w:r w:rsidRPr="00F346C0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5EA4" w:rsidRPr="00F346C0">
        <w:rPr>
          <w:rFonts w:ascii="Angsana New" w:hAnsi="Angsana New"/>
          <w:sz w:val="30"/>
          <w:szCs w:val="30"/>
        </w:rPr>
        <w:t xml:space="preserve">2566 </w:t>
      </w:r>
      <w:r w:rsidR="00825EA4" w:rsidRPr="00F346C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F346C0">
        <w:rPr>
          <w:rFonts w:ascii="Angsana New" w:hAnsi="Angsana New"/>
          <w:sz w:val="30"/>
          <w:szCs w:val="30"/>
        </w:rPr>
        <w:t>2565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/>
          <w:sz w:val="30"/>
          <w:szCs w:val="30"/>
          <w:cs/>
        </w:rPr>
        <w:t>และระยะเวลาที่ครบกำหนดชำระหรือกำหนดอัตราใหม่ได้เปิดเผยไว้แล้วในหมายเหตุ</w:t>
      </w:r>
      <w:r w:rsidRPr="00F346C0">
        <w:rPr>
          <w:rFonts w:ascii="Angsana New" w:hAnsi="Angsana New" w:hint="cs"/>
          <w:sz w:val="30"/>
          <w:szCs w:val="30"/>
          <w:cs/>
        </w:rPr>
        <w:t>ประกอบ</w:t>
      </w:r>
      <w:r w:rsidR="00006112" w:rsidRPr="00F346C0">
        <w:rPr>
          <w:rFonts w:ascii="Angsana New" w:hAnsi="Angsana New"/>
          <w:sz w:val="30"/>
          <w:szCs w:val="30"/>
        </w:rPr>
        <w:t xml:space="preserve">              </w:t>
      </w:r>
      <w:r w:rsidRPr="00F346C0">
        <w:rPr>
          <w:rFonts w:ascii="Angsana New" w:hAnsi="Angsana New" w:hint="cs"/>
          <w:sz w:val="30"/>
          <w:szCs w:val="30"/>
          <w:cs/>
        </w:rPr>
        <w:t>งบการเงินข้อ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bookmarkStart w:id="21" w:name="_Hlk60230654"/>
      <w:r w:rsidR="00585B1E" w:rsidRPr="00F346C0">
        <w:rPr>
          <w:rFonts w:ascii="Angsana New" w:hAnsi="Angsana New"/>
          <w:sz w:val="30"/>
          <w:szCs w:val="30"/>
        </w:rPr>
        <w:t>1</w:t>
      </w:r>
      <w:r w:rsidR="00006112" w:rsidRPr="00F346C0">
        <w:rPr>
          <w:rFonts w:ascii="Angsana New" w:hAnsi="Angsana New"/>
          <w:sz w:val="30"/>
          <w:szCs w:val="30"/>
        </w:rPr>
        <w:t>7</w:t>
      </w:r>
    </w:p>
    <w:p w14:paraId="5888DDA3" w14:textId="48EEDB6B" w:rsidR="00006112" w:rsidRPr="00F346C0" w:rsidRDefault="00006112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p w14:paraId="7DD3F005" w14:textId="1CAED7C9" w:rsidR="00055A7F" w:rsidRPr="00F346C0" w:rsidRDefault="00E31FDC" w:rsidP="00E31FDC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3CFA52A" w14:textId="77777777" w:rsidR="00E31FDC" w:rsidRPr="00F346C0" w:rsidRDefault="00E31FDC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p w14:paraId="46ABECCC" w14:textId="784BFA21" w:rsidR="00055A7F" w:rsidRPr="00F346C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346C0">
        <w:rPr>
          <w:rFonts w:ascii="Angsana New" w:hAnsi="Angsana New" w:hint="cs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ณ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วันที่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รายงาน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สำหรับหนี้สินที่มีอัตราดอกเบี้ยลอยตัว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6"/>
          <w:sz w:val="30"/>
          <w:szCs w:val="30"/>
          <w:cs/>
        </w:rPr>
        <w:t>การวิเคราะห์จัดทำขึ้นโดยสมมติว่าจำนวนหนี้สินคงค้าง</w:t>
      </w:r>
      <w:r w:rsidRPr="00F346C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ณ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วันที่รายงานเป็นยอดคงค้างสำหรับทั้งปี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0CD24E4E" w14:textId="77777777" w:rsidR="00936F40" w:rsidRPr="00F346C0" w:rsidRDefault="00936F40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585B1E" w:rsidRPr="00F346C0" w14:paraId="5A3201BD" w14:textId="77777777" w:rsidTr="00695933">
        <w:tc>
          <w:tcPr>
            <w:tcW w:w="2610" w:type="dxa"/>
          </w:tcPr>
          <w:p w14:paraId="3BABF9A8" w14:textId="77777777" w:rsidR="00585B1E" w:rsidRPr="00F346C0" w:rsidRDefault="00585B1E" w:rsidP="00952745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F956B29" w14:textId="77E4EF75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23CE886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B13458" w14:textId="448A66F8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1E" w:rsidRPr="00F346C0" w14:paraId="38831AF9" w14:textId="77777777" w:rsidTr="00695933">
        <w:tc>
          <w:tcPr>
            <w:tcW w:w="2610" w:type="dxa"/>
            <w:vAlign w:val="bottom"/>
            <w:hideMark/>
          </w:tcPr>
          <w:p w14:paraId="4B798D78" w14:textId="77777777" w:rsidR="00585B1E" w:rsidRPr="00F346C0" w:rsidRDefault="00585B1E" w:rsidP="0095274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11351E52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DD8EE94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64585D9" w14:textId="77777777" w:rsidR="00585B1E" w:rsidRPr="00F346C0" w:rsidRDefault="00585B1E" w:rsidP="0095274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742CA6C0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061A8B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5353E02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98A1C6" w14:textId="77777777" w:rsidR="00585B1E" w:rsidRPr="00F346C0" w:rsidRDefault="00585B1E" w:rsidP="0095274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F346C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585B1E" w:rsidRPr="00F346C0" w14:paraId="788E62F0" w14:textId="77777777" w:rsidTr="00695933">
        <w:tc>
          <w:tcPr>
            <w:tcW w:w="2610" w:type="dxa"/>
          </w:tcPr>
          <w:p w14:paraId="18AE8778" w14:textId="77777777" w:rsidR="00585B1E" w:rsidRPr="00F346C0" w:rsidRDefault="00585B1E" w:rsidP="009527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7A8FC53B" w14:textId="77777777" w:rsidR="00585B1E" w:rsidRPr="00F346C0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5B1E" w:rsidRPr="00F346C0" w14:paraId="51047DDD" w14:textId="77777777" w:rsidTr="00695933">
        <w:tc>
          <w:tcPr>
            <w:tcW w:w="2610" w:type="dxa"/>
          </w:tcPr>
          <w:p w14:paraId="097690CB" w14:textId="1BA3D80F" w:rsidR="00585B1E" w:rsidRPr="00F346C0" w:rsidRDefault="00585B1E" w:rsidP="0095274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73BB1"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</w:tcPr>
          <w:p w14:paraId="249D7C1D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AF1922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41AD3" w14:textId="77777777" w:rsidR="00585B1E" w:rsidRPr="00F346C0" w:rsidRDefault="00585B1E" w:rsidP="0095274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5D298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CBEB4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CCB12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47368D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B1E" w:rsidRPr="00F346C0" w14:paraId="57AFA390" w14:textId="77777777" w:rsidTr="00695933">
        <w:tc>
          <w:tcPr>
            <w:tcW w:w="2610" w:type="dxa"/>
          </w:tcPr>
          <w:p w14:paraId="345D5B6E" w14:textId="756878A4" w:rsidR="00585B1E" w:rsidRPr="00F346C0" w:rsidRDefault="00936F40" w:rsidP="007038B8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C89641F" w14:textId="77D237CE" w:rsidR="00585B1E" w:rsidRPr="00F346C0" w:rsidRDefault="00D87731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</w:p>
        </w:tc>
        <w:tc>
          <w:tcPr>
            <w:tcW w:w="180" w:type="dxa"/>
          </w:tcPr>
          <w:p w14:paraId="3DD2FF4F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951E3" w14:textId="3961EACF" w:rsidR="00585B1E" w:rsidRPr="00F346C0" w:rsidRDefault="00D87731" w:rsidP="0095274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(991)</w:t>
            </w:r>
          </w:p>
        </w:tc>
        <w:tc>
          <w:tcPr>
            <w:tcW w:w="180" w:type="dxa"/>
          </w:tcPr>
          <w:p w14:paraId="2EE769A7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CECA1" w14:textId="6AF49DDA" w:rsidR="00585B1E" w:rsidRPr="00F346C0" w:rsidRDefault="006851BF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527</w:t>
            </w:r>
          </w:p>
        </w:tc>
        <w:tc>
          <w:tcPr>
            <w:tcW w:w="180" w:type="dxa"/>
          </w:tcPr>
          <w:p w14:paraId="169EC8D6" w14:textId="77777777" w:rsidR="00585B1E" w:rsidRPr="00F346C0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B8664" w14:textId="744049D1" w:rsidR="00585B1E" w:rsidRPr="00F346C0" w:rsidRDefault="00D87731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</w:tr>
    </w:tbl>
    <w:p w14:paraId="46A80A2E" w14:textId="379B63FF" w:rsidR="00F73BB1" w:rsidRPr="00F346C0" w:rsidRDefault="00F73BB1"/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F73BB1" w:rsidRPr="00F346C0" w14:paraId="18E2AE8C" w14:textId="77777777" w:rsidTr="00393DBD">
        <w:tc>
          <w:tcPr>
            <w:tcW w:w="2610" w:type="dxa"/>
          </w:tcPr>
          <w:p w14:paraId="04EFBFF4" w14:textId="77777777" w:rsidR="00F73BB1" w:rsidRPr="00F346C0" w:rsidRDefault="00F73BB1" w:rsidP="00393DB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CA3AF21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828DBC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42BCD" w14:textId="77777777" w:rsidR="00F73BB1" w:rsidRPr="00F346C0" w:rsidRDefault="00F73BB1" w:rsidP="00393DB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154C1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3E91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5FAF8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79E213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BB1" w:rsidRPr="00F346C0" w14:paraId="3E81709F" w14:textId="77777777" w:rsidTr="00393DBD">
        <w:tc>
          <w:tcPr>
            <w:tcW w:w="2610" w:type="dxa"/>
          </w:tcPr>
          <w:p w14:paraId="4B4EFAD1" w14:textId="77777777" w:rsidR="00F73BB1" w:rsidRPr="00F346C0" w:rsidRDefault="00F73BB1" w:rsidP="00393DBD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2FF8F91F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</w:tcPr>
          <w:p w14:paraId="7D79E1E4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DBDA8B" w14:textId="77777777" w:rsidR="00F73BB1" w:rsidRPr="00F346C0" w:rsidRDefault="00F73BB1" w:rsidP="00393DB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(951)</w:t>
            </w:r>
          </w:p>
        </w:tc>
        <w:tc>
          <w:tcPr>
            <w:tcW w:w="180" w:type="dxa"/>
          </w:tcPr>
          <w:p w14:paraId="585BE3EE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40EB5" w14:textId="5836D0EA" w:rsidR="00F73BB1" w:rsidRPr="00F346C0" w:rsidRDefault="006851BF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525</w:t>
            </w:r>
          </w:p>
        </w:tc>
        <w:tc>
          <w:tcPr>
            <w:tcW w:w="180" w:type="dxa"/>
          </w:tcPr>
          <w:p w14:paraId="45F50926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CD703" w14:textId="77777777" w:rsidR="00F73BB1" w:rsidRPr="00F346C0" w:rsidRDefault="00F73BB1" w:rsidP="00393DB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(525)</w:t>
            </w:r>
          </w:p>
        </w:tc>
      </w:tr>
    </w:tbl>
    <w:p w14:paraId="5F580CF2" w14:textId="4B0D8FC9" w:rsidR="00F73BB1" w:rsidRPr="00F346C0" w:rsidRDefault="00F73BB1">
      <w:pPr>
        <w:rPr>
          <w:sz w:val="36"/>
          <w:szCs w:val="36"/>
        </w:rPr>
      </w:pPr>
    </w:p>
    <w:bookmarkEnd w:id="21"/>
    <w:p w14:paraId="030CF15D" w14:textId="7003CAC5" w:rsidR="00CB3C87" w:rsidRPr="00F346C0" w:rsidRDefault="00F73BB1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</w:rPr>
        <w:lastRenderedPageBreak/>
        <w:t xml:space="preserve"> </w:t>
      </w:r>
      <w:r w:rsidR="00CB3C87" w:rsidRPr="00F346C0">
        <w:rPr>
          <w:rFonts w:asciiTheme="majorBidi" w:hAnsiTheme="majorBidi" w:cstheme="majorBidi"/>
          <w:sz w:val="30"/>
          <w:szCs w:val="30"/>
        </w:rPr>
        <w:t>(</w:t>
      </w:r>
      <w:r w:rsidR="00CB3C87" w:rsidRPr="00F346C0">
        <w:rPr>
          <w:rFonts w:asciiTheme="majorBidi" w:hAnsiTheme="majorBidi" w:cstheme="majorBidi" w:hint="cs"/>
          <w:sz w:val="30"/>
          <w:szCs w:val="30"/>
          <w:cs/>
        </w:rPr>
        <w:t>ข</w:t>
      </w:r>
      <w:r w:rsidR="00CB3C87" w:rsidRPr="00F346C0">
        <w:rPr>
          <w:rFonts w:asciiTheme="majorBidi" w:hAnsiTheme="majorBidi" w:cstheme="majorBidi"/>
          <w:sz w:val="30"/>
          <w:szCs w:val="30"/>
        </w:rPr>
        <w:t>.3.3)</w:t>
      </w:r>
      <w:r w:rsidR="00CB3C87" w:rsidRPr="00F346C0">
        <w:rPr>
          <w:rFonts w:asciiTheme="majorBidi" w:hAnsiTheme="majorBidi" w:cstheme="majorBidi"/>
          <w:sz w:val="30"/>
          <w:szCs w:val="30"/>
        </w:rPr>
        <w:tab/>
      </w:r>
      <w:r w:rsidR="00CB3C87" w:rsidRPr="00F346C0">
        <w:rPr>
          <w:rFonts w:asciiTheme="majorBidi" w:hAnsiTheme="majorBidi" w:cstheme="majorBidi" w:hint="cs"/>
          <w:sz w:val="30"/>
          <w:szCs w:val="30"/>
          <w:cs/>
        </w:rPr>
        <w:t>ความเสี่ยงด้านราคาสินค้าโภคภัณฑ์</w:t>
      </w:r>
    </w:p>
    <w:p w14:paraId="49891CC3" w14:textId="4EE8797B" w:rsidR="006006BB" w:rsidRPr="00F346C0" w:rsidRDefault="006006BB" w:rsidP="006006BB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BED44E5" w14:textId="071CBBFC" w:rsidR="00936F40" w:rsidRPr="00F346C0" w:rsidRDefault="00936F40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346C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กลุ่มบริษัทมีความเสี่ยงจากราคาสินค้าโภคภัณฑ์ ซึ่งเกิดจากการซื้อวัตถุดิบและการขายผลิตภัณฑ์ ทั้งนี้กลุ่มบริษัทมีการบริหารจัดการความเสี่ยงโดยติดตามสถานการณ์เศรษฐกิจ ราคาวัตถุดิบและผลิตภัณฑ์อย่างใกล้ชิดเพื่อทบทวนแผนการผลิตและแผนการขายตลอด </w:t>
      </w:r>
      <w:r w:rsidRPr="00F346C0">
        <w:rPr>
          <w:rFonts w:asciiTheme="majorBidi" w:hAnsiTheme="majorBidi" w:cstheme="majorBidi"/>
          <w:spacing w:val="-3"/>
          <w:sz w:val="30"/>
          <w:szCs w:val="30"/>
        </w:rPr>
        <w:t xml:space="preserve">Value Chain </w:t>
      </w:r>
      <w:r w:rsidRPr="00F346C0">
        <w:rPr>
          <w:rFonts w:asciiTheme="majorBidi" w:hAnsiTheme="majorBidi" w:cstheme="majorBidi"/>
          <w:spacing w:val="-3"/>
          <w:sz w:val="30"/>
          <w:szCs w:val="30"/>
          <w:cs/>
        </w:rPr>
        <w:t>ให้มีความสอดคล้องกับสถานการณ์ตลาด อีกทั้ง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ได้ทำการบริหารความเสี่ยงจากความผันผวนด้านราคาน้ำมันดิบและส่วนต่างราคาของสินค้าโภคภัณฑ์โดยการทำ</w:t>
      </w:r>
      <w:r w:rsidRPr="00F346C0">
        <w:rPr>
          <w:rFonts w:asciiTheme="majorBidi" w:hAnsiTheme="majorBidi" w:cstheme="majorBidi"/>
          <w:spacing w:val="-12"/>
          <w:sz w:val="30"/>
          <w:szCs w:val="30"/>
          <w:cs/>
        </w:rPr>
        <w:t>สัญญาซื้อขายล่วงหน้าและ</w:t>
      </w:r>
      <w:r w:rsidRPr="00F346C0">
        <w:rPr>
          <w:rFonts w:asciiTheme="majorBidi" w:hAnsiTheme="majorBidi" w:cstheme="majorBidi"/>
          <w:spacing w:val="-12"/>
          <w:sz w:val="30"/>
          <w:szCs w:val="30"/>
        </w:rPr>
        <w:t>/</w:t>
      </w:r>
      <w:r w:rsidRPr="00F346C0">
        <w:rPr>
          <w:rFonts w:asciiTheme="majorBidi" w:hAnsiTheme="majorBidi" w:cstheme="majorBidi"/>
          <w:spacing w:val="-12"/>
          <w:sz w:val="30"/>
          <w:szCs w:val="30"/>
          <w:cs/>
        </w:rPr>
        <w:t>หรือการทำตราสารอนุพันธ์ตามกรอบที่ได้รับอนุมัติจากคณะกรรมการบริหารความเสี่ยงของ</w:t>
      </w:r>
      <w:r w:rsidRPr="00F346C0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 โดยมีวัตถุประสงค์เพื่อป้องกันความเสี่ยงของราคาน้ำมันดิบและ</w:t>
      </w:r>
      <w:r w:rsidRPr="00F346C0">
        <w:rPr>
          <w:rFonts w:asciiTheme="majorBidi" w:hAnsiTheme="majorBidi" w:cstheme="majorBidi"/>
          <w:spacing w:val="-6"/>
          <w:sz w:val="30"/>
          <w:szCs w:val="30"/>
          <w:cs/>
        </w:rPr>
        <w:t>ส่วนต่างราคาของสินค้าโภคภัณฑ์</w:t>
      </w:r>
      <w:r w:rsidRPr="00F346C0">
        <w:rPr>
          <w:rFonts w:asciiTheme="majorBidi" w:hAnsiTheme="majorBidi" w:cstheme="majorBidi"/>
          <w:spacing w:val="-8"/>
          <w:sz w:val="30"/>
          <w:szCs w:val="30"/>
          <w:cs/>
        </w:rPr>
        <w:t>ให้อยู่ในระดับไม่ต่ำกว่า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>แผนธุรกิจ ซึ่งการป้องกันความเสี่ยงดังกล่าวจะส่งผลให้เกิดกำไร (ขาดทุน) จากตราสารอนุพันธ์ในทิศทางตรงข้าม</w:t>
      </w:r>
      <w:r w:rsidRPr="00F346C0">
        <w:rPr>
          <w:rFonts w:asciiTheme="majorBidi" w:hAnsiTheme="majorBidi" w:cstheme="majorBidi"/>
          <w:spacing w:val="-3"/>
          <w:sz w:val="30"/>
          <w:szCs w:val="30"/>
          <w:cs/>
        </w:rPr>
        <w:t>กับระดับราคาของน้ำมันดิบและผลิตภัณฑ์ เพื่อรักษากำไรขั้นต้นและกำไรสุทธิให้มีเสถียรภาพตามแผนธุรกิจ ดังนี้</w:t>
      </w:r>
    </w:p>
    <w:p w14:paraId="3213CA9B" w14:textId="77777777" w:rsidR="00006112" w:rsidRPr="00F346C0" w:rsidRDefault="00006112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053249B" w14:textId="77777777" w:rsidR="00936F40" w:rsidRPr="00F346C0" w:rsidRDefault="00936F40" w:rsidP="007B1713">
      <w:pPr>
        <w:pStyle w:val="ListParagraph"/>
        <w:numPr>
          <w:ilvl w:val="0"/>
          <w:numId w:val="22"/>
        </w:numPr>
        <w:tabs>
          <w:tab w:val="left" w:pos="1080"/>
        </w:tabs>
        <w:spacing w:after="240"/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ในกรณีที่ราคาน้ำมันดิบหรือส่วนต่างราคาสินค้าโภคภัณฑ์ในตลาดต่ำกว่าราคาในสัญญาซื้อขายล่วงหน้า</w:t>
      </w:r>
      <w:r w:rsidRPr="00F346C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จะส่งผลให้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ตราสารอนุพันธ์ดังกล่าวมีผลกำไร ในขณะที่กำไรขั้นต้นที่กลุ่มบริษัทได้รับเป็นเงินสดจะมีมูลค่าลดลงจากราคาหรือส่วนต่างราคาในตลาดที่ต่ำลง</w:t>
      </w:r>
    </w:p>
    <w:p w14:paraId="5E3B0B6B" w14:textId="77777777" w:rsidR="00936F40" w:rsidRPr="00F346C0" w:rsidRDefault="00936F40" w:rsidP="00936F40">
      <w:pPr>
        <w:pStyle w:val="ListParagraph"/>
        <w:numPr>
          <w:ilvl w:val="0"/>
          <w:numId w:val="22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ในทางตรงกันข้าม ในกรณีที่ราคาน้ำมันดิบหรือส่วนต่างราคาสินค้าโภคภัณฑ์ในตลาดสูงกว่าราคาในสัญญาซื้อขายล่วงหน้า</w:t>
      </w:r>
      <w:r w:rsidRPr="00F346C0">
        <w:rPr>
          <w:rFonts w:asciiTheme="majorBidi" w:hAnsiTheme="majorBidi" w:cstheme="majorBidi"/>
          <w:spacing w:val="-5"/>
          <w:sz w:val="30"/>
          <w:szCs w:val="30"/>
          <w:cs/>
          <w:lang w:val="en-GB"/>
        </w:rPr>
        <w:t xml:space="preserve"> จะส่งผลให้ตราสารอนุพันธ์ดังกล่าวมีผลขาดทุน ในขณะที่กำไรขั้นต้นที่กลุ่มบริษัทได้รับเป็นเงินสด</w:t>
      </w:r>
      <w:r w:rsidRPr="00F346C0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จะมีมูลค่าสูงขึ้นจากราคาหรือส่วนต่างราคาในตลาดที่สูงขึ้น</w:t>
      </w:r>
    </w:p>
    <w:p w14:paraId="1A31F5B8" w14:textId="77777777" w:rsidR="00936F40" w:rsidRPr="00F346C0" w:rsidRDefault="00936F40" w:rsidP="00936F4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2DFD9" w14:textId="432A597A" w:rsidR="001448FF" w:rsidRPr="00F346C0" w:rsidRDefault="00936F40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F346C0">
        <w:rPr>
          <w:rFonts w:asciiTheme="majorBidi" w:hAnsiTheme="majorBidi" w:cstheme="majorBidi"/>
          <w:sz w:val="30"/>
          <w:szCs w:val="30"/>
          <w:cs/>
        </w:rPr>
        <w:t>ซึ่งหากมองในภาพรวม จะเห็นว่า วิธีการป้องกันความเสี่ยงโดยการทำสัญญาซื้อขายล่วงหน้าและ</w:t>
      </w:r>
      <w:r w:rsidRPr="00F346C0">
        <w:rPr>
          <w:rFonts w:asciiTheme="majorBidi" w:hAnsiTheme="majorBidi" w:cstheme="majorBidi"/>
          <w:sz w:val="30"/>
          <w:szCs w:val="30"/>
        </w:rPr>
        <w:t>/</w:t>
      </w:r>
      <w:r w:rsidRPr="00F346C0">
        <w:rPr>
          <w:rFonts w:asciiTheme="majorBidi" w:hAnsiTheme="majorBidi" w:cstheme="majorBidi"/>
          <w:sz w:val="30"/>
          <w:szCs w:val="30"/>
          <w:cs/>
        </w:rPr>
        <w:t>หรือการทำตราสารอนุพันธ์</w:t>
      </w:r>
      <w:r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</w:rPr>
        <w:t>สามารถลดผลกระทบจากความผันผวนของผลการดำเนินงานของกลุ่มบริษัทลงได้</w:t>
      </w:r>
    </w:p>
    <w:p w14:paraId="4AB76E51" w14:textId="41ED61A1" w:rsidR="00D51ECE" w:rsidRPr="00F346C0" w:rsidRDefault="00D51ECE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735E7" w14:textId="2D10C921" w:rsidR="00244709" w:rsidRPr="00F346C0" w:rsidRDefault="00105F2B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F346C0">
        <w:rPr>
          <w:rFonts w:asciiTheme="majorBidi" w:hAnsiTheme="majorBidi" w:hint="cs"/>
          <w:sz w:val="30"/>
          <w:szCs w:val="30"/>
          <w:cs/>
        </w:rPr>
        <w:t>กลุ่ม</w:t>
      </w:r>
      <w:r w:rsidR="00244709" w:rsidRPr="00F346C0">
        <w:rPr>
          <w:rFonts w:asciiTheme="majorBidi" w:hAnsiTheme="majorBidi" w:hint="cs"/>
          <w:sz w:val="30"/>
          <w:szCs w:val="30"/>
          <w:cs/>
        </w:rPr>
        <w:t>บริษัท</w:t>
      </w:r>
      <w:r w:rsidR="00B61F8B" w:rsidRPr="00F346C0">
        <w:rPr>
          <w:rFonts w:asciiTheme="majorBidi" w:hAnsiTheme="majorBidi" w:hint="cs"/>
          <w:sz w:val="30"/>
          <w:szCs w:val="30"/>
          <w:cs/>
        </w:rPr>
        <w:t>และบริษัท</w:t>
      </w:r>
      <w:r w:rsidR="00244709" w:rsidRPr="00F346C0">
        <w:rPr>
          <w:rFonts w:asciiTheme="majorBidi" w:hAnsiTheme="majorBidi" w:hint="cs"/>
          <w:sz w:val="30"/>
          <w:szCs w:val="30"/>
          <w:cs/>
        </w:rPr>
        <w:t>รับรู้ผลขาดทุนจากตราสารอนุพันธ์เพื่อป</w:t>
      </w:r>
      <w:r w:rsidR="00585D6F" w:rsidRPr="00F346C0">
        <w:rPr>
          <w:rFonts w:asciiTheme="majorBidi" w:hAnsiTheme="majorBidi" w:hint="cs"/>
          <w:sz w:val="30"/>
          <w:szCs w:val="30"/>
          <w:cs/>
        </w:rPr>
        <w:t>้อง</w:t>
      </w:r>
      <w:r w:rsidR="00244709" w:rsidRPr="00F346C0">
        <w:rPr>
          <w:rFonts w:asciiTheme="majorBidi" w:hAnsiTheme="majorBidi" w:hint="cs"/>
          <w:sz w:val="30"/>
          <w:szCs w:val="30"/>
          <w:cs/>
        </w:rPr>
        <w:t>กันความเสี่ยงด้านราคาสินค้าโภคภัณฑ์จำนวน</w:t>
      </w:r>
      <w:r w:rsidR="00244709" w:rsidRPr="00F346C0">
        <w:rPr>
          <w:rFonts w:asciiTheme="majorBidi" w:hAnsiTheme="majorBidi"/>
          <w:sz w:val="30"/>
          <w:szCs w:val="30"/>
          <w:cs/>
        </w:rPr>
        <w:t xml:space="preserve"> </w:t>
      </w:r>
      <w:r w:rsidR="00AD7AC7" w:rsidRPr="00F346C0">
        <w:rPr>
          <w:rFonts w:asciiTheme="majorBidi" w:hAnsiTheme="majorBidi"/>
          <w:sz w:val="30"/>
          <w:szCs w:val="30"/>
        </w:rPr>
        <w:t>627</w:t>
      </w:r>
      <w:r w:rsidR="00244709" w:rsidRPr="00F346C0">
        <w:rPr>
          <w:rFonts w:asciiTheme="majorBidi" w:hAnsiTheme="majorBidi" w:cstheme="majorBidi"/>
          <w:sz w:val="30"/>
          <w:szCs w:val="30"/>
        </w:rPr>
        <w:t xml:space="preserve"> </w:t>
      </w:r>
      <w:r w:rsidR="00244709" w:rsidRPr="00F346C0">
        <w:rPr>
          <w:rFonts w:asciiTheme="majorBidi" w:hAnsiTheme="majorBidi" w:hint="cs"/>
          <w:sz w:val="30"/>
          <w:szCs w:val="30"/>
          <w:cs/>
        </w:rPr>
        <w:t>ล้านบาท</w:t>
      </w:r>
      <w:r w:rsidR="00B61F8B" w:rsidRPr="00F346C0">
        <w:rPr>
          <w:rFonts w:asciiTheme="majorBidi" w:hAnsiTheme="majorBidi" w:hint="cs"/>
          <w:sz w:val="30"/>
          <w:szCs w:val="30"/>
          <w:cs/>
        </w:rPr>
        <w:t xml:space="preserve">สำหรับปีสิ้นสุดวันที่ </w:t>
      </w:r>
      <w:r w:rsidR="00B61F8B" w:rsidRPr="00F346C0">
        <w:rPr>
          <w:rFonts w:asciiTheme="majorBidi" w:hAnsiTheme="majorBidi"/>
          <w:sz w:val="30"/>
          <w:szCs w:val="30"/>
        </w:rPr>
        <w:t xml:space="preserve">31 </w:t>
      </w:r>
      <w:r w:rsidR="00B61F8B" w:rsidRPr="00F346C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B61F8B" w:rsidRPr="00F346C0">
        <w:rPr>
          <w:rFonts w:asciiTheme="majorBidi" w:hAnsiTheme="majorBidi"/>
          <w:sz w:val="30"/>
          <w:szCs w:val="30"/>
        </w:rPr>
        <w:t>256</w:t>
      </w:r>
      <w:r w:rsidR="00006112" w:rsidRPr="00F346C0">
        <w:rPr>
          <w:rFonts w:asciiTheme="majorBidi" w:hAnsiTheme="majorBidi"/>
          <w:sz w:val="30"/>
          <w:szCs w:val="30"/>
        </w:rPr>
        <w:t>6</w:t>
      </w:r>
      <w:r w:rsidR="00C01B70" w:rsidRPr="00F346C0">
        <w:rPr>
          <w:rFonts w:asciiTheme="majorBidi" w:hAnsiTheme="majorBidi"/>
          <w:sz w:val="30"/>
          <w:szCs w:val="30"/>
        </w:rPr>
        <w:t xml:space="preserve"> </w:t>
      </w:r>
      <w:r w:rsidR="00C01B70" w:rsidRPr="00F346C0">
        <w:rPr>
          <w:rFonts w:asciiTheme="majorBidi" w:hAnsiTheme="majorBidi"/>
          <w:i/>
          <w:iCs/>
          <w:sz w:val="30"/>
          <w:szCs w:val="30"/>
        </w:rPr>
        <w:t>(256</w:t>
      </w:r>
      <w:r w:rsidR="00006112" w:rsidRPr="00F346C0">
        <w:rPr>
          <w:rFonts w:asciiTheme="majorBidi" w:hAnsiTheme="majorBidi"/>
          <w:i/>
          <w:iCs/>
          <w:sz w:val="30"/>
          <w:szCs w:val="30"/>
        </w:rPr>
        <w:t>5</w:t>
      </w:r>
      <w:r w:rsidR="00C01B70" w:rsidRPr="00F346C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C01B70" w:rsidRPr="00F346C0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006112" w:rsidRPr="00F346C0">
        <w:rPr>
          <w:rFonts w:asciiTheme="majorBidi" w:hAnsiTheme="majorBidi" w:hint="cs"/>
          <w:i/>
          <w:iCs/>
          <w:sz w:val="30"/>
          <w:szCs w:val="30"/>
          <w:cs/>
        </w:rPr>
        <w:t xml:space="preserve">รับรู้ผลขาดทุนจำนวน </w:t>
      </w:r>
      <w:r w:rsidR="00006112" w:rsidRPr="00F346C0">
        <w:rPr>
          <w:rFonts w:asciiTheme="majorBidi" w:hAnsiTheme="majorBidi"/>
          <w:i/>
          <w:iCs/>
          <w:sz w:val="30"/>
          <w:szCs w:val="30"/>
        </w:rPr>
        <w:t>23,057</w:t>
      </w:r>
      <w:r w:rsidR="00C01B70" w:rsidRPr="00F346C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1B70" w:rsidRPr="00F346C0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01B70" w:rsidRPr="00F346C0">
        <w:rPr>
          <w:rFonts w:asciiTheme="majorBidi" w:hAnsiTheme="majorBidi"/>
          <w:i/>
          <w:iCs/>
          <w:sz w:val="30"/>
          <w:szCs w:val="30"/>
        </w:rPr>
        <w:t>)</w:t>
      </w:r>
      <w:r w:rsidR="00B61F8B" w:rsidRPr="00F346C0">
        <w:rPr>
          <w:rFonts w:asciiTheme="majorBidi" w:hAnsiTheme="majorBidi" w:hint="cs"/>
          <w:sz w:val="30"/>
          <w:szCs w:val="30"/>
          <w:cs/>
        </w:rPr>
        <w:t xml:space="preserve"> </w:t>
      </w:r>
      <w:r w:rsidR="00244709" w:rsidRPr="00F346C0">
        <w:rPr>
          <w:rFonts w:asciiTheme="majorBidi" w:hAnsiTheme="majorBidi" w:hint="cs"/>
          <w:sz w:val="30"/>
          <w:szCs w:val="30"/>
          <w:cs/>
        </w:rPr>
        <w:t>ซึ่งมีสาเหตุหลักจากส่วนต่างราคาผลิตภัณฑ์ที่เกิดขึ้นจริงสูงกว่าราคาที่ทำป</w:t>
      </w:r>
      <w:r w:rsidR="00585D6F" w:rsidRPr="00F346C0">
        <w:rPr>
          <w:rFonts w:asciiTheme="majorBidi" w:hAnsiTheme="majorBidi" w:hint="cs"/>
          <w:sz w:val="30"/>
          <w:szCs w:val="30"/>
          <w:cs/>
        </w:rPr>
        <w:t>้อง</w:t>
      </w:r>
      <w:r w:rsidR="00244709" w:rsidRPr="00F346C0">
        <w:rPr>
          <w:rFonts w:asciiTheme="majorBidi" w:hAnsiTheme="majorBidi" w:hint="cs"/>
          <w:sz w:val="30"/>
          <w:szCs w:val="30"/>
          <w:cs/>
        </w:rPr>
        <w:t>กันความเสี่ยงไว้</w:t>
      </w:r>
      <w:r w:rsidR="00B61F8B" w:rsidRPr="00F346C0">
        <w:rPr>
          <w:rFonts w:asciiTheme="majorBidi" w:hAnsiTheme="majorBidi"/>
          <w:sz w:val="30"/>
          <w:szCs w:val="30"/>
        </w:rPr>
        <w:t xml:space="preserve"> </w:t>
      </w:r>
    </w:p>
    <w:p w14:paraId="1AC05C39" w14:textId="5E380541" w:rsidR="00244709" w:rsidRPr="00F346C0" w:rsidRDefault="00244709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E7963" w14:textId="2444BB38" w:rsidR="00193231" w:rsidRPr="00F346C0" w:rsidRDefault="00193231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F1A99" w14:textId="4868FC9C" w:rsidR="00193231" w:rsidRPr="00F346C0" w:rsidRDefault="00193231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FC934" w14:textId="1A16C078" w:rsidR="00193231" w:rsidRPr="00F346C0" w:rsidRDefault="00193231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2882B" w14:textId="77777777" w:rsidR="00193231" w:rsidRPr="00F346C0" w:rsidRDefault="00193231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CB2A5B" w14:textId="4D8AC90D" w:rsidR="00CB3C87" w:rsidRPr="00F346C0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6C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การวิเคราะห์ความอ่อนไหวของราคาสินค้าโภคภัณฑ์</w:t>
      </w:r>
    </w:p>
    <w:p w14:paraId="01249CCF" w14:textId="77777777" w:rsidR="00CB3C87" w:rsidRPr="00F346C0" w:rsidRDefault="00CB3C87" w:rsidP="00CB3C8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4A06A11" w14:textId="6AEADB55" w:rsidR="00C10EAA" w:rsidRPr="00F346C0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F346C0">
        <w:rPr>
          <w:rFonts w:ascii="Angsana New" w:hAnsi="Angsana New"/>
          <w:spacing w:val="-6"/>
          <w:sz w:val="30"/>
          <w:szCs w:val="30"/>
          <w:cs/>
        </w:rPr>
        <w:t>ตารางต่อไปนี้แสดงรายละเอียดความอ่อนไหวของกลุ่ม</w:t>
      </w:r>
      <w:r w:rsidRPr="00F346C0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F346C0">
        <w:rPr>
          <w:rFonts w:ascii="Angsana New" w:hAnsi="Angsana New"/>
          <w:spacing w:val="-6"/>
          <w:sz w:val="30"/>
          <w:szCs w:val="30"/>
          <w:cs/>
        </w:rPr>
        <w:t>ต่อการเพิ่มขึ้น และการลดลงของ</w:t>
      </w:r>
      <w:r w:rsidRPr="00F346C0">
        <w:rPr>
          <w:rFonts w:ascii="Angsana New" w:hAnsi="Angsana New" w:hint="cs"/>
          <w:spacing w:val="-6"/>
          <w:sz w:val="30"/>
          <w:szCs w:val="30"/>
          <w:cs/>
        </w:rPr>
        <w:t>ราคาสินค้าโภคภัณฑ์</w:t>
      </w:r>
      <w:r w:rsidRPr="00F346C0">
        <w:rPr>
          <w:rFonts w:ascii="Angsana New" w:hAnsi="Angsana New"/>
          <w:sz w:val="30"/>
          <w:szCs w:val="30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  <w:r w:rsidRPr="00F346C0">
        <w:rPr>
          <w:rFonts w:ascii="Angsana New" w:hAnsi="Angsana New"/>
          <w:sz w:val="30"/>
          <w:szCs w:val="30"/>
          <w:cs/>
        </w:rPr>
        <w:t>จะรวมเฉพาะ</w:t>
      </w:r>
      <w:r w:rsidRPr="00F346C0">
        <w:rPr>
          <w:rFonts w:ascii="Angsana New" w:hAnsi="Angsana New" w:hint="cs"/>
          <w:sz w:val="30"/>
          <w:szCs w:val="30"/>
          <w:cs/>
        </w:rPr>
        <w:t>ยอดคงเหลือของรายการตราสารอนุพันธ์สินค้าโภคภัณฑ์</w:t>
      </w:r>
      <w:r w:rsidRPr="00F346C0">
        <w:rPr>
          <w:rFonts w:ascii="Angsana New" w:hAnsi="Angsana New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</w:rPr>
        <w:t>ณ วันที่</w:t>
      </w:r>
      <w:r w:rsidRPr="00F346C0">
        <w:rPr>
          <w:rFonts w:ascii="Angsana New" w:hAnsi="Angsana New" w:hint="cs"/>
          <w:spacing w:val="4"/>
          <w:sz w:val="30"/>
          <w:szCs w:val="30"/>
          <w:cs/>
        </w:rPr>
        <w:t>รายงาน และใช้อัตราที่เพิ่มขึ้นหรือลดลงโดยพิจารณาถึงการเปลี่ยนแปลงของราคาสินค้าโภคภัณฑ์ในตลาด</w:t>
      </w:r>
      <w:r w:rsidRPr="00F346C0">
        <w:rPr>
          <w:rFonts w:ascii="Angsana New" w:hAnsi="Angsana New" w:hint="cs"/>
          <w:sz w:val="30"/>
          <w:szCs w:val="30"/>
          <w:cs/>
        </w:rPr>
        <w:t>ที่เป็นไปได้อย่างสมเหตุสมผล</w:t>
      </w:r>
    </w:p>
    <w:p w14:paraId="4EED3FF1" w14:textId="741B50F8" w:rsidR="00C10EAA" w:rsidRPr="00F346C0" w:rsidRDefault="00C10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89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2"/>
        <w:gridCol w:w="992"/>
        <w:gridCol w:w="142"/>
        <w:gridCol w:w="992"/>
        <w:gridCol w:w="142"/>
        <w:gridCol w:w="992"/>
        <w:gridCol w:w="142"/>
        <w:gridCol w:w="995"/>
      </w:tblGrid>
      <w:tr w:rsidR="00CB3C87" w:rsidRPr="00F346C0" w14:paraId="4C5A5C5B" w14:textId="77777777" w:rsidTr="00C278B6">
        <w:tc>
          <w:tcPr>
            <w:tcW w:w="4410" w:type="dxa"/>
            <w:shd w:val="clear" w:color="auto" w:fill="auto"/>
          </w:tcPr>
          <w:p w14:paraId="50A32282" w14:textId="1B5EF9F9" w:rsidR="00CB3C87" w:rsidRPr="00F346C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D6FBB35" w14:textId="77777777" w:rsidR="00CB3C87" w:rsidRPr="00F346C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26D9BE5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029083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129" w:type="dxa"/>
            <w:gridSpan w:val="3"/>
          </w:tcPr>
          <w:p w14:paraId="576EAFC7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C87" w:rsidRPr="00F346C0" w14:paraId="22645116" w14:textId="77777777" w:rsidTr="00C278B6">
        <w:tc>
          <w:tcPr>
            <w:tcW w:w="4410" w:type="dxa"/>
            <w:shd w:val="clear" w:color="auto" w:fill="auto"/>
          </w:tcPr>
          <w:p w14:paraId="4195DA96" w14:textId="77777777" w:rsidR="00CB3C87" w:rsidRPr="00F346C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CEF89EE" w14:textId="77777777" w:rsidR="00CB3C87" w:rsidRPr="00F346C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C8B3657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3B0A15E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2B4D12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dxa"/>
          </w:tcPr>
          <w:p w14:paraId="5A386EAC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1FAB319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9B58E2A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5" w:type="dxa"/>
          </w:tcPr>
          <w:p w14:paraId="551BB10E" w14:textId="77777777" w:rsidR="00CB3C87" w:rsidRPr="00F346C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ลดลง</w:t>
            </w:r>
          </w:p>
        </w:tc>
      </w:tr>
      <w:tr w:rsidR="00CB3C87" w:rsidRPr="00F346C0" w14:paraId="23EB416E" w14:textId="77777777" w:rsidTr="00C278B6">
        <w:tc>
          <w:tcPr>
            <w:tcW w:w="4410" w:type="dxa"/>
            <w:shd w:val="clear" w:color="auto" w:fill="auto"/>
          </w:tcPr>
          <w:p w14:paraId="7D877B27" w14:textId="77777777" w:rsidR="00CB3C87" w:rsidRPr="00F346C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18C6FEB" w14:textId="77777777" w:rsidR="00CB3C87" w:rsidRPr="00F346C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397" w:type="dxa"/>
            <w:gridSpan w:val="7"/>
            <w:shd w:val="clear" w:color="auto" w:fill="auto"/>
          </w:tcPr>
          <w:p w14:paraId="13AE61D1" w14:textId="46AB22CE" w:rsidR="00CB3C87" w:rsidRPr="00F346C0" w:rsidRDefault="00CC6D8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3C87" w:rsidRPr="00F346C0" w14:paraId="02A2EE94" w14:textId="77777777" w:rsidTr="00C278B6">
        <w:tc>
          <w:tcPr>
            <w:tcW w:w="4410" w:type="dxa"/>
            <w:shd w:val="clear" w:color="auto" w:fill="auto"/>
          </w:tcPr>
          <w:p w14:paraId="1339DCC6" w14:textId="09F3A1C9" w:rsidR="00CB3C87" w:rsidRPr="00F346C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bookmarkStart w:id="22" w:name="_Hlk141886623"/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 w:rsidR="003904C1"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2DD75A2B" w14:textId="77777777" w:rsidR="00CB3C87" w:rsidRPr="00F346C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AAECFA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6D5205FD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7EBCAC93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2735725F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87180CD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45670D97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1D8140E2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CB3C87" w:rsidRPr="00F346C0" w14:paraId="00A6A950" w14:textId="77777777" w:rsidTr="00C278B6">
        <w:tc>
          <w:tcPr>
            <w:tcW w:w="4410" w:type="dxa"/>
            <w:shd w:val="clear" w:color="auto" w:fill="auto"/>
          </w:tcPr>
          <w:p w14:paraId="3FA75A64" w14:textId="77777777" w:rsidR="00CB3C87" w:rsidRPr="00F346C0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สุทธิจากตราสารอนุพันธ์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371C5" w14:textId="77777777" w:rsidR="00CB3C87" w:rsidRPr="00F346C0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07048F7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2EAC00A0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7A0CC40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0EC869BA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8CBA12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66CB128A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17931559" w14:textId="77777777" w:rsidR="00CB3C87" w:rsidRPr="00F346C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5A1" w:rsidRPr="00F346C0" w14:paraId="2D62B23D" w14:textId="77777777" w:rsidTr="00C278B6">
        <w:tc>
          <w:tcPr>
            <w:tcW w:w="4410" w:type="dxa"/>
            <w:shd w:val="clear" w:color="auto" w:fill="auto"/>
          </w:tcPr>
          <w:p w14:paraId="14BA1B76" w14:textId="77777777" w:rsidR="003C45A1" w:rsidRPr="00F346C0" w:rsidRDefault="003C45A1" w:rsidP="003C45A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C3697" w14:textId="77777777" w:rsidR="003C45A1" w:rsidRPr="00F346C0" w:rsidRDefault="003C45A1" w:rsidP="003C45A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871117" w14:textId="16C7B805" w:rsidR="003C45A1" w:rsidRPr="00F346C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42" w:type="dxa"/>
            <w:vAlign w:val="bottom"/>
          </w:tcPr>
          <w:p w14:paraId="5DA7736C" w14:textId="77777777" w:rsidR="003C45A1" w:rsidRPr="00F346C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03EECA" w14:textId="0E3830F4" w:rsidR="003C45A1" w:rsidRPr="00F346C0" w:rsidRDefault="003C45A1" w:rsidP="003C45A1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2" w:type="dxa"/>
            <w:vAlign w:val="bottom"/>
          </w:tcPr>
          <w:p w14:paraId="3DECC58D" w14:textId="77777777" w:rsidR="003C45A1" w:rsidRPr="00F346C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F6389F7" w14:textId="70606EE8" w:rsidR="003C45A1" w:rsidRPr="00F346C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42" w:type="dxa"/>
            <w:vAlign w:val="bottom"/>
          </w:tcPr>
          <w:p w14:paraId="68B0971A" w14:textId="77777777" w:rsidR="003C45A1" w:rsidRPr="00F346C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9A1C07F" w14:textId="3E8BA3A1" w:rsidR="003C45A1" w:rsidRPr="00F346C0" w:rsidRDefault="003C45A1" w:rsidP="003C45A1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3C45A1" w:rsidRPr="00F346C0" w14:paraId="65AE22E1" w14:textId="77777777" w:rsidTr="00C278B6">
        <w:tc>
          <w:tcPr>
            <w:tcW w:w="4410" w:type="dxa"/>
            <w:shd w:val="clear" w:color="auto" w:fill="auto"/>
          </w:tcPr>
          <w:p w14:paraId="2BB7B29B" w14:textId="2F1429EA" w:rsidR="003C45A1" w:rsidRPr="00F346C0" w:rsidRDefault="003C45A1" w:rsidP="00584CA7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ส่วนต่างราคาของสินค้าโภคภัณฑ์ผลิตภัณฑ์ปิโตรเคมี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เพิ่ม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851BF" w:rsidRPr="00F346C0">
              <w:rPr>
                <w:rFonts w:asciiTheme="majorBidi" w:hAnsiTheme="majorBidi"/>
                <w:sz w:val="30"/>
                <w:szCs w:val="30"/>
              </w:rPr>
              <w:t>1</w:t>
            </w:r>
            <w:r w:rsidRPr="00F346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346C0">
              <w:rPr>
                <w:rFonts w:asciiTheme="majorBidi" w:hAnsiTheme="majorBidi" w:hint="cs"/>
                <w:sz w:val="30"/>
                <w:szCs w:val="30"/>
                <w:cs/>
              </w:rPr>
              <w:t>เหรียญสหรัฐอเมริกาต่อตัน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4BA3FF" w14:textId="77777777" w:rsidR="003C45A1" w:rsidRPr="00F346C0" w:rsidRDefault="003C45A1" w:rsidP="00584C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F569D" w14:textId="2B6E05F6" w:rsidR="003C45A1" w:rsidRPr="00F346C0" w:rsidRDefault="003C45A1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42" w:type="dxa"/>
            <w:vAlign w:val="bottom"/>
          </w:tcPr>
          <w:p w14:paraId="4C0A8ADE" w14:textId="77777777" w:rsidR="003C45A1" w:rsidRPr="00F346C0" w:rsidRDefault="003C45A1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7E4B94" w14:textId="36E77ACC" w:rsidR="003C45A1" w:rsidRPr="00F346C0" w:rsidRDefault="003C45A1" w:rsidP="00584CA7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dxa"/>
            <w:vAlign w:val="bottom"/>
          </w:tcPr>
          <w:p w14:paraId="472639F1" w14:textId="77777777" w:rsidR="003C45A1" w:rsidRPr="00F346C0" w:rsidRDefault="003C45A1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089AFD7" w14:textId="3C6F3857" w:rsidR="003C45A1" w:rsidRPr="00F346C0" w:rsidRDefault="003C45A1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42" w:type="dxa"/>
            <w:vAlign w:val="bottom"/>
          </w:tcPr>
          <w:p w14:paraId="5D2B840D" w14:textId="77777777" w:rsidR="003C45A1" w:rsidRPr="00F346C0" w:rsidRDefault="003C45A1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975C25C" w14:textId="11D13DFF" w:rsidR="003C45A1" w:rsidRPr="00F346C0" w:rsidRDefault="003C45A1" w:rsidP="00584CA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bookmarkEnd w:id="22"/>
    </w:tbl>
    <w:p w14:paraId="0AFF9732" w14:textId="0A58048D" w:rsidR="003904C1" w:rsidRPr="00F346C0" w:rsidRDefault="003904C1">
      <w:pPr>
        <w:rPr>
          <w:sz w:val="20"/>
          <w:szCs w:val="20"/>
        </w:rPr>
      </w:pPr>
    </w:p>
    <w:tbl>
      <w:tblPr>
        <w:tblW w:w="89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2"/>
        <w:gridCol w:w="992"/>
        <w:gridCol w:w="142"/>
        <w:gridCol w:w="992"/>
        <w:gridCol w:w="142"/>
        <w:gridCol w:w="992"/>
        <w:gridCol w:w="142"/>
        <w:gridCol w:w="995"/>
      </w:tblGrid>
      <w:tr w:rsidR="003904C1" w:rsidRPr="00F346C0" w14:paraId="44CC90E8" w14:textId="77777777" w:rsidTr="00393DBD">
        <w:tc>
          <w:tcPr>
            <w:tcW w:w="4410" w:type="dxa"/>
            <w:shd w:val="clear" w:color="auto" w:fill="auto"/>
          </w:tcPr>
          <w:p w14:paraId="5DB47D5D" w14:textId="77777777" w:rsidR="003904C1" w:rsidRPr="00F346C0" w:rsidRDefault="003904C1" w:rsidP="00393DB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46C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03A4341" w14:textId="77777777" w:rsidR="003904C1" w:rsidRPr="00F346C0" w:rsidRDefault="003904C1" w:rsidP="00393DBD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331917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71564039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14EAC5BE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0DB0C765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1DE181A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504F6FF1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128649DE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3904C1" w:rsidRPr="00F346C0" w14:paraId="072A7DCE" w14:textId="77777777" w:rsidTr="00393DBD">
        <w:tc>
          <w:tcPr>
            <w:tcW w:w="4410" w:type="dxa"/>
            <w:shd w:val="clear" w:color="auto" w:fill="auto"/>
          </w:tcPr>
          <w:p w14:paraId="76DFE427" w14:textId="77777777" w:rsidR="003904C1" w:rsidRPr="00F346C0" w:rsidRDefault="003904C1" w:rsidP="00393DBD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สุทธิจากตราสารอนุพันธ์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409E23" w14:textId="77777777" w:rsidR="003904C1" w:rsidRPr="00F346C0" w:rsidRDefault="003904C1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7FF62D4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1B7F4F1C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E0AB4D1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7BC7B959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81E7C40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049172E7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AF1BE9D" w14:textId="77777777" w:rsidR="003904C1" w:rsidRPr="00F346C0" w:rsidRDefault="003904C1" w:rsidP="00393DB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4C1" w:rsidRPr="00F346C0" w14:paraId="205AD0CC" w14:textId="77777777" w:rsidTr="00393DBD">
        <w:tc>
          <w:tcPr>
            <w:tcW w:w="4410" w:type="dxa"/>
            <w:shd w:val="clear" w:color="auto" w:fill="auto"/>
          </w:tcPr>
          <w:p w14:paraId="0429097A" w14:textId="77777777" w:rsidR="003904C1" w:rsidRPr="00F346C0" w:rsidRDefault="003904C1" w:rsidP="00393DBD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 </w:t>
            </w:r>
            <w:r w:rsidRPr="00F34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5D454B" w14:textId="77777777" w:rsidR="003904C1" w:rsidRPr="00F346C0" w:rsidRDefault="003904C1" w:rsidP="00393DB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81C05" w14:textId="77777777" w:rsidR="003904C1" w:rsidRPr="00F346C0" w:rsidRDefault="003904C1" w:rsidP="00393DB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42" w:type="dxa"/>
            <w:vAlign w:val="bottom"/>
          </w:tcPr>
          <w:p w14:paraId="4197DA7C" w14:textId="77777777" w:rsidR="003904C1" w:rsidRPr="00F346C0" w:rsidRDefault="003904C1" w:rsidP="00393DB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9A5ABBF" w14:textId="77777777" w:rsidR="003904C1" w:rsidRPr="00F346C0" w:rsidRDefault="003904C1" w:rsidP="00393DBD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2" w:type="dxa"/>
            <w:vAlign w:val="bottom"/>
          </w:tcPr>
          <w:p w14:paraId="63BAC362" w14:textId="77777777" w:rsidR="003904C1" w:rsidRPr="00F346C0" w:rsidRDefault="003904C1" w:rsidP="00393DB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EE67054" w14:textId="77777777" w:rsidR="003904C1" w:rsidRPr="00F346C0" w:rsidRDefault="003904C1" w:rsidP="00393DB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42" w:type="dxa"/>
            <w:vAlign w:val="bottom"/>
          </w:tcPr>
          <w:p w14:paraId="3970054E" w14:textId="77777777" w:rsidR="003904C1" w:rsidRPr="00F346C0" w:rsidRDefault="003904C1" w:rsidP="00393DB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988636B" w14:textId="77777777" w:rsidR="003904C1" w:rsidRPr="00F346C0" w:rsidRDefault="003904C1" w:rsidP="00393DBD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</w:tbl>
    <w:p w14:paraId="2D2A8F57" w14:textId="77777777" w:rsidR="00EC4D56" w:rsidRPr="00F346C0" w:rsidRDefault="00E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B1718C4" w14:textId="3425E763" w:rsidR="00F03B2B" w:rsidRPr="00F346C0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F346C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F346C0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198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4175"/>
        <w:gridCol w:w="997"/>
        <w:gridCol w:w="269"/>
        <w:gridCol w:w="1085"/>
        <w:gridCol w:w="267"/>
        <w:gridCol w:w="1080"/>
        <w:gridCol w:w="267"/>
        <w:gridCol w:w="1058"/>
      </w:tblGrid>
      <w:tr w:rsidR="00044C4D" w:rsidRPr="00F346C0" w14:paraId="7058865D" w14:textId="77777777" w:rsidTr="00C278B6">
        <w:trPr>
          <w:tblHeader/>
        </w:trPr>
        <w:tc>
          <w:tcPr>
            <w:tcW w:w="2270" w:type="pct"/>
          </w:tcPr>
          <w:p w14:paraId="4972FA41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AF75BF7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E8FF017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52FA88A2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44C4D" w:rsidRPr="00F346C0" w14:paraId="5A6204FD" w14:textId="77777777" w:rsidTr="003904C1">
        <w:trPr>
          <w:tblHeader/>
        </w:trPr>
        <w:tc>
          <w:tcPr>
            <w:tcW w:w="2270" w:type="pct"/>
          </w:tcPr>
          <w:p w14:paraId="0F27A3FC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ECABA4F" w14:textId="3C230792" w:rsidR="00044C4D" w:rsidRPr="00F346C0" w:rsidRDefault="003904C1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center"/>
          </w:tcPr>
          <w:p w14:paraId="425A58A4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F0773CE" w14:textId="2AF03976" w:rsidR="00044C4D" w:rsidRPr="00F346C0" w:rsidRDefault="003904C1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5" w:type="pct"/>
            <w:vAlign w:val="center"/>
          </w:tcPr>
          <w:p w14:paraId="7BF272B6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F2797E5" w14:textId="26A8B873" w:rsidR="00044C4D" w:rsidRPr="00F346C0" w:rsidRDefault="003904C1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5" w:type="pct"/>
            <w:vAlign w:val="center"/>
          </w:tcPr>
          <w:p w14:paraId="4CFAF5B2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2B08EC5" w14:textId="1E3CA17A" w:rsidR="00044C4D" w:rsidRPr="00F346C0" w:rsidRDefault="003904C1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044C4D" w:rsidRPr="00F346C0" w14:paraId="748970E1" w14:textId="77777777" w:rsidTr="00C278B6">
        <w:trPr>
          <w:tblHeader/>
        </w:trPr>
        <w:tc>
          <w:tcPr>
            <w:tcW w:w="2270" w:type="pct"/>
          </w:tcPr>
          <w:p w14:paraId="7D664D8D" w14:textId="7777777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vAlign w:val="center"/>
          </w:tcPr>
          <w:p w14:paraId="58BA0CC9" w14:textId="77777777" w:rsidR="00044C4D" w:rsidRPr="00F346C0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346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4C4D" w:rsidRPr="00F346C0" w14:paraId="608D7B15" w14:textId="77777777" w:rsidTr="00C278B6">
        <w:tc>
          <w:tcPr>
            <w:tcW w:w="2270" w:type="pct"/>
            <w:hideMark/>
          </w:tcPr>
          <w:p w14:paraId="57BC5D3A" w14:textId="22AEFEC7" w:rsidR="00044C4D" w:rsidRPr="00F346C0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  <w:r w:rsidR="00957B1E" w:rsidRPr="00F346C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ตามสัญญาที่ยังไม่ได้รับรู้</w:t>
            </w:r>
          </w:p>
        </w:tc>
        <w:tc>
          <w:tcPr>
            <w:tcW w:w="542" w:type="pct"/>
          </w:tcPr>
          <w:p w14:paraId="70514CB7" w14:textId="77777777" w:rsidR="00044C4D" w:rsidRPr="00F346C0" w:rsidRDefault="00044C4D" w:rsidP="00C278B6">
            <w:pPr>
              <w:tabs>
                <w:tab w:val="clear" w:pos="680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F8EFBA" w14:textId="77777777" w:rsidR="00044C4D" w:rsidRPr="00F346C0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11BE76" w14:textId="77777777" w:rsidR="00044C4D" w:rsidRPr="00F346C0" w:rsidRDefault="00044C4D" w:rsidP="00C278B6">
            <w:pPr>
              <w:tabs>
                <w:tab w:val="decimal" w:pos="629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C49380" w14:textId="77777777" w:rsidR="00044C4D" w:rsidRPr="00F346C0" w:rsidRDefault="00044C4D" w:rsidP="00C278B6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5B7F26" w14:textId="77777777" w:rsidR="00044C4D" w:rsidRPr="00F346C0" w:rsidRDefault="00044C4D" w:rsidP="00C278B6">
            <w:pPr>
              <w:tabs>
                <w:tab w:val="decimal" w:pos="54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29B2FE" w14:textId="77777777" w:rsidR="00044C4D" w:rsidRPr="00F346C0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7A1C" w14:textId="77777777" w:rsidR="00044C4D" w:rsidRPr="00F346C0" w:rsidRDefault="00044C4D" w:rsidP="00C278B6">
            <w:pPr>
              <w:tabs>
                <w:tab w:val="decimal" w:pos="5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4C1" w:rsidRPr="00F346C0" w14:paraId="3A90053A" w14:textId="77777777" w:rsidTr="00C278B6">
        <w:tc>
          <w:tcPr>
            <w:tcW w:w="2270" w:type="pct"/>
            <w:hideMark/>
          </w:tcPr>
          <w:p w14:paraId="0AC2E9A8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42" w:type="pct"/>
          </w:tcPr>
          <w:p w14:paraId="728A8940" w14:textId="3D29ABE8" w:rsidR="003904C1" w:rsidRPr="00F346C0" w:rsidRDefault="006851BF" w:rsidP="00AA0F54">
            <w:pPr>
              <w:tabs>
                <w:tab w:val="decimal" w:pos="78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7C0576F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E7087A" w14:textId="02B4C704" w:rsidR="003904C1" w:rsidRPr="00F346C0" w:rsidRDefault="006851BF" w:rsidP="00AA0F54">
            <w:pPr>
              <w:tabs>
                <w:tab w:val="clear" w:pos="907"/>
                <w:tab w:val="decimal" w:pos="780"/>
                <w:tab w:val="left" w:pos="87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23D1148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CCAC48" w14:textId="7DD93C1F" w:rsidR="003904C1" w:rsidRPr="00F346C0" w:rsidRDefault="00885EA5" w:rsidP="00AA0F54">
            <w:pPr>
              <w:tabs>
                <w:tab w:val="clear" w:pos="907"/>
                <w:tab w:val="decimal" w:pos="780"/>
                <w:tab w:val="left" w:pos="863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5FA17AF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66B39A9" w14:textId="79799C33" w:rsidR="003904C1" w:rsidRPr="00F346C0" w:rsidRDefault="003904C1" w:rsidP="00AA0F54">
            <w:pPr>
              <w:tabs>
                <w:tab w:val="decimal" w:pos="841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904C1" w:rsidRPr="00F346C0" w14:paraId="6389BE31" w14:textId="77777777" w:rsidTr="00C278B6">
        <w:tc>
          <w:tcPr>
            <w:tcW w:w="2270" w:type="pct"/>
            <w:hideMark/>
          </w:tcPr>
          <w:p w14:paraId="42254D13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542" w:type="pct"/>
          </w:tcPr>
          <w:p w14:paraId="2C0AA4ED" w14:textId="5953D969" w:rsidR="003904C1" w:rsidRPr="00F346C0" w:rsidRDefault="002979FA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3,994</w:t>
            </w:r>
          </w:p>
        </w:tc>
        <w:tc>
          <w:tcPr>
            <w:tcW w:w="146" w:type="pct"/>
          </w:tcPr>
          <w:p w14:paraId="2F65D577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BB0700" w14:textId="09B562D1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4,640</w:t>
            </w:r>
          </w:p>
        </w:tc>
        <w:tc>
          <w:tcPr>
            <w:tcW w:w="145" w:type="pct"/>
          </w:tcPr>
          <w:p w14:paraId="520883DC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B76850" w14:textId="4CD93CAD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  <w:tc>
          <w:tcPr>
            <w:tcW w:w="145" w:type="pct"/>
          </w:tcPr>
          <w:p w14:paraId="3629934A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40449A2" w14:textId="0B8BAB95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</w:tr>
      <w:tr w:rsidR="003904C1" w:rsidRPr="00F346C0" w14:paraId="4D8C4F28" w14:textId="77777777" w:rsidTr="00C278B6">
        <w:tc>
          <w:tcPr>
            <w:tcW w:w="2270" w:type="pct"/>
            <w:hideMark/>
          </w:tcPr>
          <w:p w14:paraId="36523ED5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F346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542" w:type="pct"/>
          </w:tcPr>
          <w:p w14:paraId="0C4153D7" w14:textId="4149026E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6" w:type="pct"/>
          </w:tcPr>
          <w:p w14:paraId="413A0625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0A8544" w14:textId="2B84AE1B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5" w:type="pct"/>
          </w:tcPr>
          <w:p w14:paraId="30A77B03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26FEDA" w14:textId="1C58A6B9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70BC618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BB327A" w14:textId="6D6DF2DD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3904C1" w:rsidRPr="00F346C0" w14:paraId="78B2CFB5" w14:textId="77777777" w:rsidTr="00C278B6">
        <w:tc>
          <w:tcPr>
            <w:tcW w:w="2270" w:type="pct"/>
            <w:hideMark/>
          </w:tcPr>
          <w:p w14:paraId="1AC58D65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29B2" w14:textId="3577BA10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2B224883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44A1EE" w14:textId="62571315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45" w:type="pct"/>
          </w:tcPr>
          <w:p w14:paraId="2D050739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CE6E" w14:textId="4AED2A84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5" w:type="pct"/>
          </w:tcPr>
          <w:p w14:paraId="61E618B1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4E2A1F" w14:textId="78C74FC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3904C1" w:rsidRPr="00F346C0" w14:paraId="403D3C27" w14:textId="77777777" w:rsidTr="00C278B6">
        <w:tc>
          <w:tcPr>
            <w:tcW w:w="2270" w:type="pct"/>
            <w:hideMark/>
          </w:tcPr>
          <w:p w14:paraId="7ED75AE5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7050B" w14:textId="2C6FC830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46" w:type="pct"/>
          </w:tcPr>
          <w:p w14:paraId="3C194898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2C1A4" w14:textId="7C559974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5,506</w:t>
            </w:r>
          </w:p>
        </w:tc>
        <w:tc>
          <w:tcPr>
            <w:tcW w:w="145" w:type="pct"/>
          </w:tcPr>
          <w:p w14:paraId="51CB82EC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97B" w14:textId="3B1FE972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3,100</w:t>
            </w:r>
          </w:p>
        </w:tc>
        <w:tc>
          <w:tcPr>
            <w:tcW w:w="145" w:type="pct"/>
          </w:tcPr>
          <w:p w14:paraId="1D28DCD2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C336A" w14:textId="3D45E681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</w:t>
            </w:r>
          </w:p>
        </w:tc>
      </w:tr>
      <w:tr w:rsidR="003904C1" w:rsidRPr="00F346C0" w14:paraId="322B617F" w14:textId="77777777" w:rsidTr="00C278B6">
        <w:tc>
          <w:tcPr>
            <w:tcW w:w="2270" w:type="pct"/>
          </w:tcPr>
          <w:p w14:paraId="08398B6C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22A66D40" w14:textId="77777777" w:rsidR="003904C1" w:rsidRPr="00F346C0" w:rsidRDefault="003904C1" w:rsidP="003904C1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BA00DF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2BC055F0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CAD9362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9FBDD1B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5E5217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13800ACF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4C1" w:rsidRPr="00F346C0" w14:paraId="4D208F14" w14:textId="77777777" w:rsidTr="00C278B6">
        <w:tc>
          <w:tcPr>
            <w:tcW w:w="2270" w:type="pct"/>
            <w:hideMark/>
          </w:tcPr>
          <w:p w14:paraId="454804C0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6EB1BC1" w14:textId="77777777" w:rsidR="003904C1" w:rsidRPr="00F346C0" w:rsidRDefault="003904C1" w:rsidP="003904C1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94AB6F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46817F97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089B85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2432B15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8C8E1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89F2A25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4C1" w:rsidRPr="00F346C0" w14:paraId="2D92F453" w14:textId="77777777" w:rsidTr="00C278B6">
        <w:tc>
          <w:tcPr>
            <w:tcW w:w="2270" w:type="pct"/>
            <w:hideMark/>
          </w:tcPr>
          <w:p w14:paraId="751DD099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13D871B9" w14:textId="2D813226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6" w:type="pct"/>
          </w:tcPr>
          <w:p w14:paraId="718F8EA9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B60DC09" w14:textId="6CE2DEDB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5" w:type="pct"/>
          </w:tcPr>
          <w:p w14:paraId="3DE61BD0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FC5CC89" w14:textId="6FF1F6C3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5" w:type="pct"/>
          </w:tcPr>
          <w:p w14:paraId="224472AC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6EFEE3A" w14:textId="0EB227AD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3904C1" w:rsidRPr="00F346C0" w14:paraId="36EBF503" w14:textId="77777777" w:rsidTr="00C278B6">
        <w:tc>
          <w:tcPr>
            <w:tcW w:w="2270" w:type="pct"/>
            <w:hideMark/>
          </w:tcPr>
          <w:p w14:paraId="79B3D20A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028DCB30" w14:textId="59F27D9F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6" w:type="pct"/>
          </w:tcPr>
          <w:p w14:paraId="14B8A62A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ACB55CE" w14:textId="6329649F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5" w:type="pct"/>
          </w:tcPr>
          <w:p w14:paraId="35A78153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6191D8C" w14:textId="7AD9A280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3C8F803E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68379214" w14:textId="5EBAD33E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3904C1" w:rsidRPr="00F346C0" w14:paraId="21C1267C" w14:textId="77777777" w:rsidTr="00C278B6">
        <w:trPr>
          <w:trHeight w:val="224"/>
        </w:trPr>
        <w:tc>
          <w:tcPr>
            <w:tcW w:w="2270" w:type="pct"/>
            <w:hideMark/>
          </w:tcPr>
          <w:p w14:paraId="15235593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A7F2" w14:textId="1A22A55E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46" w:type="pct"/>
          </w:tcPr>
          <w:p w14:paraId="39B5A397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A5EF" w14:textId="74F023A2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45" w:type="pct"/>
          </w:tcPr>
          <w:p w14:paraId="3F577FA4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88ACD" w14:textId="6BBC7C99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145" w:type="pct"/>
          </w:tcPr>
          <w:p w14:paraId="1A81943F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0EA15" w14:textId="7B07F182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</w:tr>
      <w:tr w:rsidR="003904C1" w:rsidRPr="00F346C0" w14:paraId="6EE7A4DD" w14:textId="77777777" w:rsidTr="00C278B6">
        <w:trPr>
          <w:trHeight w:val="274"/>
        </w:trPr>
        <w:tc>
          <w:tcPr>
            <w:tcW w:w="2270" w:type="pct"/>
          </w:tcPr>
          <w:p w14:paraId="09EE2A75" w14:textId="77777777" w:rsidR="003904C1" w:rsidRPr="00F346C0" w:rsidRDefault="003904C1" w:rsidP="003904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10DF81F4" w14:textId="77777777" w:rsidR="003904C1" w:rsidRPr="00F346C0" w:rsidRDefault="003904C1" w:rsidP="003904C1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93100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4F29B227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A46441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6A6BC2B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8DC46A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5AB50E04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04C1" w:rsidRPr="00F346C0" w14:paraId="023F2F19" w14:textId="77777777" w:rsidTr="00C278B6">
        <w:trPr>
          <w:trHeight w:val="274"/>
        </w:trPr>
        <w:tc>
          <w:tcPr>
            <w:tcW w:w="2270" w:type="pct"/>
            <w:hideMark/>
          </w:tcPr>
          <w:p w14:paraId="47ACA453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4528EFAD" w14:textId="77777777" w:rsidR="003904C1" w:rsidRPr="00F346C0" w:rsidRDefault="003904C1" w:rsidP="003904C1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7F8C6C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E3AFD81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F16B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3094826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21AF14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55463A80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04C1" w:rsidRPr="00F346C0" w14:paraId="67458843" w14:textId="77777777" w:rsidTr="00C278B6">
        <w:tc>
          <w:tcPr>
            <w:tcW w:w="2270" w:type="pct"/>
            <w:hideMark/>
          </w:tcPr>
          <w:p w14:paraId="4CFE8974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5BEC09E6" w14:textId="31258BD8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6" w:type="pct"/>
          </w:tcPr>
          <w:p w14:paraId="09449679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74D523C" w14:textId="35A6265B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5" w:type="pct"/>
          </w:tcPr>
          <w:p w14:paraId="5C589D10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E8E63C6" w14:textId="1A007DAD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5" w:type="pct"/>
          </w:tcPr>
          <w:p w14:paraId="47969186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6599F69" w14:textId="0D4C9606" w:rsidR="003904C1" w:rsidRPr="00F346C0" w:rsidRDefault="003904C1" w:rsidP="00AA0F54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3904C1" w:rsidRPr="00F346C0" w14:paraId="009903D1" w14:textId="77777777" w:rsidTr="00C278B6">
        <w:tc>
          <w:tcPr>
            <w:tcW w:w="2270" w:type="pct"/>
            <w:hideMark/>
          </w:tcPr>
          <w:p w14:paraId="71895BC3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3D92377C" w14:textId="3B248383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10,1</w:t>
            </w:r>
            <w:r w:rsidR="00D97497" w:rsidRPr="00F346C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6" w:type="pct"/>
          </w:tcPr>
          <w:p w14:paraId="2D675C66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7150926A" w14:textId="054DD004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9,829</w:t>
            </w:r>
          </w:p>
        </w:tc>
        <w:tc>
          <w:tcPr>
            <w:tcW w:w="145" w:type="pct"/>
          </w:tcPr>
          <w:p w14:paraId="3B0DD2C9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C5C409D" w14:textId="160DE04A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5,903</w:t>
            </w:r>
          </w:p>
        </w:tc>
        <w:tc>
          <w:tcPr>
            <w:tcW w:w="145" w:type="pct"/>
          </w:tcPr>
          <w:p w14:paraId="1A27877A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9850EE3" w14:textId="5B784502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5,188</w:t>
            </w:r>
          </w:p>
        </w:tc>
      </w:tr>
      <w:tr w:rsidR="003904C1" w:rsidRPr="00F346C0" w14:paraId="2F452178" w14:textId="77777777" w:rsidTr="00C278B6">
        <w:tc>
          <w:tcPr>
            <w:tcW w:w="2270" w:type="pct"/>
          </w:tcPr>
          <w:p w14:paraId="07481C3B" w14:textId="4F535555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46FB436" w14:textId="7C290577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46" w:type="pct"/>
          </w:tcPr>
          <w:p w14:paraId="7C615EF8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3E854AE7" w14:textId="34BECA9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7,247</w:t>
            </w:r>
          </w:p>
        </w:tc>
        <w:tc>
          <w:tcPr>
            <w:tcW w:w="145" w:type="pct"/>
          </w:tcPr>
          <w:p w14:paraId="1A974EAC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9B1CC4A" w14:textId="0F6E9D9D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45" w:type="pct"/>
          </w:tcPr>
          <w:p w14:paraId="74F70860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44092E61" w14:textId="7E871252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7,247</w:t>
            </w:r>
          </w:p>
        </w:tc>
      </w:tr>
      <w:tr w:rsidR="003904C1" w:rsidRPr="00F346C0" w14:paraId="1667A934" w14:textId="77777777" w:rsidTr="00C278B6">
        <w:tc>
          <w:tcPr>
            <w:tcW w:w="2270" w:type="pct"/>
            <w:hideMark/>
          </w:tcPr>
          <w:p w14:paraId="09342B64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</w:p>
          <w:p w14:paraId="3171533A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346C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6392AA61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bottom"/>
          </w:tcPr>
          <w:p w14:paraId="0C9F2651" w14:textId="7EB8D139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4,600</w:t>
            </w:r>
          </w:p>
        </w:tc>
        <w:tc>
          <w:tcPr>
            <w:tcW w:w="146" w:type="pct"/>
            <w:vAlign w:val="bottom"/>
          </w:tcPr>
          <w:p w14:paraId="508DAFC4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vAlign w:val="bottom"/>
          </w:tcPr>
          <w:p w14:paraId="669CD0D6" w14:textId="36408866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45" w:type="pct"/>
            <w:vAlign w:val="bottom"/>
          </w:tcPr>
          <w:p w14:paraId="29048B65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vAlign w:val="bottom"/>
          </w:tcPr>
          <w:p w14:paraId="2E645984" w14:textId="782FB07E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86,706</w:t>
            </w:r>
          </w:p>
        </w:tc>
        <w:tc>
          <w:tcPr>
            <w:tcW w:w="145" w:type="pct"/>
          </w:tcPr>
          <w:p w14:paraId="5ACADCCA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3385284C" w14:textId="323F0CA4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97,449</w:t>
            </w:r>
          </w:p>
        </w:tc>
      </w:tr>
      <w:tr w:rsidR="003904C1" w:rsidRPr="00F346C0" w14:paraId="1A86E69A" w14:textId="77777777" w:rsidTr="00C278B6">
        <w:tc>
          <w:tcPr>
            <w:tcW w:w="2270" w:type="pct"/>
            <w:hideMark/>
          </w:tcPr>
          <w:p w14:paraId="21D2EF35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สัญญาอื่น ๆ 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</w:tcPr>
          <w:p w14:paraId="342F8A63" w14:textId="2B534B2A" w:rsidR="003904C1" w:rsidRPr="00F346C0" w:rsidRDefault="00885EA5" w:rsidP="00885EA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5,915</w:t>
            </w:r>
          </w:p>
        </w:tc>
        <w:tc>
          <w:tcPr>
            <w:tcW w:w="146" w:type="pct"/>
          </w:tcPr>
          <w:p w14:paraId="1EDCD268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18809C7A" w14:textId="52F14E1E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5,187</w:t>
            </w:r>
          </w:p>
        </w:tc>
        <w:tc>
          <w:tcPr>
            <w:tcW w:w="145" w:type="pct"/>
          </w:tcPr>
          <w:p w14:paraId="18FFACBE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2392C63F" w14:textId="639ECC7C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45" w:type="pct"/>
          </w:tcPr>
          <w:p w14:paraId="50CC34D4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</w:tcPr>
          <w:p w14:paraId="45138FF8" w14:textId="7A4573C5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3904C1" w:rsidRPr="00F346C0" w14:paraId="41FBAFBD" w14:textId="77777777" w:rsidTr="00C278B6">
        <w:tc>
          <w:tcPr>
            <w:tcW w:w="2270" w:type="pct"/>
            <w:hideMark/>
          </w:tcPr>
          <w:p w14:paraId="44495CB0" w14:textId="77777777" w:rsidR="003904C1" w:rsidRPr="00F346C0" w:rsidRDefault="003904C1" w:rsidP="003904C1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5B55C" w14:textId="74078DD9" w:rsidR="003904C1" w:rsidRPr="00F346C0" w:rsidRDefault="00885EA5" w:rsidP="003904C1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</w:t>
            </w:r>
            <w:r w:rsidR="00D97497"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6" w:type="pct"/>
          </w:tcPr>
          <w:p w14:paraId="37BB7A11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6AA61" w14:textId="7D0AE963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22,586</w:t>
            </w:r>
          </w:p>
        </w:tc>
        <w:tc>
          <w:tcPr>
            <w:tcW w:w="145" w:type="pct"/>
          </w:tcPr>
          <w:p w14:paraId="68031AA9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2B3EA" w14:textId="4F9B9676" w:rsidR="003904C1" w:rsidRPr="00F346C0" w:rsidRDefault="00885EA5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100,516</w:t>
            </w:r>
          </w:p>
        </w:tc>
        <w:tc>
          <w:tcPr>
            <w:tcW w:w="145" w:type="pct"/>
          </w:tcPr>
          <w:p w14:paraId="005CEEC7" w14:textId="77777777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108CF" w14:textId="5E024524" w:rsidR="003904C1" w:rsidRPr="00F346C0" w:rsidRDefault="003904C1" w:rsidP="003904C1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110,352</w:t>
            </w:r>
          </w:p>
        </w:tc>
      </w:tr>
    </w:tbl>
    <w:p w14:paraId="5F1E87ED" w14:textId="659410EA" w:rsidR="001B6859" w:rsidRPr="00F346C0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FD10DC7" w14:textId="3228165A" w:rsidR="00957B1E" w:rsidRPr="00F346C0" w:rsidRDefault="0085769B" w:rsidP="00044C4D">
      <w:pPr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F346C0">
        <w:rPr>
          <w:rFonts w:ascii="Angsana New" w:hAnsi="Angsana New" w:hint="cs"/>
          <w:sz w:val="30"/>
          <w:szCs w:val="30"/>
          <w:cs/>
          <w:lang w:val="en-GB"/>
        </w:rPr>
        <w:t>ภายใต้สัญญา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/>
          <w:sz w:val="30"/>
          <w:szCs w:val="30"/>
          <w:lang w:val="en-GB"/>
        </w:rPr>
        <w:t xml:space="preserve">The Equity Contribution and Shareholders Support Agreement </w:t>
      </w:r>
      <w:r w:rsidRPr="00F346C0">
        <w:rPr>
          <w:rFonts w:ascii="Angsana New" w:hAnsi="Angsana New" w:hint="cs"/>
          <w:sz w:val="30"/>
          <w:szCs w:val="30"/>
          <w:cs/>
          <w:lang w:val="en-GB"/>
        </w:rPr>
        <w:t>ระหว่างบริษัทและบริษัทย่อยแห่งหนึ่งบริษัทจะให้การสนับสนุนทางการเงินในกรณีที่มีการขาดสภาพคล่อง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(“</w:t>
      </w:r>
      <w:r w:rsidRPr="00F346C0">
        <w:rPr>
          <w:rFonts w:ascii="Angsana New" w:hAnsi="Angsana New"/>
          <w:sz w:val="30"/>
          <w:szCs w:val="30"/>
          <w:lang w:val="en-GB"/>
        </w:rPr>
        <w:t xml:space="preserve">Cash deficiency”) </w:t>
      </w:r>
      <w:r w:rsidRPr="00F346C0">
        <w:rPr>
          <w:rFonts w:ascii="Angsana New" w:hAnsi="Angsana New" w:hint="cs"/>
          <w:sz w:val="30"/>
          <w:szCs w:val="30"/>
          <w:cs/>
          <w:lang w:val="en-GB"/>
        </w:rPr>
        <w:t>แก่บริษัทย่อยแห่งหนึ่งตามสัดส่วนการถือหุ้นในวงเงินไม่เกิน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/>
          <w:sz w:val="30"/>
          <w:szCs w:val="30"/>
          <w:lang w:val="en-GB"/>
        </w:rPr>
        <w:t>410.50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Start w:id="23" w:name="_Hlk153932510"/>
      <w:r w:rsidRPr="00F346C0">
        <w:rPr>
          <w:rFonts w:ascii="Angsana New" w:hAnsi="Angsana New" w:hint="cs"/>
          <w:sz w:val="30"/>
          <w:szCs w:val="30"/>
          <w:cs/>
          <w:lang w:val="en-GB"/>
        </w:rPr>
        <w:t>ในเดือนกุมภาพันธ์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/>
          <w:sz w:val="30"/>
          <w:szCs w:val="30"/>
          <w:lang w:val="en-GB"/>
        </w:rPr>
        <w:t>2566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GB"/>
        </w:rPr>
        <w:t>บริษัทได้มีการจ่ายค่าหุ้นเพิ่มทุนในบริษัทย่อยดังกล่าวภายใต้สัญญานี้เต็มวงเงินจำนวนเงิน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/>
          <w:sz w:val="30"/>
          <w:szCs w:val="30"/>
          <w:lang w:val="en-GB"/>
        </w:rPr>
        <w:t>410.50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</w:p>
    <w:bookmarkEnd w:id="23"/>
    <w:p w14:paraId="2F1E3349" w14:textId="54C9D64B" w:rsidR="00044C4D" w:rsidRPr="00F346C0" w:rsidRDefault="00044C4D" w:rsidP="00044C4D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F346C0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สัญญาซื้อสาธารณูปการและบริการอื่น ๆ ที่มีปริมาณซื้อขั้นต่ำ</w:t>
      </w:r>
    </w:p>
    <w:p w14:paraId="34A251E2" w14:textId="77777777" w:rsidR="00044C4D" w:rsidRPr="00F346C0" w:rsidRDefault="00044C4D" w:rsidP="00044C4D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7C59BD04" w14:textId="518ACA0A" w:rsidR="00044C4D" w:rsidRPr="00F346C0" w:rsidRDefault="00044C4D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กลุ่มบริษัทมีสัญญาซื้อสาธารณูปการและบริการอื่น ๆ ที่มีปริมาณซื้อขั้นต่ำจำนวนรวม </w:t>
      </w:r>
      <w:r w:rsidR="00C73D04" w:rsidRPr="00F346C0">
        <w:rPr>
          <w:rFonts w:ascii="Angsana New" w:hAnsi="Angsana New"/>
          <w:sz w:val="30"/>
          <w:szCs w:val="30"/>
        </w:rPr>
        <w:t>25</w:t>
      </w:r>
      <w:r w:rsidRPr="00F346C0">
        <w:rPr>
          <w:rFonts w:ascii="Angsana New" w:hAnsi="Angsana New"/>
          <w:sz w:val="30"/>
          <w:szCs w:val="30"/>
          <w:cs/>
          <w:lang w:val="en-GB"/>
        </w:rPr>
        <w:t xml:space="preserve"> ฉบับกับกิจการหลายแห่ง</w:t>
      </w:r>
      <w:r w:rsidRPr="00F346C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สัญญามี</w:t>
      </w:r>
      <w:r w:rsidRPr="00F346C0">
        <w:rPr>
          <w:rFonts w:ascii="Angsana New" w:hAnsi="Angsana New"/>
          <w:spacing w:val="-4"/>
          <w:sz w:val="30"/>
          <w:szCs w:val="30"/>
          <w:cs/>
          <w:lang w:val="en-GB"/>
        </w:rPr>
        <w:t>ระยะเวลา</w:t>
      </w:r>
      <w:r w:rsidRPr="00F346C0">
        <w:rPr>
          <w:rFonts w:ascii="Angsana New" w:hAnsi="Angsana New"/>
          <w:spacing w:val="-2"/>
          <w:sz w:val="30"/>
          <w:szCs w:val="30"/>
          <w:cs/>
          <w:lang w:val="en-GB"/>
        </w:rPr>
        <w:t>ตั้งแต่</w:t>
      </w:r>
      <w:r w:rsidR="00C73D04" w:rsidRPr="00F346C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C73D04" w:rsidRPr="00F346C0">
        <w:rPr>
          <w:rFonts w:ascii="Angsana New" w:hAnsi="Angsana New"/>
          <w:spacing w:val="-2"/>
          <w:sz w:val="30"/>
          <w:szCs w:val="30"/>
        </w:rPr>
        <w:t>3</w:t>
      </w:r>
      <w:r w:rsidRPr="00F346C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 ปี ถึง </w:t>
      </w:r>
      <w:r w:rsidRPr="00F346C0">
        <w:rPr>
          <w:rFonts w:ascii="Angsana New" w:hAnsi="Angsana New"/>
          <w:spacing w:val="-2"/>
          <w:sz w:val="30"/>
          <w:szCs w:val="30"/>
        </w:rPr>
        <w:t>30</w:t>
      </w:r>
      <w:r w:rsidRPr="00F346C0">
        <w:rPr>
          <w:rFonts w:ascii="Angsana New" w:hAnsi="Angsana New"/>
          <w:spacing w:val="-2"/>
          <w:sz w:val="30"/>
          <w:szCs w:val="30"/>
          <w:lang w:val="en-GB" w:bidi="ar-SA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ปี นับจากวันที่ที่มีผลบังคับตามที่ระบุไว้ในแต่ละสัญญา </w:t>
      </w:r>
      <w:r w:rsidRPr="00F346C0">
        <w:rPr>
          <w:rFonts w:ascii="Angsana New" w:hAnsi="Angsana New"/>
          <w:spacing w:val="-2"/>
          <w:sz w:val="30"/>
          <w:szCs w:val="30"/>
          <w:cs/>
        </w:rPr>
        <w:t>และจะมีผลสิ้นสุดในเดือน</w:t>
      </w:r>
      <w:r w:rsidR="00F17667" w:rsidRPr="00F346C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346C0">
        <w:rPr>
          <w:rFonts w:ascii="Angsana New" w:hAnsi="Angsana New"/>
          <w:spacing w:val="-2"/>
          <w:sz w:val="30"/>
          <w:szCs w:val="30"/>
        </w:rPr>
        <w:t xml:space="preserve"> 256</w:t>
      </w:r>
      <w:r w:rsidR="00F17667" w:rsidRPr="00F346C0">
        <w:rPr>
          <w:rFonts w:ascii="Angsana New" w:hAnsi="Angsana New"/>
          <w:spacing w:val="-2"/>
          <w:sz w:val="30"/>
          <w:szCs w:val="30"/>
        </w:rPr>
        <w:t>7</w:t>
      </w:r>
      <w:r w:rsidRPr="00F346C0">
        <w:rPr>
          <w:rFonts w:ascii="Angsana New" w:hAnsi="Angsana New"/>
          <w:spacing w:val="-2"/>
          <w:sz w:val="30"/>
          <w:szCs w:val="30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cs/>
        </w:rPr>
        <w:t>ถึงเดือนมีนา</w:t>
      </w:r>
      <w:r w:rsidR="00F17667" w:rsidRPr="00F346C0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Pr="00F346C0">
        <w:rPr>
          <w:rFonts w:ascii="Angsana New" w:hAnsi="Angsana New"/>
          <w:spacing w:val="-2"/>
          <w:sz w:val="30"/>
          <w:szCs w:val="30"/>
        </w:rPr>
        <w:t xml:space="preserve"> 2579</w:t>
      </w:r>
      <w:r w:rsidRPr="00F346C0">
        <w:rPr>
          <w:rFonts w:ascii="Angsana New" w:hAnsi="Angsana New"/>
          <w:spacing w:val="-2"/>
          <w:sz w:val="30"/>
          <w:szCs w:val="30"/>
          <w:cs/>
        </w:rPr>
        <w:t xml:space="preserve"> 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5A1B7528" w14:textId="77777777" w:rsidR="00044C4D" w:rsidRPr="00F346C0" w:rsidRDefault="0004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49E61363" w14:textId="0606AA2B" w:rsidR="00F03B2B" w:rsidRPr="00F346C0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63D388A" w14:textId="77777777" w:rsidR="00D90054" w:rsidRPr="00F346C0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47FDA9A9" w14:textId="77777777" w:rsidR="006F6469" w:rsidRPr="00F346C0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24" w:name="_Hlk7173166"/>
      <w:bookmarkStart w:id="25" w:name="_Hlk7192586"/>
      <w:r w:rsidRPr="00F346C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F346C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bidi="th-TH"/>
        </w:rPr>
      </w:pPr>
      <w:bookmarkStart w:id="26" w:name="_Hlk7192634"/>
    </w:p>
    <w:p w14:paraId="0884D776" w14:textId="77777777" w:rsidR="006F6469" w:rsidRPr="00F346C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F346C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F346C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F346C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6B4A733A" w14:textId="77777777" w:rsidR="006F6469" w:rsidRPr="00F346C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bidi="th-TH"/>
        </w:rPr>
      </w:pPr>
    </w:p>
    <w:bookmarkEnd w:id="24"/>
    <w:bookmarkEnd w:id="25"/>
    <w:bookmarkEnd w:id="26"/>
    <w:p w14:paraId="22335C1A" w14:textId="7EEA7B66" w:rsidR="006F6469" w:rsidRPr="00F346C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F34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346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F34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8013FC"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F346C0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8013FC"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8013FC"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F346C0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="008013FC"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048CEF45" w14:textId="34C6D837" w:rsidR="0085769B" w:rsidRPr="00F346C0" w:rsidRDefault="0085769B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lastRenderedPageBreak/>
        <w:t>ต่อมาเมื่อวันที่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F346C0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4B61845B" w14:textId="4FF9EE6D" w:rsidR="0085769B" w:rsidRPr="00F346C0" w:rsidRDefault="0085769B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2DB02D1" w14:textId="77777777" w:rsidR="006F6469" w:rsidRPr="00F346C0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F346C0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48DA74F" w14:textId="77777777" w:rsidR="006F6469" w:rsidRPr="00F346C0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F346C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F346C0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F346C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F346C0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F346C0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ADCAFEA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2AD8A164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F346C0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F346C0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2EB23B7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F346C0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31C2596A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27" w:name="_Hlk110412512"/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>เมื่อวันที่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20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2565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ACAP 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28" w:name="_Hlk110412473"/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ACAP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</w:rPr>
        <w:t xml:space="preserve">444 </w:t>
      </w: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27"/>
    <w:bookmarkEnd w:id="28"/>
    <w:p w14:paraId="07ECF9F9" w14:textId="77777777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3E7D5B" w14:textId="24595186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29" w:name="_Hlk110434480"/>
      <w:r w:rsidRPr="00F346C0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31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2565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17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2565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F346C0">
        <w:rPr>
          <w:rFonts w:ascii="Angsana New" w:hAnsi="Angsana New"/>
          <w:sz w:val="30"/>
          <w:szCs w:val="30"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val="en-US" w:bidi="th-TH"/>
        </w:rPr>
        <w:t>503</w:t>
      </w:r>
      <w:r w:rsidRPr="00F346C0">
        <w:rPr>
          <w:rFonts w:ascii="Angsana New" w:hAnsi="Angsana New"/>
          <w:sz w:val="30"/>
          <w:szCs w:val="30"/>
          <w:cs/>
          <w:lang w:bidi="th-TH"/>
        </w:rPr>
        <w:t>.</w:t>
      </w:r>
      <w:r w:rsidRPr="00F346C0">
        <w:rPr>
          <w:rFonts w:ascii="Angsana New" w:hAnsi="Angsana New"/>
          <w:sz w:val="30"/>
          <w:szCs w:val="30"/>
          <w:lang w:val="en-US" w:bidi="th-TH"/>
        </w:rPr>
        <w:t>31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p w14:paraId="11994CC3" w14:textId="5D89C5DA" w:rsidR="0085769B" w:rsidRPr="00F346C0" w:rsidRDefault="0085769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9781211" w14:textId="0E9F7A7A" w:rsidR="0085769B" w:rsidRPr="00F346C0" w:rsidRDefault="0085769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F346C0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bidi="th-TH"/>
        </w:rPr>
        <w:t xml:space="preserve">20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z w:val="30"/>
          <w:szCs w:val="30"/>
          <w:lang w:bidi="th-TH"/>
        </w:rPr>
        <w:t xml:space="preserve">2566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ศาลฎีกามีคําสั่งรับฎีกาของบริษัทย่อยไว้พิจารณา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ดังนั้น</w:t>
      </w:r>
      <w:r w:rsidRPr="00F346C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z w:val="30"/>
          <w:szCs w:val="30"/>
          <w:cs/>
          <w:lang w:bidi="th-TH"/>
        </w:rPr>
        <w:t>คดีนี้จึงยังไม่ถึงที่สุดต้องรอผลคําพิพากษาของศาลฎีกาต่อไป</w:t>
      </w:r>
    </w:p>
    <w:bookmarkEnd w:id="29"/>
    <w:p w14:paraId="5D5BD2DD" w14:textId="56ECB1C6" w:rsidR="006F6469" w:rsidRPr="00F346C0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516CDDDB" w14:textId="4E480DB5" w:rsidR="0085769B" w:rsidRPr="00F346C0" w:rsidRDefault="0085769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3D42C028" w14:textId="67F85247" w:rsidR="0085769B" w:rsidRPr="00F346C0" w:rsidRDefault="0085769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3C795B0A" w14:textId="77777777" w:rsidR="0085769B" w:rsidRPr="00F346C0" w:rsidRDefault="0085769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3FFBD036" w14:textId="77777777" w:rsidR="0085769B" w:rsidRPr="00F346C0" w:rsidRDefault="0085769B" w:rsidP="0085769B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  <w:r w:rsidRPr="00F346C0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ในปี </w:t>
      </w:r>
      <w:r w:rsidRPr="00F346C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2563 </w:t>
      </w:r>
      <w:r w:rsidRPr="00F346C0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F346C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F346C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F346C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F346C0">
        <w:rPr>
          <w:rFonts w:ascii="Angsana New" w:hAnsi="Angsana New"/>
          <w:spacing w:val="-2"/>
          <w:sz w:val="30"/>
          <w:szCs w:val="30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F346C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F346C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F346C0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คดีอยู่ระหว่างการพิจารณาของศาลชั้นต้น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และบางคดีศาลชั้นต้นมีคำพิพากษายกฟ้องแล้ว</w:t>
      </w:r>
      <w:r w:rsidRPr="00F346C0">
        <w:rPr>
          <w:rFonts w:hint="cs"/>
          <w:lang w:bidi="th-TH"/>
        </w:rPr>
        <w:t> 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F346C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บริษัทย่อยจึงไม่ได้บันทึกค่าเผื่อผลเสียหายที่อาจเกิดขึ้นจากคดีดังกล่าว</w:t>
      </w:r>
    </w:p>
    <w:p w14:paraId="5F72B0D4" w14:textId="77777777" w:rsidR="0085769B" w:rsidRPr="00F346C0" w:rsidRDefault="0085769B" w:rsidP="00B40CA3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6ED596" w14:textId="4C9E386E" w:rsidR="006F6469" w:rsidRPr="00F346C0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F346C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F346C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F346C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F346C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F346C0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13640DEA" w14:textId="3BAEB8FF" w:rsidR="0085769B" w:rsidRPr="00F346C0" w:rsidRDefault="0085769B" w:rsidP="008576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และเมื่อวันที่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29 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>พฤษภาคม</w:t>
      </w:r>
      <w:r w:rsidRPr="00F346C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2566 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>ศาลอุทธรณ์พิพากษายืน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ตามศาลชั้นต้น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>อย่างไรก็ตาม</w:t>
      </w:r>
      <w:r w:rsidRPr="00F346C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>คดียังไม่ถึงที่สุด</w:t>
      </w:r>
      <w:r w:rsidRPr="00F346C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>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38FBD85E" w14:textId="6A86DED1" w:rsidR="0085769B" w:rsidRPr="00F346C0" w:rsidRDefault="0085769B" w:rsidP="008576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7721F7AC" w14:textId="77777777" w:rsidR="0085769B" w:rsidRPr="00F346C0" w:rsidRDefault="0085769B" w:rsidP="0085769B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F346C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F346C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6D27679C" w14:textId="77777777" w:rsidR="0085769B" w:rsidRPr="00F346C0" w:rsidRDefault="0085769B" w:rsidP="0085769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BBEBBB1" w14:textId="77777777" w:rsidR="0085769B" w:rsidRPr="00F346C0" w:rsidRDefault="0085769B" w:rsidP="008576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F346C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F346C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531EF402" w14:textId="77777777" w:rsidR="0085769B" w:rsidRPr="00F346C0" w:rsidRDefault="0085769B" w:rsidP="008576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2C479850" w14:textId="77777777" w:rsidR="0085769B" w:rsidRPr="00F346C0" w:rsidRDefault="0085769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3E7F83E1" w14:textId="77777777" w:rsidR="006F6469" w:rsidRPr="00F346C0" w:rsidRDefault="006F6469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11761" w14:textId="34FBE479" w:rsidR="00F03B2B" w:rsidRPr="00F346C0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346C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950E1CD" w14:textId="2B1A832E" w:rsidR="00E740DC" w:rsidRPr="00F346C0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7AFD58ED" w14:textId="65A3948B" w:rsidR="00AF0B42" w:rsidRDefault="00AF0B42" w:rsidP="00AF0B42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>12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กุมภาพันธ์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>2567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>2566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ในอัตราหุ้นละ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758DC">
        <w:rPr>
          <w:rFonts w:asciiTheme="majorBidi" w:hAnsiTheme="majorBidi"/>
          <w:sz w:val="30"/>
          <w:szCs w:val="30"/>
          <w:lang w:bidi="th-TH"/>
        </w:rPr>
        <w:t>0.75</w:t>
      </w:r>
      <w:r w:rsidRPr="00F346C0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บาทเป็นจำนวน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758DC">
        <w:rPr>
          <w:rFonts w:asciiTheme="majorBidi" w:hAnsiTheme="majorBidi"/>
          <w:sz w:val="30"/>
          <w:szCs w:val="30"/>
          <w:lang w:bidi="th-TH"/>
        </w:rPr>
        <w:t>3,382</w:t>
      </w:r>
      <w:r w:rsidRPr="00F346C0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ให้แก่ผู้ถือหุ้นเฉพาะผู้ที่มีสิทธิรับเงินปันผล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ทั้งนี้การจ่ายเงินปันผลดังกล่าวขึ้นอยู่กับการอนุมัติจากที่ประชุมสามัญผู้ถือหุ้นในวันที่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/>
          <w:sz w:val="30"/>
          <w:szCs w:val="30"/>
          <w:lang w:val="en-US" w:bidi="th-TH"/>
        </w:rPr>
        <w:t>9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F346C0">
        <w:rPr>
          <w:rFonts w:asciiTheme="majorBidi" w:hAnsiTheme="majorBidi" w:hint="cs"/>
          <w:sz w:val="30"/>
          <w:szCs w:val="30"/>
          <w:cs/>
          <w:lang w:bidi="th-TH"/>
        </w:rPr>
        <w:t>เมษายน</w:t>
      </w:r>
      <w:r w:rsidRPr="00F346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851BF" w:rsidRPr="00F346C0">
        <w:rPr>
          <w:rFonts w:asciiTheme="majorBidi" w:hAnsiTheme="majorBidi"/>
          <w:sz w:val="30"/>
          <w:szCs w:val="30"/>
          <w:lang w:val="en-US" w:bidi="th-TH"/>
        </w:rPr>
        <w:t>2567</w:t>
      </w:r>
    </w:p>
    <w:sectPr w:rsidR="00AF0B42" w:rsidSect="000A30D8">
      <w:headerReference w:type="default" r:id="rId29"/>
      <w:footerReference w:type="default" r:id="rId30"/>
      <w:headerReference w:type="first" r:id="rId31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1D517" w14:textId="77777777" w:rsidR="001A7D3A" w:rsidRDefault="001A7D3A" w:rsidP="004956B4">
      <w:r>
        <w:separator/>
      </w:r>
    </w:p>
  </w:endnote>
  <w:endnote w:type="continuationSeparator" w:id="0">
    <w:p w14:paraId="33733D96" w14:textId="77777777" w:rsidR="001A7D3A" w:rsidRDefault="001A7D3A" w:rsidP="004956B4">
      <w:r>
        <w:continuationSeparator/>
      </w:r>
    </w:p>
  </w:endnote>
  <w:endnote w:type="continuationNotice" w:id="1">
    <w:p w14:paraId="2FDCEF38" w14:textId="77777777" w:rsidR="001A7D3A" w:rsidRDefault="001A7D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BCBB" w14:textId="77777777" w:rsidR="002646AC" w:rsidRDefault="00264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620C" w14:textId="77777777" w:rsidR="002646AC" w:rsidRDefault="002646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349598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BB5F45F" w14:textId="77777777" w:rsidR="00C841B7" w:rsidRPr="007A41C3" w:rsidRDefault="00C841B7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3307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F031FD" w14:textId="77777777" w:rsidR="002646AC" w:rsidRPr="007A41C3" w:rsidRDefault="002646AC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38062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928DDF8" w14:textId="77777777" w:rsidR="002646AC" w:rsidRPr="007A41C3" w:rsidRDefault="002646AC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04E9" w14:textId="77777777" w:rsidR="001A7D3A" w:rsidRDefault="001A7D3A" w:rsidP="004956B4">
      <w:r>
        <w:separator/>
      </w:r>
    </w:p>
  </w:footnote>
  <w:footnote w:type="continuationSeparator" w:id="0">
    <w:p w14:paraId="1BF22046" w14:textId="77777777" w:rsidR="001A7D3A" w:rsidRDefault="001A7D3A" w:rsidP="004956B4">
      <w:r>
        <w:continuationSeparator/>
      </w:r>
    </w:p>
  </w:footnote>
  <w:footnote w:type="continuationNotice" w:id="1">
    <w:p w14:paraId="7B2B8FC3" w14:textId="77777777" w:rsidR="001A7D3A" w:rsidRDefault="001A7D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D183" w14:textId="77777777" w:rsidR="002646AC" w:rsidRDefault="002646A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683085D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7E186E20" w14:textId="2F766FC6" w:rsidR="00C463C8" w:rsidRDefault="00C463C8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73B51">
      <w:rPr>
        <w:rFonts w:ascii="Angsana New" w:hAnsi="Angsana New"/>
        <w:b/>
        <w:bCs/>
        <w:sz w:val="32"/>
        <w:szCs w:val="32"/>
        <w:lang w:val="en-US"/>
      </w:rPr>
      <w:t>6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3BB14D1B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0CB4642" w14:textId="2BF7E587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CD728B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92644B">
      <w:rPr>
        <w:rFonts w:ascii="Angsana New" w:hAnsi="Angsana New"/>
        <w:b/>
        <w:bCs/>
        <w:sz w:val="32"/>
        <w:szCs w:val="32"/>
        <w:lang w:val="en-US"/>
      </w:rPr>
      <w:t>6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40B04" w14:textId="77777777" w:rsidR="002646AC" w:rsidRDefault="002646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99B8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221E729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09ADE466" w14:textId="07672232" w:rsidR="00C841B7" w:rsidRPr="00A85678" w:rsidRDefault="00C841B7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 w:rsidR="00A85678">
      <w:rPr>
        <w:rFonts w:ascii="Angsana New" w:hAnsi="Angsana New"/>
        <w:b/>
        <w:bCs/>
        <w:sz w:val="32"/>
        <w:szCs w:val="32"/>
        <w:lang w:val="en-US"/>
      </w:rPr>
      <w:t>6</w:t>
    </w:r>
  </w:p>
  <w:p w14:paraId="6F1FD433" w14:textId="77777777" w:rsidR="00C841B7" w:rsidRPr="007A41C3" w:rsidRDefault="00C841B7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DEA9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8079F16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6ED07B" w14:textId="458F64D3" w:rsidR="00B20FC4" w:rsidRPr="00A85678" w:rsidRDefault="00B20FC4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 w:rsidR="00A85678">
      <w:rPr>
        <w:rFonts w:ascii="Angsana New" w:hAnsi="Angsana New"/>
        <w:b/>
        <w:bCs/>
        <w:sz w:val="32"/>
        <w:szCs w:val="32"/>
        <w:lang w:val="en-US"/>
      </w:rPr>
      <w:t>6</w:t>
    </w:r>
  </w:p>
  <w:p w14:paraId="0140CF16" w14:textId="77777777" w:rsidR="00B20FC4" w:rsidRPr="007A41C3" w:rsidRDefault="00B20FC4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C68C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96C9E6F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06DD4B" w14:textId="6F13FBAB" w:rsidR="00F45A8A" w:rsidRPr="009039D2" w:rsidRDefault="00F45A8A" w:rsidP="00C5223D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 w:rsidR="009039D2">
      <w:rPr>
        <w:rFonts w:ascii="Angsana New" w:hAnsi="Angsana New"/>
        <w:b/>
        <w:bCs/>
        <w:sz w:val="32"/>
        <w:szCs w:val="32"/>
        <w:lang w:val="en-US"/>
      </w:rPr>
      <w:t>6</w:t>
    </w:r>
  </w:p>
  <w:p w14:paraId="6D645F55" w14:textId="77777777" w:rsidR="00F45A8A" w:rsidRPr="00C5223D" w:rsidRDefault="00F45A8A" w:rsidP="00C5223D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8124D88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19CAA61" w14:textId="258CC8BC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73B51">
      <w:rPr>
        <w:rFonts w:ascii="Angsana New" w:hAnsi="Angsana New"/>
        <w:b/>
        <w:bCs/>
        <w:sz w:val="32"/>
        <w:szCs w:val="32"/>
        <w:lang w:val="en-US"/>
      </w:rPr>
      <w:t>6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47B124E9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1CD02AB" w14:textId="6570EDC6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73B51">
      <w:rPr>
        <w:rFonts w:ascii="Angsana New" w:hAnsi="Angsana New"/>
        <w:b/>
        <w:bCs/>
        <w:sz w:val="32"/>
        <w:szCs w:val="32"/>
        <w:lang w:val="en-US"/>
      </w:rPr>
      <w:t>6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185C3160"/>
    <w:multiLevelType w:val="multilevel"/>
    <w:tmpl w:val="58FA04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1FF6878"/>
    <w:multiLevelType w:val="singleLevel"/>
    <w:tmpl w:val="621C4A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481AD1"/>
    <w:multiLevelType w:val="hybridMultilevel"/>
    <w:tmpl w:val="4AEC8C7A"/>
    <w:lvl w:ilvl="0" w:tplc="31BEA374">
      <w:start w:val="1"/>
      <w:numFmt w:val="thaiLetters"/>
      <w:lvlText w:val="(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AF1DFF"/>
    <w:multiLevelType w:val="hybridMultilevel"/>
    <w:tmpl w:val="345C1716"/>
    <w:lvl w:ilvl="0" w:tplc="CA023B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20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7D371CE"/>
    <w:multiLevelType w:val="multilevel"/>
    <w:tmpl w:val="78885968"/>
    <w:lvl w:ilvl="0">
      <w:numFmt w:val="decimal"/>
      <w:lvlText w:val="%1.0"/>
      <w:lvlJc w:val="left"/>
      <w:pPr>
        <w:ind w:left="293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9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7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9" w:hanging="1440"/>
      </w:pPr>
      <w:rPr>
        <w:rFonts w:hint="default"/>
      </w:rPr>
    </w:lvl>
  </w:abstractNum>
  <w:abstractNum w:abstractNumId="3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0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43041D"/>
    <w:multiLevelType w:val="hybridMultilevel"/>
    <w:tmpl w:val="D424F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5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943194334">
    <w:abstractNumId w:val="21"/>
  </w:num>
  <w:num w:numId="2" w16cid:durableId="2138142503">
    <w:abstractNumId w:val="20"/>
  </w:num>
  <w:num w:numId="3" w16cid:durableId="589197155">
    <w:abstractNumId w:val="8"/>
  </w:num>
  <w:num w:numId="4" w16cid:durableId="1083068185">
    <w:abstractNumId w:val="9"/>
  </w:num>
  <w:num w:numId="5" w16cid:durableId="39672298">
    <w:abstractNumId w:val="29"/>
  </w:num>
  <w:num w:numId="6" w16cid:durableId="27468032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98530277">
    <w:abstractNumId w:val="3"/>
  </w:num>
  <w:num w:numId="8" w16cid:durableId="275987372">
    <w:abstractNumId w:val="6"/>
  </w:num>
  <w:num w:numId="9" w16cid:durableId="232200559">
    <w:abstractNumId w:val="19"/>
  </w:num>
  <w:num w:numId="10" w16cid:durableId="1664048786">
    <w:abstractNumId w:val="46"/>
  </w:num>
  <w:num w:numId="11" w16cid:durableId="358245578">
    <w:abstractNumId w:val="33"/>
  </w:num>
  <w:num w:numId="12" w16cid:durableId="1625499668">
    <w:abstractNumId w:val="5"/>
  </w:num>
  <w:num w:numId="13" w16cid:durableId="505286526">
    <w:abstractNumId w:val="4"/>
  </w:num>
  <w:num w:numId="14" w16cid:durableId="677315233">
    <w:abstractNumId w:val="13"/>
  </w:num>
  <w:num w:numId="15" w16cid:durableId="1474983520">
    <w:abstractNumId w:val="41"/>
  </w:num>
  <w:num w:numId="16" w16cid:durableId="1472672039">
    <w:abstractNumId w:val="25"/>
  </w:num>
  <w:num w:numId="17" w16cid:durableId="894701783">
    <w:abstractNumId w:val="0"/>
  </w:num>
  <w:num w:numId="18" w16cid:durableId="938878974">
    <w:abstractNumId w:val="2"/>
  </w:num>
  <w:num w:numId="19" w16cid:durableId="882251765">
    <w:abstractNumId w:val="11"/>
  </w:num>
  <w:num w:numId="20" w16cid:durableId="973487212">
    <w:abstractNumId w:val="14"/>
  </w:num>
  <w:num w:numId="21" w16cid:durableId="1319529472">
    <w:abstractNumId w:val="32"/>
  </w:num>
  <w:num w:numId="22" w16cid:durableId="1042440638">
    <w:abstractNumId w:val="44"/>
  </w:num>
  <w:num w:numId="23" w16cid:durableId="531311367">
    <w:abstractNumId w:val="2"/>
  </w:num>
  <w:num w:numId="24" w16cid:durableId="1771271177">
    <w:abstractNumId w:val="26"/>
  </w:num>
  <w:num w:numId="25" w16cid:durableId="1448618238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2502230">
    <w:abstractNumId w:val="45"/>
  </w:num>
  <w:num w:numId="27" w16cid:durableId="609510646">
    <w:abstractNumId w:val="27"/>
  </w:num>
  <w:num w:numId="28" w16cid:durableId="1600799139">
    <w:abstractNumId w:val="12"/>
  </w:num>
  <w:num w:numId="29" w16cid:durableId="202714819">
    <w:abstractNumId w:val="43"/>
  </w:num>
  <w:num w:numId="30" w16cid:durableId="686323201">
    <w:abstractNumId w:val="15"/>
  </w:num>
  <w:num w:numId="31" w16cid:durableId="593442564">
    <w:abstractNumId w:val="40"/>
  </w:num>
  <w:num w:numId="32" w16cid:durableId="635915536">
    <w:abstractNumId w:val="18"/>
  </w:num>
  <w:num w:numId="33" w16cid:durableId="294720264">
    <w:abstractNumId w:val="36"/>
  </w:num>
  <w:num w:numId="34" w16cid:durableId="1996956066">
    <w:abstractNumId w:val="16"/>
  </w:num>
  <w:num w:numId="35" w16cid:durableId="407389694">
    <w:abstractNumId w:val="10"/>
  </w:num>
  <w:num w:numId="36" w16cid:durableId="1491676504">
    <w:abstractNumId w:val="1"/>
  </w:num>
  <w:num w:numId="37" w16cid:durableId="118912497">
    <w:abstractNumId w:val="24"/>
  </w:num>
  <w:num w:numId="38" w16cid:durableId="302777394">
    <w:abstractNumId w:val="7"/>
  </w:num>
  <w:num w:numId="39" w16cid:durableId="1165053781">
    <w:abstractNumId w:val="22"/>
  </w:num>
  <w:num w:numId="40" w16cid:durableId="153570088">
    <w:abstractNumId w:val="35"/>
  </w:num>
  <w:num w:numId="41" w16cid:durableId="1072041859">
    <w:abstractNumId w:val="23"/>
  </w:num>
  <w:num w:numId="42" w16cid:durableId="424619131">
    <w:abstractNumId w:val="38"/>
  </w:num>
  <w:num w:numId="43" w16cid:durableId="1323044546">
    <w:abstractNumId w:val="31"/>
  </w:num>
  <w:num w:numId="44" w16cid:durableId="734740039">
    <w:abstractNumId w:val="39"/>
  </w:num>
  <w:num w:numId="45" w16cid:durableId="1403453639">
    <w:abstractNumId w:val="37"/>
  </w:num>
  <w:num w:numId="46" w16cid:durableId="519702529">
    <w:abstractNumId w:val="42"/>
  </w:num>
  <w:num w:numId="47" w16cid:durableId="1392997042">
    <w:abstractNumId w:val="28"/>
  </w:num>
  <w:num w:numId="48" w16cid:durableId="1245215133">
    <w:abstractNumId w:val="30"/>
  </w:num>
  <w:num w:numId="49" w16cid:durableId="1986271651">
    <w:abstractNumId w:val="34"/>
  </w:num>
  <w:num w:numId="50" w16cid:durableId="14539351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1F7B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68B"/>
    <w:rsid w:val="00005746"/>
    <w:rsid w:val="000057E2"/>
    <w:rsid w:val="00005816"/>
    <w:rsid w:val="00005B82"/>
    <w:rsid w:val="00005D16"/>
    <w:rsid w:val="00005E67"/>
    <w:rsid w:val="00005F24"/>
    <w:rsid w:val="00006112"/>
    <w:rsid w:val="00006407"/>
    <w:rsid w:val="000064B5"/>
    <w:rsid w:val="00006729"/>
    <w:rsid w:val="0000692B"/>
    <w:rsid w:val="00006A9C"/>
    <w:rsid w:val="00006C64"/>
    <w:rsid w:val="00006EF7"/>
    <w:rsid w:val="0000752B"/>
    <w:rsid w:val="00007552"/>
    <w:rsid w:val="00007713"/>
    <w:rsid w:val="00007795"/>
    <w:rsid w:val="000079D7"/>
    <w:rsid w:val="0001010F"/>
    <w:rsid w:val="00010395"/>
    <w:rsid w:val="00010506"/>
    <w:rsid w:val="000105D3"/>
    <w:rsid w:val="00010680"/>
    <w:rsid w:val="00010A72"/>
    <w:rsid w:val="00010B64"/>
    <w:rsid w:val="00010D91"/>
    <w:rsid w:val="00010F4A"/>
    <w:rsid w:val="00011194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9C2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454"/>
    <w:rsid w:val="000154D8"/>
    <w:rsid w:val="000156FE"/>
    <w:rsid w:val="00015904"/>
    <w:rsid w:val="00015B35"/>
    <w:rsid w:val="00015BFD"/>
    <w:rsid w:val="00015EEC"/>
    <w:rsid w:val="000162DE"/>
    <w:rsid w:val="0001635D"/>
    <w:rsid w:val="000163A4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6BA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C52"/>
    <w:rsid w:val="00024DA3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1AF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586"/>
    <w:rsid w:val="000336F7"/>
    <w:rsid w:val="00033747"/>
    <w:rsid w:val="000338A8"/>
    <w:rsid w:val="000339B8"/>
    <w:rsid w:val="00033E84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A65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D8A"/>
    <w:rsid w:val="00036E08"/>
    <w:rsid w:val="00036E5F"/>
    <w:rsid w:val="00037152"/>
    <w:rsid w:val="00037238"/>
    <w:rsid w:val="000373D5"/>
    <w:rsid w:val="000374F1"/>
    <w:rsid w:val="000375B1"/>
    <w:rsid w:val="00037798"/>
    <w:rsid w:val="0003793F"/>
    <w:rsid w:val="00037985"/>
    <w:rsid w:val="00037A58"/>
    <w:rsid w:val="00037A5C"/>
    <w:rsid w:val="00037B04"/>
    <w:rsid w:val="00037CF6"/>
    <w:rsid w:val="00037D16"/>
    <w:rsid w:val="00037D2A"/>
    <w:rsid w:val="00037EE9"/>
    <w:rsid w:val="00037F1A"/>
    <w:rsid w:val="00037FF3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4D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5A7"/>
    <w:rsid w:val="00050753"/>
    <w:rsid w:val="000508F2"/>
    <w:rsid w:val="00050941"/>
    <w:rsid w:val="00050A95"/>
    <w:rsid w:val="00050AFE"/>
    <w:rsid w:val="00050E12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C60"/>
    <w:rsid w:val="00052EE8"/>
    <w:rsid w:val="00052F44"/>
    <w:rsid w:val="00052FBE"/>
    <w:rsid w:val="00052FED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45F"/>
    <w:rsid w:val="0005461E"/>
    <w:rsid w:val="0005484B"/>
    <w:rsid w:val="00054949"/>
    <w:rsid w:val="00054D5B"/>
    <w:rsid w:val="00054FEE"/>
    <w:rsid w:val="000550BF"/>
    <w:rsid w:val="000550DC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A7F"/>
    <w:rsid w:val="00055B2E"/>
    <w:rsid w:val="00055B4B"/>
    <w:rsid w:val="00055D63"/>
    <w:rsid w:val="0005623E"/>
    <w:rsid w:val="00056288"/>
    <w:rsid w:val="0005634B"/>
    <w:rsid w:val="000563ED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A10"/>
    <w:rsid w:val="00057C6E"/>
    <w:rsid w:val="00057F65"/>
    <w:rsid w:val="0006029F"/>
    <w:rsid w:val="000602D8"/>
    <w:rsid w:val="00060457"/>
    <w:rsid w:val="00060649"/>
    <w:rsid w:val="00060890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CE4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038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01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847"/>
    <w:rsid w:val="000758DC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20D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8B7"/>
    <w:rsid w:val="0008091A"/>
    <w:rsid w:val="00080B23"/>
    <w:rsid w:val="00080D09"/>
    <w:rsid w:val="0008107A"/>
    <w:rsid w:val="000810C5"/>
    <w:rsid w:val="0008114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3FF"/>
    <w:rsid w:val="00083521"/>
    <w:rsid w:val="0008356D"/>
    <w:rsid w:val="000838F4"/>
    <w:rsid w:val="00083A8F"/>
    <w:rsid w:val="00083BF8"/>
    <w:rsid w:val="00083C90"/>
    <w:rsid w:val="0008430D"/>
    <w:rsid w:val="00084539"/>
    <w:rsid w:val="000846B6"/>
    <w:rsid w:val="00084966"/>
    <w:rsid w:val="000849DE"/>
    <w:rsid w:val="00084AE2"/>
    <w:rsid w:val="00084D2F"/>
    <w:rsid w:val="000850FF"/>
    <w:rsid w:val="000851B1"/>
    <w:rsid w:val="0008527F"/>
    <w:rsid w:val="000852A2"/>
    <w:rsid w:val="00085519"/>
    <w:rsid w:val="0008577B"/>
    <w:rsid w:val="00085C8D"/>
    <w:rsid w:val="000860D1"/>
    <w:rsid w:val="000860FD"/>
    <w:rsid w:val="00086151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90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6D7"/>
    <w:rsid w:val="00092704"/>
    <w:rsid w:val="0009275A"/>
    <w:rsid w:val="00092889"/>
    <w:rsid w:val="0009290E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9E"/>
    <w:rsid w:val="000930F7"/>
    <w:rsid w:val="00093258"/>
    <w:rsid w:val="0009349A"/>
    <w:rsid w:val="000936EF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5FF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11"/>
    <w:rsid w:val="00096CB5"/>
    <w:rsid w:val="00096E14"/>
    <w:rsid w:val="00096E8F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80C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0D8"/>
    <w:rsid w:val="000A3218"/>
    <w:rsid w:val="000A324B"/>
    <w:rsid w:val="000A363B"/>
    <w:rsid w:val="000A3676"/>
    <w:rsid w:val="000A36F9"/>
    <w:rsid w:val="000A376B"/>
    <w:rsid w:val="000A3D39"/>
    <w:rsid w:val="000A3DF7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177"/>
    <w:rsid w:val="000A62C5"/>
    <w:rsid w:val="000A63A1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620"/>
    <w:rsid w:val="000B18DC"/>
    <w:rsid w:val="000B1A08"/>
    <w:rsid w:val="000B1B2C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54C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DE3"/>
    <w:rsid w:val="000B6F36"/>
    <w:rsid w:val="000B6F46"/>
    <w:rsid w:val="000B70EA"/>
    <w:rsid w:val="000B72E1"/>
    <w:rsid w:val="000B72E3"/>
    <w:rsid w:val="000B7719"/>
    <w:rsid w:val="000B7789"/>
    <w:rsid w:val="000B78AD"/>
    <w:rsid w:val="000B7A60"/>
    <w:rsid w:val="000B7CBC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2E5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1C2"/>
    <w:rsid w:val="000C548C"/>
    <w:rsid w:val="000C5555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2CE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50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87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28C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6AD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3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468"/>
    <w:rsid w:val="000E0614"/>
    <w:rsid w:val="000E0641"/>
    <w:rsid w:val="000E0707"/>
    <w:rsid w:val="000E0795"/>
    <w:rsid w:val="000E0809"/>
    <w:rsid w:val="000E0861"/>
    <w:rsid w:val="000E0AF7"/>
    <w:rsid w:val="000E0D9D"/>
    <w:rsid w:val="000E0DD0"/>
    <w:rsid w:val="000E0EB6"/>
    <w:rsid w:val="000E0F08"/>
    <w:rsid w:val="000E11F9"/>
    <w:rsid w:val="000E1299"/>
    <w:rsid w:val="000E14DD"/>
    <w:rsid w:val="000E19F6"/>
    <w:rsid w:val="000E1A58"/>
    <w:rsid w:val="000E1ADF"/>
    <w:rsid w:val="000E1C29"/>
    <w:rsid w:val="000E1DDA"/>
    <w:rsid w:val="000E1F0E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35A"/>
    <w:rsid w:val="000E344F"/>
    <w:rsid w:val="000E3AD4"/>
    <w:rsid w:val="000E3AD6"/>
    <w:rsid w:val="000E3C79"/>
    <w:rsid w:val="000E4177"/>
    <w:rsid w:val="000E41EA"/>
    <w:rsid w:val="000E44F2"/>
    <w:rsid w:val="000E49CB"/>
    <w:rsid w:val="000E4BAC"/>
    <w:rsid w:val="000E4D28"/>
    <w:rsid w:val="000E4F0B"/>
    <w:rsid w:val="000E50DA"/>
    <w:rsid w:val="000E511E"/>
    <w:rsid w:val="000E5367"/>
    <w:rsid w:val="000E53B4"/>
    <w:rsid w:val="000E5484"/>
    <w:rsid w:val="000E5493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08"/>
    <w:rsid w:val="000E652E"/>
    <w:rsid w:val="000E687C"/>
    <w:rsid w:val="000E6A6E"/>
    <w:rsid w:val="000E6CE2"/>
    <w:rsid w:val="000E6CEA"/>
    <w:rsid w:val="000E71AA"/>
    <w:rsid w:val="000E7391"/>
    <w:rsid w:val="000E73FC"/>
    <w:rsid w:val="000E74E0"/>
    <w:rsid w:val="000E7583"/>
    <w:rsid w:val="000E777A"/>
    <w:rsid w:val="000E7980"/>
    <w:rsid w:val="000E79EE"/>
    <w:rsid w:val="000E7E13"/>
    <w:rsid w:val="000E7EE4"/>
    <w:rsid w:val="000F02B6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2B4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4D47"/>
    <w:rsid w:val="000F502B"/>
    <w:rsid w:val="000F5098"/>
    <w:rsid w:val="000F50BE"/>
    <w:rsid w:val="000F50CD"/>
    <w:rsid w:val="000F5134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A40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A6"/>
    <w:rsid w:val="000F78BA"/>
    <w:rsid w:val="000F79E2"/>
    <w:rsid w:val="000F7CD0"/>
    <w:rsid w:val="00100166"/>
    <w:rsid w:val="001002CD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12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2DD5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4F0"/>
    <w:rsid w:val="00104539"/>
    <w:rsid w:val="001045D0"/>
    <w:rsid w:val="001045E1"/>
    <w:rsid w:val="00104907"/>
    <w:rsid w:val="0010492D"/>
    <w:rsid w:val="001049A3"/>
    <w:rsid w:val="00104B80"/>
    <w:rsid w:val="00104EFD"/>
    <w:rsid w:val="00104F76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5F2B"/>
    <w:rsid w:val="00106068"/>
    <w:rsid w:val="00106187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34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82E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51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235"/>
    <w:rsid w:val="00116365"/>
    <w:rsid w:val="00116495"/>
    <w:rsid w:val="0011654B"/>
    <w:rsid w:val="0011656A"/>
    <w:rsid w:val="001166F7"/>
    <w:rsid w:val="00116BEF"/>
    <w:rsid w:val="00116FEE"/>
    <w:rsid w:val="00117218"/>
    <w:rsid w:val="00117274"/>
    <w:rsid w:val="001172B9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5BA"/>
    <w:rsid w:val="001216CD"/>
    <w:rsid w:val="0012173D"/>
    <w:rsid w:val="00121AB6"/>
    <w:rsid w:val="00121AF3"/>
    <w:rsid w:val="00121B1B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946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5EB0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BDE"/>
    <w:rsid w:val="00126C10"/>
    <w:rsid w:val="00126C9F"/>
    <w:rsid w:val="00126D22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71"/>
    <w:rsid w:val="00130F96"/>
    <w:rsid w:val="00130FB4"/>
    <w:rsid w:val="00131136"/>
    <w:rsid w:val="001313D2"/>
    <w:rsid w:val="001314C0"/>
    <w:rsid w:val="00131664"/>
    <w:rsid w:val="001316A8"/>
    <w:rsid w:val="001317A3"/>
    <w:rsid w:val="00131C3F"/>
    <w:rsid w:val="00131C6B"/>
    <w:rsid w:val="00131EBC"/>
    <w:rsid w:val="00131FA0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D2"/>
    <w:rsid w:val="001400ED"/>
    <w:rsid w:val="001400FA"/>
    <w:rsid w:val="00140126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29E"/>
    <w:rsid w:val="00142383"/>
    <w:rsid w:val="00142595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B4C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8FF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6BC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AF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2"/>
    <w:rsid w:val="001559F5"/>
    <w:rsid w:val="00155B06"/>
    <w:rsid w:val="00155B88"/>
    <w:rsid w:val="0015642F"/>
    <w:rsid w:val="00156683"/>
    <w:rsid w:val="001569B1"/>
    <w:rsid w:val="00156B8D"/>
    <w:rsid w:val="00156CF3"/>
    <w:rsid w:val="00156FCD"/>
    <w:rsid w:val="0015745A"/>
    <w:rsid w:val="00157492"/>
    <w:rsid w:val="00157760"/>
    <w:rsid w:val="00157B40"/>
    <w:rsid w:val="00157DB5"/>
    <w:rsid w:val="00157F0E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13"/>
    <w:rsid w:val="00160FCF"/>
    <w:rsid w:val="00161264"/>
    <w:rsid w:val="001613EF"/>
    <w:rsid w:val="001615A1"/>
    <w:rsid w:val="001615CD"/>
    <w:rsid w:val="00161714"/>
    <w:rsid w:val="001619EF"/>
    <w:rsid w:val="00161C60"/>
    <w:rsid w:val="001620B1"/>
    <w:rsid w:val="001620C9"/>
    <w:rsid w:val="00162212"/>
    <w:rsid w:val="00162261"/>
    <w:rsid w:val="00162436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8AE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BE3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25B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717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070"/>
    <w:rsid w:val="001751B9"/>
    <w:rsid w:val="00175321"/>
    <w:rsid w:val="00175354"/>
    <w:rsid w:val="0017548F"/>
    <w:rsid w:val="00175706"/>
    <w:rsid w:val="001757E2"/>
    <w:rsid w:val="001758DA"/>
    <w:rsid w:val="00175964"/>
    <w:rsid w:val="0017597E"/>
    <w:rsid w:val="00175C3F"/>
    <w:rsid w:val="00175CAB"/>
    <w:rsid w:val="00175E31"/>
    <w:rsid w:val="001762AD"/>
    <w:rsid w:val="001762F1"/>
    <w:rsid w:val="001764F5"/>
    <w:rsid w:val="0017666C"/>
    <w:rsid w:val="001766B7"/>
    <w:rsid w:val="001766E3"/>
    <w:rsid w:val="001768FE"/>
    <w:rsid w:val="0017697D"/>
    <w:rsid w:val="00176985"/>
    <w:rsid w:val="00176AF2"/>
    <w:rsid w:val="00176BAA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9D7"/>
    <w:rsid w:val="00182C08"/>
    <w:rsid w:val="00182F97"/>
    <w:rsid w:val="0018305D"/>
    <w:rsid w:val="00183306"/>
    <w:rsid w:val="001833FE"/>
    <w:rsid w:val="00183413"/>
    <w:rsid w:val="001834F1"/>
    <w:rsid w:val="001836E9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6D"/>
    <w:rsid w:val="00187C9E"/>
    <w:rsid w:val="00187E9E"/>
    <w:rsid w:val="00187F42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35F"/>
    <w:rsid w:val="0019240B"/>
    <w:rsid w:val="001924D4"/>
    <w:rsid w:val="001925EF"/>
    <w:rsid w:val="00192674"/>
    <w:rsid w:val="00192A84"/>
    <w:rsid w:val="00192B13"/>
    <w:rsid w:val="00192E81"/>
    <w:rsid w:val="00193231"/>
    <w:rsid w:val="00193249"/>
    <w:rsid w:val="00193336"/>
    <w:rsid w:val="001936F7"/>
    <w:rsid w:val="00193790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ED3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11"/>
    <w:rsid w:val="001A0A35"/>
    <w:rsid w:val="001A0A60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B99"/>
    <w:rsid w:val="001A4BBB"/>
    <w:rsid w:val="001A4CD0"/>
    <w:rsid w:val="001A4E1C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D3A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696"/>
    <w:rsid w:val="001B3705"/>
    <w:rsid w:val="001B3A56"/>
    <w:rsid w:val="001B3B9D"/>
    <w:rsid w:val="001B3BDB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BA7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2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66C"/>
    <w:rsid w:val="001C471A"/>
    <w:rsid w:val="001C493C"/>
    <w:rsid w:val="001C4A1C"/>
    <w:rsid w:val="001C4E15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635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8A"/>
    <w:rsid w:val="001D01C0"/>
    <w:rsid w:val="001D01D7"/>
    <w:rsid w:val="001D01DB"/>
    <w:rsid w:val="001D02B7"/>
    <w:rsid w:val="001D0418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996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A1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404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613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0C9"/>
    <w:rsid w:val="001E73FD"/>
    <w:rsid w:val="001E76E7"/>
    <w:rsid w:val="001E77ED"/>
    <w:rsid w:val="001E789C"/>
    <w:rsid w:val="001E78E2"/>
    <w:rsid w:val="001E78EB"/>
    <w:rsid w:val="001E7CFF"/>
    <w:rsid w:val="001E7E16"/>
    <w:rsid w:val="001F0077"/>
    <w:rsid w:val="001F009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1FCE"/>
    <w:rsid w:val="001F226F"/>
    <w:rsid w:val="001F23A9"/>
    <w:rsid w:val="001F29B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5EA"/>
    <w:rsid w:val="001F3630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A6E"/>
    <w:rsid w:val="001F4D91"/>
    <w:rsid w:val="001F50D4"/>
    <w:rsid w:val="001F53E2"/>
    <w:rsid w:val="001F566F"/>
    <w:rsid w:val="001F56B3"/>
    <w:rsid w:val="001F5AB1"/>
    <w:rsid w:val="001F5C62"/>
    <w:rsid w:val="001F600D"/>
    <w:rsid w:val="001F6024"/>
    <w:rsid w:val="001F62AC"/>
    <w:rsid w:val="001F6495"/>
    <w:rsid w:val="001F6583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C47"/>
    <w:rsid w:val="001F7D5D"/>
    <w:rsid w:val="001F7EEC"/>
    <w:rsid w:val="00200060"/>
    <w:rsid w:val="00200118"/>
    <w:rsid w:val="0020058B"/>
    <w:rsid w:val="002005D8"/>
    <w:rsid w:val="002006A9"/>
    <w:rsid w:val="0020080D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2D7"/>
    <w:rsid w:val="002054E4"/>
    <w:rsid w:val="002055CB"/>
    <w:rsid w:val="00205721"/>
    <w:rsid w:val="00205897"/>
    <w:rsid w:val="00205BAF"/>
    <w:rsid w:val="00205C27"/>
    <w:rsid w:val="00205CDD"/>
    <w:rsid w:val="00206035"/>
    <w:rsid w:val="0020604D"/>
    <w:rsid w:val="0020635E"/>
    <w:rsid w:val="002064A9"/>
    <w:rsid w:val="00206CBD"/>
    <w:rsid w:val="00206D00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0"/>
    <w:rsid w:val="00207C5A"/>
    <w:rsid w:val="00207D6E"/>
    <w:rsid w:val="00207E8B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B9B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5C"/>
    <w:rsid w:val="00213EC2"/>
    <w:rsid w:val="00214001"/>
    <w:rsid w:val="00214189"/>
    <w:rsid w:val="0021429D"/>
    <w:rsid w:val="00214312"/>
    <w:rsid w:val="00214531"/>
    <w:rsid w:val="002145DE"/>
    <w:rsid w:val="00214606"/>
    <w:rsid w:val="002146F5"/>
    <w:rsid w:val="002148A6"/>
    <w:rsid w:val="00214AD9"/>
    <w:rsid w:val="00214B2B"/>
    <w:rsid w:val="00214DFD"/>
    <w:rsid w:val="00215008"/>
    <w:rsid w:val="00215062"/>
    <w:rsid w:val="002150D0"/>
    <w:rsid w:val="00215103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142"/>
    <w:rsid w:val="00216236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7F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48"/>
    <w:rsid w:val="00221691"/>
    <w:rsid w:val="002217EB"/>
    <w:rsid w:val="00221929"/>
    <w:rsid w:val="00221BC6"/>
    <w:rsid w:val="00221D70"/>
    <w:rsid w:val="00221DF1"/>
    <w:rsid w:val="00221E94"/>
    <w:rsid w:val="00221EE6"/>
    <w:rsid w:val="00222452"/>
    <w:rsid w:val="0022258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4CDF"/>
    <w:rsid w:val="00224DF9"/>
    <w:rsid w:val="002250DC"/>
    <w:rsid w:val="00225103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B9F"/>
    <w:rsid w:val="00227D0E"/>
    <w:rsid w:val="00227DC8"/>
    <w:rsid w:val="00230029"/>
    <w:rsid w:val="002300C6"/>
    <w:rsid w:val="00230204"/>
    <w:rsid w:val="00230590"/>
    <w:rsid w:val="002306BD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5DB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0F6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E59"/>
    <w:rsid w:val="0024208B"/>
    <w:rsid w:val="002421B0"/>
    <w:rsid w:val="00242298"/>
    <w:rsid w:val="00242941"/>
    <w:rsid w:val="00242948"/>
    <w:rsid w:val="00242AF3"/>
    <w:rsid w:val="00242B07"/>
    <w:rsid w:val="00242BE2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91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09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6F2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47DBE"/>
    <w:rsid w:val="00250164"/>
    <w:rsid w:val="00250469"/>
    <w:rsid w:val="002504BF"/>
    <w:rsid w:val="00250713"/>
    <w:rsid w:val="00250828"/>
    <w:rsid w:val="00250C69"/>
    <w:rsid w:val="00250D5A"/>
    <w:rsid w:val="00250D8B"/>
    <w:rsid w:val="00250DD9"/>
    <w:rsid w:val="00250DDA"/>
    <w:rsid w:val="00250ECB"/>
    <w:rsid w:val="00250F16"/>
    <w:rsid w:val="002510A2"/>
    <w:rsid w:val="0025119E"/>
    <w:rsid w:val="0025168B"/>
    <w:rsid w:val="00251754"/>
    <w:rsid w:val="00251931"/>
    <w:rsid w:val="00251965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20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24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CB4"/>
    <w:rsid w:val="00255D92"/>
    <w:rsid w:val="00255DDF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4D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642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69A"/>
    <w:rsid w:val="002646AC"/>
    <w:rsid w:val="00264CBF"/>
    <w:rsid w:val="00264D7D"/>
    <w:rsid w:val="00264E9E"/>
    <w:rsid w:val="00264F7A"/>
    <w:rsid w:val="002650F3"/>
    <w:rsid w:val="002654AB"/>
    <w:rsid w:val="00265759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67D6E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5D4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836"/>
    <w:rsid w:val="00274A01"/>
    <w:rsid w:val="00274A8C"/>
    <w:rsid w:val="00274BE9"/>
    <w:rsid w:val="00274E70"/>
    <w:rsid w:val="00274FA5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6F4"/>
    <w:rsid w:val="00277CB8"/>
    <w:rsid w:val="00277CD2"/>
    <w:rsid w:val="00277D46"/>
    <w:rsid w:val="00277E51"/>
    <w:rsid w:val="00277EF7"/>
    <w:rsid w:val="00277FAA"/>
    <w:rsid w:val="002800B0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458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67A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12B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4F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5EB"/>
    <w:rsid w:val="002907E0"/>
    <w:rsid w:val="0029096D"/>
    <w:rsid w:val="002909C8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0FB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2EE4"/>
    <w:rsid w:val="00292FCB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026"/>
    <w:rsid w:val="0029527C"/>
    <w:rsid w:val="00295365"/>
    <w:rsid w:val="00295566"/>
    <w:rsid w:val="002955C2"/>
    <w:rsid w:val="0029576F"/>
    <w:rsid w:val="00295A42"/>
    <w:rsid w:val="00295D26"/>
    <w:rsid w:val="00295DD3"/>
    <w:rsid w:val="00295E52"/>
    <w:rsid w:val="00295F30"/>
    <w:rsid w:val="00296005"/>
    <w:rsid w:val="002961C5"/>
    <w:rsid w:val="00296247"/>
    <w:rsid w:val="002963C8"/>
    <w:rsid w:val="00296552"/>
    <w:rsid w:val="002965B2"/>
    <w:rsid w:val="00296652"/>
    <w:rsid w:val="0029668A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9FA"/>
    <w:rsid w:val="00297C98"/>
    <w:rsid w:val="00297D6A"/>
    <w:rsid w:val="002A002B"/>
    <w:rsid w:val="002A00C0"/>
    <w:rsid w:val="002A0345"/>
    <w:rsid w:val="002A03B3"/>
    <w:rsid w:val="002A05E1"/>
    <w:rsid w:val="002A0968"/>
    <w:rsid w:val="002A0A6D"/>
    <w:rsid w:val="002A0B01"/>
    <w:rsid w:val="002A0C40"/>
    <w:rsid w:val="002A0E06"/>
    <w:rsid w:val="002A0E6B"/>
    <w:rsid w:val="002A1254"/>
    <w:rsid w:val="002A1295"/>
    <w:rsid w:val="002A130B"/>
    <w:rsid w:val="002A134E"/>
    <w:rsid w:val="002A1611"/>
    <w:rsid w:val="002A16EC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61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6E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2C"/>
    <w:rsid w:val="002B6BB9"/>
    <w:rsid w:val="002B6C75"/>
    <w:rsid w:val="002B6D76"/>
    <w:rsid w:val="002B6DF2"/>
    <w:rsid w:val="002B6E5E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62F"/>
    <w:rsid w:val="002C0813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8E3"/>
    <w:rsid w:val="002C19B7"/>
    <w:rsid w:val="002C1AA1"/>
    <w:rsid w:val="002C1AFE"/>
    <w:rsid w:val="002C1C7D"/>
    <w:rsid w:val="002C1C83"/>
    <w:rsid w:val="002C1D36"/>
    <w:rsid w:val="002C1F35"/>
    <w:rsid w:val="002C2397"/>
    <w:rsid w:val="002C2475"/>
    <w:rsid w:val="002C2511"/>
    <w:rsid w:val="002C2584"/>
    <w:rsid w:val="002C261E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5F8B"/>
    <w:rsid w:val="002C6234"/>
    <w:rsid w:val="002C6320"/>
    <w:rsid w:val="002C640B"/>
    <w:rsid w:val="002C649C"/>
    <w:rsid w:val="002C64F9"/>
    <w:rsid w:val="002C654F"/>
    <w:rsid w:val="002C662E"/>
    <w:rsid w:val="002C667D"/>
    <w:rsid w:val="002C66C3"/>
    <w:rsid w:val="002C6FAE"/>
    <w:rsid w:val="002C7045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7A8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02A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7D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3F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198"/>
    <w:rsid w:val="002E027D"/>
    <w:rsid w:val="002E04DE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96D"/>
    <w:rsid w:val="002E1BDC"/>
    <w:rsid w:val="002E1C52"/>
    <w:rsid w:val="002E2301"/>
    <w:rsid w:val="002E2425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A0C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AC"/>
    <w:rsid w:val="002E57CB"/>
    <w:rsid w:val="002E595B"/>
    <w:rsid w:val="002E5964"/>
    <w:rsid w:val="002E5A66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8A4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B1"/>
    <w:rsid w:val="002F24FD"/>
    <w:rsid w:val="002F250B"/>
    <w:rsid w:val="002F25B4"/>
    <w:rsid w:val="002F27B5"/>
    <w:rsid w:val="002F29A6"/>
    <w:rsid w:val="002F2C7D"/>
    <w:rsid w:val="002F2EF5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52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775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163"/>
    <w:rsid w:val="00304350"/>
    <w:rsid w:val="00304387"/>
    <w:rsid w:val="00304491"/>
    <w:rsid w:val="003044D0"/>
    <w:rsid w:val="003045C1"/>
    <w:rsid w:val="00304699"/>
    <w:rsid w:val="003046E8"/>
    <w:rsid w:val="0030491C"/>
    <w:rsid w:val="00304A96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AD9"/>
    <w:rsid w:val="00306B1E"/>
    <w:rsid w:val="00306C91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22E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1D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1C98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83"/>
    <w:rsid w:val="003237D5"/>
    <w:rsid w:val="003238BB"/>
    <w:rsid w:val="003238E4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952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1A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9AF"/>
    <w:rsid w:val="00332BB8"/>
    <w:rsid w:val="00332C0A"/>
    <w:rsid w:val="00332C5C"/>
    <w:rsid w:val="00332C94"/>
    <w:rsid w:val="00332D30"/>
    <w:rsid w:val="00332D8D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3EF4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59"/>
    <w:rsid w:val="003360B1"/>
    <w:rsid w:val="00336272"/>
    <w:rsid w:val="003362CA"/>
    <w:rsid w:val="003363A1"/>
    <w:rsid w:val="003363A5"/>
    <w:rsid w:val="003368FD"/>
    <w:rsid w:val="00336915"/>
    <w:rsid w:val="00336A49"/>
    <w:rsid w:val="00336BDE"/>
    <w:rsid w:val="00336CD7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888"/>
    <w:rsid w:val="00337D7E"/>
    <w:rsid w:val="00337E6A"/>
    <w:rsid w:val="00337F5C"/>
    <w:rsid w:val="003404B7"/>
    <w:rsid w:val="00340642"/>
    <w:rsid w:val="003406A9"/>
    <w:rsid w:val="003407E9"/>
    <w:rsid w:val="00340CD8"/>
    <w:rsid w:val="00340EFB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735"/>
    <w:rsid w:val="00344B2A"/>
    <w:rsid w:val="00344D02"/>
    <w:rsid w:val="00345143"/>
    <w:rsid w:val="003452F2"/>
    <w:rsid w:val="00345377"/>
    <w:rsid w:val="003453ED"/>
    <w:rsid w:val="003454D5"/>
    <w:rsid w:val="003454F3"/>
    <w:rsid w:val="003456E7"/>
    <w:rsid w:val="00345848"/>
    <w:rsid w:val="00345900"/>
    <w:rsid w:val="00345ACE"/>
    <w:rsid w:val="00345B18"/>
    <w:rsid w:val="00345C74"/>
    <w:rsid w:val="00345D38"/>
    <w:rsid w:val="0034605B"/>
    <w:rsid w:val="00346147"/>
    <w:rsid w:val="0034624A"/>
    <w:rsid w:val="00346317"/>
    <w:rsid w:val="003465FE"/>
    <w:rsid w:val="00346987"/>
    <w:rsid w:val="00346B95"/>
    <w:rsid w:val="00347477"/>
    <w:rsid w:val="0034788B"/>
    <w:rsid w:val="003479CC"/>
    <w:rsid w:val="00347D18"/>
    <w:rsid w:val="00347D85"/>
    <w:rsid w:val="00347EB1"/>
    <w:rsid w:val="00350353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19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211"/>
    <w:rsid w:val="00354626"/>
    <w:rsid w:val="00354866"/>
    <w:rsid w:val="00354B28"/>
    <w:rsid w:val="00354F31"/>
    <w:rsid w:val="003550BF"/>
    <w:rsid w:val="00355246"/>
    <w:rsid w:val="003552BF"/>
    <w:rsid w:val="0035558F"/>
    <w:rsid w:val="003556DF"/>
    <w:rsid w:val="0035585D"/>
    <w:rsid w:val="00355C27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2BB"/>
    <w:rsid w:val="003605CF"/>
    <w:rsid w:val="00360740"/>
    <w:rsid w:val="003607E7"/>
    <w:rsid w:val="003607FB"/>
    <w:rsid w:val="003608BC"/>
    <w:rsid w:val="00360958"/>
    <w:rsid w:val="0036096C"/>
    <w:rsid w:val="00360A80"/>
    <w:rsid w:val="00360DAC"/>
    <w:rsid w:val="00360E2D"/>
    <w:rsid w:val="00360F87"/>
    <w:rsid w:val="00360F95"/>
    <w:rsid w:val="00361057"/>
    <w:rsid w:val="003611E2"/>
    <w:rsid w:val="0036126D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17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980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5D08"/>
    <w:rsid w:val="00366176"/>
    <w:rsid w:val="003662EE"/>
    <w:rsid w:val="00366B2E"/>
    <w:rsid w:val="0036709C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31D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B51"/>
    <w:rsid w:val="00373C0C"/>
    <w:rsid w:val="00373C18"/>
    <w:rsid w:val="00373CA6"/>
    <w:rsid w:val="00373D36"/>
    <w:rsid w:val="00373FB8"/>
    <w:rsid w:val="003740FC"/>
    <w:rsid w:val="00374451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915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01D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AF"/>
    <w:rsid w:val="003837E9"/>
    <w:rsid w:val="00383A61"/>
    <w:rsid w:val="00383B57"/>
    <w:rsid w:val="00383BB1"/>
    <w:rsid w:val="00383D2E"/>
    <w:rsid w:val="00384057"/>
    <w:rsid w:val="00384639"/>
    <w:rsid w:val="00384672"/>
    <w:rsid w:val="00384C69"/>
    <w:rsid w:val="00385007"/>
    <w:rsid w:val="00385099"/>
    <w:rsid w:val="0038537F"/>
    <w:rsid w:val="003853E1"/>
    <w:rsid w:val="003857B5"/>
    <w:rsid w:val="00385847"/>
    <w:rsid w:val="003858BB"/>
    <w:rsid w:val="00385928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9B"/>
    <w:rsid w:val="003903A7"/>
    <w:rsid w:val="003903F3"/>
    <w:rsid w:val="0039048C"/>
    <w:rsid w:val="003904C1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194"/>
    <w:rsid w:val="00392649"/>
    <w:rsid w:val="0039269E"/>
    <w:rsid w:val="00392A97"/>
    <w:rsid w:val="00392C44"/>
    <w:rsid w:val="00392D01"/>
    <w:rsid w:val="00392D0B"/>
    <w:rsid w:val="00392D40"/>
    <w:rsid w:val="00392D6F"/>
    <w:rsid w:val="00392E4D"/>
    <w:rsid w:val="00392EE3"/>
    <w:rsid w:val="00393182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9E9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0BE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0FCA"/>
    <w:rsid w:val="003A1032"/>
    <w:rsid w:val="003A13D0"/>
    <w:rsid w:val="003A1730"/>
    <w:rsid w:val="003A176B"/>
    <w:rsid w:val="003A187B"/>
    <w:rsid w:val="003A1BFA"/>
    <w:rsid w:val="003A1DF7"/>
    <w:rsid w:val="003A1E27"/>
    <w:rsid w:val="003A1E61"/>
    <w:rsid w:val="003A1F93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87"/>
    <w:rsid w:val="003A5E91"/>
    <w:rsid w:val="003A5ED0"/>
    <w:rsid w:val="003A5F8E"/>
    <w:rsid w:val="003A6358"/>
    <w:rsid w:val="003A6359"/>
    <w:rsid w:val="003A63B1"/>
    <w:rsid w:val="003A6447"/>
    <w:rsid w:val="003A64CD"/>
    <w:rsid w:val="003A64FE"/>
    <w:rsid w:val="003A65D1"/>
    <w:rsid w:val="003A6680"/>
    <w:rsid w:val="003A69D8"/>
    <w:rsid w:val="003A6C8F"/>
    <w:rsid w:val="003A6E9C"/>
    <w:rsid w:val="003A6F0C"/>
    <w:rsid w:val="003A6FF2"/>
    <w:rsid w:val="003A7015"/>
    <w:rsid w:val="003A7034"/>
    <w:rsid w:val="003A70F0"/>
    <w:rsid w:val="003A78E0"/>
    <w:rsid w:val="003A7B8B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086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DC3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23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2FE"/>
    <w:rsid w:val="003B7590"/>
    <w:rsid w:val="003B789F"/>
    <w:rsid w:val="003B79B0"/>
    <w:rsid w:val="003B79F1"/>
    <w:rsid w:val="003B79FD"/>
    <w:rsid w:val="003B7BB4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0C"/>
    <w:rsid w:val="003C16D1"/>
    <w:rsid w:val="003C18AA"/>
    <w:rsid w:val="003C18F6"/>
    <w:rsid w:val="003C1964"/>
    <w:rsid w:val="003C1A7E"/>
    <w:rsid w:val="003C1B95"/>
    <w:rsid w:val="003C2030"/>
    <w:rsid w:val="003C22A7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D29"/>
    <w:rsid w:val="003C2F72"/>
    <w:rsid w:val="003C305B"/>
    <w:rsid w:val="003C318B"/>
    <w:rsid w:val="003C3477"/>
    <w:rsid w:val="003C34A8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A1"/>
    <w:rsid w:val="003C45E9"/>
    <w:rsid w:val="003C4672"/>
    <w:rsid w:val="003C469B"/>
    <w:rsid w:val="003C47F1"/>
    <w:rsid w:val="003C48C4"/>
    <w:rsid w:val="003C498B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B1D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2FF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07"/>
    <w:rsid w:val="003C7B4C"/>
    <w:rsid w:val="003C7B93"/>
    <w:rsid w:val="003C7C64"/>
    <w:rsid w:val="003C7CA2"/>
    <w:rsid w:val="003C7F24"/>
    <w:rsid w:val="003C7F4B"/>
    <w:rsid w:val="003D0155"/>
    <w:rsid w:val="003D01B6"/>
    <w:rsid w:val="003D01F3"/>
    <w:rsid w:val="003D03A2"/>
    <w:rsid w:val="003D04FE"/>
    <w:rsid w:val="003D08A9"/>
    <w:rsid w:val="003D0A38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68E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351"/>
    <w:rsid w:val="003D3392"/>
    <w:rsid w:val="003D3689"/>
    <w:rsid w:val="003D369A"/>
    <w:rsid w:val="003D36F3"/>
    <w:rsid w:val="003D38AC"/>
    <w:rsid w:val="003D38DD"/>
    <w:rsid w:val="003D3969"/>
    <w:rsid w:val="003D396C"/>
    <w:rsid w:val="003D3BDA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4F9F"/>
    <w:rsid w:val="003D5230"/>
    <w:rsid w:val="003D538A"/>
    <w:rsid w:val="003D55C2"/>
    <w:rsid w:val="003D55C3"/>
    <w:rsid w:val="003D56AA"/>
    <w:rsid w:val="003D56F2"/>
    <w:rsid w:val="003D5898"/>
    <w:rsid w:val="003D5A37"/>
    <w:rsid w:val="003D5A78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7A"/>
    <w:rsid w:val="003D74CE"/>
    <w:rsid w:val="003D780D"/>
    <w:rsid w:val="003D7865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46"/>
    <w:rsid w:val="003E0B8C"/>
    <w:rsid w:val="003E11D3"/>
    <w:rsid w:val="003E1652"/>
    <w:rsid w:val="003E1786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935"/>
    <w:rsid w:val="003E2C52"/>
    <w:rsid w:val="003E2F6C"/>
    <w:rsid w:val="003E2FAF"/>
    <w:rsid w:val="003E3029"/>
    <w:rsid w:val="003E3095"/>
    <w:rsid w:val="003E3501"/>
    <w:rsid w:val="003E3582"/>
    <w:rsid w:val="003E3624"/>
    <w:rsid w:val="003E3A6B"/>
    <w:rsid w:val="003E3B76"/>
    <w:rsid w:val="003E3DA0"/>
    <w:rsid w:val="003E3E07"/>
    <w:rsid w:val="003E3E8E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73"/>
    <w:rsid w:val="003E4AE8"/>
    <w:rsid w:val="003E4C91"/>
    <w:rsid w:val="003E4D1D"/>
    <w:rsid w:val="003E4DE2"/>
    <w:rsid w:val="003E525B"/>
    <w:rsid w:val="003E53F7"/>
    <w:rsid w:val="003E5513"/>
    <w:rsid w:val="003E560E"/>
    <w:rsid w:val="003E563D"/>
    <w:rsid w:val="003E5674"/>
    <w:rsid w:val="003E56A5"/>
    <w:rsid w:val="003E58C9"/>
    <w:rsid w:val="003E5BC2"/>
    <w:rsid w:val="003E5E55"/>
    <w:rsid w:val="003E5ECF"/>
    <w:rsid w:val="003E5F58"/>
    <w:rsid w:val="003E5F63"/>
    <w:rsid w:val="003E5F89"/>
    <w:rsid w:val="003E60B6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0F00"/>
    <w:rsid w:val="003F13BC"/>
    <w:rsid w:val="003F13F6"/>
    <w:rsid w:val="003F15C2"/>
    <w:rsid w:val="003F17CC"/>
    <w:rsid w:val="003F17E1"/>
    <w:rsid w:val="003F1939"/>
    <w:rsid w:val="003F1B82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DFF"/>
    <w:rsid w:val="003F2E0D"/>
    <w:rsid w:val="003F2ED2"/>
    <w:rsid w:val="003F301A"/>
    <w:rsid w:val="003F3052"/>
    <w:rsid w:val="003F3097"/>
    <w:rsid w:val="003F318B"/>
    <w:rsid w:val="003F31C1"/>
    <w:rsid w:val="003F31D4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3F28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5FD"/>
    <w:rsid w:val="00403735"/>
    <w:rsid w:val="0040385C"/>
    <w:rsid w:val="00403980"/>
    <w:rsid w:val="00403991"/>
    <w:rsid w:val="00403A61"/>
    <w:rsid w:val="00403AA6"/>
    <w:rsid w:val="00403CD1"/>
    <w:rsid w:val="00403DA9"/>
    <w:rsid w:val="00403F15"/>
    <w:rsid w:val="00404427"/>
    <w:rsid w:val="004044D9"/>
    <w:rsid w:val="0040459F"/>
    <w:rsid w:val="00404871"/>
    <w:rsid w:val="00404A1A"/>
    <w:rsid w:val="00404A32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56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1D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91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D7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08"/>
    <w:rsid w:val="004159D5"/>
    <w:rsid w:val="00415A02"/>
    <w:rsid w:val="00415A24"/>
    <w:rsid w:val="00415AF8"/>
    <w:rsid w:val="00415BC0"/>
    <w:rsid w:val="004166F0"/>
    <w:rsid w:val="00416816"/>
    <w:rsid w:val="00416B99"/>
    <w:rsid w:val="00416F2F"/>
    <w:rsid w:val="00416F6D"/>
    <w:rsid w:val="0041758E"/>
    <w:rsid w:val="00417BC9"/>
    <w:rsid w:val="00417BD1"/>
    <w:rsid w:val="00417D2F"/>
    <w:rsid w:val="00417DFA"/>
    <w:rsid w:val="0042008D"/>
    <w:rsid w:val="004201AB"/>
    <w:rsid w:val="004201BE"/>
    <w:rsid w:val="0042025C"/>
    <w:rsid w:val="0042061B"/>
    <w:rsid w:val="00420741"/>
    <w:rsid w:val="0042075E"/>
    <w:rsid w:val="004207F0"/>
    <w:rsid w:val="0042087E"/>
    <w:rsid w:val="00420A28"/>
    <w:rsid w:val="00420AA6"/>
    <w:rsid w:val="00420C98"/>
    <w:rsid w:val="00420CEA"/>
    <w:rsid w:val="00420D4A"/>
    <w:rsid w:val="00420FAE"/>
    <w:rsid w:val="004212B3"/>
    <w:rsid w:val="00421337"/>
    <w:rsid w:val="004213D9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495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279"/>
    <w:rsid w:val="00426323"/>
    <w:rsid w:val="00426540"/>
    <w:rsid w:val="0042670B"/>
    <w:rsid w:val="004268F8"/>
    <w:rsid w:val="0042693E"/>
    <w:rsid w:val="00426B96"/>
    <w:rsid w:val="00426CB5"/>
    <w:rsid w:val="00426DDC"/>
    <w:rsid w:val="00426F43"/>
    <w:rsid w:val="004274AC"/>
    <w:rsid w:val="0042753F"/>
    <w:rsid w:val="00427919"/>
    <w:rsid w:val="004279E2"/>
    <w:rsid w:val="00427A55"/>
    <w:rsid w:val="00427C28"/>
    <w:rsid w:val="00427EBF"/>
    <w:rsid w:val="00430364"/>
    <w:rsid w:val="00430574"/>
    <w:rsid w:val="00430582"/>
    <w:rsid w:val="00430886"/>
    <w:rsid w:val="00430966"/>
    <w:rsid w:val="00430BC2"/>
    <w:rsid w:val="00430CBD"/>
    <w:rsid w:val="00430CF5"/>
    <w:rsid w:val="00430FA8"/>
    <w:rsid w:val="0043104D"/>
    <w:rsid w:val="0043117C"/>
    <w:rsid w:val="0043128F"/>
    <w:rsid w:val="0043140D"/>
    <w:rsid w:val="00431438"/>
    <w:rsid w:val="0043145A"/>
    <w:rsid w:val="00431599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CC5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062"/>
    <w:rsid w:val="00436127"/>
    <w:rsid w:val="0043628C"/>
    <w:rsid w:val="004362E9"/>
    <w:rsid w:val="004367A2"/>
    <w:rsid w:val="00436899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37D69"/>
    <w:rsid w:val="0044006A"/>
    <w:rsid w:val="0044012E"/>
    <w:rsid w:val="00440290"/>
    <w:rsid w:val="0044038A"/>
    <w:rsid w:val="004404D2"/>
    <w:rsid w:val="0044063C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29D"/>
    <w:rsid w:val="0044465C"/>
    <w:rsid w:val="00444853"/>
    <w:rsid w:val="004448D7"/>
    <w:rsid w:val="00444970"/>
    <w:rsid w:val="00444C54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53B"/>
    <w:rsid w:val="00450640"/>
    <w:rsid w:val="00450A34"/>
    <w:rsid w:val="00450B20"/>
    <w:rsid w:val="00450B29"/>
    <w:rsid w:val="00450BAD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4DA0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1A6D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6EC"/>
    <w:rsid w:val="00464707"/>
    <w:rsid w:val="00464760"/>
    <w:rsid w:val="0046486F"/>
    <w:rsid w:val="00464A14"/>
    <w:rsid w:val="00464A78"/>
    <w:rsid w:val="00464F32"/>
    <w:rsid w:val="0046505C"/>
    <w:rsid w:val="0046511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909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D36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8B4"/>
    <w:rsid w:val="004678DF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583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A4"/>
    <w:rsid w:val="004739C5"/>
    <w:rsid w:val="00473A8E"/>
    <w:rsid w:val="00473AEA"/>
    <w:rsid w:val="00473B96"/>
    <w:rsid w:val="00473D42"/>
    <w:rsid w:val="00473D8B"/>
    <w:rsid w:val="00473E9A"/>
    <w:rsid w:val="0047420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4B7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2D79"/>
    <w:rsid w:val="00483200"/>
    <w:rsid w:val="00483834"/>
    <w:rsid w:val="004838ED"/>
    <w:rsid w:val="0048399E"/>
    <w:rsid w:val="00483CB7"/>
    <w:rsid w:val="00483F6B"/>
    <w:rsid w:val="00484343"/>
    <w:rsid w:val="00484386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172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093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6EEC"/>
    <w:rsid w:val="0048707F"/>
    <w:rsid w:val="004874F3"/>
    <w:rsid w:val="00487851"/>
    <w:rsid w:val="00487AE0"/>
    <w:rsid w:val="00487B3F"/>
    <w:rsid w:val="00490051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B93"/>
    <w:rsid w:val="00490D0F"/>
    <w:rsid w:val="00490ECE"/>
    <w:rsid w:val="00490FC1"/>
    <w:rsid w:val="004910C9"/>
    <w:rsid w:val="00491102"/>
    <w:rsid w:val="00491169"/>
    <w:rsid w:val="00491320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2F37"/>
    <w:rsid w:val="0049307E"/>
    <w:rsid w:val="0049309A"/>
    <w:rsid w:val="004933CE"/>
    <w:rsid w:val="0049342E"/>
    <w:rsid w:val="00493479"/>
    <w:rsid w:val="004934D2"/>
    <w:rsid w:val="00493559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BC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DE2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4A4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A9F"/>
    <w:rsid w:val="004A3B8B"/>
    <w:rsid w:val="004A3BF8"/>
    <w:rsid w:val="004A3C33"/>
    <w:rsid w:val="004A4039"/>
    <w:rsid w:val="004A408D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532"/>
    <w:rsid w:val="004A55D1"/>
    <w:rsid w:val="004A591B"/>
    <w:rsid w:val="004A5992"/>
    <w:rsid w:val="004A5A01"/>
    <w:rsid w:val="004A5BC5"/>
    <w:rsid w:val="004A5C11"/>
    <w:rsid w:val="004A5C71"/>
    <w:rsid w:val="004A5EBC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98"/>
    <w:rsid w:val="004B03E9"/>
    <w:rsid w:val="004B05E3"/>
    <w:rsid w:val="004B06E1"/>
    <w:rsid w:val="004B08A5"/>
    <w:rsid w:val="004B099D"/>
    <w:rsid w:val="004B0A1C"/>
    <w:rsid w:val="004B0A1D"/>
    <w:rsid w:val="004B0A7E"/>
    <w:rsid w:val="004B0DD7"/>
    <w:rsid w:val="004B0E09"/>
    <w:rsid w:val="004B109F"/>
    <w:rsid w:val="004B1364"/>
    <w:rsid w:val="004B13F0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234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6C75"/>
    <w:rsid w:val="004B7350"/>
    <w:rsid w:val="004B73EA"/>
    <w:rsid w:val="004B751E"/>
    <w:rsid w:val="004B758E"/>
    <w:rsid w:val="004B75D6"/>
    <w:rsid w:val="004B7630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5C4"/>
    <w:rsid w:val="004C199F"/>
    <w:rsid w:val="004C19A5"/>
    <w:rsid w:val="004C1C1D"/>
    <w:rsid w:val="004C1CF6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BE4"/>
    <w:rsid w:val="004C3D92"/>
    <w:rsid w:val="004C3EE2"/>
    <w:rsid w:val="004C40A5"/>
    <w:rsid w:val="004C40FC"/>
    <w:rsid w:val="004C4186"/>
    <w:rsid w:val="004C41E0"/>
    <w:rsid w:val="004C460C"/>
    <w:rsid w:val="004C4740"/>
    <w:rsid w:val="004C47AE"/>
    <w:rsid w:val="004C498E"/>
    <w:rsid w:val="004C5042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11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79F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A65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89B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7E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BC0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2"/>
    <w:rsid w:val="004D7658"/>
    <w:rsid w:val="004D7768"/>
    <w:rsid w:val="004D7819"/>
    <w:rsid w:val="004D7BB7"/>
    <w:rsid w:val="004D7D6B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D87"/>
    <w:rsid w:val="004E5EF3"/>
    <w:rsid w:val="004E5FD3"/>
    <w:rsid w:val="004E60C0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732"/>
    <w:rsid w:val="004E780A"/>
    <w:rsid w:val="004E7964"/>
    <w:rsid w:val="004E7D6C"/>
    <w:rsid w:val="004E7D99"/>
    <w:rsid w:val="004E7D9F"/>
    <w:rsid w:val="004E7E40"/>
    <w:rsid w:val="004E7ED5"/>
    <w:rsid w:val="004E7F69"/>
    <w:rsid w:val="004E7FBD"/>
    <w:rsid w:val="004F0088"/>
    <w:rsid w:val="004F020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1CB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9BC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243"/>
    <w:rsid w:val="004F430D"/>
    <w:rsid w:val="004F435B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B2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D1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14F"/>
    <w:rsid w:val="00512292"/>
    <w:rsid w:val="005122DA"/>
    <w:rsid w:val="0051258E"/>
    <w:rsid w:val="00512705"/>
    <w:rsid w:val="00512B45"/>
    <w:rsid w:val="00512D0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08A"/>
    <w:rsid w:val="00517505"/>
    <w:rsid w:val="005175E0"/>
    <w:rsid w:val="005176CF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29F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D8D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3D5"/>
    <w:rsid w:val="005244BE"/>
    <w:rsid w:val="005247AF"/>
    <w:rsid w:val="00524AA4"/>
    <w:rsid w:val="00524C7D"/>
    <w:rsid w:val="00525019"/>
    <w:rsid w:val="00525094"/>
    <w:rsid w:val="005250F9"/>
    <w:rsid w:val="0052521C"/>
    <w:rsid w:val="00525416"/>
    <w:rsid w:val="00525454"/>
    <w:rsid w:val="005254D5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B3D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72C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5C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336"/>
    <w:rsid w:val="005346DF"/>
    <w:rsid w:val="005347F9"/>
    <w:rsid w:val="00534AA2"/>
    <w:rsid w:val="00534BF1"/>
    <w:rsid w:val="00534CB0"/>
    <w:rsid w:val="00534E78"/>
    <w:rsid w:val="00534E8C"/>
    <w:rsid w:val="00534EE1"/>
    <w:rsid w:val="00534F6C"/>
    <w:rsid w:val="00535107"/>
    <w:rsid w:val="00535162"/>
    <w:rsid w:val="005354D4"/>
    <w:rsid w:val="00535561"/>
    <w:rsid w:val="00535743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563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02A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56B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71B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5B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AEA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5DB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2EE2"/>
    <w:rsid w:val="005630A0"/>
    <w:rsid w:val="005631F7"/>
    <w:rsid w:val="0056325A"/>
    <w:rsid w:val="0056326A"/>
    <w:rsid w:val="005634E0"/>
    <w:rsid w:val="00563622"/>
    <w:rsid w:val="005636F1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19E"/>
    <w:rsid w:val="005656C3"/>
    <w:rsid w:val="0056578C"/>
    <w:rsid w:val="005657E8"/>
    <w:rsid w:val="005658C9"/>
    <w:rsid w:val="0056593F"/>
    <w:rsid w:val="0056594C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F3"/>
    <w:rsid w:val="00570AAE"/>
    <w:rsid w:val="00570BB3"/>
    <w:rsid w:val="00570CC8"/>
    <w:rsid w:val="00570CE7"/>
    <w:rsid w:val="00570E5F"/>
    <w:rsid w:val="00570EF1"/>
    <w:rsid w:val="00570FA8"/>
    <w:rsid w:val="00571095"/>
    <w:rsid w:val="0057142D"/>
    <w:rsid w:val="00571459"/>
    <w:rsid w:val="00571604"/>
    <w:rsid w:val="00571761"/>
    <w:rsid w:val="0057198D"/>
    <w:rsid w:val="005719EF"/>
    <w:rsid w:val="00571B93"/>
    <w:rsid w:val="00571EA5"/>
    <w:rsid w:val="00571F3E"/>
    <w:rsid w:val="0057210C"/>
    <w:rsid w:val="00572215"/>
    <w:rsid w:val="005722FA"/>
    <w:rsid w:val="0057235F"/>
    <w:rsid w:val="00572447"/>
    <w:rsid w:val="0057245E"/>
    <w:rsid w:val="0057248D"/>
    <w:rsid w:val="00572666"/>
    <w:rsid w:val="005728BE"/>
    <w:rsid w:val="005729BC"/>
    <w:rsid w:val="00572BF1"/>
    <w:rsid w:val="00572C7E"/>
    <w:rsid w:val="005732A4"/>
    <w:rsid w:val="005735E7"/>
    <w:rsid w:val="00573641"/>
    <w:rsid w:val="005736E5"/>
    <w:rsid w:val="00573771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0DE"/>
    <w:rsid w:val="005804E9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2EA7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4EA"/>
    <w:rsid w:val="00584CA1"/>
    <w:rsid w:val="00584CA7"/>
    <w:rsid w:val="00584CD7"/>
    <w:rsid w:val="00584F04"/>
    <w:rsid w:val="00585602"/>
    <w:rsid w:val="005857C3"/>
    <w:rsid w:val="00585841"/>
    <w:rsid w:val="00585B0F"/>
    <w:rsid w:val="00585B1E"/>
    <w:rsid w:val="00585B63"/>
    <w:rsid w:val="00585C56"/>
    <w:rsid w:val="00585D6F"/>
    <w:rsid w:val="0058629C"/>
    <w:rsid w:val="005862CE"/>
    <w:rsid w:val="005865FF"/>
    <w:rsid w:val="005866AF"/>
    <w:rsid w:val="005866C1"/>
    <w:rsid w:val="00586762"/>
    <w:rsid w:val="0058678C"/>
    <w:rsid w:val="005868C7"/>
    <w:rsid w:val="005869CB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0A"/>
    <w:rsid w:val="00591043"/>
    <w:rsid w:val="0059109A"/>
    <w:rsid w:val="005911C9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68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B93"/>
    <w:rsid w:val="005950DC"/>
    <w:rsid w:val="005951FC"/>
    <w:rsid w:val="0059564E"/>
    <w:rsid w:val="005958A7"/>
    <w:rsid w:val="00595BEA"/>
    <w:rsid w:val="00595C19"/>
    <w:rsid w:val="00595DCA"/>
    <w:rsid w:val="0059662C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70A"/>
    <w:rsid w:val="005A175B"/>
    <w:rsid w:val="005A19AB"/>
    <w:rsid w:val="005A1B03"/>
    <w:rsid w:val="005A1E66"/>
    <w:rsid w:val="005A1F2F"/>
    <w:rsid w:val="005A20FE"/>
    <w:rsid w:val="005A232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75"/>
    <w:rsid w:val="005A3CAC"/>
    <w:rsid w:val="005A3E83"/>
    <w:rsid w:val="005A3EDF"/>
    <w:rsid w:val="005A4312"/>
    <w:rsid w:val="005A447D"/>
    <w:rsid w:val="005A45D6"/>
    <w:rsid w:val="005A4829"/>
    <w:rsid w:val="005A4964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88C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1C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3B2"/>
    <w:rsid w:val="005B17E1"/>
    <w:rsid w:val="005B192A"/>
    <w:rsid w:val="005B1936"/>
    <w:rsid w:val="005B1C9F"/>
    <w:rsid w:val="005B231B"/>
    <w:rsid w:val="005B25E3"/>
    <w:rsid w:val="005B260A"/>
    <w:rsid w:val="005B26D4"/>
    <w:rsid w:val="005B2707"/>
    <w:rsid w:val="005B2829"/>
    <w:rsid w:val="005B283C"/>
    <w:rsid w:val="005B29B0"/>
    <w:rsid w:val="005B2AF3"/>
    <w:rsid w:val="005B2B30"/>
    <w:rsid w:val="005B2E28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AC5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898"/>
    <w:rsid w:val="005B5B0E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0DE"/>
    <w:rsid w:val="005C0133"/>
    <w:rsid w:val="005C0149"/>
    <w:rsid w:val="005C0260"/>
    <w:rsid w:val="005C052D"/>
    <w:rsid w:val="005C06F4"/>
    <w:rsid w:val="005C0741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0B0"/>
    <w:rsid w:val="005C31A0"/>
    <w:rsid w:val="005C31B6"/>
    <w:rsid w:val="005C31FB"/>
    <w:rsid w:val="005C34B3"/>
    <w:rsid w:val="005C3A2C"/>
    <w:rsid w:val="005C3A30"/>
    <w:rsid w:val="005C3A67"/>
    <w:rsid w:val="005C3BE3"/>
    <w:rsid w:val="005C3C90"/>
    <w:rsid w:val="005C3D43"/>
    <w:rsid w:val="005C3EF6"/>
    <w:rsid w:val="005C4042"/>
    <w:rsid w:val="005C405E"/>
    <w:rsid w:val="005C40AF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228"/>
    <w:rsid w:val="005D03E5"/>
    <w:rsid w:val="005D03E6"/>
    <w:rsid w:val="005D046A"/>
    <w:rsid w:val="005D04E3"/>
    <w:rsid w:val="005D06EF"/>
    <w:rsid w:val="005D081A"/>
    <w:rsid w:val="005D0837"/>
    <w:rsid w:val="005D0906"/>
    <w:rsid w:val="005D0974"/>
    <w:rsid w:val="005D0E39"/>
    <w:rsid w:val="005D0F14"/>
    <w:rsid w:val="005D0F62"/>
    <w:rsid w:val="005D0F76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2A80"/>
    <w:rsid w:val="005D2E1D"/>
    <w:rsid w:val="005D3182"/>
    <w:rsid w:val="005D318C"/>
    <w:rsid w:val="005D31A7"/>
    <w:rsid w:val="005D3254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7F9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0FF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8C1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7D1"/>
    <w:rsid w:val="005F1957"/>
    <w:rsid w:val="005F1979"/>
    <w:rsid w:val="005F198C"/>
    <w:rsid w:val="005F1A41"/>
    <w:rsid w:val="005F1B03"/>
    <w:rsid w:val="005F2091"/>
    <w:rsid w:val="005F2271"/>
    <w:rsid w:val="005F22D6"/>
    <w:rsid w:val="005F2457"/>
    <w:rsid w:val="005F250A"/>
    <w:rsid w:val="005F26D1"/>
    <w:rsid w:val="005F271D"/>
    <w:rsid w:val="005F2824"/>
    <w:rsid w:val="005F2998"/>
    <w:rsid w:val="005F29DD"/>
    <w:rsid w:val="005F2B04"/>
    <w:rsid w:val="005F2CA1"/>
    <w:rsid w:val="005F2E75"/>
    <w:rsid w:val="005F2EC3"/>
    <w:rsid w:val="005F2F96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0CC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6B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1A6"/>
    <w:rsid w:val="00601245"/>
    <w:rsid w:val="00601382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B04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E88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8E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D72"/>
    <w:rsid w:val="00607DDA"/>
    <w:rsid w:val="00607F8C"/>
    <w:rsid w:val="0061001B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457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587"/>
    <w:rsid w:val="0061577E"/>
    <w:rsid w:val="00615B01"/>
    <w:rsid w:val="00615B3C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17F1F"/>
    <w:rsid w:val="00620021"/>
    <w:rsid w:val="00620092"/>
    <w:rsid w:val="006200DA"/>
    <w:rsid w:val="00620195"/>
    <w:rsid w:val="006201C8"/>
    <w:rsid w:val="00620364"/>
    <w:rsid w:val="00620371"/>
    <w:rsid w:val="00620495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A01"/>
    <w:rsid w:val="006230E6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917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185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7BB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1F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10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100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D40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57"/>
    <w:rsid w:val="00650CA8"/>
    <w:rsid w:val="00650CFE"/>
    <w:rsid w:val="00650D26"/>
    <w:rsid w:val="00650D4A"/>
    <w:rsid w:val="00650D95"/>
    <w:rsid w:val="00650E31"/>
    <w:rsid w:val="0065115A"/>
    <w:rsid w:val="00651452"/>
    <w:rsid w:val="006517C6"/>
    <w:rsid w:val="0065183E"/>
    <w:rsid w:val="00651D2D"/>
    <w:rsid w:val="00652031"/>
    <w:rsid w:val="006520B0"/>
    <w:rsid w:val="0065217A"/>
    <w:rsid w:val="006526A3"/>
    <w:rsid w:val="006526D2"/>
    <w:rsid w:val="006528F0"/>
    <w:rsid w:val="00652932"/>
    <w:rsid w:val="0065294F"/>
    <w:rsid w:val="006529B6"/>
    <w:rsid w:val="00652C33"/>
    <w:rsid w:val="00652DBE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17B"/>
    <w:rsid w:val="006562AD"/>
    <w:rsid w:val="006564CE"/>
    <w:rsid w:val="0065683D"/>
    <w:rsid w:val="00656EE9"/>
    <w:rsid w:val="00656F16"/>
    <w:rsid w:val="0065711D"/>
    <w:rsid w:val="00657609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0"/>
    <w:rsid w:val="006613CC"/>
    <w:rsid w:val="006613D9"/>
    <w:rsid w:val="006614EF"/>
    <w:rsid w:val="00661644"/>
    <w:rsid w:val="00661682"/>
    <w:rsid w:val="006617DF"/>
    <w:rsid w:val="0066181A"/>
    <w:rsid w:val="00661E75"/>
    <w:rsid w:val="00661F08"/>
    <w:rsid w:val="006620E6"/>
    <w:rsid w:val="0066235C"/>
    <w:rsid w:val="006623F7"/>
    <w:rsid w:val="006624BA"/>
    <w:rsid w:val="006629D4"/>
    <w:rsid w:val="00662BCB"/>
    <w:rsid w:val="00662BF6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18"/>
    <w:rsid w:val="00663584"/>
    <w:rsid w:val="0066359D"/>
    <w:rsid w:val="0066366D"/>
    <w:rsid w:val="00663A5B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CCA"/>
    <w:rsid w:val="00664DB1"/>
    <w:rsid w:val="00664DDC"/>
    <w:rsid w:val="00664FB6"/>
    <w:rsid w:val="006651EE"/>
    <w:rsid w:val="00665249"/>
    <w:rsid w:val="00665280"/>
    <w:rsid w:val="0066572D"/>
    <w:rsid w:val="00665AB8"/>
    <w:rsid w:val="00665B9C"/>
    <w:rsid w:val="00665BC6"/>
    <w:rsid w:val="00665FDC"/>
    <w:rsid w:val="0066622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959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0F64"/>
    <w:rsid w:val="00671066"/>
    <w:rsid w:val="0067123C"/>
    <w:rsid w:val="0067131D"/>
    <w:rsid w:val="00671531"/>
    <w:rsid w:val="006716B8"/>
    <w:rsid w:val="0067171E"/>
    <w:rsid w:val="00671AE6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0D7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50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141"/>
    <w:rsid w:val="00680221"/>
    <w:rsid w:val="00680238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59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BF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E37"/>
    <w:rsid w:val="00685F8E"/>
    <w:rsid w:val="006860E1"/>
    <w:rsid w:val="006860EA"/>
    <w:rsid w:val="006866D4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E9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933"/>
    <w:rsid w:val="00695A8F"/>
    <w:rsid w:val="00695C63"/>
    <w:rsid w:val="00695D83"/>
    <w:rsid w:val="00695E1E"/>
    <w:rsid w:val="00695E63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B19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CD2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BA6"/>
    <w:rsid w:val="006A1C5D"/>
    <w:rsid w:val="006A1CA2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BA6"/>
    <w:rsid w:val="006A2CF7"/>
    <w:rsid w:val="006A2E71"/>
    <w:rsid w:val="006A2F60"/>
    <w:rsid w:val="006A2FCF"/>
    <w:rsid w:val="006A302A"/>
    <w:rsid w:val="006A30CF"/>
    <w:rsid w:val="006A320F"/>
    <w:rsid w:val="006A3267"/>
    <w:rsid w:val="006A33E5"/>
    <w:rsid w:val="006A34F1"/>
    <w:rsid w:val="006A37CE"/>
    <w:rsid w:val="006A385A"/>
    <w:rsid w:val="006A3A88"/>
    <w:rsid w:val="006A3C5D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B21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7BB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9F7"/>
    <w:rsid w:val="006B7C24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D76"/>
    <w:rsid w:val="006C0EB2"/>
    <w:rsid w:val="006C0F21"/>
    <w:rsid w:val="006C1220"/>
    <w:rsid w:val="006C1357"/>
    <w:rsid w:val="006C1396"/>
    <w:rsid w:val="006C13C3"/>
    <w:rsid w:val="006C13EC"/>
    <w:rsid w:val="006C147D"/>
    <w:rsid w:val="006C14B4"/>
    <w:rsid w:val="006C1610"/>
    <w:rsid w:val="006C1638"/>
    <w:rsid w:val="006C1961"/>
    <w:rsid w:val="006C1DED"/>
    <w:rsid w:val="006C1F43"/>
    <w:rsid w:val="006C2130"/>
    <w:rsid w:val="006C2289"/>
    <w:rsid w:val="006C242D"/>
    <w:rsid w:val="006C24D9"/>
    <w:rsid w:val="006C276C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3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2C"/>
    <w:rsid w:val="006C5448"/>
    <w:rsid w:val="006C552F"/>
    <w:rsid w:val="006C5763"/>
    <w:rsid w:val="006C5890"/>
    <w:rsid w:val="006C5B17"/>
    <w:rsid w:val="006C5D20"/>
    <w:rsid w:val="006C5D3A"/>
    <w:rsid w:val="006C5DF1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885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2FF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2DB7"/>
    <w:rsid w:val="006D3600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1A2"/>
    <w:rsid w:val="006D5367"/>
    <w:rsid w:val="006D53D5"/>
    <w:rsid w:val="006D5429"/>
    <w:rsid w:val="006D542A"/>
    <w:rsid w:val="006D5C60"/>
    <w:rsid w:val="006D5CBB"/>
    <w:rsid w:val="006D5EF7"/>
    <w:rsid w:val="006D5F12"/>
    <w:rsid w:val="006D5FFF"/>
    <w:rsid w:val="006D6104"/>
    <w:rsid w:val="006D6124"/>
    <w:rsid w:val="006D6128"/>
    <w:rsid w:val="006D6405"/>
    <w:rsid w:val="006D6782"/>
    <w:rsid w:val="006D68D9"/>
    <w:rsid w:val="006D6A94"/>
    <w:rsid w:val="006D6B14"/>
    <w:rsid w:val="006D6CA8"/>
    <w:rsid w:val="006D6CD3"/>
    <w:rsid w:val="006D70B6"/>
    <w:rsid w:val="006D71DA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9C3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3CD"/>
    <w:rsid w:val="006E2541"/>
    <w:rsid w:val="006E2560"/>
    <w:rsid w:val="006E2759"/>
    <w:rsid w:val="006E2807"/>
    <w:rsid w:val="006E2875"/>
    <w:rsid w:val="006E2A6A"/>
    <w:rsid w:val="006E2B26"/>
    <w:rsid w:val="006E2C85"/>
    <w:rsid w:val="006E2C95"/>
    <w:rsid w:val="006E2D1D"/>
    <w:rsid w:val="006E2EF1"/>
    <w:rsid w:val="006E2F32"/>
    <w:rsid w:val="006E3053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1C4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CC9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BCD"/>
    <w:rsid w:val="006F1D71"/>
    <w:rsid w:val="006F1D80"/>
    <w:rsid w:val="006F1D8A"/>
    <w:rsid w:val="006F1DD7"/>
    <w:rsid w:val="006F1EB6"/>
    <w:rsid w:val="006F1F5E"/>
    <w:rsid w:val="006F2066"/>
    <w:rsid w:val="006F21FE"/>
    <w:rsid w:val="006F28B1"/>
    <w:rsid w:val="006F2A35"/>
    <w:rsid w:val="006F3235"/>
    <w:rsid w:val="006F3454"/>
    <w:rsid w:val="006F347A"/>
    <w:rsid w:val="006F35E8"/>
    <w:rsid w:val="006F37AE"/>
    <w:rsid w:val="006F3999"/>
    <w:rsid w:val="006F39CC"/>
    <w:rsid w:val="006F3E57"/>
    <w:rsid w:val="006F41BC"/>
    <w:rsid w:val="006F438E"/>
    <w:rsid w:val="006F4550"/>
    <w:rsid w:val="006F4842"/>
    <w:rsid w:val="006F49F3"/>
    <w:rsid w:val="006F4B6C"/>
    <w:rsid w:val="006F4C7F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15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361"/>
    <w:rsid w:val="0070045A"/>
    <w:rsid w:val="00700473"/>
    <w:rsid w:val="007004E2"/>
    <w:rsid w:val="0070060D"/>
    <w:rsid w:val="0070073E"/>
    <w:rsid w:val="00700781"/>
    <w:rsid w:val="0070078E"/>
    <w:rsid w:val="0070095F"/>
    <w:rsid w:val="0070098E"/>
    <w:rsid w:val="00700E36"/>
    <w:rsid w:val="00700EBF"/>
    <w:rsid w:val="0070109E"/>
    <w:rsid w:val="007010FA"/>
    <w:rsid w:val="007014B4"/>
    <w:rsid w:val="007014E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985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8B8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8F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960"/>
    <w:rsid w:val="00706BC8"/>
    <w:rsid w:val="00706D70"/>
    <w:rsid w:val="00706ED8"/>
    <w:rsid w:val="007072FF"/>
    <w:rsid w:val="00707341"/>
    <w:rsid w:val="00707626"/>
    <w:rsid w:val="00707662"/>
    <w:rsid w:val="007077B0"/>
    <w:rsid w:val="00707994"/>
    <w:rsid w:val="00707A62"/>
    <w:rsid w:val="00707B92"/>
    <w:rsid w:val="00707CBE"/>
    <w:rsid w:val="00707DAD"/>
    <w:rsid w:val="00707DF8"/>
    <w:rsid w:val="00710015"/>
    <w:rsid w:val="0071037D"/>
    <w:rsid w:val="00710813"/>
    <w:rsid w:val="007108B5"/>
    <w:rsid w:val="007108C0"/>
    <w:rsid w:val="0071098E"/>
    <w:rsid w:val="00710A60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8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972"/>
    <w:rsid w:val="00714DA1"/>
    <w:rsid w:val="00714E9B"/>
    <w:rsid w:val="00714F98"/>
    <w:rsid w:val="00714FC9"/>
    <w:rsid w:val="007152C5"/>
    <w:rsid w:val="0071532F"/>
    <w:rsid w:val="00715611"/>
    <w:rsid w:val="00715969"/>
    <w:rsid w:val="007159E8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05A"/>
    <w:rsid w:val="0072163F"/>
    <w:rsid w:val="00721729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6E5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D1B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813"/>
    <w:rsid w:val="00725AC4"/>
    <w:rsid w:val="00725C58"/>
    <w:rsid w:val="00725DA3"/>
    <w:rsid w:val="00725DA5"/>
    <w:rsid w:val="00725DA9"/>
    <w:rsid w:val="0072610F"/>
    <w:rsid w:val="007263DC"/>
    <w:rsid w:val="0072640D"/>
    <w:rsid w:val="00726431"/>
    <w:rsid w:val="00726EAA"/>
    <w:rsid w:val="0072724B"/>
    <w:rsid w:val="007274D8"/>
    <w:rsid w:val="00727980"/>
    <w:rsid w:val="00727A0C"/>
    <w:rsid w:val="00727DA9"/>
    <w:rsid w:val="00727F0A"/>
    <w:rsid w:val="00727F27"/>
    <w:rsid w:val="0073005C"/>
    <w:rsid w:val="00730165"/>
    <w:rsid w:val="00730238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5C"/>
    <w:rsid w:val="007325A3"/>
    <w:rsid w:val="007326B5"/>
    <w:rsid w:val="007328AB"/>
    <w:rsid w:val="0073290C"/>
    <w:rsid w:val="0073294B"/>
    <w:rsid w:val="00732C75"/>
    <w:rsid w:val="00732E1B"/>
    <w:rsid w:val="00732EC2"/>
    <w:rsid w:val="0073303E"/>
    <w:rsid w:val="00733306"/>
    <w:rsid w:val="00733323"/>
    <w:rsid w:val="007335B1"/>
    <w:rsid w:val="0073370F"/>
    <w:rsid w:val="00733928"/>
    <w:rsid w:val="00734229"/>
    <w:rsid w:val="00734397"/>
    <w:rsid w:val="00734438"/>
    <w:rsid w:val="0073447C"/>
    <w:rsid w:val="0073451B"/>
    <w:rsid w:val="007347B5"/>
    <w:rsid w:val="007347B6"/>
    <w:rsid w:val="00734AC7"/>
    <w:rsid w:val="00734BAB"/>
    <w:rsid w:val="00734CEC"/>
    <w:rsid w:val="00734D71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5FED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249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6E6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D74"/>
    <w:rsid w:val="00743DD9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6F0A"/>
    <w:rsid w:val="007470E6"/>
    <w:rsid w:val="00747119"/>
    <w:rsid w:val="0074717B"/>
    <w:rsid w:val="00747210"/>
    <w:rsid w:val="007476D7"/>
    <w:rsid w:val="00747838"/>
    <w:rsid w:val="00747B71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1F41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583"/>
    <w:rsid w:val="0075361C"/>
    <w:rsid w:val="00753C31"/>
    <w:rsid w:val="00753C4A"/>
    <w:rsid w:val="00753DBD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30B"/>
    <w:rsid w:val="007564CD"/>
    <w:rsid w:val="00756574"/>
    <w:rsid w:val="0075683F"/>
    <w:rsid w:val="0075696F"/>
    <w:rsid w:val="00756CAF"/>
    <w:rsid w:val="00756D23"/>
    <w:rsid w:val="0075736F"/>
    <w:rsid w:val="00757569"/>
    <w:rsid w:val="00757696"/>
    <w:rsid w:val="007576D1"/>
    <w:rsid w:val="007578AA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0C"/>
    <w:rsid w:val="00764F71"/>
    <w:rsid w:val="00764FA0"/>
    <w:rsid w:val="0076525B"/>
    <w:rsid w:val="007654C6"/>
    <w:rsid w:val="00765507"/>
    <w:rsid w:val="007655EB"/>
    <w:rsid w:val="00765716"/>
    <w:rsid w:val="0076572B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68A"/>
    <w:rsid w:val="00766714"/>
    <w:rsid w:val="00766884"/>
    <w:rsid w:val="00766A4C"/>
    <w:rsid w:val="00766CCD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D86"/>
    <w:rsid w:val="00772F13"/>
    <w:rsid w:val="007730F8"/>
    <w:rsid w:val="00773232"/>
    <w:rsid w:val="007733E5"/>
    <w:rsid w:val="0077345D"/>
    <w:rsid w:val="0077367D"/>
    <w:rsid w:val="007736E7"/>
    <w:rsid w:val="00773755"/>
    <w:rsid w:val="007737F9"/>
    <w:rsid w:val="007739A2"/>
    <w:rsid w:val="00773F8C"/>
    <w:rsid w:val="0077438B"/>
    <w:rsid w:val="00774506"/>
    <w:rsid w:val="0077456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B9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0A5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D64"/>
    <w:rsid w:val="00783F97"/>
    <w:rsid w:val="0078420B"/>
    <w:rsid w:val="007842BF"/>
    <w:rsid w:val="00784335"/>
    <w:rsid w:val="007843E6"/>
    <w:rsid w:val="00784A3F"/>
    <w:rsid w:val="00784FBE"/>
    <w:rsid w:val="00784FD4"/>
    <w:rsid w:val="007851DF"/>
    <w:rsid w:val="0078526B"/>
    <w:rsid w:val="00785370"/>
    <w:rsid w:val="007853C9"/>
    <w:rsid w:val="00785456"/>
    <w:rsid w:val="00785544"/>
    <w:rsid w:val="007858B1"/>
    <w:rsid w:val="00785907"/>
    <w:rsid w:val="00785A4E"/>
    <w:rsid w:val="00785C1C"/>
    <w:rsid w:val="00785C7E"/>
    <w:rsid w:val="00785E9F"/>
    <w:rsid w:val="00785EEF"/>
    <w:rsid w:val="00785F64"/>
    <w:rsid w:val="00786321"/>
    <w:rsid w:val="007863EB"/>
    <w:rsid w:val="00786479"/>
    <w:rsid w:val="00786847"/>
    <w:rsid w:val="00786AA8"/>
    <w:rsid w:val="007871C4"/>
    <w:rsid w:val="007871F7"/>
    <w:rsid w:val="00787229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DD2"/>
    <w:rsid w:val="00790E98"/>
    <w:rsid w:val="00790F2C"/>
    <w:rsid w:val="0079107F"/>
    <w:rsid w:val="007911A1"/>
    <w:rsid w:val="007912B0"/>
    <w:rsid w:val="007915C9"/>
    <w:rsid w:val="007915F8"/>
    <w:rsid w:val="00791665"/>
    <w:rsid w:val="0079193A"/>
    <w:rsid w:val="00791A37"/>
    <w:rsid w:val="00791AA2"/>
    <w:rsid w:val="00791B11"/>
    <w:rsid w:val="00791C5C"/>
    <w:rsid w:val="00791DAF"/>
    <w:rsid w:val="007922BB"/>
    <w:rsid w:val="00792654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6FF9"/>
    <w:rsid w:val="00797063"/>
    <w:rsid w:val="007970E2"/>
    <w:rsid w:val="0079718D"/>
    <w:rsid w:val="007972A2"/>
    <w:rsid w:val="007973A7"/>
    <w:rsid w:val="007973FA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EA9"/>
    <w:rsid w:val="00797FD1"/>
    <w:rsid w:val="00797FEF"/>
    <w:rsid w:val="007A012E"/>
    <w:rsid w:val="007A029A"/>
    <w:rsid w:val="007A06DD"/>
    <w:rsid w:val="007A07C1"/>
    <w:rsid w:val="007A082E"/>
    <w:rsid w:val="007A083C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4EF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A5D"/>
    <w:rsid w:val="007A2B6B"/>
    <w:rsid w:val="007A2CE8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952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8E7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713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401"/>
    <w:rsid w:val="007B388A"/>
    <w:rsid w:val="007B38C8"/>
    <w:rsid w:val="007B39AF"/>
    <w:rsid w:val="007B3A65"/>
    <w:rsid w:val="007B3BD7"/>
    <w:rsid w:val="007B3E85"/>
    <w:rsid w:val="007B3FBF"/>
    <w:rsid w:val="007B4148"/>
    <w:rsid w:val="007B41FC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3BF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B7D3A"/>
    <w:rsid w:val="007B7D86"/>
    <w:rsid w:val="007C00AE"/>
    <w:rsid w:val="007C05F1"/>
    <w:rsid w:val="007C0876"/>
    <w:rsid w:val="007C089C"/>
    <w:rsid w:val="007C0909"/>
    <w:rsid w:val="007C0994"/>
    <w:rsid w:val="007C09A2"/>
    <w:rsid w:val="007C0A5F"/>
    <w:rsid w:val="007C0BCB"/>
    <w:rsid w:val="007C0E08"/>
    <w:rsid w:val="007C0F69"/>
    <w:rsid w:val="007C0F76"/>
    <w:rsid w:val="007C0FEE"/>
    <w:rsid w:val="007C121E"/>
    <w:rsid w:val="007C1306"/>
    <w:rsid w:val="007C1410"/>
    <w:rsid w:val="007C145B"/>
    <w:rsid w:val="007C1460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0F1"/>
    <w:rsid w:val="007C3270"/>
    <w:rsid w:val="007C338F"/>
    <w:rsid w:val="007C34D0"/>
    <w:rsid w:val="007C35A7"/>
    <w:rsid w:val="007C3AEB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DB8"/>
    <w:rsid w:val="007C5FA1"/>
    <w:rsid w:val="007C6124"/>
    <w:rsid w:val="007C63C8"/>
    <w:rsid w:val="007C65E8"/>
    <w:rsid w:val="007C667B"/>
    <w:rsid w:val="007C6891"/>
    <w:rsid w:val="007C6956"/>
    <w:rsid w:val="007C6995"/>
    <w:rsid w:val="007C6B3C"/>
    <w:rsid w:val="007C6B5B"/>
    <w:rsid w:val="007C6C0F"/>
    <w:rsid w:val="007C6EB9"/>
    <w:rsid w:val="007C7272"/>
    <w:rsid w:val="007C7770"/>
    <w:rsid w:val="007C7909"/>
    <w:rsid w:val="007C7C08"/>
    <w:rsid w:val="007C7C91"/>
    <w:rsid w:val="007C7CC0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BE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2E05"/>
    <w:rsid w:val="007D2F56"/>
    <w:rsid w:val="007D3071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EC2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2C0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08"/>
    <w:rsid w:val="007E3616"/>
    <w:rsid w:val="007E3730"/>
    <w:rsid w:val="007E3BFE"/>
    <w:rsid w:val="007E3E6F"/>
    <w:rsid w:val="007E4043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51C"/>
    <w:rsid w:val="007E6633"/>
    <w:rsid w:val="007E6A1F"/>
    <w:rsid w:val="007E6A51"/>
    <w:rsid w:val="007E6BFA"/>
    <w:rsid w:val="007E6F93"/>
    <w:rsid w:val="007E72B5"/>
    <w:rsid w:val="007E752E"/>
    <w:rsid w:val="007E777B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037"/>
    <w:rsid w:val="007F1460"/>
    <w:rsid w:val="007F1551"/>
    <w:rsid w:val="007F15B0"/>
    <w:rsid w:val="007F1738"/>
    <w:rsid w:val="007F181F"/>
    <w:rsid w:val="007F1944"/>
    <w:rsid w:val="007F1B72"/>
    <w:rsid w:val="007F1CCB"/>
    <w:rsid w:val="007F1DBB"/>
    <w:rsid w:val="007F1FB7"/>
    <w:rsid w:val="007F2509"/>
    <w:rsid w:val="007F2514"/>
    <w:rsid w:val="007F2938"/>
    <w:rsid w:val="007F2A3F"/>
    <w:rsid w:val="007F2B8F"/>
    <w:rsid w:val="007F2BB8"/>
    <w:rsid w:val="007F2FF8"/>
    <w:rsid w:val="007F319B"/>
    <w:rsid w:val="007F3507"/>
    <w:rsid w:val="007F3615"/>
    <w:rsid w:val="007F3723"/>
    <w:rsid w:val="007F39B7"/>
    <w:rsid w:val="007F3C58"/>
    <w:rsid w:val="007F3DAB"/>
    <w:rsid w:val="007F42BB"/>
    <w:rsid w:val="007F449E"/>
    <w:rsid w:val="007F45AA"/>
    <w:rsid w:val="007F463E"/>
    <w:rsid w:val="007F46D8"/>
    <w:rsid w:val="007F46E3"/>
    <w:rsid w:val="007F4B00"/>
    <w:rsid w:val="007F4C5A"/>
    <w:rsid w:val="007F4DB2"/>
    <w:rsid w:val="007F4DBE"/>
    <w:rsid w:val="007F4F9C"/>
    <w:rsid w:val="007F50BE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148"/>
    <w:rsid w:val="007F739B"/>
    <w:rsid w:val="007F7413"/>
    <w:rsid w:val="007F74E4"/>
    <w:rsid w:val="007F75D4"/>
    <w:rsid w:val="007F78AF"/>
    <w:rsid w:val="007F78ED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40"/>
    <w:rsid w:val="008009DF"/>
    <w:rsid w:val="00800F68"/>
    <w:rsid w:val="0080118E"/>
    <w:rsid w:val="008013FC"/>
    <w:rsid w:val="00801856"/>
    <w:rsid w:val="00801916"/>
    <w:rsid w:val="00801B50"/>
    <w:rsid w:val="00801F90"/>
    <w:rsid w:val="008023E6"/>
    <w:rsid w:val="0080244C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05"/>
    <w:rsid w:val="00804AD4"/>
    <w:rsid w:val="0080522B"/>
    <w:rsid w:val="00805400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E45"/>
    <w:rsid w:val="00810F5F"/>
    <w:rsid w:val="00811289"/>
    <w:rsid w:val="00811291"/>
    <w:rsid w:val="00811513"/>
    <w:rsid w:val="008117B4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732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37"/>
    <w:rsid w:val="00814179"/>
    <w:rsid w:val="00814209"/>
    <w:rsid w:val="00814229"/>
    <w:rsid w:val="00814297"/>
    <w:rsid w:val="00814408"/>
    <w:rsid w:val="0081446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1DF"/>
    <w:rsid w:val="00815252"/>
    <w:rsid w:val="008152F6"/>
    <w:rsid w:val="0081534E"/>
    <w:rsid w:val="00815370"/>
    <w:rsid w:val="008156B0"/>
    <w:rsid w:val="008156B7"/>
    <w:rsid w:val="00815831"/>
    <w:rsid w:val="0081589C"/>
    <w:rsid w:val="008159DF"/>
    <w:rsid w:val="00815AE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056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3B2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5F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0E"/>
    <w:rsid w:val="00825D1D"/>
    <w:rsid w:val="00825EA4"/>
    <w:rsid w:val="00825EF7"/>
    <w:rsid w:val="00825F77"/>
    <w:rsid w:val="008262A6"/>
    <w:rsid w:val="0082630F"/>
    <w:rsid w:val="0082642B"/>
    <w:rsid w:val="0082661D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39F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1A8"/>
    <w:rsid w:val="0083365C"/>
    <w:rsid w:val="00833AE8"/>
    <w:rsid w:val="00833C38"/>
    <w:rsid w:val="00833E8B"/>
    <w:rsid w:val="00833EA9"/>
    <w:rsid w:val="008340AF"/>
    <w:rsid w:val="00834205"/>
    <w:rsid w:val="008342ED"/>
    <w:rsid w:val="00834374"/>
    <w:rsid w:val="0083461B"/>
    <w:rsid w:val="00834691"/>
    <w:rsid w:val="008349E8"/>
    <w:rsid w:val="00834B03"/>
    <w:rsid w:val="00834BE2"/>
    <w:rsid w:val="00834ECC"/>
    <w:rsid w:val="00834F0F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5"/>
    <w:rsid w:val="0083671C"/>
    <w:rsid w:val="0083679C"/>
    <w:rsid w:val="00836947"/>
    <w:rsid w:val="00836D23"/>
    <w:rsid w:val="00836D2F"/>
    <w:rsid w:val="00836D51"/>
    <w:rsid w:val="00836D7F"/>
    <w:rsid w:val="00836DE7"/>
    <w:rsid w:val="00837056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AE4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48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3FB3"/>
    <w:rsid w:val="00844019"/>
    <w:rsid w:val="0084406E"/>
    <w:rsid w:val="00844190"/>
    <w:rsid w:val="0084421F"/>
    <w:rsid w:val="00844243"/>
    <w:rsid w:val="00844528"/>
    <w:rsid w:val="0084452A"/>
    <w:rsid w:val="0084477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6FBF"/>
    <w:rsid w:val="00846FCD"/>
    <w:rsid w:val="00847075"/>
    <w:rsid w:val="008473F2"/>
    <w:rsid w:val="0084743F"/>
    <w:rsid w:val="008478C0"/>
    <w:rsid w:val="008479DB"/>
    <w:rsid w:val="00847BA9"/>
    <w:rsid w:val="00847EC4"/>
    <w:rsid w:val="00847F1A"/>
    <w:rsid w:val="00850008"/>
    <w:rsid w:val="0085068B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4B2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42F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21D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69B"/>
    <w:rsid w:val="00857710"/>
    <w:rsid w:val="00857C42"/>
    <w:rsid w:val="00857E86"/>
    <w:rsid w:val="00857EA9"/>
    <w:rsid w:val="008600E2"/>
    <w:rsid w:val="00860144"/>
    <w:rsid w:val="0086015C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1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7E"/>
    <w:rsid w:val="0086408F"/>
    <w:rsid w:val="008640B2"/>
    <w:rsid w:val="00864130"/>
    <w:rsid w:val="008642AD"/>
    <w:rsid w:val="00864532"/>
    <w:rsid w:val="008647C5"/>
    <w:rsid w:val="008647D8"/>
    <w:rsid w:val="00864964"/>
    <w:rsid w:val="00864A32"/>
    <w:rsid w:val="00864B72"/>
    <w:rsid w:val="00864C42"/>
    <w:rsid w:val="00864E72"/>
    <w:rsid w:val="00864F8C"/>
    <w:rsid w:val="00865348"/>
    <w:rsid w:val="00865351"/>
    <w:rsid w:val="008654BD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CAB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D6B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BC8"/>
    <w:rsid w:val="00872C8E"/>
    <w:rsid w:val="00873274"/>
    <w:rsid w:val="00873385"/>
    <w:rsid w:val="0087349B"/>
    <w:rsid w:val="00873C37"/>
    <w:rsid w:val="00873DF4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080"/>
    <w:rsid w:val="00876121"/>
    <w:rsid w:val="00876215"/>
    <w:rsid w:val="008762EC"/>
    <w:rsid w:val="008763F5"/>
    <w:rsid w:val="00876466"/>
    <w:rsid w:val="008767CC"/>
    <w:rsid w:val="008768AE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16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0A7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792"/>
    <w:rsid w:val="008829FE"/>
    <w:rsid w:val="00882B6F"/>
    <w:rsid w:val="00882DEE"/>
    <w:rsid w:val="00882E02"/>
    <w:rsid w:val="00882FB4"/>
    <w:rsid w:val="0088309C"/>
    <w:rsid w:val="008834A3"/>
    <w:rsid w:val="0088364F"/>
    <w:rsid w:val="008839A9"/>
    <w:rsid w:val="008839C8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A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092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6F65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6E2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06"/>
    <w:rsid w:val="008A0649"/>
    <w:rsid w:val="008A06C6"/>
    <w:rsid w:val="008A07CB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033"/>
    <w:rsid w:val="008A21B4"/>
    <w:rsid w:val="008A2208"/>
    <w:rsid w:val="008A228D"/>
    <w:rsid w:val="008A24B9"/>
    <w:rsid w:val="008A284F"/>
    <w:rsid w:val="008A2B55"/>
    <w:rsid w:val="008A2F99"/>
    <w:rsid w:val="008A33E0"/>
    <w:rsid w:val="008A342D"/>
    <w:rsid w:val="008A349E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24"/>
    <w:rsid w:val="008A6243"/>
    <w:rsid w:val="008A647A"/>
    <w:rsid w:val="008A6699"/>
    <w:rsid w:val="008A66A1"/>
    <w:rsid w:val="008A695B"/>
    <w:rsid w:val="008A6972"/>
    <w:rsid w:val="008A6B1C"/>
    <w:rsid w:val="008A6E30"/>
    <w:rsid w:val="008A6E4A"/>
    <w:rsid w:val="008A7510"/>
    <w:rsid w:val="008A7906"/>
    <w:rsid w:val="008A7A00"/>
    <w:rsid w:val="008A7A84"/>
    <w:rsid w:val="008A7B67"/>
    <w:rsid w:val="008A7BD4"/>
    <w:rsid w:val="008A7EF0"/>
    <w:rsid w:val="008A7F2F"/>
    <w:rsid w:val="008B026B"/>
    <w:rsid w:val="008B048F"/>
    <w:rsid w:val="008B0692"/>
    <w:rsid w:val="008B0767"/>
    <w:rsid w:val="008B07B3"/>
    <w:rsid w:val="008B086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9E8"/>
    <w:rsid w:val="008B1EAA"/>
    <w:rsid w:val="008B1EB2"/>
    <w:rsid w:val="008B2130"/>
    <w:rsid w:val="008B2190"/>
    <w:rsid w:val="008B234F"/>
    <w:rsid w:val="008B24DA"/>
    <w:rsid w:val="008B25EA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65D"/>
    <w:rsid w:val="008B470D"/>
    <w:rsid w:val="008B4B13"/>
    <w:rsid w:val="008B4B1E"/>
    <w:rsid w:val="008B4BEE"/>
    <w:rsid w:val="008B4D32"/>
    <w:rsid w:val="008B4F2E"/>
    <w:rsid w:val="008B4FE2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B5F"/>
    <w:rsid w:val="008B6E28"/>
    <w:rsid w:val="008B6E8F"/>
    <w:rsid w:val="008B6E98"/>
    <w:rsid w:val="008B6EE2"/>
    <w:rsid w:val="008B6FC4"/>
    <w:rsid w:val="008B7598"/>
    <w:rsid w:val="008B7784"/>
    <w:rsid w:val="008B7830"/>
    <w:rsid w:val="008B78CF"/>
    <w:rsid w:val="008B7A4F"/>
    <w:rsid w:val="008B7D43"/>
    <w:rsid w:val="008B7DB5"/>
    <w:rsid w:val="008C03F8"/>
    <w:rsid w:val="008C04DA"/>
    <w:rsid w:val="008C05A8"/>
    <w:rsid w:val="008C05DD"/>
    <w:rsid w:val="008C0893"/>
    <w:rsid w:val="008C0C7C"/>
    <w:rsid w:val="008C0D79"/>
    <w:rsid w:val="008C0FDB"/>
    <w:rsid w:val="008C0FE0"/>
    <w:rsid w:val="008C11BE"/>
    <w:rsid w:val="008C12FC"/>
    <w:rsid w:val="008C1378"/>
    <w:rsid w:val="008C15DB"/>
    <w:rsid w:val="008C15F9"/>
    <w:rsid w:val="008C1781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D7A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63A"/>
    <w:rsid w:val="008C57A3"/>
    <w:rsid w:val="008C5ABC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0EFF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47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99C"/>
    <w:rsid w:val="008D3C1B"/>
    <w:rsid w:val="008D3CF2"/>
    <w:rsid w:val="008D4064"/>
    <w:rsid w:val="008D421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E4"/>
    <w:rsid w:val="008D72FD"/>
    <w:rsid w:val="008D739E"/>
    <w:rsid w:val="008D7822"/>
    <w:rsid w:val="008D7862"/>
    <w:rsid w:val="008D78A1"/>
    <w:rsid w:val="008D78B4"/>
    <w:rsid w:val="008D7A16"/>
    <w:rsid w:val="008D7F14"/>
    <w:rsid w:val="008D7F18"/>
    <w:rsid w:val="008E0115"/>
    <w:rsid w:val="008E0214"/>
    <w:rsid w:val="008E03B3"/>
    <w:rsid w:val="008E045D"/>
    <w:rsid w:val="008E0527"/>
    <w:rsid w:val="008E0795"/>
    <w:rsid w:val="008E08BD"/>
    <w:rsid w:val="008E08C5"/>
    <w:rsid w:val="008E0915"/>
    <w:rsid w:val="008E0A9B"/>
    <w:rsid w:val="008E0B24"/>
    <w:rsid w:val="008E10C2"/>
    <w:rsid w:val="008E12DD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6D5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5DA"/>
    <w:rsid w:val="008E3932"/>
    <w:rsid w:val="008E3C84"/>
    <w:rsid w:val="008E3C95"/>
    <w:rsid w:val="008E3CA6"/>
    <w:rsid w:val="008E4016"/>
    <w:rsid w:val="008E40D7"/>
    <w:rsid w:val="008E453E"/>
    <w:rsid w:val="008E45C3"/>
    <w:rsid w:val="008E4653"/>
    <w:rsid w:val="008E4719"/>
    <w:rsid w:val="008E4736"/>
    <w:rsid w:val="008E4746"/>
    <w:rsid w:val="008E4775"/>
    <w:rsid w:val="008E488E"/>
    <w:rsid w:val="008E4960"/>
    <w:rsid w:val="008E49D4"/>
    <w:rsid w:val="008E4A89"/>
    <w:rsid w:val="008E4CD3"/>
    <w:rsid w:val="008E4CFC"/>
    <w:rsid w:val="008E4D61"/>
    <w:rsid w:val="008E4F6E"/>
    <w:rsid w:val="008E4FA1"/>
    <w:rsid w:val="008E4FBD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6ECD"/>
    <w:rsid w:val="008E7044"/>
    <w:rsid w:val="008E716D"/>
    <w:rsid w:val="008E719C"/>
    <w:rsid w:val="008E726C"/>
    <w:rsid w:val="008E7659"/>
    <w:rsid w:val="008E7666"/>
    <w:rsid w:val="008E77F4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522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B4B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72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4E9E"/>
    <w:rsid w:val="008F4EDE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CFC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0EE5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81"/>
    <w:rsid w:val="009024AE"/>
    <w:rsid w:val="0090252D"/>
    <w:rsid w:val="00902619"/>
    <w:rsid w:val="009027A4"/>
    <w:rsid w:val="009028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9D2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524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BB0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895"/>
    <w:rsid w:val="00912A39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4A7"/>
    <w:rsid w:val="009167DD"/>
    <w:rsid w:val="00916A5D"/>
    <w:rsid w:val="00916AD9"/>
    <w:rsid w:val="00916FED"/>
    <w:rsid w:val="00917070"/>
    <w:rsid w:val="009173A3"/>
    <w:rsid w:val="0091741D"/>
    <w:rsid w:val="00917988"/>
    <w:rsid w:val="00917F0E"/>
    <w:rsid w:val="0092001B"/>
    <w:rsid w:val="00920154"/>
    <w:rsid w:val="009201A4"/>
    <w:rsid w:val="00920218"/>
    <w:rsid w:val="0092025B"/>
    <w:rsid w:val="009203BA"/>
    <w:rsid w:val="00920813"/>
    <w:rsid w:val="00920A08"/>
    <w:rsid w:val="00920BDB"/>
    <w:rsid w:val="00920C99"/>
    <w:rsid w:val="00920DD9"/>
    <w:rsid w:val="0092118C"/>
    <w:rsid w:val="009212AB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5F72"/>
    <w:rsid w:val="00926238"/>
    <w:rsid w:val="0092644B"/>
    <w:rsid w:val="009264FB"/>
    <w:rsid w:val="009267BF"/>
    <w:rsid w:val="00926838"/>
    <w:rsid w:val="0092684B"/>
    <w:rsid w:val="00926975"/>
    <w:rsid w:val="00926A94"/>
    <w:rsid w:val="00926B1F"/>
    <w:rsid w:val="00926CB2"/>
    <w:rsid w:val="00926E99"/>
    <w:rsid w:val="00927016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1F4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0E"/>
    <w:rsid w:val="00931810"/>
    <w:rsid w:val="0093198F"/>
    <w:rsid w:val="00931A82"/>
    <w:rsid w:val="00931AD2"/>
    <w:rsid w:val="00931EA5"/>
    <w:rsid w:val="009321F6"/>
    <w:rsid w:val="009322DB"/>
    <w:rsid w:val="009324C3"/>
    <w:rsid w:val="00932566"/>
    <w:rsid w:val="0093275D"/>
    <w:rsid w:val="009329CF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826"/>
    <w:rsid w:val="009339BF"/>
    <w:rsid w:val="00933A90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747"/>
    <w:rsid w:val="0093692F"/>
    <w:rsid w:val="00936ABD"/>
    <w:rsid w:val="00936AD2"/>
    <w:rsid w:val="00936B0C"/>
    <w:rsid w:val="00936DB3"/>
    <w:rsid w:val="00936F40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09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368"/>
    <w:rsid w:val="009446A4"/>
    <w:rsid w:val="00944804"/>
    <w:rsid w:val="0094484E"/>
    <w:rsid w:val="00944A7C"/>
    <w:rsid w:val="00944E47"/>
    <w:rsid w:val="00944F1A"/>
    <w:rsid w:val="00944FA2"/>
    <w:rsid w:val="009452A3"/>
    <w:rsid w:val="009452B2"/>
    <w:rsid w:val="0094530F"/>
    <w:rsid w:val="00945358"/>
    <w:rsid w:val="009454CE"/>
    <w:rsid w:val="00945513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E1B"/>
    <w:rsid w:val="00946FD0"/>
    <w:rsid w:val="0094716F"/>
    <w:rsid w:val="00947252"/>
    <w:rsid w:val="0094739F"/>
    <w:rsid w:val="00947C9D"/>
    <w:rsid w:val="00947D82"/>
    <w:rsid w:val="00947E85"/>
    <w:rsid w:val="00947EEE"/>
    <w:rsid w:val="0095008A"/>
    <w:rsid w:val="0095036E"/>
    <w:rsid w:val="0095043B"/>
    <w:rsid w:val="00950834"/>
    <w:rsid w:val="009508EC"/>
    <w:rsid w:val="00950C86"/>
    <w:rsid w:val="009513A3"/>
    <w:rsid w:val="00951A91"/>
    <w:rsid w:val="00951BD8"/>
    <w:rsid w:val="00951C78"/>
    <w:rsid w:val="00951F9D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ABF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B1E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033"/>
    <w:rsid w:val="0096111A"/>
    <w:rsid w:val="009611D6"/>
    <w:rsid w:val="009611FF"/>
    <w:rsid w:val="00961205"/>
    <w:rsid w:val="00961221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635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45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BC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125"/>
    <w:rsid w:val="0097634B"/>
    <w:rsid w:val="0097649C"/>
    <w:rsid w:val="009764AB"/>
    <w:rsid w:val="009764FA"/>
    <w:rsid w:val="00976561"/>
    <w:rsid w:val="0097677D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0F0"/>
    <w:rsid w:val="009801F5"/>
    <w:rsid w:val="00980380"/>
    <w:rsid w:val="009806DE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01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28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4E"/>
    <w:rsid w:val="0098481A"/>
    <w:rsid w:val="00984B6F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7CB"/>
    <w:rsid w:val="0099184D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99E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27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679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5DF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353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4C3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6E"/>
    <w:rsid w:val="009A6DF2"/>
    <w:rsid w:val="009A6E65"/>
    <w:rsid w:val="009A6EB7"/>
    <w:rsid w:val="009A70FF"/>
    <w:rsid w:val="009A729D"/>
    <w:rsid w:val="009A737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74A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0AB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12E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44"/>
    <w:rsid w:val="009B65D6"/>
    <w:rsid w:val="009B6662"/>
    <w:rsid w:val="009B6697"/>
    <w:rsid w:val="009B67CA"/>
    <w:rsid w:val="009B6888"/>
    <w:rsid w:val="009B6B8A"/>
    <w:rsid w:val="009B6EF5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C3A"/>
    <w:rsid w:val="009C0DB6"/>
    <w:rsid w:val="009C1021"/>
    <w:rsid w:val="009C102E"/>
    <w:rsid w:val="009C109C"/>
    <w:rsid w:val="009C10A4"/>
    <w:rsid w:val="009C1381"/>
    <w:rsid w:val="009C13EB"/>
    <w:rsid w:val="009C1437"/>
    <w:rsid w:val="009C14BE"/>
    <w:rsid w:val="009C175B"/>
    <w:rsid w:val="009C18B1"/>
    <w:rsid w:val="009C1B92"/>
    <w:rsid w:val="009C1BBA"/>
    <w:rsid w:val="009C1D4F"/>
    <w:rsid w:val="009C1DA3"/>
    <w:rsid w:val="009C1F87"/>
    <w:rsid w:val="009C237F"/>
    <w:rsid w:val="009C2762"/>
    <w:rsid w:val="009C2BDE"/>
    <w:rsid w:val="009C2C5F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C55"/>
    <w:rsid w:val="009C4E5F"/>
    <w:rsid w:val="009C4F97"/>
    <w:rsid w:val="009C4FBD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3F6"/>
    <w:rsid w:val="009C6708"/>
    <w:rsid w:val="009C673A"/>
    <w:rsid w:val="009C6798"/>
    <w:rsid w:val="009C6A00"/>
    <w:rsid w:val="009C6A7A"/>
    <w:rsid w:val="009C6BCC"/>
    <w:rsid w:val="009C6D60"/>
    <w:rsid w:val="009C707E"/>
    <w:rsid w:val="009C70A7"/>
    <w:rsid w:val="009C71B6"/>
    <w:rsid w:val="009C733A"/>
    <w:rsid w:val="009C7457"/>
    <w:rsid w:val="009C7921"/>
    <w:rsid w:val="009C7BEA"/>
    <w:rsid w:val="009D0077"/>
    <w:rsid w:val="009D00FA"/>
    <w:rsid w:val="009D0422"/>
    <w:rsid w:val="009D0540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2"/>
    <w:rsid w:val="009D37B8"/>
    <w:rsid w:val="009D3A8C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62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42A"/>
    <w:rsid w:val="009D6676"/>
    <w:rsid w:val="009D6836"/>
    <w:rsid w:val="009D6865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07B"/>
    <w:rsid w:val="009E13C6"/>
    <w:rsid w:val="009E17E4"/>
    <w:rsid w:val="009E1A2A"/>
    <w:rsid w:val="009E1D52"/>
    <w:rsid w:val="009E1DFB"/>
    <w:rsid w:val="009E1EC2"/>
    <w:rsid w:val="009E1F6D"/>
    <w:rsid w:val="009E1F8A"/>
    <w:rsid w:val="009E207F"/>
    <w:rsid w:val="009E243E"/>
    <w:rsid w:val="009E28A3"/>
    <w:rsid w:val="009E2A9B"/>
    <w:rsid w:val="009E2BDC"/>
    <w:rsid w:val="009E2C4A"/>
    <w:rsid w:val="009E2DE1"/>
    <w:rsid w:val="009E2DF2"/>
    <w:rsid w:val="009E2E2A"/>
    <w:rsid w:val="009E2E7D"/>
    <w:rsid w:val="009E3408"/>
    <w:rsid w:val="009E346F"/>
    <w:rsid w:val="009E359A"/>
    <w:rsid w:val="009E3602"/>
    <w:rsid w:val="009E376F"/>
    <w:rsid w:val="009E3A64"/>
    <w:rsid w:val="009E3B3C"/>
    <w:rsid w:val="009E3B97"/>
    <w:rsid w:val="009E3D9D"/>
    <w:rsid w:val="009E3DDB"/>
    <w:rsid w:val="009E3F73"/>
    <w:rsid w:val="009E4043"/>
    <w:rsid w:val="009E416D"/>
    <w:rsid w:val="009E417D"/>
    <w:rsid w:val="009E42A4"/>
    <w:rsid w:val="009E43D1"/>
    <w:rsid w:val="009E4419"/>
    <w:rsid w:val="009E447F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A8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7E7"/>
    <w:rsid w:val="009F1807"/>
    <w:rsid w:val="009F1B5A"/>
    <w:rsid w:val="009F1D0F"/>
    <w:rsid w:val="009F1EBD"/>
    <w:rsid w:val="009F1F3B"/>
    <w:rsid w:val="009F1F3C"/>
    <w:rsid w:val="009F21F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767"/>
    <w:rsid w:val="009F7953"/>
    <w:rsid w:val="009F79EB"/>
    <w:rsid w:val="009F7A21"/>
    <w:rsid w:val="009F7ABB"/>
    <w:rsid w:val="009F7BD5"/>
    <w:rsid w:val="009F7CD5"/>
    <w:rsid w:val="009F7EEA"/>
    <w:rsid w:val="00A001B7"/>
    <w:rsid w:val="00A00612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B16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C4"/>
    <w:rsid w:val="00A024F3"/>
    <w:rsid w:val="00A02665"/>
    <w:rsid w:val="00A02698"/>
    <w:rsid w:val="00A02730"/>
    <w:rsid w:val="00A029DD"/>
    <w:rsid w:val="00A029ED"/>
    <w:rsid w:val="00A02BAC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7F0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07DC8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5D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5AB"/>
    <w:rsid w:val="00A12738"/>
    <w:rsid w:val="00A12777"/>
    <w:rsid w:val="00A128AD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C79"/>
    <w:rsid w:val="00A13FF4"/>
    <w:rsid w:val="00A143CE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4A4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EC"/>
    <w:rsid w:val="00A17BFF"/>
    <w:rsid w:val="00A17C99"/>
    <w:rsid w:val="00A17DA4"/>
    <w:rsid w:val="00A17EA9"/>
    <w:rsid w:val="00A20264"/>
    <w:rsid w:val="00A20347"/>
    <w:rsid w:val="00A2056B"/>
    <w:rsid w:val="00A205A5"/>
    <w:rsid w:val="00A20945"/>
    <w:rsid w:val="00A209B9"/>
    <w:rsid w:val="00A209D4"/>
    <w:rsid w:val="00A20AE6"/>
    <w:rsid w:val="00A20D15"/>
    <w:rsid w:val="00A20D3D"/>
    <w:rsid w:val="00A20D8D"/>
    <w:rsid w:val="00A20DF5"/>
    <w:rsid w:val="00A211EE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1F50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1F"/>
    <w:rsid w:val="00A23082"/>
    <w:rsid w:val="00A23169"/>
    <w:rsid w:val="00A23377"/>
    <w:rsid w:val="00A23616"/>
    <w:rsid w:val="00A2385D"/>
    <w:rsid w:val="00A23878"/>
    <w:rsid w:val="00A2389F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14"/>
    <w:rsid w:val="00A24E69"/>
    <w:rsid w:val="00A25000"/>
    <w:rsid w:val="00A2527F"/>
    <w:rsid w:val="00A25496"/>
    <w:rsid w:val="00A2560C"/>
    <w:rsid w:val="00A25619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C18"/>
    <w:rsid w:val="00A26E32"/>
    <w:rsid w:val="00A27081"/>
    <w:rsid w:val="00A27167"/>
    <w:rsid w:val="00A27227"/>
    <w:rsid w:val="00A27631"/>
    <w:rsid w:val="00A27750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657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9DB"/>
    <w:rsid w:val="00A32ADF"/>
    <w:rsid w:val="00A32AF0"/>
    <w:rsid w:val="00A32DD3"/>
    <w:rsid w:val="00A32E00"/>
    <w:rsid w:val="00A32EDB"/>
    <w:rsid w:val="00A33015"/>
    <w:rsid w:val="00A331F8"/>
    <w:rsid w:val="00A332FB"/>
    <w:rsid w:val="00A337A7"/>
    <w:rsid w:val="00A337FF"/>
    <w:rsid w:val="00A3394C"/>
    <w:rsid w:val="00A33A34"/>
    <w:rsid w:val="00A33C64"/>
    <w:rsid w:val="00A33D4D"/>
    <w:rsid w:val="00A3400B"/>
    <w:rsid w:val="00A340E2"/>
    <w:rsid w:val="00A340F1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93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DEB"/>
    <w:rsid w:val="00A43EF1"/>
    <w:rsid w:val="00A4408A"/>
    <w:rsid w:val="00A441F0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1A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49"/>
    <w:rsid w:val="00A47AE3"/>
    <w:rsid w:val="00A47C4A"/>
    <w:rsid w:val="00A47D78"/>
    <w:rsid w:val="00A47E35"/>
    <w:rsid w:val="00A5013F"/>
    <w:rsid w:val="00A50473"/>
    <w:rsid w:val="00A504F0"/>
    <w:rsid w:val="00A50779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B8A"/>
    <w:rsid w:val="00A51CA2"/>
    <w:rsid w:val="00A51CBD"/>
    <w:rsid w:val="00A51D86"/>
    <w:rsid w:val="00A51DB5"/>
    <w:rsid w:val="00A51DD2"/>
    <w:rsid w:val="00A520ED"/>
    <w:rsid w:val="00A5210C"/>
    <w:rsid w:val="00A5218A"/>
    <w:rsid w:val="00A5234C"/>
    <w:rsid w:val="00A52351"/>
    <w:rsid w:val="00A52374"/>
    <w:rsid w:val="00A52818"/>
    <w:rsid w:val="00A529B5"/>
    <w:rsid w:val="00A52B6B"/>
    <w:rsid w:val="00A52DCF"/>
    <w:rsid w:val="00A52F1F"/>
    <w:rsid w:val="00A52FBF"/>
    <w:rsid w:val="00A53141"/>
    <w:rsid w:val="00A5322A"/>
    <w:rsid w:val="00A533DF"/>
    <w:rsid w:val="00A53411"/>
    <w:rsid w:val="00A53571"/>
    <w:rsid w:val="00A53643"/>
    <w:rsid w:val="00A5367D"/>
    <w:rsid w:val="00A5417C"/>
    <w:rsid w:val="00A543BF"/>
    <w:rsid w:val="00A543C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175"/>
    <w:rsid w:val="00A57201"/>
    <w:rsid w:val="00A57290"/>
    <w:rsid w:val="00A572B2"/>
    <w:rsid w:val="00A572C6"/>
    <w:rsid w:val="00A575A7"/>
    <w:rsid w:val="00A5769D"/>
    <w:rsid w:val="00A576B4"/>
    <w:rsid w:val="00A5775D"/>
    <w:rsid w:val="00A577BE"/>
    <w:rsid w:val="00A579F1"/>
    <w:rsid w:val="00A57E85"/>
    <w:rsid w:val="00A60166"/>
    <w:rsid w:val="00A6028E"/>
    <w:rsid w:val="00A603AE"/>
    <w:rsid w:val="00A6042F"/>
    <w:rsid w:val="00A60620"/>
    <w:rsid w:val="00A606DB"/>
    <w:rsid w:val="00A608E9"/>
    <w:rsid w:val="00A60921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1EFB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1F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D0F"/>
    <w:rsid w:val="00A64DB4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753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69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856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14E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8C"/>
    <w:rsid w:val="00A81996"/>
    <w:rsid w:val="00A81A7B"/>
    <w:rsid w:val="00A81BE4"/>
    <w:rsid w:val="00A81E74"/>
    <w:rsid w:val="00A81EC3"/>
    <w:rsid w:val="00A821C1"/>
    <w:rsid w:val="00A822BF"/>
    <w:rsid w:val="00A8242F"/>
    <w:rsid w:val="00A82451"/>
    <w:rsid w:val="00A824FC"/>
    <w:rsid w:val="00A824FE"/>
    <w:rsid w:val="00A82518"/>
    <w:rsid w:val="00A825D4"/>
    <w:rsid w:val="00A826D9"/>
    <w:rsid w:val="00A82A48"/>
    <w:rsid w:val="00A82B84"/>
    <w:rsid w:val="00A82BF1"/>
    <w:rsid w:val="00A82CF0"/>
    <w:rsid w:val="00A83386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5B"/>
    <w:rsid w:val="00A84E60"/>
    <w:rsid w:val="00A85169"/>
    <w:rsid w:val="00A8528A"/>
    <w:rsid w:val="00A852F3"/>
    <w:rsid w:val="00A85393"/>
    <w:rsid w:val="00A85413"/>
    <w:rsid w:val="00A854F7"/>
    <w:rsid w:val="00A8558A"/>
    <w:rsid w:val="00A855AC"/>
    <w:rsid w:val="00A85678"/>
    <w:rsid w:val="00A8583A"/>
    <w:rsid w:val="00A8588C"/>
    <w:rsid w:val="00A8590D"/>
    <w:rsid w:val="00A85979"/>
    <w:rsid w:val="00A85A48"/>
    <w:rsid w:val="00A85D02"/>
    <w:rsid w:val="00A85D2D"/>
    <w:rsid w:val="00A85E12"/>
    <w:rsid w:val="00A85F70"/>
    <w:rsid w:val="00A86061"/>
    <w:rsid w:val="00A86161"/>
    <w:rsid w:val="00A861A6"/>
    <w:rsid w:val="00A861C4"/>
    <w:rsid w:val="00A86207"/>
    <w:rsid w:val="00A86313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0F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3D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DF3"/>
    <w:rsid w:val="00A91E51"/>
    <w:rsid w:val="00A92029"/>
    <w:rsid w:val="00A92157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4E6"/>
    <w:rsid w:val="00A93506"/>
    <w:rsid w:val="00A93902"/>
    <w:rsid w:val="00A939B2"/>
    <w:rsid w:val="00A93A13"/>
    <w:rsid w:val="00A93A7D"/>
    <w:rsid w:val="00A93B09"/>
    <w:rsid w:val="00A93FC7"/>
    <w:rsid w:val="00A941C3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0F6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89C"/>
    <w:rsid w:val="00A97950"/>
    <w:rsid w:val="00A97A21"/>
    <w:rsid w:val="00A97FA7"/>
    <w:rsid w:val="00AA028B"/>
    <w:rsid w:val="00AA0590"/>
    <w:rsid w:val="00AA07E0"/>
    <w:rsid w:val="00AA0854"/>
    <w:rsid w:val="00AA0A09"/>
    <w:rsid w:val="00AA0B0C"/>
    <w:rsid w:val="00AA0CD6"/>
    <w:rsid w:val="00AA0E40"/>
    <w:rsid w:val="00AA0E88"/>
    <w:rsid w:val="00AA0F54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83"/>
    <w:rsid w:val="00AA2B9C"/>
    <w:rsid w:val="00AA2BBB"/>
    <w:rsid w:val="00AA2C3B"/>
    <w:rsid w:val="00AA2D97"/>
    <w:rsid w:val="00AA2E04"/>
    <w:rsid w:val="00AA2E31"/>
    <w:rsid w:val="00AA2F24"/>
    <w:rsid w:val="00AA3412"/>
    <w:rsid w:val="00AA343D"/>
    <w:rsid w:val="00AA344E"/>
    <w:rsid w:val="00AA3B58"/>
    <w:rsid w:val="00AA3D17"/>
    <w:rsid w:val="00AA40F2"/>
    <w:rsid w:val="00AA4369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15A"/>
    <w:rsid w:val="00AB122F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3D"/>
    <w:rsid w:val="00AB2443"/>
    <w:rsid w:val="00AB26BB"/>
    <w:rsid w:val="00AB2866"/>
    <w:rsid w:val="00AB28DF"/>
    <w:rsid w:val="00AB295E"/>
    <w:rsid w:val="00AB29C0"/>
    <w:rsid w:val="00AB2DBF"/>
    <w:rsid w:val="00AB3142"/>
    <w:rsid w:val="00AB314D"/>
    <w:rsid w:val="00AB329F"/>
    <w:rsid w:val="00AB33F2"/>
    <w:rsid w:val="00AB3420"/>
    <w:rsid w:val="00AB34AC"/>
    <w:rsid w:val="00AB36E9"/>
    <w:rsid w:val="00AB385F"/>
    <w:rsid w:val="00AB3AAB"/>
    <w:rsid w:val="00AB3B2D"/>
    <w:rsid w:val="00AB3D11"/>
    <w:rsid w:val="00AB4001"/>
    <w:rsid w:val="00AB42A7"/>
    <w:rsid w:val="00AB4308"/>
    <w:rsid w:val="00AB451A"/>
    <w:rsid w:val="00AB4576"/>
    <w:rsid w:val="00AB4627"/>
    <w:rsid w:val="00AB4700"/>
    <w:rsid w:val="00AB4732"/>
    <w:rsid w:val="00AB48FA"/>
    <w:rsid w:val="00AB4BEF"/>
    <w:rsid w:val="00AB4C89"/>
    <w:rsid w:val="00AB4E2F"/>
    <w:rsid w:val="00AB4FB4"/>
    <w:rsid w:val="00AB5111"/>
    <w:rsid w:val="00AB52F2"/>
    <w:rsid w:val="00AB531E"/>
    <w:rsid w:val="00AB55FA"/>
    <w:rsid w:val="00AB5641"/>
    <w:rsid w:val="00AB5CBB"/>
    <w:rsid w:val="00AB5E5B"/>
    <w:rsid w:val="00AB5ECD"/>
    <w:rsid w:val="00AB5ED5"/>
    <w:rsid w:val="00AB61D2"/>
    <w:rsid w:val="00AB62DC"/>
    <w:rsid w:val="00AB6351"/>
    <w:rsid w:val="00AB6600"/>
    <w:rsid w:val="00AB6A26"/>
    <w:rsid w:val="00AB6B4A"/>
    <w:rsid w:val="00AB6CAE"/>
    <w:rsid w:val="00AB6CC4"/>
    <w:rsid w:val="00AB6D08"/>
    <w:rsid w:val="00AB6EA8"/>
    <w:rsid w:val="00AB713D"/>
    <w:rsid w:val="00AB7200"/>
    <w:rsid w:val="00AB732D"/>
    <w:rsid w:val="00AB7915"/>
    <w:rsid w:val="00AB7A3F"/>
    <w:rsid w:val="00AB7C02"/>
    <w:rsid w:val="00AB7D1B"/>
    <w:rsid w:val="00AB7DC7"/>
    <w:rsid w:val="00AB7F39"/>
    <w:rsid w:val="00AB7F91"/>
    <w:rsid w:val="00AB7FFE"/>
    <w:rsid w:val="00AC01B0"/>
    <w:rsid w:val="00AC0392"/>
    <w:rsid w:val="00AC03B4"/>
    <w:rsid w:val="00AC0636"/>
    <w:rsid w:val="00AC0BC3"/>
    <w:rsid w:val="00AC1024"/>
    <w:rsid w:val="00AC1047"/>
    <w:rsid w:val="00AC1080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6C4"/>
    <w:rsid w:val="00AC29C3"/>
    <w:rsid w:val="00AC2AE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898"/>
    <w:rsid w:val="00AD191A"/>
    <w:rsid w:val="00AD1A1A"/>
    <w:rsid w:val="00AD1A2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3A6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1E2"/>
    <w:rsid w:val="00AD43FD"/>
    <w:rsid w:val="00AD44E4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E"/>
    <w:rsid w:val="00AD769F"/>
    <w:rsid w:val="00AD7782"/>
    <w:rsid w:val="00AD77BF"/>
    <w:rsid w:val="00AD7893"/>
    <w:rsid w:val="00AD78C4"/>
    <w:rsid w:val="00AD7929"/>
    <w:rsid w:val="00AD7AC7"/>
    <w:rsid w:val="00AD7ADC"/>
    <w:rsid w:val="00AD7AEE"/>
    <w:rsid w:val="00AD7C5F"/>
    <w:rsid w:val="00AD7C84"/>
    <w:rsid w:val="00AE03C2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6A7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B45"/>
    <w:rsid w:val="00AE4C41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736"/>
    <w:rsid w:val="00AE7827"/>
    <w:rsid w:val="00AF0023"/>
    <w:rsid w:val="00AF0052"/>
    <w:rsid w:val="00AF019A"/>
    <w:rsid w:val="00AF022B"/>
    <w:rsid w:val="00AF03B0"/>
    <w:rsid w:val="00AF05C7"/>
    <w:rsid w:val="00AF08FC"/>
    <w:rsid w:val="00AF0A38"/>
    <w:rsid w:val="00AF0B42"/>
    <w:rsid w:val="00AF0B77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1B3"/>
    <w:rsid w:val="00AF444E"/>
    <w:rsid w:val="00AF46E3"/>
    <w:rsid w:val="00AF478C"/>
    <w:rsid w:val="00AF4D06"/>
    <w:rsid w:val="00AF4D30"/>
    <w:rsid w:val="00AF4FAC"/>
    <w:rsid w:val="00AF51BD"/>
    <w:rsid w:val="00AF52C1"/>
    <w:rsid w:val="00AF52F8"/>
    <w:rsid w:val="00AF539E"/>
    <w:rsid w:val="00AF53B6"/>
    <w:rsid w:val="00AF5568"/>
    <w:rsid w:val="00AF5581"/>
    <w:rsid w:val="00AF56E8"/>
    <w:rsid w:val="00AF5867"/>
    <w:rsid w:val="00AF5AED"/>
    <w:rsid w:val="00AF5D41"/>
    <w:rsid w:val="00AF5EC0"/>
    <w:rsid w:val="00AF5EE0"/>
    <w:rsid w:val="00AF5FD8"/>
    <w:rsid w:val="00AF5FDD"/>
    <w:rsid w:val="00AF632C"/>
    <w:rsid w:val="00AF640D"/>
    <w:rsid w:val="00AF649D"/>
    <w:rsid w:val="00AF67EA"/>
    <w:rsid w:val="00AF6808"/>
    <w:rsid w:val="00AF6A5E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0F9E"/>
    <w:rsid w:val="00B010C8"/>
    <w:rsid w:val="00B0113C"/>
    <w:rsid w:val="00B01189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0C8"/>
    <w:rsid w:val="00B025A7"/>
    <w:rsid w:val="00B0284C"/>
    <w:rsid w:val="00B02892"/>
    <w:rsid w:val="00B02907"/>
    <w:rsid w:val="00B029BD"/>
    <w:rsid w:val="00B029F3"/>
    <w:rsid w:val="00B02FA2"/>
    <w:rsid w:val="00B03057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2A"/>
    <w:rsid w:val="00B06963"/>
    <w:rsid w:val="00B06C9C"/>
    <w:rsid w:val="00B06EF7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2C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E9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4F7"/>
    <w:rsid w:val="00B125AD"/>
    <w:rsid w:val="00B125B5"/>
    <w:rsid w:val="00B129A7"/>
    <w:rsid w:val="00B12A43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607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56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900"/>
    <w:rsid w:val="00B20A0A"/>
    <w:rsid w:val="00B20B6B"/>
    <w:rsid w:val="00B20E5F"/>
    <w:rsid w:val="00B20EBC"/>
    <w:rsid w:val="00B20EE4"/>
    <w:rsid w:val="00B20F20"/>
    <w:rsid w:val="00B20F78"/>
    <w:rsid w:val="00B20FC4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E00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6AB"/>
    <w:rsid w:val="00B26833"/>
    <w:rsid w:val="00B268D7"/>
    <w:rsid w:val="00B26B13"/>
    <w:rsid w:val="00B26CE5"/>
    <w:rsid w:val="00B26E15"/>
    <w:rsid w:val="00B26EAD"/>
    <w:rsid w:val="00B273F1"/>
    <w:rsid w:val="00B276FB"/>
    <w:rsid w:val="00B2783F"/>
    <w:rsid w:val="00B27A04"/>
    <w:rsid w:val="00B27B36"/>
    <w:rsid w:val="00B27B73"/>
    <w:rsid w:val="00B27E73"/>
    <w:rsid w:val="00B27FCB"/>
    <w:rsid w:val="00B302BE"/>
    <w:rsid w:val="00B303EF"/>
    <w:rsid w:val="00B305FB"/>
    <w:rsid w:val="00B3088E"/>
    <w:rsid w:val="00B30DD7"/>
    <w:rsid w:val="00B3115E"/>
    <w:rsid w:val="00B311A7"/>
    <w:rsid w:val="00B31323"/>
    <w:rsid w:val="00B3164C"/>
    <w:rsid w:val="00B31952"/>
    <w:rsid w:val="00B31BAE"/>
    <w:rsid w:val="00B31C23"/>
    <w:rsid w:val="00B31CCE"/>
    <w:rsid w:val="00B31D23"/>
    <w:rsid w:val="00B31DDD"/>
    <w:rsid w:val="00B31F17"/>
    <w:rsid w:val="00B320A5"/>
    <w:rsid w:val="00B32127"/>
    <w:rsid w:val="00B3226B"/>
    <w:rsid w:val="00B32717"/>
    <w:rsid w:val="00B32989"/>
    <w:rsid w:val="00B32A4C"/>
    <w:rsid w:val="00B32A6F"/>
    <w:rsid w:val="00B32FF6"/>
    <w:rsid w:val="00B331AF"/>
    <w:rsid w:val="00B333F1"/>
    <w:rsid w:val="00B3354A"/>
    <w:rsid w:val="00B33555"/>
    <w:rsid w:val="00B33856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9FF"/>
    <w:rsid w:val="00B35B59"/>
    <w:rsid w:val="00B35EA8"/>
    <w:rsid w:val="00B35F6E"/>
    <w:rsid w:val="00B360B5"/>
    <w:rsid w:val="00B3630E"/>
    <w:rsid w:val="00B36579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CA3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A59"/>
    <w:rsid w:val="00B41EF1"/>
    <w:rsid w:val="00B41F49"/>
    <w:rsid w:val="00B42364"/>
    <w:rsid w:val="00B42457"/>
    <w:rsid w:val="00B4283C"/>
    <w:rsid w:val="00B4306B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7C"/>
    <w:rsid w:val="00B442E5"/>
    <w:rsid w:val="00B4444A"/>
    <w:rsid w:val="00B44552"/>
    <w:rsid w:val="00B44707"/>
    <w:rsid w:val="00B448CE"/>
    <w:rsid w:val="00B449D9"/>
    <w:rsid w:val="00B44B65"/>
    <w:rsid w:val="00B44D4C"/>
    <w:rsid w:val="00B44D95"/>
    <w:rsid w:val="00B45006"/>
    <w:rsid w:val="00B4505B"/>
    <w:rsid w:val="00B45311"/>
    <w:rsid w:val="00B453D7"/>
    <w:rsid w:val="00B453F2"/>
    <w:rsid w:val="00B4542F"/>
    <w:rsid w:val="00B454E0"/>
    <w:rsid w:val="00B4567E"/>
    <w:rsid w:val="00B45A29"/>
    <w:rsid w:val="00B45ACA"/>
    <w:rsid w:val="00B45CF5"/>
    <w:rsid w:val="00B45F6A"/>
    <w:rsid w:val="00B46396"/>
    <w:rsid w:val="00B46802"/>
    <w:rsid w:val="00B4693D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5E2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52"/>
    <w:rsid w:val="00B51093"/>
    <w:rsid w:val="00B5117B"/>
    <w:rsid w:val="00B51782"/>
    <w:rsid w:val="00B5189E"/>
    <w:rsid w:val="00B51DC5"/>
    <w:rsid w:val="00B51DF8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B91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CB9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74E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8B"/>
    <w:rsid w:val="00B61F9B"/>
    <w:rsid w:val="00B620CA"/>
    <w:rsid w:val="00B62140"/>
    <w:rsid w:val="00B62195"/>
    <w:rsid w:val="00B6222C"/>
    <w:rsid w:val="00B6244A"/>
    <w:rsid w:val="00B624DE"/>
    <w:rsid w:val="00B625E9"/>
    <w:rsid w:val="00B629BF"/>
    <w:rsid w:val="00B62A2D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47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1F30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AA6"/>
    <w:rsid w:val="00B73BB7"/>
    <w:rsid w:val="00B73BE3"/>
    <w:rsid w:val="00B73C08"/>
    <w:rsid w:val="00B73CC2"/>
    <w:rsid w:val="00B73CC3"/>
    <w:rsid w:val="00B7402B"/>
    <w:rsid w:val="00B741AB"/>
    <w:rsid w:val="00B74340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7C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BA7"/>
    <w:rsid w:val="00B76D65"/>
    <w:rsid w:val="00B76E03"/>
    <w:rsid w:val="00B76E46"/>
    <w:rsid w:val="00B76FBF"/>
    <w:rsid w:val="00B771A7"/>
    <w:rsid w:val="00B773A7"/>
    <w:rsid w:val="00B7741A"/>
    <w:rsid w:val="00B77695"/>
    <w:rsid w:val="00B776F9"/>
    <w:rsid w:val="00B777CE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7"/>
    <w:rsid w:val="00B80B29"/>
    <w:rsid w:val="00B80C95"/>
    <w:rsid w:val="00B80D64"/>
    <w:rsid w:val="00B80E2B"/>
    <w:rsid w:val="00B80F8D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B14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5BA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72"/>
    <w:rsid w:val="00B8718F"/>
    <w:rsid w:val="00B87249"/>
    <w:rsid w:val="00B87405"/>
    <w:rsid w:val="00B874C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87F27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E4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6F4C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0FA7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AD"/>
    <w:rsid w:val="00BA22E8"/>
    <w:rsid w:val="00BA2793"/>
    <w:rsid w:val="00BA279F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84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2E2"/>
    <w:rsid w:val="00BA6388"/>
    <w:rsid w:val="00BA653B"/>
    <w:rsid w:val="00BA6613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6E2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AFC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224"/>
    <w:rsid w:val="00BB55C1"/>
    <w:rsid w:val="00BB5F62"/>
    <w:rsid w:val="00BB601D"/>
    <w:rsid w:val="00BB6297"/>
    <w:rsid w:val="00BB62DD"/>
    <w:rsid w:val="00BB63FC"/>
    <w:rsid w:val="00BB6562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58"/>
    <w:rsid w:val="00BC03A6"/>
    <w:rsid w:val="00BC042F"/>
    <w:rsid w:val="00BC0820"/>
    <w:rsid w:val="00BC095E"/>
    <w:rsid w:val="00BC0B67"/>
    <w:rsid w:val="00BC0B91"/>
    <w:rsid w:val="00BC0C7F"/>
    <w:rsid w:val="00BC0D7E"/>
    <w:rsid w:val="00BC0E2A"/>
    <w:rsid w:val="00BC0E8C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D49"/>
    <w:rsid w:val="00BC2D52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7F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14B"/>
    <w:rsid w:val="00BC633F"/>
    <w:rsid w:val="00BC640D"/>
    <w:rsid w:val="00BC6456"/>
    <w:rsid w:val="00BC6559"/>
    <w:rsid w:val="00BC66BC"/>
    <w:rsid w:val="00BC6950"/>
    <w:rsid w:val="00BC6C54"/>
    <w:rsid w:val="00BC6EC1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0AF9"/>
    <w:rsid w:val="00BD140E"/>
    <w:rsid w:val="00BD144B"/>
    <w:rsid w:val="00BD1504"/>
    <w:rsid w:val="00BD186F"/>
    <w:rsid w:val="00BD1BBA"/>
    <w:rsid w:val="00BD1C30"/>
    <w:rsid w:val="00BD1CBE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04F"/>
    <w:rsid w:val="00BD432C"/>
    <w:rsid w:val="00BD48CA"/>
    <w:rsid w:val="00BD49EE"/>
    <w:rsid w:val="00BD4A41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70"/>
    <w:rsid w:val="00BD6884"/>
    <w:rsid w:val="00BD688F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34A"/>
    <w:rsid w:val="00BD7486"/>
    <w:rsid w:val="00BD74D4"/>
    <w:rsid w:val="00BD74DA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0C2"/>
    <w:rsid w:val="00BE113E"/>
    <w:rsid w:val="00BE11F1"/>
    <w:rsid w:val="00BE132C"/>
    <w:rsid w:val="00BE13BD"/>
    <w:rsid w:val="00BE14BF"/>
    <w:rsid w:val="00BE152C"/>
    <w:rsid w:val="00BE1573"/>
    <w:rsid w:val="00BE16F2"/>
    <w:rsid w:val="00BE1804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9A1"/>
    <w:rsid w:val="00BE2E03"/>
    <w:rsid w:val="00BE30D3"/>
    <w:rsid w:val="00BE30EA"/>
    <w:rsid w:val="00BE31D8"/>
    <w:rsid w:val="00BE32B0"/>
    <w:rsid w:val="00BE333D"/>
    <w:rsid w:val="00BE3543"/>
    <w:rsid w:val="00BE384B"/>
    <w:rsid w:val="00BE3A5E"/>
    <w:rsid w:val="00BE3C08"/>
    <w:rsid w:val="00BE3CF0"/>
    <w:rsid w:val="00BE3E02"/>
    <w:rsid w:val="00BE4384"/>
    <w:rsid w:val="00BE465E"/>
    <w:rsid w:val="00BE46ED"/>
    <w:rsid w:val="00BE4A0E"/>
    <w:rsid w:val="00BE4A74"/>
    <w:rsid w:val="00BE4E17"/>
    <w:rsid w:val="00BE4E21"/>
    <w:rsid w:val="00BE4F47"/>
    <w:rsid w:val="00BE51F9"/>
    <w:rsid w:val="00BE5231"/>
    <w:rsid w:val="00BE5704"/>
    <w:rsid w:val="00BE598F"/>
    <w:rsid w:val="00BE5A28"/>
    <w:rsid w:val="00BE5C37"/>
    <w:rsid w:val="00BE5CC2"/>
    <w:rsid w:val="00BE5EB6"/>
    <w:rsid w:val="00BE5EC5"/>
    <w:rsid w:val="00BE5F19"/>
    <w:rsid w:val="00BE608C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06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72"/>
    <w:rsid w:val="00BF4780"/>
    <w:rsid w:val="00BF479B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03"/>
    <w:rsid w:val="00BF5DE7"/>
    <w:rsid w:val="00BF5F45"/>
    <w:rsid w:val="00BF5F56"/>
    <w:rsid w:val="00BF609C"/>
    <w:rsid w:val="00BF617B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6ECD"/>
    <w:rsid w:val="00BF6F63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C3B"/>
    <w:rsid w:val="00BF7E3A"/>
    <w:rsid w:val="00BF7EA7"/>
    <w:rsid w:val="00C000E8"/>
    <w:rsid w:val="00C00447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70"/>
    <w:rsid w:val="00C01B8B"/>
    <w:rsid w:val="00C01BD8"/>
    <w:rsid w:val="00C01F27"/>
    <w:rsid w:val="00C02080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223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504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6FEB"/>
    <w:rsid w:val="00C072B2"/>
    <w:rsid w:val="00C073E1"/>
    <w:rsid w:val="00C07768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EAA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412"/>
    <w:rsid w:val="00C147DD"/>
    <w:rsid w:val="00C14A14"/>
    <w:rsid w:val="00C14A33"/>
    <w:rsid w:val="00C14A74"/>
    <w:rsid w:val="00C151ED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A69"/>
    <w:rsid w:val="00C20D42"/>
    <w:rsid w:val="00C20D4F"/>
    <w:rsid w:val="00C20D90"/>
    <w:rsid w:val="00C20E37"/>
    <w:rsid w:val="00C20FAD"/>
    <w:rsid w:val="00C212D0"/>
    <w:rsid w:val="00C216DA"/>
    <w:rsid w:val="00C217DC"/>
    <w:rsid w:val="00C21A97"/>
    <w:rsid w:val="00C21AAC"/>
    <w:rsid w:val="00C21AE9"/>
    <w:rsid w:val="00C21AEF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2FC9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23"/>
    <w:rsid w:val="00C240BE"/>
    <w:rsid w:val="00C24113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49F"/>
    <w:rsid w:val="00C3062A"/>
    <w:rsid w:val="00C30632"/>
    <w:rsid w:val="00C30740"/>
    <w:rsid w:val="00C3082A"/>
    <w:rsid w:val="00C30A4A"/>
    <w:rsid w:val="00C30E93"/>
    <w:rsid w:val="00C30F4E"/>
    <w:rsid w:val="00C31033"/>
    <w:rsid w:val="00C311AD"/>
    <w:rsid w:val="00C31545"/>
    <w:rsid w:val="00C31569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A70"/>
    <w:rsid w:val="00C36D73"/>
    <w:rsid w:val="00C36E93"/>
    <w:rsid w:val="00C37104"/>
    <w:rsid w:val="00C37550"/>
    <w:rsid w:val="00C3766E"/>
    <w:rsid w:val="00C37717"/>
    <w:rsid w:val="00C37795"/>
    <w:rsid w:val="00C378DA"/>
    <w:rsid w:val="00C37BE9"/>
    <w:rsid w:val="00C37C28"/>
    <w:rsid w:val="00C37D94"/>
    <w:rsid w:val="00C37DFA"/>
    <w:rsid w:val="00C400FF"/>
    <w:rsid w:val="00C40100"/>
    <w:rsid w:val="00C401A8"/>
    <w:rsid w:val="00C40530"/>
    <w:rsid w:val="00C40744"/>
    <w:rsid w:val="00C407F0"/>
    <w:rsid w:val="00C40923"/>
    <w:rsid w:val="00C40A05"/>
    <w:rsid w:val="00C40A17"/>
    <w:rsid w:val="00C40A90"/>
    <w:rsid w:val="00C40B4F"/>
    <w:rsid w:val="00C40DE7"/>
    <w:rsid w:val="00C40E46"/>
    <w:rsid w:val="00C411B9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3EAE"/>
    <w:rsid w:val="00C441B2"/>
    <w:rsid w:val="00C4431B"/>
    <w:rsid w:val="00C4438F"/>
    <w:rsid w:val="00C443A9"/>
    <w:rsid w:val="00C444AD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91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6A1"/>
    <w:rsid w:val="00C51C6E"/>
    <w:rsid w:val="00C51D71"/>
    <w:rsid w:val="00C51DDD"/>
    <w:rsid w:val="00C51E09"/>
    <w:rsid w:val="00C51EE6"/>
    <w:rsid w:val="00C51FFD"/>
    <w:rsid w:val="00C52369"/>
    <w:rsid w:val="00C523AB"/>
    <w:rsid w:val="00C52433"/>
    <w:rsid w:val="00C5258A"/>
    <w:rsid w:val="00C52620"/>
    <w:rsid w:val="00C527A7"/>
    <w:rsid w:val="00C52B90"/>
    <w:rsid w:val="00C52BBD"/>
    <w:rsid w:val="00C52C1C"/>
    <w:rsid w:val="00C52CF1"/>
    <w:rsid w:val="00C52D3B"/>
    <w:rsid w:val="00C52DD3"/>
    <w:rsid w:val="00C52EAC"/>
    <w:rsid w:val="00C531CF"/>
    <w:rsid w:val="00C532E9"/>
    <w:rsid w:val="00C536F6"/>
    <w:rsid w:val="00C53710"/>
    <w:rsid w:val="00C537A3"/>
    <w:rsid w:val="00C537EB"/>
    <w:rsid w:val="00C5389A"/>
    <w:rsid w:val="00C538FF"/>
    <w:rsid w:val="00C53A22"/>
    <w:rsid w:val="00C53B1C"/>
    <w:rsid w:val="00C53B45"/>
    <w:rsid w:val="00C53EC5"/>
    <w:rsid w:val="00C53F46"/>
    <w:rsid w:val="00C54173"/>
    <w:rsid w:val="00C5427B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3C5"/>
    <w:rsid w:val="00C55423"/>
    <w:rsid w:val="00C55471"/>
    <w:rsid w:val="00C55497"/>
    <w:rsid w:val="00C554CE"/>
    <w:rsid w:val="00C55554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511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2C"/>
    <w:rsid w:val="00C603D9"/>
    <w:rsid w:val="00C60451"/>
    <w:rsid w:val="00C60461"/>
    <w:rsid w:val="00C60908"/>
    <w:rsid w:val="00C609A5"/>
    <w:rsid w:val="00C60E1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74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11"/>
    <w:rsid w:val="00C65BAE"/>
    <w:rsid w:val="00C65C8F"/>
    <w:rsid w:val="00C65CB0"/>
    <w:rsid w:val="00C65F9F"/>
    <w:rsid w:val="00C6613C"/>
    <w:rsid w:val="00C66245"/>
    <w:rsid w:val="00C664C1"/>
    <w:rsid w:val="00C66522"/>
    <w:rsid w:val="00C66659"/>
    <w:rsid w:val="00C666AA"/>
    <w:rsid w:val="00C66864"/>
    <w:rsid w:val="00C66ABE"/>
    <w:rsid w:val="00C66B6D"/>
    <w:rsid w:val="00C66D52"/>
    <w:rsid w:val="00C66F70"/>
    <w:rsid w:val="00C6719C"/>
    <w:rsid w:val="00C671BE"/>
    <w:rsid w:val="00C6727C"/>
    <w:rsid w:val="00C672A8"/>
    <w:rsid w:val="00C67973"/>
    <w:rsid w:val="00C67C1A"/>
    <w:rsid w:val="00C67D2F"/>
    <w:rsid w:val="00C67E9A"/>
    <w:rsid w:val="00C67F8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1D"/>
    <w:rsid w:val="00C73768"/>
    <w:rsid w:val="00C7377C"/>
    <w:rsid w:val="00C73A55"/>
    <w:rsid w:val="00C73D04"/>
    <w:rsid w:val="00C73D3A"/>
    <w:rsid w:val="00C73DCC"/>
    <w:rsid w:val="00C73FB0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E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40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1B7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8F7"/>
    <w:rsid w:val="00C85A9D"/>
    <w:rsid w:val="00C85B18"/>
    <w:rsid w:val="00C85B7B"/>
    <w:rsid w:val="00C85BC8"/>
    <w:rsid w:val="00C85C30"/>
    <w:rsid w:val="00C85CAF"/>
    <w:rsid w:val="00C85CD8"/>
    <w:rsid w:val="00C85E5C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585"/>
    <w:rsid w:val="00C90620"/>
    <w:rsid w:val="00C90786"/>
    <w:rsid w:val="00C907F3"/>
    <w:rsid w:val="00C90CBF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641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EF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1C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0BC8"/>
    <w:rsid w:val="00CA0C7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82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3B"/>
    <w:rsid w:val="00CA4584"/>
    <w:rsid w:val="00CA472B"/>
    <w:rsid w:val="00CA48AC"/>
    <w:rsid w:val="00CA495D"/>
    <w:rsid w:val="00CA49DD"/>
    <w:rsid w:val="00CA4A8C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940"/>
    <w:rsid w:val="00CA5A7F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78F"/>
    <w:rsid w:val="00CA79F2"/>
    <w:rsid w:val="00CA7A0C"/>
    <w:rsid w:val="00CA7BEF"/>
    <w:rsid w:val="00CA7C2E"/>
    <w:rsid w:val="00CA7EBA"/>
    <w:rsid w:val="00CA7F5B"/>
    <w:rsid w:val="00CB030E"/>
    <w:rsid w:val="00CB03C1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4B"/>
    <w:rsid w:val="00CB219F"/>
    <w:rsid w:val="00CB21FF"/>
    <w:rsid w:val="00CB2230"/>
    <w:rsid w:val="00CB27EB"/>
    <w:rsid w:val="00CB2B14"/>
    <w:rsid w:val="00CB301A"/>
    <w:rsid w:val="00CB30D4"/>
    <w:rsid w:val="00CB32CD"/>
    <w:rsid w:val="00CB3472"/>
    <w:rsid w:val="00CB3473"/>
    <w:rsid w:val="00CB3532"/>
    <w:rsid w:val="00CB37AD"/>
    <w:rsid w:val="00CB3922"/>
    <w:rsid w:val="00CB3C29"/>
    <w:rsid w:val="00CB3C87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84F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800"/>
    <w:rsid w:val="00CB6C54"/>
    <w:rsid w:val="00CB7049"/>
    <w:rsid w:val="00CB710D"/>
    <w:rsid w:val="00CB72C6"/>
    <w:rsid w:val="00CB777C"/>
    <w:rsid w:val="00CB7987"/>
    <w:rsid w:val="00CB7C32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95"/>
    <w:rsid w:val="00CC13E9"/>
    <w:rsid w:val="00CC16A7"/>
    <w:rsid w:val="00CC188F"/>
    <w:rsid w:val="00CC1995"/>
    <w:rsid w:val="00CC1AF4"/>
    <w:rsid w:val="00CC1C1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2F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D4D"/>
    <w:rsid w:val="00CC5FC4"/>
    <w:rsid w:val="00CC5FF0"/>
    <w:rsid w:val="00CC6065"/>
    <w:rsid w:val="00CC606F"/>
    <w:rsid w:val="00CC6184"/>
    <w:rsid w:val="00CC6247"/>
    <w:rsid w:val="00CC629C"/>
    <w:rsid w:val="00CC65DC"/>
    <w:rsid w:val="00CC690E"/>
    <w:rsid w:val="00CC6C42"/>
    <w:rsid w:val="00CC6D80"/>
    <w:rsid w:val="00CC6D88"/>
    <w:rsid w:val="00CC7208"/>
    <w:rsid w:val="00CC72B4"/>
    <w:rsid w:val="00CC7388"/>
    <w:rsid w:val="00CC775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A2"/>
    <w:rsid w:val="00CD2AF6"/>
    <w:rsid w:val="00CD2B12"/>
    <w:rsid w:val="00CD2B62"/>
    <w:rsid w:val="00CD2DB4"/>
    <w:rsid w:val="00CD31B1"/>
    <w:rsid w:val="00CD32C3"/>
    <w:rsid w:val="00CD3319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55"/>
    <w:rsid w:val="00CD47E7"/>
    <w:rsid w:val="00CD4AB1"/>
    <w:rsid w:val="00CD4B95"/>
    <w:rsid w:val="00CD4BB5"/>
    <w:rsid w:val="00CD4F46"/>
    <w:rsid w:val="00CD51D5"/>
    <w:rsid w:val="00CD544B"/>
    <w:rsid w:val="00CD54F3"/>
    <w:rsid w:val="00CD55EB"/>
    <w:rsid w:val="00CD56CE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28B"/>
    <w:rsid w:val="00CD73FE"/>
    <w:rsid w:val="00CD75EF"/>
    <w:rsid w:val="00CD7A4A"/>
    <w:rsid w:val="00CD7C88"/>
    <w:rsid w:val="00CD7DF8"/>
    <w:rsid w:val="00CD7F12"/>
    <w:rsid w:val="00CE02E9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2F49"/>
    <w:rsid w:val="00CE30C4"/>
    <w:rsid w:val="00CE319E"/>
    <w:rsid w:val="00CE32A7"/>
    <w:rsid w:val="00CE3515"/>
    <w:rsid w:val="00CE3567"/>
    <w:rsid w:val="00CE3699"/>
    <w:rsid w:val="00CE37FA"/>
    <w:rsid w:val="00CE3809"/>
    <w:rsid w:val="00CE38A8"/>
    <w:rsid w:val="00CE3948"/>
    <w:rsid w:val="00CE3B88"/>
    <w:rsid w:val="00CE3CA5"/>
    <w:rsid w:val="00CE3CD5"/>
    <w:rsid w:val="00CE3F1E"/>
    <w:rsid w:val="00CE424B"/>
    <w:rsid w:val="00CE44C9"/>
    <w:rsid w:val="00CE45DB"/>
    <w:rsid w:val="00CE4936"/>
    <w:rsid w:val="00CE49CF"/>
    <w:rsid w:val="00CE4A2B"/>
    <w:rsid w:val="00CE4A88"/>
    <w:rsid w:val="00CE4ABD"/>
    <w:rsid w:val="00CE4C1E"/>
    <w:rsid w:val="00CE4DF7"/>
    <w:rsid w:val="00CE4EB2"/>
    <w:rsid w:val="00CE5171"/>
    <w:rsid w:val="00CE5554"/>
    <w:rsid w:val="00CE56C2"/>
    <w:rsid w:val="00CE56F1"/>
    <w:rsid w:val="00CE5A0F"/>
    <w:rsid w:val="00CE5ECA"/>
    <w:rsid w:val="00CE615A"/>
    <w:rsid w:val="00CE6174"/>
    <w:rsid w:val="00CE62A9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6B"/>
    <w:rsid w:val="00CF1DB1"/>
    <w:rsid w:val="00CF1DDF"/>
    <w:rsid w:val="00CF1E2B"/>
    <w:rsid w:val="00CF1F2D"/>
    <w:rsid w:val="00CF1F5F"/>
    <w:rsid w:val="00CF20DC"/>
    <w:rsid w:val="00CF214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3FE2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CF7FCB"/>
    <w:rsid w:val="00D0011C"/>
    <w:rsid w:val="00D0013E"/>
    <w:rsid w:val="00D00192"/>
    <w:rsid w:val="00D0050F"/>
    <w:rsid w:val="00D00535"/>
    <w:rsid w:val="00D00778"/>
    <w:rsid w:val="00D008A9"/>
    <w:rsid w:val="00D008DA"/>
    <w:rsid w:val="00D00B34"/>
    <w:rsid w:val="00D00D1A"/>
    <w:rsid w:val="00D0135E"/>
    <w:rsid w:val="00D014A4"/>
    <w:rsid w:val="00D01575"/>
    <w:rsid w:val="00D01617"/>
    <w:rsid w:val="00D01A6A"/>
    <w:rsid w:val="00D01AB8"/>
    <w:rsid w:val="00D01BD8"/>
    <w:rsid w:val="00D01F76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369"/>
    <w:rsid w:val="00D035F6"/>
    <w:rsid w:val="00D0361A"/>
    <w:rsid w:val="00D037B0"/>
    <w:rsid w:val="00D03D6C"/>
    <w:rsid w:val="00D0428E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192"/>
    <w:rsid w:val="00D05280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6BBA"/>
    <w:rsid w:val="00D0721F"/>
    <w:rsid w:val="00D073B1"/>
    <w:rsid w:val="00D0768F"/>
    <w:rsid w:val="00D07776"/>
    <w:rsid w:val="00D0792A"/>
    <w:rsid w:val="00D07A0B"/>
    <w:rsid w:val="00D07C23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BD"/>
    <w:rsid w:val="00D125DA"/>
    <w:rsid w:val="00D12609"/>
    <w:rsid w:val="00D12E1F"/>
    <w:rsid w:val="00D13194"/>
    <w:rsid w:val="00D1351A"/>
    <w:rsid w:val="00D1352A"/>
    <w:rsid w:val="00D137F7"/>
    <w:rsid w:val="00D13862"/>
    <w:rsid w:val="00D13973"/>
    <w:rsid w:val="00D13FCD"/>
    <w:rsid w:val="00D1403D"/>
    <w:rsid w:val="00D14170"/>
    <w:rsid w:val="00D141ED"/>
    <w:rsid w:val="00D1441F"/>
    <w:rsid w:val="00D14674"/>
    <w:rsid w:val="00D14696"/>
    <w:rsid w:val="00D14945"/>
    <w:rsid w:val="00D14A92"/>
    <w:rsid w:val="00D14E70"/>
    <w:rsid w:val="00D14F94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519"/>
    <w:rsid w:val="00D20B56"/>
    <w:rsid w:val="00D20E4D"/>
    <w:rsid w:val="00D2109F"/>
    <w:rsid w:val="00D2143D"/>
    <w:rsid w:val="00D214E8"/>
    <w:rsid w:val="00D21622"/>
    <w:rsid w:val="00D216A7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B4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AD3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68C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046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6E2A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528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3F7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265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546"/>
    <w:rsid w:val="00D44947"/>
    <w:rsid w:val="00D449B3"/>
    <w:rsid w:val="00D44A04"/>
    <w:rsid w:val="00D44B07"/>
    <w:rsid w:val="00D4509B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2FE"/>
    <w:rsid w:val="00D473E7"/>
    <w:rsid w:val="00D474BF"/>
    <w:rsid w:val="00D476C0"/>
    <w:rsid w:val="00D47A0C"/>
    <w:rsid w:val="00D47CC7"/>
    <w:rsid w:val="00D47DD3"/>
    <w:rsid w:val="00D50127"/>
    <w:rsid w:val="00D501B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3DB"/>
    <w:rsid w:val="00D516C6"/>
    <w:rsid w:val="00D5181E"/>
    <w:rsid w:val="00D5183B"/>
    <w:rsid w:val="00D51852"/>
    <w:rsid w:val="00D51891"/>
    <w:rsid w:val="00D518B3"/>
    <w:rsid w:val="00D51A60"/>
    <w:rsid w:val="00D51C6A"/>
    <w:rsid w:val="00D51ECE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A5C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4C99"/>
    <w:rsid w:val="00D55372"/>
    <w:rsid w:val="00D5586A"/>
    <w:rsid w:val="00D55878"/>
    <w:rsid w:val="00D55946"/>
    <w:rsid w:val="00D55BA6"/>
    <w:rsid w:val="00D55C6A"/>
    <w:rsid w:val="00D55C79"/>
    <w:rsid w:val="00D55CA5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9A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01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02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6B1"/>
    <w:rsid w:val="00D678FD"/>
    <w:rsid w:val="00D67CED"/>
    <w:rsid w:val="00D67DB7"/>
    <w:rsid w:val="00D67EF7"/>
    <w:rsid w:val="00D70048"/>
    <w:rsid w:val="00D70097"/>
    <w:rsid w:val="00D700E4"/>
    <w:rsid w:val="00D70246"/>
    <w:rsid w:val="00D7027B"/>
    <w:rsid w:val="00D703E3"/>
    <w:rsid w:val="00D70576"/>
    <w:rsid w:val="00D70618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2F60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C6"/>
    <w:rsid w:val="00D73DF5"/>
    <w:rsid w:val="00D73E41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799"/>
    <w:rsid w:val="00D7583A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AE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CB2"/>
    <w:rsid w:val="00D80D6D"/>
    <w:rsid w:val="00D80EA3"/>
    <w:rsid w:val="00D813EC"/>
    <w:rsid w:val="00D81A0B"/>
    <w:rsid w:val="00D81BD2"/>
    <w:rsid w:val="00D81C18"/>
    <w:rsid w:val="00D81CE8"/>
    <w:rsid w:val="00D81DCE"/>
    <w:rsid w:val="00D81F47"/>
    <w:rsid w:val="00D82049"/>
    <w:rsid w:val="00D820F6"/>
    <w:rsid w:val="00D821DB"/>
    <w:rsid w:val="00D824A7"/>
    <w:rsid w:val="00D8251D"/>
    <w:rsid w:val="00D826A9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8F9"/>
    <w:rsid w:val="00D849C2"/>
    <w:rsid w:val="00D84C0A"/>
    <w:rsid w:val="00D84D06"/>
    <w:rsid w:val="00D84DD2"/>
    <w:rsid w:val="00D85051"/>
    <w:rsid w:val="00D85222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41"/>
    <w:rsid w:val="00D86EDE"/>
    <w:rsid w:val="00D87186"/>
    <w:rsid w:val="00D871B0"/>
    <w:rsid w:val="00D87316"/>
    <w:rsid w:val="00D8763C"/>
    <w:rsid w:val="00D87731"/>
    <w:rsid w:val="00D87A79"/>
    <w:rsid w:val="00D87AAA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78E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C73"/>
    <w:rsid w:val="00D92CE5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497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C6C"/>
    <w:rsid w:val="00DA0E12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4F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5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38A"/>
    <w:rsid w:val="00DA7467"/>
    <w:rsid w:val="00DA76E3"/>
    <w:rsid w:val="00DA776A"/>
    <w:rsid w:val="00DA78D8"/>
    <w:rsid w:val="00DA7B93"/>
    <w:rsid w:val="00DA7C0E"/>
    <w:rsid w:val="00DA7CC1"/>
    <w:rsid w:val="00DA7E3D"/>
    <w:rsid w:val="00DB0041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1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5FF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0F6"/>
    <w:rsid w:val="00DB7190"/>
    <w:rsid w:val="00DB7429"/>
    <w:rsid w:val="00DB749E"/>
    <w:rsid w:val="00DB7536"/>
    <w:rsid w:val="00DB75A9"/>
    <w:rsid w:val="00DB7619"/>
    <w:rsid w:val="00DB76EC"/>
    <w:rsid w:val="00DB76FD"/>
    <w:rsid w:val="00DB77DC"/>
    <w:rsid w:val="00DB7A51"/>
    <w:rsid w:val="00DB7AEC"/>
    <w:rsid w:val="00DB7B20"/>
    <w:rsid w:val="00DB7B28"/>
    <w:rsid w:val="00DB7BB7"/>
    <w:rsid w:val="00DB7C82"/>
    <w:rsid w:val="00DB7D5D"/>
    <w:rsid w:val="00DB7DED"/>
    <w:rsid w:val="00DB7E6C"/>
    <w:rsid w:val="00DB7E96"/>
    <w:rsid w:val="00DC008B"/>
    <w:rsid w:val="00DC0354"/>
    <w:rsid w:val="00DC037C"/>
    <w:rsid w:val="00DC0529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3A2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19"/>
    <w:rsid w:val="00DC3559"/>
    <w:rsid w:val="00DC3587"/>
    <w:rsid w:val="00DC3594"/>
    <w:rsid w:val="00DC3595"/>
    <w:rsid w:val="00DC366D"/>
    <w:rsid w:val="00DC3838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3B9"/>
    <w:rsid w:val="00DC5737"/>
    <w:rsid w:val="00DC583D"/>
    <w:rsid w:val="00DC5C12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3C2"/>
    <w:rsid w:val="00DC7409"/>
    <w:rsid w:val="00DC7602"/>
    <w:rsid w:val="00DC762D"/>
    <w:rsid w:val="00DC7BFB"/>
    <w:rsid w:val="00DC7F4F"/>
    <w:rsid w:val="00DC7F72"/>
    <w:rsid w:val="00DC7FB3"/>
    <w:rsid w:val="00DC7FF1"/>
    <w:rsid w:val="00DD001A"/>
    <w:rsid w:val="00DD02BD"/>
    <w:rsid w:val="00DD0369"/>
    <w:rsid w:val="00DD03C6"/>
    <w:rsid w:val="00DD0461"/>
    <w:rsid w:val="00DD0613"/>
    <w:rsid w:val="00DD06D0"/>
    <w:rsid w:val="00DD0884"/>
    <w:rsid w:val="00DD0903"/>
    <w:rsid w:val="00DD0AC5"/>
    <w:rsid w:val="00DD0D78"/>
    <w:rsid w:val="00DD0E4C"/>
    <w:rsid w:val="00DD0E7B"/>
    <w:rsid w:val="00DD11A7"/>
    <w:rsid w:val="00DD1243"/>
    <w:rsid w:val="00DD1315"/>
    <w:rsid w:val="00DD146B"/>
    <w:rsid w:val="00DD181C"/>
    <w:rsid w:val="00DD1E4B"/>
    <w:rsid w:val="00DD2079"/>
    <w:rsid w:val="00DD2165"/>
    <w:rsid w:val="00DD22B9"/>
    <w:rsid w:val="00DD22FB"/>
    <w:rsid w:val="00DD2475"/>
    <w:rsid w:val="00DD2796"/>
    <w:rsid w:val="00DD27D9"/>
    <w:rsid w:val="00DD2979"/>
    <w:rsid w:val="00DD29A2"/>
    <w:rsid w:val="00DD2A04"/>
    <w:rsid w:val="00DD2A69"/>
    <w:rsid w:val="00DD2B28"/>
    <w:rsid w:val="00DD2C43"/>
    <w:rsid w:val="00DD3074"/>
    <w:rsid w:val="00DD32B2"/>
    <w:rsid w:val="00DD32DE"/>
    <w:rsid w:val="00DD3396"/>
    <w:rsid w:val="00DD35DE"/>
    <w:rsid w:val="00DD36DD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709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58E"/>
    <w:rsid w:val="00DD77F2"/>
    <w:rsid w:val="00DD7BB3"/>
    <w:rsid w:val="00DE02B5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86B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524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ABF"/>
    <w:rsid w:val="00DE4BED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915"/>
    <w:rsid w:val="00DE6AD0"/>
    <w:rsid w:val="00DE6AF7"/>
    <w:rsid w:val="00DE6B3C"/>
    <w:rsid w:val="00DE6BD7"/>
    <w:rsid w:val="00DE6C28"/>
    <w:rsid w:val="00DE6C32"/>
    <w:rsid w:val="00DE6DC4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C8"/>
    <w:rsid w:val="00DF2105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24B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0AE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32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34F"/>
    <w:rsid w:val="00E0046F"/>
    <w:rsid w:val="00E0052D"/>
    <w:rsid w:val="00E00829"/>
    <w:rsid w:val="00E00867"/>
    <w:rsid w:val="00E0089B"/>
    <w:rsid w:val="00E00921"/>
    <w:rsid w:val="00E00993"/>
    <w:rsid w:val="00E00A19"/>
    <w:rsid w:val="00E00A3D"/>
    <w:rsid w:val="00E00ABD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20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04D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66"/>
    <w:rsid w:val="00E07EDA"/>
    <w:rsid w:val="00E1002C"/>
    <w:rsid w:val="00E10045"/>
    <w:rsid w:val="00E100A6"/>
    <w:rsid w:val="00E105D9"/>
    <w:rsid w:val="00E106DB"/>
    <w:rsid w:val="00E10B8A"/>
    <w:rsid w:val="00E10D4C"/>
    <w:rsid w:val="00E10E1D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CF3"/>
    <w:rsid w:val="00E11E44"/>
    <w:rsid w:val="00E1200F"/>
    <w:rsid w:val="00E1219B"/>
    <w:rsid w:val="00E1271D"/>
    <w:rsid w:val="00E127B7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0AA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6C0"/>
    <w:rsid w:val="00E17703"/>
    <w:rsid w:val="00E177D8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0FA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635"/>
    <w:rsid w:val="00E23A61"/>
    <w:rsid w:val="00E23BB3"/>
    <w:rsid w:val="00E23C34"/>
    <w:rsid w:val="00E23C8B"/>
    <w:rsid w:val="00E23CD9"/>
    <w:rsid w:val="00E23E6E"/>
    <w:rsid w:val="00E2412E"/>
    <w:rsid w:val="00E241FA"/>
    <w:rsid w:val="00E2427B"/>
    <w:rsid w:val="00E242A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601"/>
    <w:rsid w:val="00E2589C"/>
    <w:rsid w:val="00E2598C"/>
    <w:rsid w:val="00E25A84"/>
    <w:rsid w:val="00E25AC2"/>
    <w:rsid w:val="00E25CAC"/>
    <w:rsid w:val="00E25D89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27F20"/>
    <w:rsid w:val="00E300AB"/>
    <w:rsid w:val="00E30132"/>
    <w:rsid w:val="00E3014A"/>
    <w:rsid w:val="00E3019E"/>
    <w:rsid w:val="00E304A6"/>
    <w:rsid w:val="00E304F1"/>
    <w:rsid w:val="00E30565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5B1"/>
    <w:rsid w:val="00E3173E"/>
    <w:rsid w:val="00E31880"/>
    <w:rsid w:val="00E31EFC"/>
    <w:rsid w:val="00E31FDC"/>
    <w:rsid w:val="00E3265B"/>
    <w:rsid w:val="00E32902"/>
    <w:rsid w:val="00E32A29"/>
    <w:rsid w:val="00E32AE6"/>
    <w:rsid w:val="00E32BAF"/>
    <w:rsid w:val="00E32D38"/>
    <w:rsid w:val="00E330CC"/>
    <w:rsid w:val="00E3310F"/>
    <w:rsid w:val="00E33221"/>
    <w:rsid w:val="00E33436"/>
    <w:rsid w:val="00E334C7"/>
    <w:rsid w:val="00E335F7"/>
    <w:rsid w:val="00E33931"/>
    <w:rsid w:val="00E33A58"/>
    <w:rsid w:val="00E33A5C"/>
    <w:rsid w:val="00E33A67"/>
    <w:rsid w:val="00E33B29"/>
    <w:rsid w:val="00E33BD9"/>
    <w:rsid w:val="00E33D5D"/>
    <w:rsid w:val="00E33F74"/>
    <w:rsid w:val="00E33F76"/>
    <w:rsid w:val="00E33FFE"/>
    <w:rsid w:val="00E341D2"/>
    <w:rsid w:val="00E3428C"/>
    <w:rsid w:val="00E342A8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7E"/>
    <w:rsid w:val="00E352AE"/>
    <w:rsid w:val="00E354C2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027"/>
    <w:rsid w:val="00E4214D"/>
    <w:rsid w:val="00E4220C"/>
    <w:rsid w:val="00E4226E"/>
    <w:rsid w:val="00E42431"/>
    <w:rsid w:val="00E42762"/>
    <w:rsid w:val="00E42830"/>
    <w:rsid w:val="00E42961"/>
    <w:rsid w:val="00E43330"/>
    <w:rsid w:val="00E4347A"/>
    <w:rsid w:val="00E434C7"/>
    <w:rsid w:val="00E436A2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A73"/>
    <w:rsid w:val="00E45B9A"/>
    <w:rsid w:val="00E45BCF"/>
    <w:rsid w:val="00E45D8D"/>
    <w:rsid w:val="00E45DF6"/>
    <w:rsid w:val="00E45EA3"/>
    <w:rsid w:val="00E461DF"/>
    <w:rsid w:val="00E461EB"/>
    <w:rsid w:val="00E464ED"/>
    <w:rsid w:val="00E4670A"/>
    <w:rsid w:val="00E46831"/>
    <w:rsid w:val="00E46887"/>
    <w:rsid w:val="00E469BB"/>
    <w:rsid w:val="00E46CA1"/>
    <w:rsid w:val="00E46DB0"/>
    <w:rsid w:val="00E46E4E"/>
    <w:rsid w:val="00E46E50"/>
    <w:rsid w:val="00E46E7C"/>
    <w:rsid w:val="00E472C8"/>
    <w:rsid w:val="00E47353"/>
    <w:rsid w:val="00E4741D"/>
    <w:rsid w:val="00E47673"/>
    <w:rsid w:val="00E47737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0E5F"/>
    <w:rsid w:val="00E513DE"/>
    <w:rsid w:val="00E513E5"/>
    <w:rsid w:val="00E513ED"/>
    <w:rsid w:val="00E51625"/>
    <w:rsid w:val="00E5175C"/>
    <w:rsid w:val="00E517B9"/>
    <w:rsid w:val="00E517C7"/>
    <w:rsid w:val="00E518C8"/>
    <w:rsid w:val="00E5198D"/>
    <w:rsid w:val="00E51A1C"/>
    <w:rsid w:val="00E51AF6"/>
    <w:rsid w:val="00E51CE2"/>
    <w:rsid w:val="00E51DF4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14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377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05B"/>
    <w:rsid w:val="00E55129"/>
    <w:rsid w:val="00E553BC"/>
    <w:rsid w:val="00E5541A"/>
    <w:rsid w:val="00E554A5"/>
    <w:rsid w:val="00E55A5B"/>
    <w:rsid w:val="00E55B0C"/>
    <w:rsid w:val="00E55D2E"/>
    <w:rsid w:val="00E55F66"/>
    <w:rsid w:val="00E5652C"/>
    <w:rsid w:val="00E56AB1"/>
    <w:rsid w:val="00E56BA5"/>
    <w:rsid w:val="00E56CD2"/>
    <w:rsid w:val="00E56D73"/>
    <w:rsid w:val="00E56F03"/>
    <w:rsid w:val="00E57133"/>
    <w:rsid w:val="00E57141"/>
    <w:rsid w:val="00E5720C"/>
    <w:rsid w:val="00E57518"/>
    <w:rsid w:val="00E5752C"/>
    <w:rsid w:val="00E57552"/>
    <w:rsid w:val="00E57B79"/>
    <w:rsid w:val="00E57BB4"/>
    <w:rsid w:val="00E57D9F"/>
    <w:rsid w:val="00E60182"/>
    <w:rsid w:val="00E602F6"/>
    <w:rsid w:val="00E60322"/>
    <w:rsid w:val="00E603DF"/>
    <w:rsid w:val="00E60572"/>
    <w:rsid w:val="00E60605"/>
    <w:rsid w:val="00E60626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BB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605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68E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38E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2E3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373"/>
    <w:rsid w:val="00E746E8"/>
    <w:rsid w:val="00E74744"/>
    <w:rsid w:val="00E748B9"/>
    <w:rsid w:val="00E74B30"/>
    <w:rsid w:val="00E74B89"/>
    <w:rsid w:val="00E74C50"/>
    <w:rsid w:val="00E74C89"/>
    <w:rsid w:val="00E74DB6"/>
    <w:rsid w:val="00E74F98"/>
    <w:rsid w:val="00E750AA"/>
    <w:rsid w:val="00E7511A"/>
    <w:rsid w:val="00E75202"/>
    <w:rsid w:val="00E7521C"/>
    <w:rsid w:val="00E7522C"/>
    <w:rsid w:val="00E752CF"/>
    <w:rsid w:val="00E753A9"/>
    <w:rsid w:val="00E75623"/>
    <w:rsid w:val="00E7580D"/>
    <w:rsid w:val="00E7599A"/>
    <w:rsid w:val="00E75C82"/>
    <w:rsid w:val="00E75E1B"/>
    <w:rsid w:val="00E75EC5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D97"/>
    <w:rsid w:val="00E76E76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A5"/>
    <w:rsid w:val="00E77ECF"/>
    <w:rsid w:val="00E77F67"/>
    <w:rsid w:val="00E80079"/>
    <w:rsid w:val="00E80177"/>
    <w:rsid w:val="00E802DF"/>
    <w:rsid w:val="00E80391"/>
    <w:rsid w:val="00E803EC"/>
    <w:rsid w:val="00E804D0"/>
    <w:rsid w:val="00E80636"/>
    <w:rsid w:val="00E8076F"/>
    <w:rsid w:val="00E80C89"/>
    <w:rsid w:val="00E80DF6"/>
    <w:rsid w:val="00E80DFC"/>
    <w:rsid w:val="00E80E3C"/>
    <w:rsid w:val="00E80EE3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C42"/>
    <w:rsid w:val="00E82D7A"/>
    <w:rsid w:val="00E82DC6"/>
    <w:rsid w:val="00E82F16"/>
    <w:rsid w:val="00E82F28"/>
    <w:rsid w:val="00E82FE8"/>
    <w:rsid w:val="00E8301C"/>
    <w:rsid w:val="00E8319E"/>
    <w:rsid w:val="00E8343A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BA0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306"/>
    <w:rsid w:val="00E9140A"/>
    <w:rsid w:val="00E91479"/>
    <w:rsid w:val="00E91501"/>
    <w:rsid w:val="00E917FB"/>
    <w:rsid w:val="00E9199C"/>
    <w:rsid w:val="00E91A0E"/>
    <w:rsid w:val="00E91BB4"/>
    <w:rsid w:val="00E91F6B"/>
    <w:rsid w:val="00E9206D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CE2"/>
    <w:rsid w:val="00E93E7C"/>
    <w:rsid w:val="00E93FE0"/>
    <w:rsid w:val="00E94185"/>
    <w:rsid w:val="00E94438"/>
    <w:rsid w:val="00E944EB"/>
    <w:rsid w:val="00E94653"/>
    <w:rsid w:val="00E947A4"/>
    <w:rsid w:val="00E94801"/>
    <w:rsid w:val="00E9483F"/>
    <w:rsid w:val="00E94945"/>
    <w:rsid w:val="00E9497F"/>
    <w:rsid w:val="00E94AFC"/>
    <w:rsid w:val="00E94DD8"/>
    <w:rsid w:val="00E94E3F"/>
    <w:rsid w:val="00E94EC3"/>
    <w:rsid w:val="00E94EF4"/>
    <w:rsid w:val="00E94F7C"/>
    <w:rsid w:val="00E95160"/>
    <w:rsid w:val="00E95380"/>
    <w:rsid w:val="00E953A9"/>
    <w:rsid w:val="00E9556A"/>
    <w:rsid w:val="00E95782"/>
    <w:rsid w:val="00E9592F"/>
    <w:rsid w:val="00E959F1"/>
    <w:rsid w:val="00E95A64"/>
    <w:rsid w:val="00E95A72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5"/>
    <w:rsid w:val="00E963DC"/>
    <w:rsid w:val="00E964A5"/>
    <w:rsid w:val="00E964E8"/>
    <w:rsid w:val="00E96519"/>
    <w:rsid w:val="00E967AA"/>
    <w:rsid w:val="00E969DF"/>
    <w:rsid w:val="00E96BFD"/>
    <w:rsid w:val="00E96CCB"/>
    <w:rsid w:val="00E96E5A"/>
    <w:rsid w:val="00E96F4E"/>
    <w:rsid w:val="00E9728E"/>
    <w:rsid w:val="00E97352"/>
    <w:rsid w:val="00E97552"/>
    <w:rsid w:val="00E97652"/>
    <w:rsid w:val="00E9778A"/>
    <w:rsid w:val="00E97A46"/>
    <w:rsid w:val="00E97A72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9CF"/>
    <w:rsid w:val="00EA2B2E"/>
    <w:rsid w:val="00EA2BEA"/>
    <w:rsid w:val="00EA2C87"/>
    <w:rsid w:val="00EA2DC2"/>
    <w:rsid w:val="00EA2F26"/>
    <w:rsid w:val="00EA30EF"/>
    <w:rsid w:val="00EA311B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3F80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3D"/>
    <w:rsid w:val="00EA6FA8"/>
    <w:rsid w:val="00EA708E"/>
    <w:rsid w:val="00EA72AA"/>
    <w:rsid w:val="00EA73E1"/>
    <w:rsid w:val="00EA74C1"/>
    <w:rsid w:val="00EA74E8"/>
    <w:rsid w:val="00EA75FF"/>
    <w:rsid w:val="00EA7603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49F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1E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6FAF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40"/>
    <w:rsid w:val="00EC4B75"/>
    <w:rsid w:val="00EC4C6E"/>
    <w:rsid w:val="00EC4CFE"/>
    <w:rsid w:val="00EC4D56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5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2A0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43"/>
    <w:rsid w:val="00ED0FBF"/>
    <w:rsid w:val="00ED1055"/>
    <w:rsid w:val="00ED1078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B5D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2F36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8F3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83"/>
    <w:rsid w:val="00ED69E6"/>
    <w:rsid w:val="00ED6AC0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72"/>
    <w:rsid w:val="00ED7EFE"/>
    <w:rsid w:val="00ED7FAC"/>
    <w:rsid w:val="00EE0052"/>
    <w:rsid w:val="00EE0429"/>
    <w:rsid w:val="00EE0506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988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653"/>
    <w:rsid w:val="00EE399B"/>
    <w:rsid w:val="00EE3B15"/>
    <w:rsid w:val="00EE3CA0"/>
    <w:rsid w:val="00EE3FD6"/>
    <w:rsid w:val="00EE4078"/>
    <w:rsid w:val="00EE40BC"/>
    <w:rsid w:val="00EE42A9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104"/>
    <w:rsid w:val="00EE57D6"/>
    <w:rsid w:val="00EE5889"/>
    <w:rsid w:val="00EE5A2B"/>
    <w:rsid w:val="00EE5B10"/>
    <w:rsid w:val="00EE5B6E"/>
    <w:rsid w:val="00EE5C8A"/>
    <w:rsid w:val="00EE5D51"/>
    <w:rsid w:val="00EE5FD2"/>
    <w:rsid w:val="00EE61C3"/>
    <w:rsid w:val="00EE667E"/>
    <w:rsid w:val="00EE6868"/>
    <w:rsid w:val="00EE6A73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A4E"/>
    <w:rsid w:val="00EE7CF0"/>
    <w:rsid w:val="00EE7EBC"/>
    <w:rsid w:val="00EF00D2"/>
    <w:rsid w:val="00EF02BF"/>
    <w:rsid w:val="00EF02F1"/>
    <w:rsid w:val="00EF0610"/>
    <w:rsid w:val="00EF06FB"/>
    <w:rsid w:val="00EF072D"/>
    <w:rsid w:val="00EF07AE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0A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3A"/>
    <w:rsid w:val="00EF3BAB"/>
    <w:rsid w:val="00EF3CAA"/>
    <w:rsid w:val="00EF3E26"/>
    <w:rsid w:val="00EF3EF6"/>
    <w:rsid w:val="00EF4249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5EA5"/>
    <w:rsid w:val="00EF5ECE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91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4C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A6C"/>
    <w:rsid w:val="00F01CA0"/>
    <w:rsid w:val="00F01D5E"/>
    <w:rsid w:val="00F01DDE"/>
    <w:rsid w:val="00F0206E"/>
    <w:rsid w:val="00F020B2"/>
    <w:rsid w:val="00F0225E"/>
    <w:rsid w:val="00F02730"/>
    <w:rsid w:val="00F028E0"/>
    <w:rsid w:val="00F02CD2"/>
    <w:rsid w:val="00F02D81"/>
    <w:rsid w:val="00F02DA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4F9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BB"/>
    <w:rsid w:val="00F067D1"/>
    <w:rsid w:val="00F067E2"/>
    <w:rsid w:val="00F06815"/>
    <w:rsid w:val="00F069EB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682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4E0"/>
    <w:rsid w:val="00F12515"/>
    <w:rsid w:val="00F12954"/>
    <w:rsid w:val="00F129DA"/>
    <w:rsid w:val="00F129F8"/>
    <w:rsid w:val="00F12BB9"/>
    <w:rsid w:val="00F12BE5"/>
    <w:rsid w:val="00F12DB7"/>
    <w:rsid w:val="00F1305A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AA5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00"/>
    <w:rsid w:val="00F16366"/>
    <w:rsid w:val="00F163EF"/>
    <w:rsid w:val="00F165A7"/>
    <w:rsid w:val="00F1685A"/>
    <w:rsid w:val="00F16937"/>
    <w:rsid w:val="00F16AD1"/>
    <w:rsid w:val="00F16FC4"/>
    <w:rsid w:val="00F17087"/>
    <w:rsid w:val="00F1743F"/>
    <w:rsid w:val="00F17496"/>
    <w:rsid w:val="00F17667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727"/>
    <w:rsid w:val="00F228A3"/>
    <w:rsid w:val="00F228FC"/>
    <w:rsid w:val="00F22AAE"/>
    <w:rsid w:val="00F22C39"/>
    <w:rsid w:val="00F22E96"/>
    <w:rsid w:val="00F22EF0"/>
    <w:rsid w:val="00F22F47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47"/>
    <w:rsid w:val="00F30CE6"/>
    <w:rsid w:val="00F30D66"/>
    <w:rsid w:val="00F30E34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957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3D0B"/>
    <w:rsid w:val="00F3434F"/>
    <w:rsid w:val="00F34356"/>
    <w:rsid w:val="00F34451"/>
    <w:rsid w:val="00F346C0"/>
    <w:rsid w:val="00F34AB1"/>
    <w:rsid w:val="00F34AC1"/>
    <w:rsid w:val="00F34BAD"/>
    <w:rsid w:val="00F34FC1"/>
    <w:rsid w:val="00F3511D"/>
    <w:rsid w:val="00F35193"/>
    <w:rsid w:val="00F351E2"/>
    <w:rsid w:val="00F352F4"/>
    <w:rsid w:val="00F35659"/>
    <w:rsid w:val="00F3576D"/>
    <w:rsid w:val="00F35A06"/>
    <w:rsid w:val="00F35A8F"/>
    <w:rsid w:val="00F36190"/>
    <w:rsid w:val="00F362DA"/>
    <w:rsid w:val="00F365C8"/>
    <w:rsid w:val="00F366DC"/>
    <w:rsid w:val="00F366E7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1D19"/>
    <w:rsid w:val="00F42077"/>
    <w:rsid w:val="00F422A5"/>
    <w:rsid w:val="00F423AE"/>
    <w:rsid w:val="00F424B3"/>
    <w:rsid w:val="00F4257E"/>
    <w:rsid w:val="00F42630"/>
    <w:rsid w:val="00F42807"/>
    <w:rsid w:val="00F4280C"/>
    <w:rsid w:val="00F4298A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460"/>
    <w:rsid w:val="00F458CE"/>
    <w:rsid w:val="00F45A76"/>
    <w:rsid w:val="00F45A8A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6EC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A"/>
    <w:rsid w:val="00F5060D"/>
    <w:rsid w:val="00F506B5"/>
    <w:rsid w:val="00F507FF"/>
    <w:rsid w:val="00F50A8A"/>
    <w:rsid w:val="00F50AEE"/>
    <w:rsid w:val="00F50B12"/>
    <w:rsid w:val="00F50C0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A26"/>
    <w:rsid w:val="00F54B49"/>
    <w:rsid w:val="00F54B60"/>
    <w:rsid w:val="00F54D48"/>
    <w:rsid w:val="00F54D9F"/>
    <w:rsid w:val="00F550FF"/>
    <w:rsid w:val="00F55179"/>
    <w:rsid w:val="00F5529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57DD6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A2"/>
    <w:rsid w:val="00F621C8"/>
    <w:rsid w:val="00F6242D"/>
    <w:rsid w:val="00F6256B"/>
    <w:rsid w:val="00F62693"/>
    <w:rsid w:val="00F629FC"/>
    <w:rsid w:val="00F62A98"/>
    <w:rsid w:val="00F62EED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5B"/>
    <w:rsid w:val="00F64ED2"/>
    <w:rsid w:val="00F65015"/>
    <w:rsid w:val="00F65369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BD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4D"/>
    <w:rsid w:val="00F70C62"/>
    <w:rsid w:val="00F713E9"/>
    <w:rsid w:val="00F716B8"/>
    <w:rsid w:val="00F7189C"/>
    <w:rsid w:val="00F719B0"/>
    <w:rsid w:val="00F71D8E"/>
    <w:rsid w:val="00F71E50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639"/>
    <w:rsid w:val="00F73758"/>
    <w:rsid w:val="00F737D4"/>
    <w:rsid w:val="00F739D1"/>
    <w:rsid w:val="00F73A75"/>
    <w:rsid w:val="00F73B11"/>
    <w:rsid w:val="00F73B44"/>
    <w:rsid w:val="00F73BB1"/>
    <w:rsid w:val="00F73C43"/>
    <w:rsid w:val="00F73CA7"/>
    <w:rsid w:val="00F73E27"/>
    <w:rsid w:val="00F73E48"/>
    <w:rsid w:val="00F73E6C"/>
    <w:rsid w:val="00F7410A"/>
    <w:rsid w:val="00F7414B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C6A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87"/>
    <w:rsid w:val="00F859A4"/>
    <w:rsid w:val="00F85ABA"/>
    <w:rsid w:val="00F85CA0"/>
    <w:rsid w:val="00F85CAA"/>
    <w:rsid w:val="00F85FD3"/>
    <w:rsid w:val="00F86076"/>
    <w:rsid w:val="00F861BD"/>
    <w:rsid w:val="00F863E4"/>
    <w:rsid w:val="00F864AD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A39"/>
    <w:rsid w:val="00F87C9A"/>
    <w:rsid w:val="00F87CCD"/>
    <w:rsid w:val="00F87E77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B6C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48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D34"/>
    <w:rsid w:val="00F94F90"/>
    <w:rsid w:val="00F9510F"/>
    <w:rsid w:val="00F95221"/>
    <w:rsid w:val="00F95585"/>
    <w:rsid w:val="00F956B3"/>
    <w:rsid w:val="00F956C3"/>
    <w:rsid w:val="00F956E8"/>
    <w:rsid w:val="00F95808"/>
    <w:rsid w:val="00F95953"/>
    <w:rsid w:val="00F95AC3"/>
    <w:rsid w:val="00F95BC7"/>
    <w:rsid w:val="00F95D20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6C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D3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A1"/>
    <w:rsid w:val="00FA49EC"/>
    <w:rsid w:val="00FA4D31"/>
    <w:rsid w:val="00FA50F5"/>
    <w:rsid w:val="00FA515D"/>
    <w:rsid w:val="00FA53FE"/>
    <w:rsid w:val="00FA54D5"/>
    <w:rsid w:val="00FA556A"/>
    <w:rsid w:val="00FA586C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23C"/>
    <w:rsid w:val="00FA6474"/>
    <w:rsid w:val="00FA653D"/>
    <w:rsid w:val="00FA66C4"/>
    <w:rsid w:val="00FA66C7"/>
    <w:rsid w:val="00FA670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591"/>
    <w:rsid w:val="00FB0627"/>
    <w:rsid w:val="00FB0638"/>
    <w:rsid w:val="00FB0687"/>
    <w:rsid w:val="00FB0818"/>
    <w:rsid w:val="00FB0AE3"/>
    <w:rsid w:val="00FB0B78"/>
    <w:rsid w:val="00FB100F"/>
    <w:rsid w:val="00FB116C"/>
    <w:rsid w:val="00FB129C"/>
    <w:rsid w:val="00FB167D"/>
    <w:rsid w:val="00FB176C"/>
    <w:rsid w:val="00FB1943"/>
    <w:rsid w:val="00FB1991"/>
    <w:rsid w:val="00FB19FF"/>
    <w:rsid w:val="00FB1C37"/>
    <w:rsid w:val="00FB20B9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3D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B6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6E4"/>
    <w:rsid w:val="00FB7815"/>
    <w:rsid w:val="00FB7946"/>
    <w:rsid w:val="00FB7BF7"/>
    <w:rsid w:val="00FB7E6A"/>
    <w:rsid w:val="00FB7EAD"/>
    <w:rsid w:val="00FC0006"/>
    <w:rsid w:val="00FC008D"/>
    <w:rsid w:val="00FC00DE"/>
    <w:rsid w:val="00FC0222"/>
    <w:rsid w:val="00FC028F"/>
    <w:rsid w:val="00FC0602"/>
    <w:rsid w:val="00FC0987"/>
    <w:rsid w:val="00FC0AA3"/>
    <w:rsid w:val="00FC0BE3"/>
    <w:rsid w:val="00FC0C19"/>
    <w:rsid w:val="00FC0CCD"/>
    <w:rsid w:val="00FC0E22"/>
    <w:rsid w:val="00FC0EB4"/>
    <w:rsid w:val="00FC0F14"/>
    <w:rsid w:val="00FC106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C99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8E9"/>
    <w:rsid w:val="00FC49FF"/>
    <w:rsid w:val="00FC4A2B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C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5BC"/>
    <w:rsid w:val="00FD06D0"/>
    <w:rsid w:val="00FD095E"/>
    <w:rsid w:val="00FD0A12"/>
    <w:rsid w:val="00FD0A35"/>
    <w:rsid w:val="00FD0C49"/>
    <w:rsid w:val="00FD0E14"/>
    <w:rsid w:val="00FD0F05"/>
    <w:rsid w:val="00FD0F14"/>
    <w:rsid w:val="00FD0F7B"/>
    <w:rsid w:val="00FD1450"/>
    <w:rsid w:val="00FD151B"/>
    <w:rsid w:val="00FD15D3"/>
    <w:rsid w:val="00FD1807"/>
    <w:rsid w:val="00FD18B1"/>
    <w:rsid w:val="00FD1A14"/>
    <w:rsid w:val="00FD205F"/>
    <w:rsid w:val="00FD27CB"/>
    <w:rsid w:val="00FD297D"/>
    <w:rsid w:val="00FD29D1"/>
    <w:rsid w:val="00FD2BF9"/>
    <w:rsid w:val="00FD2D3D"/>
    <w:rsid w:val="00FD2D79"/>
    <w:rsid w:val="00FD2E4E"/>
    <w:rsid w:val="00FD2F8D"/>
    <w:rsid w:val="00FD30CA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8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21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0F4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5D9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2B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1BA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30D"/>
    <w:rsid w:val="00FE630E"/>
    <w:rsid w:val="00FE6539"/>
    <w:rsid w:val="00FE663B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704"/>
    <w:rsid w:val="00FE7A1F"/>
    <w:rsid w:val="00FF01D5"/>
    <w:rsid w:val="00FF0230"/>
    <w:rsid w:val="00FF02F0"/>
    <w:rsid w:val="00FF030B"/>
    <w:rsid w:val="00FF060E"/>
    <w:rsid w:val="00FF0697"/>
    <w:rsid w:val="00FF0A3D"/>
    <w:rsid w:val="00FF0A88"/>
    <w:rsid w:val="00FF0F61"/>
    <w:rsid w:val="00FF11E3"/>
    <w:rsid w:val="00FF122A"/>
    <w:rsid w:val="00FF1253"/>
    <w:rsid w:val="00FF1475"/>
    <w:rsid w:val="00FF154E"/>
    <w:rsid w:val="00FF174B"/>
    <w:rsid w:val="00FF17F1"/>
    <w:rsid w:val="00FF190F"/>
    <w:rsid w:val="00FF1925"/>
    <w:rsid w:val="00FF199E"/>
    <w:rsid w:val="00FF1B57"/>
    <w:rsid w:val="00FF1CFB"/>
    <w:rsid w:val="00FF1D5C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125"/>
    <w:rsid w:val="00FF5221"/>
    <w:rsid w:val="00FF5328"/>
    <w:rsid w:val="00FF54C7"/>
    <w:rsid w:val="00FF5503"/>
    <w:rsid w:val="00FF5680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336CD7"/>
  </w:style>
  <w:style w:type="character" w:customStyle="1" w:styleId="BodyTextIndent3Char">
    <w:name w:val="Body Text Indent 3 Char"/>
    <w:basedOn w:val="DefaultParagraphFont"/>
    <w:link w:val="BodyTextIndent3"/>
    <w:rsid w:val="00336CD7"/>
    <w:rPr>
      <w:sz w:val="16"/>
      <w:szCs w:val="16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85B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B6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smelink.net/company/thai-eastern-top-seeds-oil-company-limited.html" TargetMode="Externa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footer" Target="footer9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139</Pages>
  <Words>29850</Words>
  <Characters>170146</Characters>
  <Application>Microsoft Office Word</Application>
  <DocSecurity>0</DocSecurity>
  <Lines>1417</Lines>
  <Paragraphs>399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199597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Kamonrungsee, Thongkumwong</cp:lastModifiedBy>
  <cp:revision>13</cp:revision>
  <cp:lastPrinted>2023-02-07T16:15:00Z</cp:lastPrinted>
  <dcterms:created xsi:type="dcterms:W3CDTF">2024-02-01T03:51:00Z</dcterms:created>
  <dcterms:modified xsi:type="dcterms:W3CDTF">2024-02-12T09:32:00Z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</Properties>
</file>