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3407D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0C1CD6">
          <w:headerReference w:type="default" r:id="rId8"/>
          <w:head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303DC8D0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D4D9F64" w14:textId="77777777" w:rsidR="00EA0A4B" w:rsidRDefault="00EA0A4B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</w:p>
    <w:p w14:paraId="35E89246" w14:textId="77777777" w:rsidR="00F15E25" w:rsidRDefault="00C97BF9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</w:t>
      </w:r>
      <w:r w:rsidR="00671DEC">
        <w:rPr>
          <w:rFonts w:ascii="Angsana New" w:hAnsi="Angsana New" w:hint="cs"/>
          <w:b/>
          <w:bCs/>
          <w:sz w:val="56"/>
          <w:szCs w:val="56"/>
          <w:cs/>
        </w:rPr>
        <w:t>ริษัท อีสต์โคสท์เฟอร์นิเทค จำกัด (มหาชน)</w:t>
      </w:r>
      <w:r w:rsidR="00E11DF9" w:rsidRPr="00C12CD3">
        <w:rPr>
          <w:rFonts w:ascii="Angsana New" w:hAnsi="Angsana New"/>
          <w:b/>
          <w:bCs/>
          <w:sz w:val="56"/>
          <w:szCs w:val="56"/>
          <w:cs/>
        </w:rPr>
        <w:t xml:space="preserve"> และบริษัทย่อ</w:t>
      </w:r>
      <w:r w:rsidR="00192DFA">
        <w:rPr>
          <w:rFonts w:ascii="Angsana New" w:hAnsi="Angsana New" w:hint="cs"/>
          <w:b/>
          <w:bCs/>
          <w:sz w:val="56"/>
          <w:szCs w:val="56"/>
          <w:cs/>
        </w:rPr>
        <w:t>ย</w:t>
      </w:r>
    </w:p>
    <w:p w14:paraId="36406431" w14:textId="77777777" w:rsidR="00F83761" w:rsidRPr="00BB5AB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5F5080B1" w14:textId="77777777" w:rsidR="00C12CD3" w:rsidRPr="000A0594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14:paraId="2E65FEC9" w14:textId="0A67D993" w:rsidR="00C12CD3" w:rsidRPr="00C336CE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</w:t>
      </w: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0258EC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0A059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08300F">
        <w:rPr>
          <w:rFonts w:ascii="Angsana New" w:hAnsi="Angsana New"/>
          <w:b/>
          <w:bCs/>
          <w:color w:val="000000"/>
          <w:sz w:val="32"/>
          <w:szCs w:val="32"/>
        </w:rPr>
        <w:t>256</w:t>
      </w:r>
      <w:r w:rsidR="000258EC">
        <w:rPr>
          <w:rFonts w:ascii="Angsana New" w:hAnsi="Angsana New"/>
          <w:b/>
          <w:bCs/>
          <w:color w:val="000000"/>
          <w:sz w:val="32"/>
          <w:szCs w:val="32"/>
        </w:rPr>
        <w:t>6</w:t>
      </w:r>
    </w:p>
    <w:p w14:paraId="19EC41DC" w14:textId="77777777" w:rsidR="00E71175" w:rsidRPr="00A57A7F" w:rsidRDefault="00C12CD3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14:paraId="17A74A6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7DEDF3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26DE03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FCB1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BE2AE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81F1E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2A3E6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A7D4B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A97991E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D9CF5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F331D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CBCFA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3EA55F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F0E12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6FBBD0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8FF0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1B0BE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3A4087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E5808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802624" w14:textId="77777777" w:rsidR="002E20DD" w:rsidRDefault="002E20DD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0843F2EC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1CAF1EC" w14:textId="77777777"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1AFA853" w14:textId="77777777"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14:paraId="5AD95DD4" w14:textId="77777777"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14:paraId="5FF17A83" w14:textId="77777777"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14:paraId="4DF5CE07" w14:textId="77777777"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14:paraId="69EDC599" w14:textId="77777777" w:rsidR="00637130" w:rsidRPr="001334E4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14:paraId="61C25D5D" w14:textId="77777777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884B05E" w14:textId="77777777" w:rsidR="00727284" w:rsidRPr="00D7202C" w:rsidRDefault="00727284" w:rsidP="0072728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7202C">
        <w:rPr>
          <w:rFonts w:ascii="Angsana New" w:hAnsi="Angsana New" w:cs="Angsana New"/>
          <w:sz w:val="30"/>
          <w:szCs w:val="30"/>
          <w:cs/>
        </w:rPr>
        <w:t>เสนอ</w:t>
      </w:r>
      <w:r w:rsidRPr="00D7202C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อีสต์โคสท์เฟอร์นิเทค จำกัด (มหาชน)</w:t>
      </w:r>
    </w:p>
    <w:p w14:paraId="156F0275" w14:textId="77777777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BE032A" w14:textId="77777777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A8C5918" w14:textId="77777777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42CAB5" w14:textId="7AFD3AA4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702EC5">
        <w:rPr>
          <w:rFonts w:ascii="Angsana New" w:hAnsi="Angsana New" w:cs="Angsana New"/>
          <w:sz w:val="30"/>
          <w:szCs w:val="30"/>
        </w:rPr>
        <w:t>“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EC5">
        <w:rPr>
          <w:rFonts w:ascii="Angsana New" w:hAnsi="Angsana New" w:cs="Angsana New"/>
          <w:sz w:val="30"/>
          <w:szCs w:val="30"/>
        </w:rPr>
        <w:t>”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08300F">
        <w:rPr>
          <w:rFonts w:ascii="Angsana New" w:hAnsi="Angsana New" w:cs="Angsana New" w:hint="cs"/>
          <w:sz w:val="30"/>
          <w:szCs w:val="30"/>
          <w:cs/>
        </w:rPr>
        <w:t>256</w:t>
      </w:r>
      <w:r w:rsidR="000258EC">
        <w:rPr>
          <w:rFonts w:ascii="Angsana New" w:hAnsi="Angsana New" w:cs="Angsana New" w:hint="cs"/>
          <w:sz w:val="30"/>
          <w:szCs w:val="30"/>
          <w:cs/>
        </w:rPr>
        <w:t>6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02EC5">
        <w:rPr>
          <w:rFonts w:ascii="Angsana New" w:hAnsi="Angsana New" w:cs="Angsana New" w:hint="cs"/>
          <w:sz w:val="30"/>
          <w:szCs w:val="30"/>
          <w:cs/>
        </w:rPr>
        <w:t>ยัง</w:t>
      </w:r>
      <w:r w:rsidRPr="00702EC5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2D2555">
        <w:rPr>
          <w:rFonts w:ascii="Angsana New" w:hAnsi="Angsana New" w:cs="Angsana New" w:hint="cs"/>
          <w:sz w:val="30"/>
          <w:szCs w:val="30"/>
          <w:cs/>
        </w:rPr>
        <w:t>(</w:t>
      </w:r>
      <w:r w:rsidR="002D2555">
        <w:rPr>
          <w:rFonts w:ascii="Angsana New" w:hAnsi="Angsana New" w:cs="Angsana New"/>
          <w:sz w:val="30"/>
          <w:szCs w:val="30"/>
        </w:rPr>
        <w:t>“</w:t>
      </w:r>
      <w:r w:rsidR="002D25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D2555">
        <w:rPr>
          <w:rFonts w:ascii="Angsana New" w:hAnsi="Angsana New" w:cs="Angsana New"/>
          <w:sz w:val="30"/>
          <w:szCs w:val="30"/>
        </w:rPr>
        <w:t xml:space="preserve">”)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08300F">
        <w:rPr>
          <w:rFonts w:ascii="Angsana New" w:hAnsi="Angsana New" w:cs="Angsana New" w:hint="cs"/>
          <w:sz w:val="30"/>
          <w:szCs w:val="30"/>
          <w:cs/>
        </w:rPr>
        <w:t>256</w:t>
      </w:r>
      <w:r w:rsidR="000258EC">
        <w:rPr>
          <w:rFonts w:ascii="Angsana New" w:hAnsi="Angsana New" w:cs="Angsana New" w:hint="cs"/>
          <w:sz w:val="30"/>
          <w:szCs w:val="30"/>
          <w:cs/>
        </w:rPr>
        <w:t>6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14:paraId="5E674530" w14:textId="77777777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AD62E8F" w14:textId="3A66FEDD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08300F">
        <w:rPr>
          <w:rFonts w:ascii="Angsana New" w:hAnsi="Angsana New" w:cs="Angsana New" w:hint="cs"/>
          <w:sz w:val="30"/>
          <w:szCs w:val="30"/>
          <w:cs/>
        </w:rPr>
        <w:t>256</w:t>
      </w:r>
      <w:r w:rsidR="000258EC">
        <w:rPr>
          <w:rFonts w:ascii="Angsana New" w:hAnsi="Angsana New" w:cs="Angsana New" w:hint="cs"/>
          <w:sz w:val="30"/>
          <w:szCs w:val="30"/>
          <w:cs/>
        </w:rPr>
        <w:t>6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08300F">
        <w:rPr>
          <w:rFonts w:ascii="Angsana New" w:hAnsi="Angsana New" w:cs="Angsana New" w:hint="cs"/>
          <w:sz w:val="30"/>
          <w:szCs w:val="30"/>
          <w:cs/>
        </w:rPr>
        <w:t>256</w:t>
      </w:r>
      <w:r w:rsidR="000258EC">
        <w:rPr>
          <w:rFonts w:ascii="Angsana New" w:hAnsi="Angsana New" w:cs="Angsana New" w:hint="cs"/>
          <w:sz w:val="30"/>
          <w:szCs w:val="30"/>
          <w:cs/>
        </w:rPr>
        <w:t>6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C501E9" w14:textId="77777777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1E718F1" w14:textId="77777777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9B4B277" w14:textId="77777777"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2F3BB2" w14:textId="77777777" w:rsidR="00637130" w:rsidRPr="00702EC5" w:rsidRDefault="0008300F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2E2CAD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2E2CAD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2E2CAD">
        <w:rPr>
          <w:rFonts w:ascii="Angsana New" w:hAnsi="Angsana New" w:cs="Angsana New"/>
          <w:sz w:val="30"/>
          <w:szCs w:val="30"/>
        </w:rPr>
        <w:t xml:space="preserve"> “</w:t>
      </w:r>
      <w:r w:rsidRPr="002E2CAD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E2CAD">
        <w:rPr>
          <w:rFonts w:ascii="Angsana New" w:hAnsi="Angsana New" w:cs="Angsana New"/>
          <w:sz w:val="30"/>
          <w:szCs w:val="30"/>
        </w:rPr>
        <w:t xml:space="preserve">” </w:t>
      </w:r>
      <w:r w:rsidRPr="002E2CAD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FC203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E2CAD">
        <w:rPr>
          <w:rFonts w:ascii="Angsana New" w:hAnsi="Angsana New" w:cs="Angsana New"/>
          <w:sz w:val="30"/>
          <w:szCs w:val="30"/>
          <w:cs/>
        </w:rPr>
        <w:t>บริษัท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Pr="002E2CAD">
        <w:rPr>
          <w:rFonts w:ascii="Angsana New" w:hAnsi="Angsana New" w:cs="Angsana New"/>
          <w:sz w:val="30"/>
          <w:szCs w:val="30"/>
        </w:rPr>
        <w:t>“</w:t>
      </w:r>
      <w:r w:rsidRPr="002E2CAD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2E2CAD">
        <w:rPr>
          <w:rFonts w:ascii="Angsana New" w:hAnsi="Angsana New" w:cs="Angsana New"/>
          <w:sz w:val="30"/>
          <w:szCs w:val="30"/>
        </w:rPr>
        <w:t>”</w:t>
      </w:r>
      <w:r w:rsidRPr="002E2CAD">
        <w:rPr>
          <w:rFonts w:ascii="Angsana New" w:hAnsi="Angsana New" w:cs="Angsana New"/>
          <w:sz w:val="30"/>
          <w:szCs w:val="30"/>
          <w:cs/>
        </w:rPr>
        <w:t>) ในส่วนที่เกี่ยวข้องกับการตรวจสอบงบการเงินรวมและงบการเงินเฉพาะกิจการ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E2CAD">
        <w:rPr>
          <w:rFonts w:ascii="Angsana New" w:hAnsi="Angsana New" w:cs="Angsana New"/>
          <w:sz w:val="30"/>
          <w:szCs w:val="30"/>
        </w:rPr>
        <w:t xml:space="preserve"> </w:t>
      </w:r>
      <w:r w:rsidRPr="002E2CAD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5FA103" w14:textId="77777777" w:rsidR="00637130" w:rsidRPr="00E352BA" w:rsidRDefault="00637130" w:rsidP="00727284">
      <w:pPr>
        <w:rPr>
          <w:rFonts w:ascii="Angsana New" w:hAnsi="Angsana New"/>
          <w:b/>
          <w:bCs/>
          <w:sz w:val="30"/>
          <w:szCs w:val="30"/>
        </w:rPr>
      </w:pPr>
      <w:r w:rsidRPr="00E352BA">
        <w:rPr>
          <w:rFonts w:ascii="Angsana New" w:hAnsi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Pr="00E352B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DB0F935" w14:textId="77777777" w:rsidR="00637130" w:rsidRPr="00E352BA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9554FAE" w14:textId="77777777" w:rsidR="00637130" w:rsidRPr="00E352BA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E352BA">
        <w:rPr>
          <w:rFonts w:ascii="Angsana New" w:hAnsi="Angsana New" w:cs="Angsana New" w:hint="cs"/>
          <w:sz w:val="30"/>
          <w:szCs w:val="30"/>
          <w:cs/>
        </w:rPr>
        <w:t>ำ</w:t>
      </w:r>
      <w:r w:rsidRPr="00E352BA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ทั้งนี้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Pr="00E352BA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78DE8F7D" w14:textId="77777777" w:rsidR="00401D30" w:rsidRPr="00E352BA" w:rsidRDefault="00401D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D33A0FB" w14:textId="77777777" w:rsidR="00E352BA" w:rsidRPr="00E352BA" w:rsidRDefault="00E352BA" w:rsidP="00E352B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E352BA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ความถูกต้อง ครบถ้วนและตรงงวดบัญชีของรายได้จากการขายสินค้า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ของบริษัท</w:t>
      </w:r>
    </w:p>
    <w:p w14:paraId="10B36653" w14:textId="77777777" w:rsidR="00E352BA" w:rsidRPr="00FA47B1" w:rsidRDefault="00E352BA" w:rsidP="00E352BA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14:paraId="4D6926EA" w14:textId="77777777" w:rsidR="00E352BA" w:rsidRPr="00E352BA" w:rsidRDefault="00E352BA" w:rsidP="00E352BA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352B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14:paraId="5606B1A7" w14:textId="77777777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9DA3AEB" w14:textId="77777777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รายได้จากการขายสินค้าเป็น</w:t>
      </w:r>
      <w:r w:rsidRPr="00E352BA">
        <w:rPr>
          <w:rFonts w:ascii="Angsana New" w:hAnsi="Angsana New" w:cs="Angsana New"/>
          <w:sz w:val="30"/>
          <w:szCs w:val="30"/>
          <w:cs/>
        </w:rPr>
        <w:t>การเพิ่มขึ้นของประโยชน์เชิงเศรษฐกิจในรูปของกระแสรับเข้าของสินทรัพย์</w:t>
      </w:r>
      <w:r w:rsidRPr="00E352BA">
        <w:rPr>
          <w:rFonts w:ascii="Angsana New" w:hAnsi="Angsana New" w:cs="Angsana New" w:hint="cs"/>
          <w:sz w:val="30"/>
          <w:szCs w:val="30"/>
          <w:cs/>
        </w:rPr>
        <w:t>ที่เกิดจากภาระที่ต้องปฏิบัติของบริษัทโดยการโอนสินค้าให้แก่ลูกค้าซึ่งเกี่ยวข้องกับกิจกรรมหลักทางธุรกิจของบริษัท รายได้จากการขายมีนัยสำคัญโดยตรงต่อผลการดำเนินงานของบริษัทและมีจำนวนเงินที่เป็นสาระสำคัญต่องบการเงิน นอกจากนี้ การขายสินค้าของบริษัทในแต่ละปีมีปริมาณรายการเป็นจำนวนมาก</w:t>
      </w:r>
      <w:r w:rsidR="0053531F">
        <w:rPr>
          <w:rFonts w:ascii="Angsana New" w:hAnsi="Angsana New" w:cs="Angsana New" w:hint="cs"/>
          <w:sz w:val="30"/>
          <w:szCs w:val="30"/>
          <w:cs/>
        </w:rPr>
        <w:t>โดยผ่านช่องทางการขายที่หลากหลาย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 จึงต้องมีความเชื่อมั่นได้ว่ารายการขายสินค้าของบริษัทนั้นถูกบันทึกบัญชีไว้อย่างถูกต้อง ครบถ้วนและตรงงวดบัญชี</w:t>
      </w:r>
    </w:p>
    <w:p w14:paraId="24132EC0" w14:textId="77777777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EF54C60" w14:textId="5F5AB798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 xml:space="preserve">ทั้งนี้ นโยบายการบัญชีที่สำคัญและข้อมูลอื่นเกี่ยวกับรายได้จากการขายสินค้าเปิดเผยไว้ในหมายเหตุประกอบงบการเงินข้อ </w:t>
      </w:r>
      <w:r w:rsidR="000F4714">
        <w:rPr>
          <w:rFonts w:ascii="Angsana New" w:hAnsi="Angsana New" w:cs="Angsana New" w:hint="cs"/>
          <w:sz w:val="30"/>
          <w:szCs w:val="30"/>
          <w:cs/>
        </w:rPr>
        <w:t>3</w:t>
      </w:r>
      <w:r w:rsidRPr="00E352BA">
        <w:rPr>
          <w:rFonts w:ascii="Angsana New" w:hAnsi="Angsana New" w:cs="Angsana New"/>
          <w:sz w:val="30"/>
          <w:szCs w:val="30"/>
        </w:rPr>
        <w:t xml:space="preserve"> </w:t>
      </w:r>
      <w:r w:rsidR="002D2555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2D2555">
        <w:rPr>
          <w:rFonts w:ascii="Angsana New" w:hAnsi="Angsana New" w:cs="Angsana New"/>
          <w:sz w:val="30"/>
          <w:szCs w:val="30"/>
        </w:rPr>
        <w:t xml:space="preserve">16 </w:t>
      </w:r>
      <w:r w:rsidRPr="00E352BA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7E05C9">
        <w:rPr>
          <w:rFonts w:ascii="Angsana New" w:hAnsi="Angsana New" w:cs="Angsana New"/>
          <w:sz w:val="30"/>
          <w:szCs w:val="30"/>
        </w:rPr>
        <w:t>2</w:t>
      </w:r>
      <w:r w:rsidR="000F4714">
        <w:rPr>
          <w:rFonts w:ascii="Angsana New" w:hAnsi="Angsana New" w:cs="Angsana New" w:hint="cs"/>
          <w:sz w:val="30"/>
          <w:szCs w:val="30"/>
          <w:cs/>
        </w:rPr>
        <w:t>8</w:t>
      </w:r>
    </w:p>
    <w:p w14:paraId="737FC36E" w14:textId="77777777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7795AE2" w14:textId="77777777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352BA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14:paraId="55A056C2" w14:textId="77777777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32D3556" w14:textId="77777777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14:paraId="7863C415" w14:textId="77777777" w:rsidR="00E352BA" w:rsidRPr="00E352BA" w:rsidRDefault="00E352BA" w:rsidP="00E352B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6666167" w14:textId="77777777"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/>
          <w:sz w:val="30"/>
          <w:szCs w:val="30"/>
          <w:cs/>
        </w:rPr>
        <w:t>การ</w:t>
      </w:r>
      <w:r w:rsidRPr="00E352BA">
        <w:rPr>
          <w:rFonts w:ascii="Angsana New" w:hAnsi="Angsana New" w:cs="Angsana New" w:hint="cs"/>
          <w:sz w:val="30"/>
          <w:szCs w:val="30"/>
          <w:cs/>
        </w:rPr>
        <w:t>อ่าน สอบถามและ</w:t>
      </w:r>
      <w:r w:rsidRPr="00E352BA">
        <w:rPr>
          <w:rFonts w:ascii="Angsana New" w:hAnsi="Angsana New" w:cs="Angsana New"/>
          <w:sz w:val="30"/>
          <w:szCs w:val="30"/>
          <w:cs/>
        </w:rPr>
        <w:t>ทำความเข้าใจ</w:t>
      </w:r>
      <w:r w:rsidRPr="00E352BA">
        <w:rPr>
          <w:rFonts w:ascii="Angsana New" w:hAnsi="Angsana New" w:cs="Angsana New" w:hint="cs"/>
          <w:sz w:val="30"/>
          <w:szCs w:val="30"/>
          <w:cs/>
        </w:rPr>
        <w:t>เกี่ยวกับวงจรรายได้และนโยบายการรับรู้รายได้จากการขายสินค้าของบริษัท</w:t>
      </w:r>
    </w:p>
    <w:p w14:paraId="40B37C11" w14:textId="77777777"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ควบคุมภายในที่เกี่ยวข้องกับวงจรรายได้</w:t>
      </w:r>
    </w:p>
    <w:p w14:paraId="40AB753D" w14:textId="77777777" w:rsidR="00E352BA" w:rsidRP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14:paraId="0CBD6F91" w14:textId="7F715D9B" w:rsidR="00E352BA" w:rsidRDefault="00E352BA" w:rsidP="00E352BA">
      <w:pPr>
        <w:pStyle w:val="NoSpacing"/>
        <w:numPr>
          <w:ilvl w:val="0"/>
          <w:numId w:val="32"/>
        </w:numPr>
        <w:ind w:hanging="720"/>
        <w:jc w:val="thaiDistribute"/>
        <w:rPr>
          <w:rFonts w:ascii="Angsana New" w:hAnsi="Angsana New" w:cs="Angsana New"/>
          <w:sz w:val="30"/>
          <w:szCs w:val="30"/>
        </w:rPr>
      </w:pPr>
      <w:r w:rsidRPr="00E352BA">
        <w:rPr>
          <w:rFonts w:ascii="Angsana New" w:hAnsi="Angsana New" w:cs="Angsana New" w:hint="cs"/>
          <w:sz w:val="30"/>
          <w:szCs w:val="30"/>
          <w:cs/>
        </w:rPr>
        <w:t>การทดสอบในเนื้อหาสาระของรายได้จากการขายสินค้า เช่น การตรวจสอบเอกสารประกอบรายการขายสินค้า</w:t>
      </w:r>
      <w:r w:rsidR="002D2555">
        <w:rPr>
          <w:rFonts w:ascii="Angsana New" w:hAnsi="Angsana New" w:cs="Angsana New" w:hint="cs"/>
          <w:sz w:val="30"/>
          <w:szCs w:val="30"/>
          <w:cs/>
        </w:rPr>
        <w:t xml:space="preserve"> การกระทบรายการและจำนวนเงินของการขายระหว่างการรายงานทางบัญชีและการรายงานทางภาษี </w:t>
      </w:r>
      <w:r w:rsidRPr="00E352BA">
        <w:rPr>
          <w:rFonts w:ascii="Angsana New" w:hAnsi="Angsana New" w:cs="Angsana New" w:hint="cs"/>
          <w:sz w:val="30"/>
          <w:szCs w:val="30"/>
          <w:cs/>
        </w:rPr>
        <w:t>และการตรวจตัดยอดขายทั้งก่อนและหลังวันสิ้นปีว่าบันทึกไว้ถูกต้องตรงงวดบัญชีหรือไม่</w:t>
      </w:r>
    </w:p>
    <w:p w14:paraId="41B70E66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14:paraId="26B02CD5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FB4AFAF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FA47B1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FA47B1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FA47B1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FA47B1">
        <w:rPr>
          <w:rFonts w:ascii="Angsana New" w:hAnsi="Angsana New" w:cs="Angsana New"/>
          <w:sz w:val="30"/>
          <w:szCs w:val="30"/>
          <w:cs/>
        </w:rPr>
        <w:t>ประจำปี</w:t>
      </w:r>
      <w:r w:rsidRPr="00FA47B1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FA47B1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14:paraId="61C4B147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</w:rPr>
        <w:t xml:space="preserve"> </w:t>
      </w:r>
    </w:p>
    <w:p w14:paraId="51D1CF6D" w14:textId="77777777" w:rsidR="00702EC5" w:rsidRPr="00FA47B1" w:rsidRDefault="00702EC5" w:rsidP="00702EC5">
      <w:pPr>
        <w:pStyle w:val="Default"/>
        <w:jc w:val="thaiDistribute"/>
        <w:rPr>
          <w:rFonts w:ascii="Angsana New" w:hAnsi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</w:p>
    <w:p w14:paraId="790F723E" w14:textId="77777777" w:rsidR="00637130" w:rsidRPr="00FA47B1" w:rsidRDefault="00637130" w:rsidP="00637130">
      <w:pPr>
        <w:pStyle w:val="NoSpacing"/>
        <w:rPr>
          <w:rFonts w:ascii="Angsana New" w:hAnsi="Angsana New" w:cs="Angsana New"/>
          <w:sz w:val="30"/>
          <w:szCs w:val="30"/>
        </w:rPr>
      </w:pPr>
    </w:p>
    <w:p w14:paraId="609EB912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FA47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42ECDD1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29AA271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Pr="00FA47B1"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A47B1">
        <w:rPr>
          <w:rFonts w:ascii="Angsana New" w:hAnsi="Angsana New" w:cs="Angsana New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FA47B1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14:paraId="1156A8E3" w14:textId="77777777" w:rsidR="00FA47B1" w:rsidRDefault="00FA47B1" w:rsidP="00576C21">
      <w:pPr>
        <w:rPr>
          <w:rFonts w:ascii="Angsana New" w:hAnsi="Angsana New"/>
          <w:b/>
          <w:bCs/>
          <w:sz w:val="30"/>
          <w:szCs w:val="30"/>
        </w:rPr>
      </w:pPr>
    </w:p>
    <w:p w14:paraId="4499CC27" w14:textId="77777777" w:rsidR="00702EC5" w:rsidRPr="00FA47B1" w:rsidRDefault="00702EC5" w:rsidP="00576C21">
      <w:pPr>
        <w:rPr>
          <w:rFonts w:ascii="Angsana New" w:hAnsi="Angsana New"/>
          <w:b/>
          <w:bCs/>
          <w:sz w:val="30"/>
          <w:szCs w:val="30"/>
        </w:rPr>
      </w:pPr>
      <w:r w:rsidRPr="00FA47B1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39DD24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5E59A46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645C545B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51D1A99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08923CDF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D35EFF4" w14:textId="6F18152A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9B367A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94365A4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99F241D" w14:textId="77777777" w:rsidR="0036249E" w:rsidRDefault="00362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93936B7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FA47B1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F4DD94" w14:textId="77777777"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6E53B19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33192119" w14:textId="77777777"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6178EF3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14:paraId="30D3FC6F" w14:textId="77777777" w:rsidR="00702EC5" w:rsidRPr="00DD4DAB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880757" w14:textId="77777777"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การปลอมแปลงเอกสารหลักฐาน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การตั้งใจละเว้นการแสดงข้อมูล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08E665A" w14:textId="77777777"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1F96B0D" w14:textId="77777777"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14:paraId="388CC231" w14:textId="77777777"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B029DEE" w14:textId="77777777"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E717BEA" w14:textId="77777777" w:rsidR="00702EC5" w:rsidRPr="00DD4DAB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2ABB2A5" w14:textId="77777777"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BF741B" w:rsidRPr="00FA47B1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14:paraId="6FF160D8" w14:textId="77777777" w:rsidR="00702EC5" w:rsidRPr="00FA47B1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BF741B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67115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14:paraId="1A1D36CE" w14:textId="77777777" w:rsidR="00554E6D" w:rsidRPr="0071595E" w:rsidRDefault="00554E6D" w:rsidP="00554E6D">
      <w:pPr>
        <w:pStyle w:val="ListParagraph"/>
        <w:rPr>
          <w:rFonts w:ascii="Angsana New" w:hAnsi="Angsana New"/>
          <w:sz w:val="20"/>
          <w:szCs w:val="20"/>
        </w:rPr>
      </w:pPr>
    </w:p>
    <w:p w14:paraId="6DCC4BE2" w14:textId="77777777" w:rsidR="00554E6D" w:rsidRPr="00FA47B1" w:rsidRDefault="00554E6D" w:rsidP="00554E6D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1880F24" w14:textId="77777777" w:rsidR="00702EC5" w:rsidRPr="0071595E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6BB9C399" w14:textId="77777777" w:rsidR="008B6B70" w:rsidRPr="00FA47B1" w:rsidRDefault="008B6B70" w:rsidP="008B6B7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ที่สำคัญซึ่งรวมถึง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091B785" w14:textId="77777777" w:rsidR="00A64C48" w:rsidRPr="0071595E" w:rsidRDefault="00A6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cs/>
        </w:rPr>
      </w:pPr>
    </w:p>
    <w:p w14:paraId="013A5BBC" w14:textId="29E8380B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</w:t>
      </w:r>
      <w:r w:rsidRPr="004C3C81">
        <w:rPr>
          <w:rFonts w:ascii="Angsana New" w:hAnsi="Angsana New" w:cs="Angsana New"/>
          <w:color w:val="auto"/>
          <w:sz w:val="30"/>
          <w:szCs w:val="30"/>
          <w:cs/>
        </w:rPr>
        <w:t>พิจารณาว่ากระทบต่อความเป็นอิสระของข้าพเจ้าและ</w:t>
      </w:r>
      <w:r w:rsidR="004C3C81" w:rsidRPr="004C3C81">
        <w:rPr>
          <w:rFonts w:ascii="Angsana New" w:hAnsi="Angsana New" w:cs="Angsana New" w:hint="cs"/>
          <w:color w:val="auto"/>
          <w:sz w:val="29"/>
          <w:szCs w:val="29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6DDFCC9" w14:textId="77777777" w:rsidR="0071595E" w:rsidRPr="0071595E" w:rsidRDefault="0071595E" w:rsidP="00702EC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D377B6A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A47B1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14:paraId="5486995A" w14:textId="77777777" w:rsidR="00D57EC8" w:rsidRPr="001D21BF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AB5F7AC" w14:textId="77777777" w:rsidR="00702EC5" w:rsidRPr="001D21BF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EB637E" w14:textId="77777777" w:rsidR="00A64C48" w:rsidRPr="001D21BF" w:rsidRDefault="00A64C48" w:rsidP="00702EC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E54A2B9" w14:textId="77777777" w:rsidR="00702EC5" w:rsidRPr="001D21BF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FF39E21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9256D3" w:rsidRPr="00FA47B1">
        <w:rPr>
          <w:rFonts w:ascii="Angsana New" w:hAnsi="Angsana New" w:cs="Angsana New"/>
          <w:color w:val="auto"/>
          <w:sz w:val="30"/>
          <w:szCs w:val="30"/>
          <w:cs/>
        </w:rPr>
        <w:t>นาย</w:t>
      </w:r>
      <w:r w:rsidR="009256D3" w:rsidRPr="00FA47B1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14:paraId="1006027A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5199B56C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FA47B1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9256D3" w:rsidRPr="00FA47B1">
        <w:rPr>
          <w:rFonts w:ascii="Angsana New" w:hAnsi="Angsana New"/>
          <w:sz w:val="30"/>
          <w:szCs w:val="30"/>
        </w:rPr>
        <w:t>5389</w:t>
      </w:r>
    </w:p>
    <w:p w14:paraId="10D1C56E" w14:textId="77777777" w:rsidR="00702EC5" w:rsidRPr="0071595E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14:paraId="5A8FD497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5ADB9792" w14:textId="77777777" w:rsidR="00702EC5" w:rsidRPr="00FA47B1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47B1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35529967" w14:textId="32F84ECF" w:rsidR="003860EB" w:rsidRPr="001E03ED" w:rsidRDefault="00702EC5" w:rsidP="0071595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C74F8C">
        <w:rPr>
          <w:rFonts w:ascii="Angsana New" w:hAnsi="Angsana New" w:cs="Angsana New"/>
          <w:color w:val="auto"/>
          <w:sz w:val="30"/>
          <w:szCs w:val="30"/>
        </w:rPr>
        <w:t>8</w:t>
      </w:r>
      <w:r w:rsidRPr="00FA47B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08300F">
        <w:rPr>
          <w:rFonts w:ascii="Angsana New" w:hAnsi="Angsana New" w:cs="Angsana New"/>
          <w:color w:val="auto"/>
          <w:sz w:val="30"/>
          <w:szCs w:val="30"/>
        </w:rPr>
        <w:t>256</w:t>
      </w:r>
      <w:r w:rsidR="000258EC">
        <w:rPr>
          <w:rFonts w:ascii="Angsana New" w:hAnsi="Angsana New" w:cs="Angsana New"/>
          <w:color w:val="auto"/>
          <w:sz w:val="30"/>
          <w:szCs w:val="30"/>
        </w:rPr>
        <w:t>7</w:t>
      </w:r>
    </w:p>
    <w:sectPr w:rsidR="003860EB" w:rsidRPr="001E03ED" w:rsidSect="004A2D5F">
      <w:footerReference w:type="first" r:id="rId12"/>
      <w:pgSz w:w="11909" w:h="16834" w:code="9"/>
      <w:pgMar w:top="241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CBF33" w14:textId="77777777" w:rsidR="00812B97" w:rsidRDefault="00812B97">
      <w:r>
        <w:separator/>
      </w:r>
    </w:p>
  </w:endnote>
  <w:endnote w:type="continuationSeparator" w:id="0">
    <w:p w14:paraId="5835E755" w14:textId="77777777" w:rsidR="00812B97" w:rsidRDefault="0081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F079A" w14:textId="77777777" w:rsidR="000C2AD7" w:rsidRPr="003860EB" w:rsidRDefault="000C2AD7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76FEF">
      <w:rPr>
        <w:rStyle w:val="PageNumber"/>
        <w:rFonts w:ascii="Angsana New" w:hAnsi="Angsana New"/>
        <w:noProof/>
        <w:sz w:val="30"/>
        <w:szCs w:val="30"/>
      </w:rPr>
      <w:t>2</w:t>
    </w:r>
    <w:r w:rsidR="00545C05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84B7B" w14:textId="77777777" w:rsidR="000C2AD7" w:rsidRPr="00AE6494" w:rsidRDefault="00545C05">
    <w:pPr>
      <w:pStyle w:val="Footer"/>
      <w:jc w:val="right"/>
      <w:rPr>
        <w:rFonts w:ascii="Angsana New" w:hAnsi="Angsana New"/>
        <w:sz w:val="30"/>
        <w:szCs w:val="30"/>
      </w:rPr>
    </w:pPr>
    <w:r w:rsidRPr="00AE6494">
      <w:rPr>
        <w:rFonts w:ascii="Angsana New" w:hAnsi="Angsana New"/>
        <w:sz w:val="30"/>
        <w:szCs w:val="30"/>
      </w:rPr>
      <w:fldChar w:fldCharType="begin"/>
    </w:r>
    <w:r w:rsidR="000C2AD7" w:rsidRPr="00AE6494">
      <w:rPr>
        <w:rFonts w:ascii="Angsana New" w:hAnsi="Angsana New"/>
        <w:sz w:val="30"/>
        <w:szCs w:val="30"/>
      </w:rPr>
      <w:instrText xml:space="preserve"> PAGE   \* MERGEFORMAT </w:instrText>
    </w:r>
    <w:r w:rsidRPr="00AE6494">
      <w:rPr>
        <w:rFonts w:ascii="Angsana New" w:hAnsi="Angsana New"/>
        <w:sz w:val="30"/>
        <w:szCs w:val="30"/>
      </w:rPr>
      <w:fldChar w:fldCharType="separate"/>
    </w:r>
    <w:r w:rsidR="00776FEF">
      <w:rPr>
        <w:rFonts w:ascii="Angsana New" w:hAnsi="Angsana New"/>
        <w:noProof/>
        <w:sz w:val="30"/>
        <w:szCs w:val="30"/>
      </w:rPr>
      <w:t>1</w:t>
    </w:r>
    <w:r w:rsidRPr="00AE6494">
      <w:rPr>
        <w:rFonts w:ascii="Angsana New" w:hAnsi="Angsana New"/>
        <w:sz w:val="30"/>
        <w:szCs w:val="30"/>
      </w:rPr>
      <w:fldChar w:fldCharType="end"/>
    </w:r>
  </w:p>
  <w:p w14:paraId="0144831B" w14:textId="77777777" w:rsidR="000C2AD7" w:rsidRPr="00DB5FD7" w:rsidRDefault="000C2AD7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7C12B" w14:textId="77777777" w:rsidR="00812B97" w:rsidRDefault="00812B97">
      <w:r>
        <w:separator/>
      </w:r>
    </w:p>
  </w:footnote>
  <w:footnote w:type="continuationSeparator" w:id="0">
    <w:p w14:paraId="6DA8E3D8" w14:textId="77777777" w:rsidR="00812B97" w:rsidRDefault="0081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4A608" w14:textId="77777777" w:rsidR="000C2AD7" w:rsidRDefault="000C2AD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1F4020B8" wp14:editId="7A3406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6D26E3A" w14:textId="77777777" w:rsidR="000C2AD7" w:rsidRDefault="000C2AD7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15B6A" w14:textId="77777777" w:rsidR="000C2AD7" w:rsidRDefault="000C2AD7">
    <w:r>
      <w:t xml:space="preserve"> </w:t>
    </w:r>
  </w:p>
  <w:p w14:paraId="081CAE21" w14:textId="77777777" w:rsidR="000C2AD7" w:rsidRDefault="000C2AD7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29964" w14:textId="77777777" w:rsidR="000C2AD7" w:rsidRPr="00190493" w:rsidRDefault="000C2AD7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F413F"/>
    <w:multiLevelType w:val="hybridMultilevel"/>
    <w:tmpl w:val="2DF453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751659536">
    <w:abstractNumId w:val="6"/>
  </w:num>
  <w:num w:numId="2" w16cid:durableId="600375628">
    <w:abstractNumId w:val="5"/>
  </w:num>
  <w:num w:numId="3" w16cid:durableId="683555962">
    <w:abstractNumId w:val="9"/>
  </w:num>
  <w:num w:numId="4" w16cid:durableId="1721241655">
    <w:abstractNumId w:val="7"/>
  </w:num>
  <w:num w:numId="5" w16cid:durableId="632709534">
    <w:abstractNumId w:val="8"/>
  </w:num>
  <w:num w:numId="6" w16cid:durableId="367338959">
    <w:abstractNumId w:val="3"/>
  </w:num>
  <w:num w:numId="7" w16cid:durableId="1266042294">
    <w:abstractNumId w:val="2"/>
  </w:num>
  <w:num w:numId="8" w16cid:durableId="824932135">
    <w:abstractNumId w:val="0"/>
  </w:num>
  <w:num w:numId="9" w16cid:durableId="1662735523">
    <w:abstractNumId w:val="1"/>
  </w:num>
  <w:num w:numId="10" w16cid:durableId="1638678989">
    <w:abstractNumId w:val="4"/>
  </w:num>
  <w:num w:numId="11" w16cid:durableId="447283985">
    <w:abstractNumId w:val="19"/>
  </w:num>
  <w:num w:numId="12" w16cid:durableId="324165486">
    <w:abstractNumId w:val="17"/>
  </w:num>
  <w:num w:numId="13" w16cid:durableId="1321076558">
    <w:abstractNumId w:val="30"/>
  </w:num>
  <w:num w:numId="14" w16cid:durableId="559562861">
    <w:abstractNumId w:val="18"/>
  </w:num>
  <w:num w:numId="15" w16cid:durableId="269549764">
    <w:abstractNumId w:val="22"/>
  </w:num>
  <w:num w:numId="16" w16cid:durableId="276254391">
    <w:abstractNumId w:val="14"/>
  </w:num>
  <w:num w:numId="17" w16cid:durableId="1227958189">
    <w:abstractNumId w:val="32"/>
  </w:num>
  <w:num w:numId="18" w16cid:durableId="190151541">
    <w:abstractNumId w:val="23"/>
  </w:num>
  <w:num w:numId="19" w16cid:durableId="2134669526">
    <w:abstractNumId w:val="11"/>
  </w:num>
  <w:num w:numId="20" w16cid:durableId="1439132099">
    <w:abstractNumId w:val="12"/>
  </w:num>
  <w:num w:numId="21" w16cid:durableId="1597136556">
    <w:abstractNumId w:val="16"/>
  </w:num>
  <w:num w:numId="22" w16cid:durableId="1553927456">
    <w:abstractNumId w:val="21"/>
  </w:num>
  <w:num w:numId="23" w16cid:durableId="1977221674">
    <w:abstractNumId w:val="25"/>
  </w:num>
  <w:num w:numId="24" w16cid:durableId="441219982">
    <w:abstractNumId w:val="28"/>
  </w:num>
  <w:num w:numId="25" w16cid:durableId="443617045">
    <w:abstractNumId w:val="29"/>
  </w:num>
  <w:num w:numId="26" w16cid:durableId="20786167">
    <w:abstractNumId w:val="31"/>
  </w:num>
  <w:num w:numId="27" w16cid:durableId="633800817">
    <w:abstractNumId w:val="13"/>
  </w:num>
  <w:num w:numId="28" w16cid:durableId="274027230">
    <w:abstractNumId w:val="20"/>
  </w:num>
  <w:num w:numId="29" w16cid:durableId="2080711292">
    <w:abstractNumId w:val="26"/>
  </w:num>
  <w:num w:numId="30" w16cid:durableId="1830100243">
    <w:abstractNumId w:val="10"/>
  </w:num>
  <w:num w:numId="31" w16cid:durableId="701397606">
    <w:abstractNumId w:val="24"/>
  </w:num>
  <w:num w:numId="32" w16cid:durableId="583731051">
    <w:abstractNumId w:val="15"/>
  </w:num>
  <w:num w:numId="33" w16cid:durableId="3283637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229"/>
    <w:rsid w:val="000032E3"/>
    <w:rsid w:val="000069F9"/>
    <w:rsid w:val="000117B0"/>
    <w:rsid w:val="00011B30"/>
    <w:rsid w:val="000125C1"/>
    <w:rsid w:val="0001729A"/>
    <w:rsid w:val="00017F82"/>
    <w:rsid w:val="0002004E"/>
    <w:rsid w:val="00021971"/>
    <w:rsid w:val="00024356"/>
    <w:rsid w:val="000258EC"/>
    <w:rsid w:val="000264A4"/>
    <w:rsid w:val="00026D4F"/>
    <w:rsid w:val="00026F94"/>
    <w:rsid w:val="00033C89"/>
    <w:rsid w:val="0004257F"/>
    <w:rsid w:val="0004345D"/>
    <w:rsid w:val="00043526"/>
    <w:rsid w:val="00043D46"/>
    <w:rsid w:val="0004511C"/>
    <w:rsid w:val="000453ED"/>
    <w:rsid w:val="0004573D"/>
    <w:rsid w:val="00046C58"/>
    <w:rsid w:val="00046FBF"/>
    <w:rsid w:val="00050313"/>
    <w:rsid w:val="00051D0D"/>
    <w:rsid w:val="00056E52"/>
    <w:rsid w:val="00057813"/>
    <w:rsid w:val="00060985"/>
    <w:rsid w:val="00061853"/>
    <w:rsid w:val="000624A8"/>
    <w:rsid w:val="00062BFC"/>
    <w:rsid w:val="00062DAD"/>
    <w:rsid w:val="00064AD2"/>
    <w:rsid w:val="0006645F"/>
    <w:rsid w:val="00067110"/>
    <w:rsid w:val="00067D27"/>
    <w:rsid w:val="00071174"/>
    <w:rsid w:val="00071D5B"/>
    <w:rsid w:val="00072EBB"/>
    <w:rsid w:val="0007532D"/>
    <w:rsid w:val="00076386"/>
    <w:rsid w:val="00077AA7"/>
    <w:rsid w:val="00080FC4"/>
    <w:rsid w:val="00081567"/>
    <w:rsid w:val="0008191F"/>
    <w:rsid w:val="00081FA5"/>
    <w:rsid w:val="0008300F"/>
    <w:rsid w:val="00084075"/>
    <w:rsid w:val="00084564"/>
    <w:rsid w:val="00085585"/>
    <w:rsid w:val="00085AD8"/>
    <w:rsid w:val="00090340"/>
    <w:rsid w:val="0009208F"/>
    <w:rsid w:val="000921AB"/>
    <w:rsid w:val="0009276C"/>
    <w:rsid w:val="00093DCB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2AD7"/>
    <w:rsid w:val="000C4350"/>
    <w:rsid w:val="000C6680"/>
    <w:rsid w:val="000D0578"/>
    <w:rsid w:val="000D09A4"/>
    <w:rsid w:val="000D2938"/>
    <w:rsid w:val="000D300A"/>
    <w:rsid w:val="000D4BFC"/>
    <w:rsid w:val="000D7100"/>
    <w:rsid w:val="000D78FE"/>
    <w:rsid w:val="000D7B32"/>
    <w:rsid w:val="000E1AB0"/>
    <w:rsid w:val="000E206A"/>
    <w:rsid w:val="000E35FA"/>
    <w:rsid w:val="000E64CF"/>
    <w:rsid w:val="000F00E5"/>
    <w:rsid w:val="000F146E"/>
    <w:rsid w:val="000F3C83"/>
    <w:rsid w:val="000F4714"/>
    <w:rsid w:val="000F70F5"/>
    <w:rsid w:val="00101EB7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6EA"/>
    <w:rsid w:val="0013077C"/>
    <w:rsid w:val="00132EDE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506C9"/>
    <w:rsid w:val="00150CBA"/>
    <w:rsid w:val="00151610"/>
    <w:rsid w:val="0015238D"/>
    <w:rsid w:val="00153CC7"/>
    <w:rsid w:val="00155B43"/>
    <w:rsid w:val="0015719D"/>
    <w:rsid w:val="00160768"/>
    <w:rsid w:val="0016161B"/>
    <w:rsid w:val="00161DA0"/>
    <w:rsid w:val="001654A7"/>
    <w:rsid w:val="001656EB"/>
    <w:rsid w:val="0017013C"/>
    <w:rsid w:val="0017063E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3B14"/>
    <w:rsid w:val="001C4536"/>
    <w:rsid w:val="001C7002"/>
    <w:rsid w:val="001D1426"/>
    <w:rsid w:val="001D21BF"/>
    <w:rsid w:val="001D6761"/>
    <w:rsid w:val="001E03ED"/>
    <w:rsid w:val="001E10B3"/>
    <w:rsid w:val="001E1F4F"/>
    <w:rsid w:val="001E2300"/>
    <w:rsid w:val="001E2696"/>
    <w:rsid w:val="001E36D6"/>
    <w:rsid w:val="001E7F51"/>
    <w:rsid w:val="001F210B"/>
    <w:rsid w:val="001F3913"/>
    <w:rsid w:val="001F4660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DCE"/>
    <w:rsid w:val="00214E0B"/>
    <w:rsid w:val="002161C2"/>
    <w:rsid w:val="00216B05"/>
    <w:rsid w:val="00216C65"/>
    <w:rsid w:val="002243C5"/>
    <w:rsid w:val="00231E67"/>
    <w:rsid w:val="002341A3"/>
    <w:rsid w:val="00234E49"/>
    <w:rsid w:val="002367A7"/>
    <w:rsid w:val="0023724F"/>
    <w:rsid w:val="00241F21"/>
    <w:rsid w:val="002441F2"/>
    <w:rsid w:val="00244265"/>
    <w:rsid w:val="00244696"/>
    <w:rsid w:val="00247F8D"/>
    <w:rsid w:val="00251AEA"/>
    <w:rsid w:val="00251C70"/>
    <w:rsid w:val="00252435"/>
    <w:rsid w:val="0025331A"/>
    <w:rsid w:val="00254015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3CE6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31EC"/>
    <w:rsid w:val="00293227"/>
    <w:rsid w:val="002947CF"/>
    <w:rsid w:val="002A0D2A"/>
    <w:rsid w:val="002A17EC"/>
    <w:rsid w:val="002A18B5"/>
    <w:rsid w:val="002A1C01"/>
    <w:rsid w:val="002A3128"/>
    <w:rsid w:val="002A3A5F"/>
    <w:rsid w:val="002A61B6"/>
    <w:rsid w:val="002A710D"/>
    <w:rsid w:val="002B2DB2"/>
    <w:rsid w:val="002B6DE6"/>
    <w:rsid w:val="002C1921"/>
    <w:rsid w:val="002C2388"/>
    <w:rsid w:val="002C359F"/>
    <w:rsid w:val="002C4710"/>
    <w:rsid w:val="002C4B49"/>
    <w:rsid w:val="002C5A2F"/>
    <w:rsid w:val="002C6470"/>
    <w:rsid w:val="002C7847"/>
    <w:rsid w:val="002D1623"/>
    <w:rsid w:val="002D2555"/>
    <w:rsid w:val="002D31DA"/>
    <w:rsid w:val="002D5D26"/>
    <w:rsid w:val="002D762D"/>
    <w:rsid w:val="002E20DD"/>
    <w:rsid w:val="002E2557"/>
    <w:rsid w:val="002E26DC"/>
    <w:rsid w:val="002E3FCC"/>
    <w:rsid w:val="002E4C7B"/>
    <w:rsid w:val="002E50EC"/>
    <w:rsid w:val="002E56E5"/>
    <w:rsid w:val="002E666C"/>
    <w:rsid w:val="002E6DF0"/>
    <w:rsid w:val="002E70C8"/>
    <w:rsid w:val="002F00B3"/>
    <w:rsid w:val="002F1850"/>
    <w:rsid w:val="002F2E12"/>
    <w:rsid w:val="002F49CB"/>
    <w:rsid w:val="002F75AD"/>
    <w:rsid w:val="002F7A34"/>
    <w:rsid w:val="00300875"/>
    <w:rsid w:val="0030490C"/>
    <w:rsid w:val="00305B1F"/>
    <w:rsid w:val="00305C18"/>
    <w:rsid w:val="0030698B"/>
    <w:rsid w:val="003069A1"/>
    <w:rsid w:val="0031231E"/>
    <w:rsid w:val="00313366"/>
    <w:rsid w:val="00316735"/>
    <w:rsid w:val="00320D9B"/>
    <w:rsid w:val="00321932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3F6F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49E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4A1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C0BD9"/>
    <w:rsid w:val="003C2D49"/>
    <w:rsid w:val="003C5431"/>
    <w:rsid w:val="003C6A21"/>
    <w:rsid w:val="003D065D"/>
    <w:rsid w:val="003D0E09"/>
    <w:rsid w:val="003D3571"/>
    <w:rsid w:val="003D3BDB"/>
    <w:rsid w:val="003D632E"/>
    <w:rsid w:val="003D7580"/>
    <w:rsid w:val="003D7712"/>
    <w:rsid w:val="003E0F00"/>
    <w:rsid w:val="003E2493"/>
    <w:rsid w:val="003E292D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4011AA"/>
    <w:rsid w:val="00401D30"/>
    <w:rsid w:val="00411EA3"/>
    <w:rsid w:val="0041379C"/>
    <w:rsid w:val="004145F5"/>
    <w:rsid w:val="00420524"/>
    <w:rsid w:val="004207CF"/>
    <w:rsid w:val="004221EF"/>
    <w:rsid w:val="00422C68"/>
    <w:rsid w:val="00424D0C"/>
    <w:rsid w:val="0043191C"/>
    <w:rsid w:val="00432681"/>
    <w:rsid w:val="0043397C"/>
    <w:rsid w:val="0043432E"/>
    <w:rsid w:val="004366A9"/>
    <w:rsid w:val="00437841"/>
    <w:rsid w:val="00437C16"/>
    <w:rsid w:val="0044019F"/>
    <w:rsid w:val="004416E9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5826"/>
    <w:rsid w:val="00455EFE"/>
    <w:rsid w:val="0045676E"/>
    <w:rsid w:val="004617F1"/>
    <w:rsid w:val="004654F4"/>
    <w:rsid w:val="00466512"/>
    <w:rsid w:val="00466E12"/>
    <w:rsid w:val="0046752D"/>
    <w:rsid w:val="00470110"/>
    <w:rsid w:val="00470640"/>
    <w:rsid w:val="004714CD"/>
    <w:rsid w:val="004718AA"/>
    <w:rsid w:val="00474BEE"/>
    <w:rsid w:val="0047692B"/>
    <w:rsid w:val="00480040"/>
    <w:rsid w:val="004809A7"/>
    <w:rsid w:val="00482E68"/>
    <w:rsid w:val="00484549"/>
    <w:rsid w:val="0048536C"/>
    <w:rsid w:val="00487F3E"/>
    <w:rsid w:val="0049412E"/>
    <w:rsid w:val="004960A6"/>
    <w:rsid w:val="00497159"/>
    <w:rsid w:val="004A1883"/>
    <w:rsid w:val="004A1C19"/>
    <w:rsid w:val="004A2D5F"/>
    <w:rsid w:val="004A3A98"/>
    <w:rsid w:val="004A414A"/>
    <w:rsid w:val="004A5A4C"/>
    <w:rsid w:val="004A63FE"/>
    <w:rsid w:val="004B11E5"/>
    <w:rsid w:val="004B20ED"/>
    <w:rsid w:val="004B2E9B"/>
    <w:rsid w:val="004B507B"/>
    <w:rsid w:val="004B693A"/>
    <w:rsid w:val="004B7D4B"/>
    <w:rsid w:val="004C29BB"/>
    <w:rsid w:val="004C3C81"/>
    <w:rsid w:val="004C55BE"/>
    <w:rsid w:val="004C6FE3"/>
    <w:rsid w:val="004C75B8"/>
    <w:rsid w:val="004D2D7C"/>
    <w:rsid w:val="004D2E77"/>
    <w:rsid w:val="004D3458"/>
    <w:rsid w:val="004D452F"/>
    <w:rsid w:val="004E2B20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0C4"/>
    <w:rsid w:val="00501E8D"/>
    <w:rsid w:val="00506E05"/>
    <w:rsid w:val="00511F3E"/>
    <w:rsid w:val="00512408"/>
    <w:rsid w:val="00512CCA"/>
    <w:rsid w:val="005135A2"/>
    <w:rsid w:val="005135B1"/>
    <w:rsid w:val="00513A91"/>
    <w:rsid w:val="00513DA7"/>
    <w:rsid w:val="00515921"/>
    <w:rsid w:val="0051632D"/>
    <w:rsid w:val="005165C7"/>
    <w:rsid w:val="00516818"/>
    <w:rsid w:val="005205DE"/>
    <w:rsid w:val="00530052"/>
    <w:rsid w:val="00530FA6"/>
    <w:rsid w:val="00531421"/>
    <w:rsid w:val="00532758"/>
    <w:rsid w:val="00533001"/>
    <w:rsid w:val="00533B1F"/>
    <w:rsid w:val="0053531F"/>
    <w:rsid w:val="0053611B"/>
    <w:rsid w:val="005422DF"/>
    <w:rsid w:val="005435BA"/>
    <w:rsid w:val="00545C05"/>
    <w:rsid w:val="005472FC"/>
    <w:rsid w:val="00547D11"/>
    <w:rsid w:val="00550234"/>
    <w:rsid w:val="00554E6D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C21"/>
    <w:rsid w:val="00581213"/>
    <w:rsid w:val="005848E1"/>
    <w:rsid w:val="0058509F"/>
    <w:rsid w:val="005860AD"/>
    <w:rsid w:val="00592BAC"/>
    <w:rsid w:val="00594EC3"/>
    <w:rsid w:val="0059512E"/>
    <w:rsid w:val="00597781"/>
    <w:rsid w:val="005A14C4"/>
    <w:rsid w:val="005A1B18"/>
    <w:rsid w:val="005A3712"/>
    <w:rsid w:val="005A3A9B"/>
    <w:rsid w:val="005A52E6"/>
    <w:rsid w:val="005A74CB"/>
    <w:rsid w:val="005B0096"/>
    <w:rsid w:val="005B7379"/>
    <w:rsid w:val="005B75FC"/>
    <w:rsid w:val="005C018B"/>
    <w:rsid w:val="005C14C7"/>
    <w:rsid w:val="005C262D"/>
    <w:rsid w:val="005C397B"/>
    <w:rsid w:val="005C4803"/>
    <w:rsid w:val="005C4DE2"/>
    <w:rsid w:val="005C5F39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5B01"/>
    <w:rsid w:val="006018BE"/>
    <w:rsid w:val="00601CC5"/>
    <w:rsid w:val="006020AE"/>
    <w:rsid w:val="006023E6"/>
    <w:rsid w:val="006066E6"/>
    <w:rsid w:val="006109FF"/>
    <w:rsid w:val="00612020"/>
    <w:rsid w:val="00612636"/>
    <w:rsid w:val="0061334B"/>
    <w:rsid w:val="00613B83"/>
    <w:rsid w:val="006164F1"/>
    <w:rsid w:val="00617886"/>
    <w:rsid w:val="00621717"/>
    <w:rsid w:val="0062190E"/>
    <w:rsid w:val="0062799A"/>
    <w:rsid w:val="00627A4D"/>
    <w:rsid w:val="00633C92"/>
    <w:rsid w:val="006342DC"/>
    <w:rsid w:val="006343F3"/>
    <w:rsid w:val="00635EC5"/>
    <w:rsid w:val="00637130"/>
    <w:rsid w:val="00637EE0"/>
    <w:rsid w:val="00640ED8"/>
    <w:rsid w:val="00646C57"/>
    <w:rsid w:val="0064736A"/>
    <w:rsid w:val="00652442"/>
    <w:rsid w:val="00652525"/>
    <w:rsid w:val="00652FDA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4238"/>
    <w:rsid w:val="00682E2C"/>
    <w:rsid w:val="0068317F"/>
    <w:rsid w:val="0069072F"/>
    <w:rsid w:val="0069305F"/>
    <w:rsid w:val="00693136"/>
    <w:rsid w:val="00693D54"/>
    <w:rsid w:val="00694756"/>
    <w:rsid w:val="00694BC0"/>
    <w:rsid w:val="0069733D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3A78"/>
    <w:rsid w:val="006E7DB8"/>
    <w:rsid w:val="006F0139"/>
    <w:rsid w:val="006F0208"/>
    <w:rsid w:val="006F1ED5"/>
    <w:rsid w:val="006F3741"/>
    <w:rsid w:val="006F4FF5"/>
    <w:rsid w:val="006F5CE1"/>
    <w:rsid w:val="007003BF"/>
    <w:rsid w:val="0070046A"/>
    <w:rsid w:val="00702746"/>
    <w:rsid w:val="00702D90"/>
    <w:rsid w:val="00702EC5"/>
    <w:rsid w:val="00704BCB"/>
    <w:rsid w:val="00704CDE"/>
    <w:rsid w:val="00705146"/>
    <w:rsid w:val="00713C34"/>
    <w:rsid w:val="0071400C"/>
    <w:rsid w:val="0071595E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27284"/>
    <w:rsid w:val="0073296C"/>
    <w:rsid w:val="007331B5"/>
    <w:rsid w:val="00736434"/>
    <w:rsid w:val="00740303"/>
    <w:rsid w:val="00741772"/>
    <w:rsid w:val="0074297F"/>
    <w:rsid w:val="00743995"/>
    <w:rsid w:val="00744248"/>
    <w:rsid w:val="00744B4D"/>
    <w:rsid w:val="00747884"/>
    <w:rsid w:val="007521A2"/>
    <w:rsid w:val="0075224C"/>
    <w:rsid w:val="00753296"/>
    <w:rsid w:val="0076042C"/>
    <w:rsid w:val="007605E0"/>
    <w:rsid w:val="00761F3E"/>
    <w:rsid w:val="00767AE5"/>
    <w:rsid w:val="007703A4"/>
    <w:rsid w:val="0077197B"/>
    <w:rsid w:val="00771A77"/>
    <w:rsid w:val="00772722"/>
    <w:rsid w:val="00774E21"/>
    <w:rsid w:val="00774E50"/>
    <w:rsid w:val="007750ED"/>
    <w:rsid w:val="00776FEF"/>
    <w:rsid w:val="007774F8"/>
    <w:rsid w:val="00780906"/>
    <w:rsid w:val="00781DA9"/>
    <w:rsid w:val="00783486"/>
    <w:rsid w:val="00784EEF"/>
    <w:rsid w:val="007850CB"/>
    <w:rsid w:val="00785AAC"/>
    <w:rsid w:val="00785EC8"/>
    <w:rsid w:val="007861A5"/>
    <w:rsid w:val="00791D40"/>
    <w:rsid w:val="00795828"/>
    <w:rsid w:val="00795F2C"/>
    <w:rsid w:val="007A07E5"/>
    <w:rsid w:val="007A1705"/>
    <w:rsid w:val="007B1751"/>
    <w:rsid w:val="007B6181"/>
    <w:rsid w:val="007B6B44"/>
    <w:rsid w:val="007B7880"/>
    <w:rsid w:val="007B7ADB"/>
    <w:rsid w:val="007C35BB"/>
    <w:rsid w:val="007C3ED0"/>
    <w:rsid w:val="007C5BBD"/>
    <w:rsid w:val="007C5CCD"/>
    <w:rsid w:val="007D03DF"/>
    <w:rsid w:val="007D0CCE"/>
    <w:rsid w:val="007D143F"/>
    <w:rsid w:val="007D2255"/>
    <w:rsid w:val="007D36DC"/>
    <w:rsid w:val="007D5115"/>
    <w:rsid w:val="007D6A5D"/>
    <w:rsid w:val="007E05C9"/>
    <w:rsid w:val="007E0E83"/>
    <w:rsid w:val="007E2136"/>
    <w:rsid w:val="007E5432"/>
    <w:rsid w:val="007E6590"/>
    <w:rsid w:val="007F266A"/>
    <w:rsid w:val="007F4333"/>
    <w:rsid w:val="007F471C"/>
    <w:rsid w:val="00801EC6"/>
    <w:rsid w:val="008028BA"/>
    <w:rsid w:val="00805C47"/>
    <w:rsid w:val="00807D3A"/>
    <w:rsid w:val="00810033"/>
    <w:rsid w:val="0081074E"/>
    <w:rsid w:val="00811196"/>
    <w:rsid w:val="00811651"/>
    <w:rsid w:val="00811C7A"/>
    <w:rsid w:val="0081248D"/>
    <w:rsid w:val="00812B97"/>
    <w:rsid w:val="008159B3"/>
    <w:rsid w:val="00816D21"/>
    <w:rsid w:val="00820447"/>
    <w:rsid w:val="008225E5"/>
    <w:rsid w:val="008265C9"/>
    <w:rsid w:val="00830542"/>
    <w:rsid w:val="00831463"/>
    <w:rsid w:val="008354A6"/>
    <w:rsid w:val="00836553"/>
    <w:rsid w:val="008408CD"/>
    <w:rsid w:val="00843E29"/>
    <w:rsid w:val="00844BF8"/>
    <w:rsid w:val="008451BC"/>
    <w:rsid w:val="00845DB5"/>
    <w:rsid w:val="008467FD"/>
    <w:rsid w:val="008478B0"/>
    <w:rsid w:val="00847DE2"/>
    <w:rsid w:val="0085084B"/>
    <w:rsid w:val="008538C2"/>
    <w:rsid w:val="00854E64"/>
    <w:rsid w:val="00856B89"/>
    <w:rsid w:val="0085770A"/>
    <w:rsid w:val="00865E27"/>
    <w:rsid w:val="00866ADC"/>
    <w:rsid w:val="00870EA6"/>
    <w:rsid w:val="0087149F"/>
    <w:rsid w:val="00872B3D"/>
    <w:rsid w:val="008756FC"/>
    <w:rsid w:val="00875FA0"/>
    <w:rsid w:val="00881F6C"/>
    <w:rsid w:val="0088281F"/>
    <w:rsid w:val="0088686B"/>
    <w:rsid w:val="00886B0A"/>
    <w:rsid w:val="00890F8C"/>
    <w:rsid w:val="0089562D"/>
    <w:rsid w:val="00896B68"/>
    <w:rsid w:val="00896BE0"/>
    <w:rsid w:val="00896FB0"/>
    <w:rsid w:val="00897500"/>
    <w:rsid w:val="00897851"/>
    <w:rsid w:val="008A199B"/>
    <w:rsid w:val="008A6257"/>
    <w:rsid w:val="008A7473"/>
    <w:rsid w:val="008A7B38"/>
    <w:rsid w:val="008B076A"/>
    <w:rsid w:val="008B2B82"/>
    <w:rsid w:val="008B32FD"/>
    <w:rsid w:val="008B6B70"/>
    <w:rsid w:val="008D4978"/>
    <w:rsid w:val="008D77A5"/>
    <w:rsid w:val="008D77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56D3"/>
    <w:rsid w:val="00926F96"/>
    <w:rsid w:val="00933883"/>
    <w:rsid w:val="00934D85"/>
    <w:rsid w:val="00936FB5"/>
    <w:rsid w:val="00937FD4"/>
    <w:rsid w:val="00940FE4"/>
    <w:rsid w:val="009418C8"/>
    <w:rsid w:val="00941C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6439B"/>
    <w:rsid w:val="0096637A"/>
    <w:rsid w:val="00967115"/>
    <w:rsid w:val="00971039"/>
    <w:rsid w:val="00971CEB"/>
    <w:rsid w:val="00974520"/>
    <w:rsid w:val="009745D4"/>
    <w:rsid w:val="00977C21"/>
    <w:rsid w:val="00981C9E"/>
    <w:rsid w:val="0098209A"/>
    <w:rsid w:val="00982CE2"/>
    <w:rsid w:val="009915DB"/>
    <w:rsid w:val="00992B6A"/>
    <w:rsid w:val="00993319"/>
    <w:rsid w:val="009939AA"/>
    <w:rsid w:val="00994765"/>
    <w:rsid w:val="00995226"/>
    <w:rsid w:val="009956D2"/>
    <w:rsid w:val="009A1417"/>
    <w:rsid w:val="009A2372"/>
    <w:rsid w:val="009A2E01"/>
    <w:rsid w:val="009A5477"/>
    <w:rsid w:val="009A6574"/>
    <w:rsid w:val="009B31EA"/>
    <w:rsid w:val="009B3392"/>
    <w:rsid w:val="009B367A"/>
    <w:rsid w:val="009B690F"/>
    <w:rsid w:val="009B755B"/>
    <w:rsid w:val="009D1201"/>
    <w:rsid w:val="009D1C05"/>
    <w:rsid w:val="009D4193"/>
    <w:rsid w:val="009D4F6A"/>
    <w:rsid w:val="009D6496"/>
    <w:rsid w:val="009E5960"/>
    <w:rsid w:val="009E67DB"/>
    <w:rsid w:val="009E7696"/>
    <w:rsid w:val="009E7CC0"/>
    <w:rsid w:val="009E7E85"/>
    <w:rsid w:val="009F0657"/>
    <w:rsid w:val="009F0F5B"/>
    <w:rsid w:val="009F1424"/>
    <w:rsid w:val="009F2B87"/>
    <w:rsid w:val="009F3816"/>
    <w:rsid w:val="009F3834"/>
    <w:rsid w:val="009F5460"/>
    <w:rsid w:val="009F55A3"/>
    <w:rsid w:val="009F79C5"/>
    <w:rsid w:val="00A02EDB"/>
    <w:rsid w:val="00A04595"/>
    <w:rsid w:val="00A06544"/>
    <w:rsid w:val="00A0658B"/>
    <w:rsid w:val="00A06A91"/>
    <w:rsid w:val="00A07CBF"/>
    <w:rsid w:val="00A11B6F"/>
    <w:rsid w:val="00A120A7"/>
    <w:rsid w:val="00A12E4E"/>
    <w:rsid w:val="00A12FE1"/>
    <w:rsid w:val="00A22300"/>
    <w:rsid w:val="00A22EEB"/>
    <w:rsid w:val="00A25ED1"/>
    <w:rsid w:val="00A27AF2"/>
    <w:rsid w:val="00A32644"/>
    <w:rsid w:val="00A33767"/>
    <w:rsid w:val="00A338F3"/>
    <w:rsid w:val="00A34B23"/>
    <w:rsid w:val="00A42443"/>
    <w:rsid w:val="00A43D25"/>
    <w:rsid w:val="00A458C2"/>
    <w:rsid w:val="00A45ABF"/>
    <w:rsid w:val="00A45CCD"/>
    <w:rsid w:val="00A46657"/>
    <w:rsid w:val="00A47DF2"/>
    <w:rsid w:val="00A51699"/>
    <w:rsid w:val="00A52586"/>
    <w:rsid w:val="00A53751"/>
    <w:rsid w:val="00A54BDD"/>
    <w:rsid w:val="00A5508F"/>
    <w:rsid w:val="00A55890"/>
    <w:rsid w:val="00A558D9"/>
    <w:rsid w:val="00A57BD9"/>
    <w:rsid w:val="00A614F3"/>
    <w:rsid w:val="00A63039"/>
    <w:rsid w:val="00A64C48"/>
    <w:rsid w:val="00A72469"/>
    <w:rsid w:val="00A73C3F"/>
    <w:rsid w:val="00A75BAD"/>
    <w:rsid w:val="00A81E36"/>
    <w:rsid w:val="00A82ED6"/>
    <w:rsid w:val="00A838F5"/>
    <w:rsid w:val="00A861F6"/>
    <w:rsid w:val="00A869BF"/>
    <w:rsid w:val="00A90519"/>
    <w:rsid w:val="00A90987"/>
    <w:rsid w:val="00A90E5E"/>
    <w:rsid w:val="00A917A6"/>
    <w:rsid w:val="00A9464C"/>
    <w:rsid w:val="00A94C72"/>
    <w:rsid w:val="00A94E26"/>
    <w:rsid w:val="00A97479"/>
    <w:rsid w:val="00A9766F"/>
    <w:rsid w:val="00A97DBE"/>
    <w:rsid w:val="00AA1FAA"/>
    <w:rsid w:val="00AA3EEA"/>
    <w:rsid w:val="00AA67D7"/>
    <w:rsid w:val="00AA7472"/>
    <w:rsid w:val="00AB14CC"/>
    <w:rsid w:val="00AB3891"/>
    <w:rsid w:val="00AC11C4"/>
    <w:rsid w:val="00AC1D2D"/>
    <w:rsid w:val="00AC3091"/>
    <w:rsid w:val="00AC442B"/>
    <w:rsid w:val="00AC7D41"/>
    <w:rsid w:val="00AD016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B52"/>
    <w:rsid w:val="00AF7C3B"/>
    <w:rsid w:val="00B015E3"/>
    <w:rsid w:val="00B028BC"/>
    <w:rsid w:val="00B03A81"/>
    <w:rsid w:val="00B0463E"/>
    <w:rsid w:val="00B07042"/>
    <w:rsid w:val="00B070F3"/>
    <w:rsid w:val="00B1230C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41"/>
    <w:rsid w:val="00B72297"/>
    <w:rsid w:val="00B748EA"/>
    <w:rsid w:val="00B75D47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4F87"/>
    <w:rsid w:val="00B96D41"/>
    <w:rsid w:val="00B9713F"/>
    <w:rsid w:val="00BA07B6"/>
    <w:rsid w:val="00BA2377"/>
    <w:rsid w:val="00BA68E9"/>
    <w:rsid w:val="00BA6DA0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814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41B"/>
    <w:rsid w:val="00C02100"/>
    <w:rsid w:val="00C04A62"/>
    <w:rsid w:val="00C050D1"/>
    <w:rsid w:val="00C055C8"/>
    <w:rsid w:val="00C055D7"/>
    <w:rsid w:val="00C06CFA"/>
    <w:rsid w:val="00C1227B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9"/>
    <w:rsid w:val="00C2511E"/>
    <w:rsid w:val="00C25ECC"/>
    <w:rsid w:val="00C31E13"/>
    <w:rsid w:val="00C36680"/>
    <w:rsid w:val="00C36BD0"/>
    <w:rsid w:val="00C405AC"/>
    <w:rsid w:val="00C4297F"/>
    <w:rsid w:val="00C451B7"/>
    <w:rsid w:val="00C503B8"/>
    <w:rsid w:val="00C51039"/>
    <w:rsid w:val="00C51713"/>
    <w:rsid w:val="00C52A63"/>
    <w:rsid w:val="00C53975"/>
    <w:rsid w:val="00C55890"/>
    <w:rsid w:val="00C63818"/>
    <w:rsid w:val="00C719F1"/>
    <w:rsid w:val="00C731A2"/>
    <w:rsid w:val="00C73ECE"/>
    <w:rsid w:val="00C74F8C"/>
    <w:rsid w:val="00C82256"/>
    <w:rsid w:val="00C824B9"/>
    <w:rsid w:val="00C82CD5"/>
    <w:rsid w:val="00C83207"/>
    <w:rsid w:val="00C8448B"/>
    <w:rsid w:val="00C855E4"/>
    <w:rsid w:val="00C86747"/>
    <w:rsid w:val="00C86923"/>
    <w:rsid w:val="00C90706"/>
    <w:rsid w:val="00C9190C"/>
    <w:rsid w:val="00C9275F"/>
    <w:rsid w:val="00C97BF9"/>
    <w:rsid w:val="00CA36E2"/>
    <w:rsid w:val="00CA5BF9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E8F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9D0"/>
    <w:rsid w:val="00D166E4"/>
    <w:rsid w:val="00D175BC"/>
    <w:rsid w:val="00D17F23"/>
    <w:rsid w:val="00D20100"/>
    <w:rsid w:val="00D22F6E"/>
    <w:rsid w:val="00D24E6E"/>
    <w:rsid w:val="00D2529F"/>
    <w:rsid w:val="00D26A17"/>
    <w:rsid w:val="00D36479"/>
    <w:rsid w:val="00D36655"/>
    <w:rsid w:val="00D36D01"/>
    <w:rsid w:val="00D37BAF"/>
    <w:rsid w:val="00D40824"/>
    <w:rsid w:val="00D41BF2"/>
    <w:rsid w:val="00D42E30"/>
    <w:rsid w:val="00D46C28"/>
    <w:rsid w:val="00D51E17"/>
    <w:rsid w:val="00D54E72"/>
    <w:rsid w:val="00D55067"/>
    <w:rsid w:val="00D55D4C"/>
    <w:rsid w:val="00D57EC8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DEB"/>
    <w:rsid w:val="00D822FA"/>
    <w:rsid w:val="00D85136"/>
    <w:rsid w:val="00D869B4"/>
    <w:rsid w:val="00D90102"/>
    <w:rsid w:val="00D92877"/>
    <w:rsid w:val="00D93679"/>
    <w:rsid w:val="00D93CD1"/>
    <w:rsid w:val="00D95DBB"/>
    <w:rsid w:val="00D960D1"/>
    <w:rsid w:val="00DA1792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97F"/>
    <w:rsid w:val="00DC3F1E"/>
    <w:rsid w:val="00DD0DB6"/>
    <w:rsid w:val="00DD1F11"/>
    <w:rsid w:val="00DD36ED"/>
    <w:rsid w:val="00DD4B14"/>
    <w:rsid w:val="00DD4DAB"/>
    <w:rsid w:val="00DD50F0"/>
    <w:rsid w:val="00DD6031"/>
    <w:rsid w:val="00DE0541"/>
    <w:rsid w:val="00DE10BE"/>
    <w:rsid w:val="00DE153F"/>
    <w:rsid w:val="00DE57E6"/>
    <w:rsid w:val="00DF1A28"/>
    <w:rsid w:val="00DF2056"/>
    <w:rsid w:val="00DF2FDF"/>
    <w:rsid w:val="00DF583D"/>
    <w:rsid w:val="00DF7380"/>
    <w:rsid w:val="00DF761C"/>
    <w:rsid w:val="00DF7A8A"/>
    <w:rsid w:val="00E005BF"/>
    <w:rsid w:val="00E00D90"/>
    <w:rsid w:val="00E0134D"/>
    <w:rsid w:val="00E04B45"/>
    <w:rsid w:val="00E04EA6"/>
    <w:rsid w:val="00E06581"/>
    <w:rsid w:val="00E07901"/>
    <w:rsid w:val="00E105C8"/>
    <w:rsid w:val="00E10628"/>
    <w:rsid w:val="00E10C6C"/>
    <w:rsid w:val="00E11BB5"/>
    <w:rsid w:val="00E11DF9"/>
    <w:rsid w:val="00E12168"/>
    <w:rsid w:val="00E129D6"/>
    <w:rsid w:val="00E146D2"/>
    <w:rsid w:val="00E14C6C"/>
    <w:rsid w:val="00E16E88"/>
    <w:rsid w:val="00E17522"/>
    <w:rsid w:val="00E216BF"/>
    <w:rsid w:val="00E21B94"/>
    <w:rsid w:val="00E23690"/>
    <w:rsid w:val="00E23F8F"/>
    <w:rsid w:val="00E25438"/>
    <w:rsid w:val="00E267A0"/>
    <w:rsid w:val="00E310CB"/>
    <w:rsid w:val="00E322BF"/>
    <w:rsid w:val="00E352BA"/>
    <w:rsid w:val="00E3702E"/>
    <w:rsid w:val="00E37805"/>
    <w:rsid w:val="00E40203"/>
    <w:rsid w:val="00E41103"/>
    <w:rsid w:val="00E4164F"/>
    <w:rsid w:val="00E4189D"/>
    <w:rsid w:val="00E41959"/>
    <w:rsid w:val="00E41FE1"/>
    <w:rsid w:val="00E4361D"/>
    <w:rsid w:val="00E50D75"/>
    <w:rsid w:val="00E5410D"/>
    <w:rsid w:val="00E576B9"/>
    <w:rsid w:val="00E6113B"/>
    <w:rsid w:val="00E6459E"/>
    <w:rsid w:val="00E65D60"/>
    <w:rsid w:val="00E667CF"/>
    <w:rsid w:val="00E67DF0"/>
    <w:rsid w:val="00E70BD8"/>
    <w:rsid w:val="00E71175"/>
    <w:rsid w:val="00E711FD"/>
    <w:rsid w:val="00E725C6"/>
    <w:rsid w:val="00E731E8"/>
    <w:rsid w:val="00E73F92"/>
    <w:rsid w:val="00E75147"/>
    <w:rsid w:val="00E82DDB"/>
    <w:rsid w:val="00E83D60"/>
    <w:rsid w:val="00E874C4"/>
    <w:rsid w:val="00E90939"/>
    <w:rsid w:val="00E91536"/>
    <w:rsid w:val="00E9424E"/>
    <w:rsid w:val="00E956AF"/>
    <w:rsid w:val="00E9628B"/>
    <w:rsid w:val="00E9798B"/>
    <w:rsid w:val="00EA0A4B"/>
    <w:rsid w:val="00EA0BF9"/>
    <w:rsid w:val="00EA2A4C"/>
    <w:rsid w:val="00EA3AB4"/>
    <w:rsid w:val="00EA5BB4"/>
    <w:rsid w:val="00EA5D2B"/>
    <w:rsid w:val="00EB10ED"/>
    <w:rsid w:val="00EB16D1"/>
    <w:rsid w:val="00EB40EC"/>
    <w:rsid w:val="00EB7621"/>
    <w:rsid w:val="00EC2576"/>
    <w:rsid w:val="00EC28D3"/>
    <w:rsid w:val="00ED31CA"/>
    <w:rsid w:val="00ED5A36"/>
    <w:rsid w:val="00ED710F"/>
    <w:rsid w:val="00EE32D3"/>
    <w:rsid w:val="00EE6ABE"/>
    <w:rsid w:val="00EE77DC"/>
    <w:rsid w:val="00EE7C30"/>
    <w:rsid w:val="00EE7E13"/>
    <w:rsid w:val="00EF1290"/>
    <w:rsid w:val="00EF21D5"/>
    <w:rsid w:val="00EF3835"/>
    <w:rsid w:val="00EF5AF2"/>
    <w:rsid w:val="00F01064"/>
    <w:rsid w:val="00F02890"/>
    <w:rsid w:val="00F03B11"/>
    <w:rsid w:val="00F03EE1"/>
    <w:rsid w:val="00F04EE3"/>
    <w:rsid w:val="00F0716F"/>
    <w:rsid w:val="00F12135"/>
    <w:rsid w:val="00F15E25"/>
    <w:rsid w:val="00F17277"/>
    <w:rsid w:val="00F237BA"/>
    <w:rsid w:val="00F23BBE"/>
    <w:rsid w:val="00F23FD9"/>
    <w:rsid w:val="00F25EE8"/>
    <w:rsid w:val="00F2659C"/>
    <w:rsid w:val="00F30171"/>
    <w:rsid w:val="00F30514"/>
    <w:rsid w:val="00F32878"/>
    <w:rsid w:val="00F330CD"/>
    <w:rsid w:val="00F3343E"/>
    <w:rsid w:val="00F33BB1"/>
    <w:rsid w:val="00F36DD6"/>
    <w:rsid w:val="00F370FA"/>
    <w:rsid w:val="00F40237"/>
    <w:rsid w:val="00F40DFC"/>
    <w:rsid w:val="00F41884"/>
    <w:rsid w:val="00F42250"/>
    <w:rsid w:val="00F4225F"/>
    <w:rsid w:val="00F4256D"/>
    <w:rsid w:val="00F42D14"/>
    <w:rsid w:val="00F44D99"/>
    <w:rsid w:val="00F465B8"/>
    <w:rsid w:val="00F501B0"/>
    <w:rsid w:val="00F50D92"/>
    <w:rsid w:val="00F52478"/>
    <w:rsid w:val="00F53F13"/>
    <w:rsid w:val="00F55225"/>
    <w:rsid w:val="00F557FB"/>
    <w:rsid w:val="00F56583"/>
    <w:rsid w:val="00F60C52"/>
    <w:rsid w:val="00F66B4C"/>
    <w:rsid w:val="00F7059E"/>
    <w:rsid w:val="00F71125"/>
    <w:rsid w:val="00F71813"/>
    <w:rsid w:val="00F729BA"/>
    <w:rsid w:val="00F7339A"/>
    <w:rsid w:val="00F73BB1"/>
    <w:rsid w:val="00F7532B"/>
    <w:rsid w:val="00F75661"/>
    <w:rsid w:val="00F80BC2"/>
    <w:rsid w:val="00F80F93"/>
    <w:rsid w:val="00F81365"/>
    <w:rsid w:val="00F821C7"/>
    <w:rsid w:val="00F83761"/>
    <w:rsid w:val="00F84A82"/>
    <w:rsid w:val="00F84F29"/>
    <w:rsid w:val="00F86CE7"/>
    <w:rsid w:val="00F878CA"/>
    <w:rsid w:val="00F92C01"/>
    <w:rsid w:val="00F942C8"/>
    <w:rsid w:val="00F94A39"/>
    <w:rsid w:val="00F9631D"/>
    <w:rsid w:val="00F96B2B"/>
    <w:rsid w:val="00F96FE1"/>
    <w:rsid w:val="00FA2A73"/>
    <w:rsid w:val="00FA47B1"/>
    <w:rsid w:val="00FA6190"/>
    <w:rsid w:val="00FA6C2B"/>
    <w:rsid w:val="00FA7691"/>
    <w:rsid w:val="00FB1E9C"/>
    <w:rsid w:val="00FB34D9"/>
    <w:rsid w:val="00FC1F3C"/>
    <w:rsid w:val="00FC203C"/>
    <w:rsid w:val="00FD005D"/>
    <w:rsid w:val="00FD1B6A"/>
    <w:rsid w:val="00FD2644"/>
    <w:rsid w:val="00FD2A47"/>
    <w:rsid w:val="00FD2F3A"/>
    <w:rsid w:val="00FD2F52"/>
    <w:rsid w:val="00FD48E1"/>
    <w:rsid w:val="00FE0A63"/>
    <w:rsid w:val="00FE328F"/>
    <w:rsid w:val="00FE7D18"/>
    <w:rsid w:val="00FE7FC8"/>
    <w:rsid w:val="00FF1DAB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512CA3E"/>
  <w15:docId w15:val="{FFD1ABCB-1206-419C-B867-8C7C2AAB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8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48E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848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48E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848E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48E1"/>
    <w:rPr>
      <w:b/>
      <w:bCs/>
    </w:rPr>
  </w:style>
  <w:style w:type="paragraph" w:styleId="ListBullet">
    <w:name w:val="List Bullet"/>
    <w:basedOn w:val="Normal"/>
    <w:rsid w:val="005848E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48E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48E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48E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848E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48E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48E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48E1"/>
    <w:pPr>
      <w:ind w:left="284"/>
    </w:pPr>
  </w:style>
  <w:style w:type="paragraph" w:customStyle="1" w:styleId="AAFrameAddress">
    <w:name w:val="AA Frame Address"/>
    <w:basedOn w:val="Heading1"/>
    <w:rsid w:val="005848E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48E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48E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48E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48E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48E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48E1"/>
    <w:pPr>
      <w:ind w:left="851" w:hanging="284"/>
    </w:pPr>
  </w:style>
  <w:style w:type="paragraph" w:styleId="Index4">
    <w:name w:val="index 4"/>
    <w:basedOn w:val="Normal"/>
    <w:next w:val="Normal"/>
    <w:semiHidden/>
    <w:rsid w:val="005848E1"/>
    <w:pPr>
      <w:ind w:left="1135" w:hanging="284"/>
    </w:pPr>
  </w:style>
  <w:style w:type="paragraph" w:styleId="Index6">
    <w:name w:val="index 6"/>
    <w:basedOn w:val="Normal"/>
    <w:next w:val="Normal"/>
    <w:semiHidden/>
    <w:rsid w:val="005848E1"/>
    <w:pPr>
      <w:ind w:left="1702" w:hanging="284"/>
    </w:pPr>
  </w:style>
  <w:style w:type="paragraph" w:styleId="Index5">
    <w:name w:val="index 5"/>
    <w:basedOn w:val="Normal"/>
    <w:next w:val="Normal"/>
    <w:semiHidden/>
    <w:rsid w:val="005848E1"/>
    <w:pPr>
      <w:ind w:left="1418" w:hanging="284"/>
    </w:pPr>
  </w:style>
  <w:style w:type="paragraph" w:styleId="Index7">
    <w:name w:val="index 7"/>
    <w:basedOn w:val="Normal"/>
    <w:next w:val="Normal"/>
    <w:semiHidden/>
    <w:rsid w:val="005848E1"/>
    <w:pPr>
      <w:ind w:left="1985" w:hanging="284"/>
    </w:pPr>
  </w:style>
  <w:style w:type="paragraph" w:styleId="Index8">
    <w:name w:val="index 8"/>
    <w:basedOn w:val="Normal"/>
    <w:next w:val="Normal"/>
    <w:semiHidden/>
    <w:rsid w:val="005848E1"/>
    <w:pPr>
      <w:ind w:left="2269" w:hanging="284"/>
    </w:pPr>
  </w:style>
  <w:style w:type="paragraph" w:styleId="Index9">
    <w:name w:val="index 9"/>
    <w:basedOn w:val="Normal"/>
    <w:next w:val="Normal"/>
    <w:semiHidden/>
    <w:rsid w:val="005848E1"/>
    <w:pPr>
      <w:ind w:left="2552" w:hanging="284"/>
    </w:pPr>
  </w:style>
  <w:style w:type="paragraph" w:styleId="TOC2">
    <w:name w:val="toc 2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48E1"/>
    <w:pPr>
      <w:ind w:left="851"/>
    </w:pPr>
  </w:style>
  <w:style w:type="paragraph" w:styleId="TOC5">
    <w:name w:val="toc 5"/>
    <w:basedOn w:val="Normal"/>
    <w:next w:val="Normal"/>
    <w:semiHidden/>
    <w:rsid w:val="005848E1"/>
    <w:pPr>
      <w:ind w:left="1134"/>
    </w:pPr>
  </w:style>
  <w:style w:type="paragraph" w:styleId="TOC6">
    <w:name w:val="toc 6"/>
    <w:basedOn w:val="Normal"/>
    <w:next w:val="Normal"/>
    <w:semiHidden/>
    <w:rsid w:val="005848E1"/>
    <w:pPr>
      <w:ind w:left="1418"/>
    </w:pPr>
  </w:style>
  <w:style w:type="paragraph" w:styleId="TOC7">
    <w:name w:val="toc 7"/>
    <w:basedOn w:val="Normal"/>
    <w:next w:val="Normal"/>
    <w:semiHidden/>
    <w:rsid w:val="005848E1"/>
    <w:pPr>
      <w:ind w:left="1701"/>
    </w:pPr>
  </w:style>
  <w:style w:type="paragraph" w:styleId="TOC8">
    <w:name w:val="toc 8"/>
    <w:basedOn w:val="Normal"/>
    <w:next w:val="Normal"/>
    <w:semiHidden/>
    <w:rsid w:val="005848E1"/>
    <w:pPr>
      <w:ind w:left="1985"/>
    </w:pPr>
  </w:style>
  <w:style w:type="paragraph" w:styleId="TOC9">
    <w:name w:val="toc 9"/>
    <w:basedOn w:val="Normal"/>
    <w:next w:val="Normal"/>
    <w:semiHidden/>
    <w:rsid w:val="005848E1"/>
    <w:pPr>
      <w:ind w:left="2268"/>
    </w:pPr>
  </w:style>
  <w:style w:type="paragraph" w:styleId="TableofFigures">
    <w:name w:val="table of figures"/>
    <w:basedOn w:val="Normal"/>
    <w:next w:val="Normal"/>
    <w:semiHidden/>
    <w:rsid w:val="005848E1"/>
    <w:pPr>
      <w:ind w:left="567" w:hanging="567"/>
    </w:pPr>
  </w:style>
  <w:style w:type="paragraph" w:styleId="ListBullet5">
    <w:name w:val="List Bullet 5"/>
    <w:basedOn w:val="Normal"/>
    <w:rsid w:val="005848E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848E1"/>
    <w:pPr>
      <w:spacing w:after="120"/>
    </w:pPr>
  </w:style>
  <w:style w:type="paragraph" w:styleId="BodyTextFirstIndent">
    <w:name w:val="Body Text First Indent"/>
    <w:basedOn w:val="BodyText"/>
    <w:rsid w:val="005848E1"/>
    <w:pPr>
      <w:ind w:firstLine="284"/>
    </w:pPr>
  </w:style>
  <w:style w:type="paragraph" w:styleId="BodyTextIndent">
    <w:name w:val="Body Text Indent"/>
    <w:basedOn w:val="Normal"/>
    <w:rsid w:val="005848E1"/>
    <w:pPr>
      <w:spacing w:after="120"/>
      <w:ind w:left="283"/>
    </w:pPr>
  </w:style>
  <w:style w:type="paragraph" w:styleId="BodyTextFirstIndent2">
    <w:name w:val="Body Text First Indent 2"/>
    <w:basedOn w:val="BodyTextIndent"/>
    <w:rsid w:val="005848E1"/>
    <w:pPr>
      <w:ind w:left="284" w:firstLine="284"/>
    </w:pPr>
  </w:style>
  <w:style w:type="character" w:styleId="Strong">
    <w:name w:val="Strong"/>
    <w:basedOn w:val="DefaultParagraphFont"/>
    <w:qFormat/>
    <w:rsid w:val="005848E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848E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48E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848E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848E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48E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48E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48E1"/>
    <w:pPr>
      <w:framePr w:h="1054" w:wrap="around" w:y="5920"/>
    </w:pPr>
  </w:style>
  <w:style w:type="paragraph" w:customStyle="1" w:styleId="ReportHeading3">
    <w:name w:val="ReportHeading3"/>
    <w:basedOn w:val="ReportHeading2"/>
    <w:rsid w:val="005848E1"/>
    <w:pPr>
      <w:framePr w:h="443" w:wrap="around" w:y="8223"/>
    </w:pPr>
  </w:style>
  <w:style w:type="paragraph" w:customStyle="1" w:styleId="a">
    <w:name w:val="¢éÍ¤ÇÒÁ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48E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48E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48E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48E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48E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48E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848E1"/>
  </w:style>
  <w:style w:type="paragraph" w:styleId="BodyText2">
    <w:name w:val="Body Text 2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848E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D57E3-FDD3-413E-B89F-2D36FA80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134</TotalTime>
  <Pages>6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10710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 Kositjinda</cp:lastModifiedBy>
  <cp:revision>64</cp:revision>
  <cp:lastPrinted>2023-02-21T06:31:00Z</cp:lastPrinted>
  <dcterms:created xsi:type="dcterms:W3CDTF">2018-02-16T07:49:00Z</dcterms:created>
  <dcterms:modified xsi:type="dcterms:W3CDTF">2024-02-23T10:54:00Z</dcterms:modified>
</cp:coreProperties>
</file>