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FDAE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2BF2D7C6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1E4C9F6C" w14:textId="77777777" w:rsidR="00AF3B9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C8CB990" w14:textId="77777777" w:rsidR="004D4FDD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E47A3DF" w14:textId="77777777" w:rsidR="00D54AB4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D668DC3" w14:textId="77777777" w:rsidR="009C002F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592CF5" w14:textId="769323F3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5D70769" w14:textId="6687AA2D" w:rsidR="00524E96" w:rsidRPr="00524E96" w:rsidRDefault="00524E96" w:rsidP="00524E9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ชั่วคราว</w:t>
      </w:r>
    </w:p>
    <w:p w14:paraId="6A555FA0" w14:textId="271889DA" w:rsidR="00C67855" w:rsidRPr="001B6824" w:rsidRDefault="00C67855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B682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421E98E8" w14:textId="77777777" w:rsidR="00E4205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1E0F80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2ADCD752" w14:textId="615389CA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038C2B4" w14:textId="2B40A2F9" w:rsidR="009A08FF" w:rsidRDefault="009A08FF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157695855"/>
      <w:bookmarkStart w:id="1" w:name="_Hlk157728475"/>
      <w:r w:rsidRPr="009A08FF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  <w:bookmarkEnd w:id="0"/>
    </w:p>
    <w:bookmarkEnd w:id="1"/>
    <w:p w14:paraId="753D32DD" w14:textId="236F4F0F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9E3BC3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7D52C77" w14:textId="5B77AA8A" w:rsidR="00152E97" w:rsidRPr="00524E96" w:rsidRDefault="00650DEA" w:rsidP="00524E9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817A586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E35ECC9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1073F2" w14:textId="77777777" w:rsidR="00C44260" w:rsidRPr="009E3BC3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23CF516" w14:textId="26F99946"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ประมาณการหนี้สินสำหรับ</w:t>
      </w:r>
      <w:r w:rsidR="003F20A7" w:rsidRPr="009E3BC3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ผลประโยชน์พนักงาน</w:t>
      </w:r>
    </w:p>
    <w:p w14:paraId="5079D4E4" w14:textId="3FA00B2E" w:rsidR="001B6824" w:rsidRPr="009E3BC3" w:rsidRDefault="001B682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ส่วนเกินทุนและสำรอง</w:t>
      </w:r>
    </w:p>
    <w:p w14:paraId="257EB172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9E3BC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9E3BC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F86DE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19D48A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F913BF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7D4B2C"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43776180" w14:textId="77777777" w:rsidR="00117FF0" w:rsidRPr="009E3BC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5E4408B" w14:textId="77777777" w:rsidR="00AF182C" w:rsidRPr="009E3BC3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08CF48E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A8EC02E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F8153" w14:textId="77777777" w:rsidR="009141D2" w:rsidRPr="009E3BC3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C1141B" w14:textId="77777777" w:rsidR="003057D6" w:rsidRPr="009E3BC3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</w:rPr>
        <w:br w:type="page"/>
      </w:r>
      <w:r w:rsidR="003057D6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32D508A" w14:textId="77777777" w:rsidR="0083298D" w:rsidRPr="009E3BC3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7402" w14:textId="33E1C972" w:rsidR="0083298D" w:rsidRPr="009E3BC3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9E3BC3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9E3BC3">
        <w:rPr>
          <w:rFonts w:asciiTheme="majorBidi" w:hAnsiTheme="majorBidi" w:cstheme="majorBidi"/>
          <w:sz w:val="30"/>
          <w:szCs w:val="30"/>
          <w:cs/>
        </w:rPr>
        <w:t>งบการเงินนี้เมื่อวันที่</w:t>
      </w:r>
      <w:r w:rsidR="009A08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8FF">
        <w:rPr>
          <w:rFonts w:asciiTheme="majorBidi" w:hAnsiTheme="majorBidi" w:cstheme="majorBidi"/>
          <w:sz w:val="30"/>
          <w:szCs w:val="30"/>
        </w:rPr>
        <w:t>21</w:t>
      </w:r>
      <w:r w:rsidR="003C78B8">
        <w:rPr>
          <w:rFonts w:asciiTheme="majorBidi" w:hAnsiTheme="majorBidi" w:cstheme="majorBidi"/>
          <w:sz w:val="30"/>
          <w:szCs w:val="30"/>
        </w:rPr>
        <w:t xml:space="preserve"> </w:t>
      </w:r>
      <w:r w:rsidR="00C67855" w:rsidRPr="00C67855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C67855" w:rsidRPr="00C67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7855" w:rsidRPr="00C67855">
        <w:rPr>
          <w:rFonts w:asciiTheme="majorBidi" w:hAnsiTheme="majorBidi" w:cstheme="majorBidi"/>
          <w:sz w:val="30"/>
          <w:szCs w:val="30"/>
        </w:rPr>
        <w:t>256</w:t>
      </w:r>
      <w:r w:rsidR="007D1276">
        <w:rPr>
          <w:rFonts w:asciiTheme="majorBidi" w:hAnsiTheme="majorBidi" w:cstheme="majorBidi"/>
          <w:sz w:val="30"/>
          <w:szCs w:val="30"/>
        </w:rPr>
        <w:t>7</w:t>
      </w:r>
    </w:p>
    <w:p w14:paraId="2DAA3B35" w14:textId="77777777" w:rsidR="0083298D" w:rsidRPr="009E3BC3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E28DB" w14:textId="77777777" w:rsidR="003057D6" w:rsidRPr="009E3BC3" w:rsidRDefault="003057D6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2625A23" w14:textId="77777777" w:rsidR="0083298D" w:rsidRPr="009E3BC3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BEDD" w14:textId="4B45E541" w:rsidR="00362F94" w:rsidRPr="009E3BC3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อิชิตัน กรุ๊ป จำกัด</w:t>
      </w:r>
      <w:r w:rsidR="00D33DB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33DB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392086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2553</w:t>
      </w:r>
      <w:r w:rsidR="00925D9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และจดทะเบียนกับตลาดหลักทรัพย์แห่งประเทศไทยเมื่อเดือนเมษายน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04852" w:rsidRPr="009E3BC3">
        <w:rPr>
          <w:rFonts w:asciiTheme="majorBidi" w:hAnsiTheme="majorBidi" w:cstheme="majorBidi"/>
          <w:sz w:val="30"/>
          <w:szCs w:val="30"/>
          <w:cs/>
        </w:rPr>
        <w:t>มี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2F0F6F" w14:textId="77777777" w:rsidR="00362F94" w:rsidRPr="009E3BC3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FE56C" w14:textId="6DE7A33D" w:rsidR="00293CA3" w:rsidRPr="009E3BC3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293CA3" w:rsidRPr="009E3BC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8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อาคารทีวัน ชั้น </w:t>
      </w:r>
      <w:r w:rsidR="008852A1" w:rsidRPr="009E3BC3">
        <w:rPr>
          <w:rFonts w:asciiTheme="majorBidi" w:hAnsiTheme="majorBidi" w:cstheme="majorBidi"/>
          <w:sz w:val="30"/>
          <w:szCs w:val="30"/>
        </w:rPr>
        <w:t>42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>-</w:t>
      </w:r>
      <w:r w:rsidR="008852A1" w:rsidRPr="009E3BC3">
        <w:rPr>
          <w:rFonts w:asciiTheme="majorBidi" w:hAnsiTheme="majorBidi" w:cstheme="majorBidi"/>
          <w:sz w:val="30"/>
          <w:szCs w:val="30"/>
        </w:rPr>
        <w:t>44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ซอยสุขุมวิท </w:t>
      </w:r>
      <w:r w:rsidR="008852A1" w:rsidRPr="009E3BC3">
        <w:rPr>
          <w:rFonts w:asciiTheme="majorBidi" w:hAnsiTheme="majorBidi" w:cstheme="majorBidi"/>
          <w:sz w:val="30"/>
          <w:szCs w:val="30"/>
        </w:rPr>
        <w:t>40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แขวงพระโขนง เขตคลองเตย กรุงเทพมหานคร </w:t>
      </w:r>
      <w:r w:rsidR="008852A1" w:rsidRPr="009E3BC3">
        <w:rPr>
          <w:rFonts w:asciiTheme="majorBidi" w:hAnsiTheme="majorBidi" w:cstheme="majorBidi"/>
          <w:sz w:val="30"/>
          <w:szCs w:val="30"/>
        </w:rPr>
        <w:t>10110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  <w:r w:rsidR="00BC5F4C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C140BE" w14:textId="77777777" w:rsidR="00097C35" w:rsidRPr="009E3BC3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D9111" w14:textId="2C1ED9E2" w:rsidR="00097C35" w:rsidRPr="009E3BC3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111</w:t>
      </w:r>
      <w:r w:rsidRPr="009E3BC3">
        <w:rPr>
          <w:rFonts w:asciiTheme="majorBidi" w:hAnsiTheme="majorBidi" w:cstheme="majorBidi"/>
          <w:sz w:val="30"/>
          <w:szCs w:val="30"/>
        </w:rPr>
        <w:t>/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สวนอุตสาหกรรมโรจนะ </w:t>
      </w:r>
      <w:r w:rsidRPr="009E3BC3">
        <w:rPr>
          <w:rFonts w:asciiTheme="majorBidi" w:hAnsiTheme="majorBidi" w:cstheme="majorBidi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13120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</w:p>
    <w:p w14:paraId="4E12FD0F" w14:textId="77777777" w:rsidR="00A32433" w:rsidRPr="009E3BC3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31804" w14:textId="0F8241EB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15E91">
        <w:rPr>
          <w:rFonts w:asciiTheme="majorBidi" w:hAnsiTheme="majorBidi" w:cstheme="majorBidi"/>
          <w:sz w:val="30"/>
          <w:szCs w:val="30"/>
          <w:cs/>
        </w:rPr>
        <w:t>ผู้</w:t>
      </w:r>
      <w:r w:rsidR="008D6760" w:rsidRPr="00E15E91">
        <w:rPr>
          <w:rFonts w:asciiTheme="majorBidi" w:hAnsiTheme="majorBidi" w:cstheme="majorBidi"/>
          <w:sz w:val="30"/>
          <w:szCs w:val="30"/>
          <w:cs/>
        </w:rPr>
        <w:t>ถือหุ้นรายใหญ่ในระหว่างปีได้แก่</w:t>
      </w:r>
      <w:r w:rsidR="00696D40" w:rsidRPr="00E15E91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E15E91">
        <w:rPr>
          <w:rFonts w:asciiTheme="majorBidi" w:hAnsiTheme="majorBidi" w:cstheme="majorBidi"/>
          <w:sz w:val="30"/>
          <w:szCs w:val="30"/>
          <w:cs/>
        </w:rPr>
        <w:t>ภาสกรนที</w:t>
      </w:r>
      <w:r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>ซึ่ง</w:t>
      </w:r>
      <w:r w:rsidRPr="00E15E91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>ของบริษัท ณ วันที่</w:t>
      </w:r>
      <w:r w:rsidR="00481274"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E15E91">
        <w:rPr>
          <w:rFonts w:asciiTheme="majorBidi" w:hAnsiTheme="majorBidi" w:cstheme="majorBidi"/>
          <w:sz w:val="30"/>
          <w:szCs w:val="30"/>
        </w:rPr>
        <w:t>31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E15E91">
        <w:rPr>
          <w:rFonts w:asciiTheme="majorBidi" w:hAnsiTheme="majorBidi" w:cstheme="majorBidi"/>
          <w:sz w:val="30"/>
          <w:szCs w:val="30"/>
        </w:rPr>
        <w:t>256</w:t>
      </w:r>
      <w:r w:rsidR="007D1276" w:rsidRPr="00E15E91">
        <w:rPr>
          <w:rFonts w:asciiTheme="majorBidi" w:hAnsiTheme="majorBidi" w:cstheme="majorBidi"/>
          <w:sz w:val="30"/>
          <w:szCs w:val="30"/>
        </w:rPr>
        <w:t>6</w:t>
      </w:r>
      <w:r w:rsidR="00866901" w:rsidRPr="00E15E91">
        <w:rPr>
          <w:rFonts w:asciiTheme="majorBidi" w:hAnsiTheme="majorBidi" w:cstheme="majorBidi"/>
          <w:sz w:val="30"/>
          <w:szCs w:val="30"/>
          <w:cs/>
        </w:rPr>
        <w:t xml:space="preserve"> ในอัตรา</w:t>
      </w:r>
      <w:r w:rsidRPr="00E15E91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820C6F" w:rsidRPr="00E15E91">
        <w:rPr>
          <w:rFonts w:asciiTheme="majorBidi" w:hAnsiTheme="majorBidi" w:cstheme="majorBidi"/>
          <w:sz w:val="30"/>
          <w:szCs w:val="30"/>
        </w:rPr>
        <w:t xml:space="preserve"> </w:t>
      </w:r>
      <w:r w:rsidR="00FC6A4D" w:rsidRPr="00E15E91">
        <w:rPr>
          <w:rFonts w:asciiTheme="majorBidi" w:hAnsiTheme="majorBidi" w:cstheme="majorBidi"/>
          <w:sz w:val="30"/>
          <w:szCs w:val="30"/>
        </w:rPr>
        <w:t>42</w:t>
      </w:r>
    </w:p>
    <w:p w14:paraId="453D3D0D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BEF44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E3BC3">
        <w:rPr>
          <w:rFonts w:asciiTheme="majorBidi" w:hAnsiTheme="majorBidi" w:cstheme="majorBidi"/>
          <w:sz w:val="30"/>
          <w:szCs w:val="30"/>
          <w:cs/>
        </w:rPr>
        <w:t>่ายเครื่องดื่ม</w:t>
      </w:r>
    </w:p>
    <w:p w14:paraId="36F6F1D9" w14:textId="77777777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8EC1F" w14:textId="1FF1B988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รายละเอียดของการร่วม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D532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A01C0F">
        <w:rPr>
          <w:rFonts w:asciiTheme="majorBidi" w:hAnsiTheme="majorBidi" w:cstheme="majorBidi"/>
          <w:sz w:val="30"/>
          <w:szCs w:val="30"/>
        </w:rPr>
        <w:t>6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A01C0F">
        <w:rPr>
          <w:rFonts w:asciiTheme="majorBidi" w:hAnsiTheme="majorBidi" w:cstheme="majorBidi"/>
          <w:sz w:val="30"/>
          <w:szCs w:val="30"/>
        </w:rPr>
        <w:t>5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61AB3">
        <w:rPr>
          <w:rFonts w:asciiTheme="majorBidi" w:hAnsiTheme="majorBidi" w:cstheme="majorBidi"/>
          <w:sz w:val="30"/>
          <w:szCs w:val="30"/>
        </w:rPr>
        <w:t>11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="00E61AB3">
        <w:rPr>
          <w:rFonts w:asciiTheme="majorBidi" w:hAnsiTheme="majorBidi" w:cstheme="majorBidi"/>
          <w:sz w:val="30"/>
          <w:szCs w:val="30"/>
        </w:rPr>
        <w:t>2</w:t>
      </w:r>
      <w:r w:rsidR="00225AE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773660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E0E43" w14:textId="77777777" w:rsidR="004D4FDD" w:rsidRPr="009E3BC3" w:rsidRDefault="006034AB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4646E92" w14:textId="77777777" w:rsidR="00794629" w:rsidRPr="009E3BC3" w:rsidRDefault="0079462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9C12A9B" w14:textId="0480C9C8" w:rsidR="005B7DD4" w:rsidRDefault="004D4FDD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C19B2" w:rsidRPr="009E3BC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BE5C19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73249" w:rsidRPr="009E3BC3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B43A60" w:rsidRPr="009E3BC3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171086">
        <w:rPr>
          <w:rFonts w:asciiTheme="majorBidi" w:hAnsiTheme="majorBidi" w:cstheme="majorBidi"/>
          <w:sz w:val="30"/>
          <w:szCs w:val="30"/>
        </w:rPr>
        <w:t xml:space="preserve">            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</w:t>
      </w:r>
      <w:r w:rsidR="008D6CA2" w:rsidRPr="001B6824">
        <w:rPr>
          <w:rFonts w:asciiTheme="majorBidi" w:hAnsiTheme="majorBidi" w:cstheme="majorBidi"/>
          <w:spacing w:val="-2"/>
          <w:sz w:val="30"/>
          <w:szCs w:val="30"/>
          <w:cs/>
        </w:rPr>
        <w:t>นำเสนอ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เป็นเงินบาท</w:t>
      </w:r>
      <w:r w:rsidR="00ED092D" w:rsidRPr="001B682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05143D40" w14:textId="085493CB" w:rsidR="00052C4C" w:rsidRDefault="00052C4C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/>
          <w:spacing w:val="-2"/>
          <w:sz w:val="30"/>
          <w:szCs w:val="30"/>
        </w:rPr>
        <w:br w:type="page"/>
      </w:r>
    </w:p>
    <w:p w14:paraId="4D7D1EC6" w14:textId="7A384BBC" w:rsidR="002E1C1F" w:rsidRPr="002E1C1F" w:rsidRDefault="002E1C1F" w:rsidP="006B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1C1F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และข้อสมมติหลายประการ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ผลที่เกิดขึ้นจริง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อาจแตกต่างจากที่ประมาณการไว้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6B420F">
        <w:rPr>
          <w:rFonts w:asciiTheme="majorBidi" w:hAnsiTheme="majorBidi" w:cs="Angsana New"/>
          <w:sz w:val="30"/>
          <w:szCs w:val="30"/>
          <w:cs/>
        </w:rPr>
        <w:br/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อย่างต่อเนื่อง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3B71F7A" w14:textId="77777777" w:rsidR="002E1C1F" w:rsidRPr="00782F92" w:rsidRDefault="002E1C1F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E1C1F">
        <w:rPr>
          <w:rFonts w:asciiTheme="majorBidi" w:hAnsiTheme="majorBidi" w:cstheme="majorBidi"/>
          <w:sz w:val="30"/>
          <w:szCs w:val="30"/>
        </w:rPr>
        <w:t> </w:t>
      </w:r>
    </w:p>
    <w:p w14:paraId="7AE7BE58" w14:textId="77777777" w:rsidR="00411A21" w:rsidRPr="009E3BC3" w:rsidRDefault="00411A21" w:rsidP="002149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77E2A7C" w14:textId="77777777" w:rsidR="00C46E60" w:rsidRPr="009469A9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09BE8" w14:textId="6EE979E5" w:rsidR="00BC6240" w:rsidRPr="009E3BC3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9E3BC3">
        <w:rPr>
          <w:rFonts w:asciiTheme="majorBidi" w:hAnsiTheme="majorBidi" w:cstheme="majorBidi"/>
          <w:sz w:val="30"/>
          <w:szCs w:val="30"/>
          <w:cs/>
        </w:rPr>
        <w:t>ที่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19D9EA5A" w14:textId="77777777" w:rsidR="005E30EE" w:rsidRPr="009469A9" w:rsidRDefault="005E30EE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034B8" w14:textId="77777777" w:rsidR="003F6E5B" w:rsidRPr="009E3BC3" w:rsidRDefault="004536E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AF34F43" w14:textId="77777777" w:rsidR="00AB6DB0" w:rsidRPr="009469A9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47DB5" w14:textId="01AFAFC5" w:rsidR="003F6E5B" w:rsidRPr="009E3BC3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บริษัทใน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</w:t>
      </w:r>
      <w:r w:rsidR="005E30EE" w:rsidRPr="009E3BC3">
        <w:rPr>
          <w:rFonts w:asciiTheme="majorBidi" w:hAnsiTheme="majorBidi" w:cstheme="majorBidi"/>
          <w:sz w:val="30"/>
          <w:szCs w:val="30"/>
          <w:cs/>
        </w:rPr>
        <w:t>ร่วมค้า</w:t>
      </w:r>
    </w:p>
    <w:p w14:paraId="0FC73D5B" w14:textId="77777777" w:rsidR="003F6E5B" w:rsidRPr="009469A9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9932A" w14:textId="77777777" w:rsidR="006C1CA3" w:rsidRPr="009E3BC3" w:rsidRDefault="006C1CA3" w:rsidP="006C1CA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DDFB18F" w14:textId="77777777" w:rsidR="006C1CA3" w:rsidRPr="009469A9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AC17" w14:textId="77777777" w:rsidR="006C1CA3" w:rsidRPr="009E3BC3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B1BD16A" w14:textId="77777777" w:rsidR="00171086" w:rsidRPr="009469A9" w:rsidRDefault="00171086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A62578" w14:textId="17185259" w:rsidR="00651B89" w:rsidRPr="009E3BC3" w:rsidRDefault="00651B8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0EF8629C" w14:textId="77777777" w:rsidR="00651B89" w:rsidRPr="009469A9" w:rsidRDefault="00651B89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EBB15E" w14:textId="798E9FFD" w:rsidR="00651B89" w:rsidRPr="009E3BC3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E3BC3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20053EB" w14:textId="77777777" w:rsidR="006C1CA3" w:rsidRPr="009469A9" w:rsidRDefault="006C1CA3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A02002" w14:textId="182C4DAA" w:rsidR="00152E97" w:rsidRPr="009E3BC3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66F8CB0F" w14:textId="77777777" w:rsidR="00152E97" w:rsidRPr="009469A9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192F296" w14:textId="615F1E04" w:rsidR="00152E97" w:rsidRPr="009E3BC3" w:rsidRDefault="00BD6D94" w:rsidP="0015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14:paraId="1A2FD012" w14:textId="77777777" w:rsidR="00E41FA9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E41FA9" w:rsidSect="00E02AD6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7B62F979" w14:textId="374DF92A" w:rsidR="00F605CE" w:rsidRDefault="0039123D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กลุ่มบริษัทรับรู้เงินลงทุนใน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ในงบการเงินรวมด้วย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โดยรับรู้รายการเมื่อเริ่มแรกด้วยราคาทุน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ซึ่งรวมถึงต้นทุน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="00B92AF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เงินปันผลรับ 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จะถูกบันทึกในงบการเงินรวมจนถึงวันที่การควบคุมร่วม</w:t>
      </w:r>
      <w:r>
        <w:rPr>
          <w:rFonts w:asciiTheme="majorBidi" w:hAnsiTheme="majorBidi" w:cstheme="majorBidi" w:hint="cs"/>
          <w:sz w:val="30"/>
          <w:szCs w:val="30"/>
          <w:cs/>
        </w:rPr>
        <w:t>สิ้นสุดลง</w:t>
      </w:r>
    </w:p>
    <w:p w14:paraId="455C83B1" w14:textId="77777777" w:rsidR="00E41FA9" w:rsidRPr="009E3BC3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81C17" w14:textId="6CD6140F" w:rsidR="00152E97" w:rsidRPr="009E3BC3" w:rsidRDefault="00152E97" w:rsidP="00CC119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14A5D86" w14:textId="77777777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F295E0" w14:textId="3C146612" w:rsidR="00152E97" w:rsidRPr="009E3BC3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9E3BC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ซึ่งเป็นผลมาจาก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รายการระหว่างกิจการในกลุ่มถูก</w:t>
      </w:r>
      <w:r w:rsidR="00651B89" w:rsidRPr="009E3BC3">
        <w:rPr>
          <w:rFonts w:asciiTheme="majorBidi" w:hAnsiTheme="majorBidi" w:cstheme="majorBidi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รายการกับ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 xml:space="preserve">ได้เสียในกิจการที่ถูกลงทุนนั้น </w:t>
      </w:r>
      <w:r w:rsidRPr="009E3BC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E3BC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316C950F" w14:textId="77777777" w:rsidR="00DE5D0C" w:rsidRPr="002E230C" w:rsidRDefault="00DE5D0C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6C6AA2" w14:textId="64E51B63" w:rsidR="001B6824" w:rsidRPr="001B6824" w:rsidRDefault="001B6824" w:rsidP="001B68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B6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BA35C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ย่อยและการร่วมค้า</w:t>
      </w:r>
    </w:p>
    <w:p w14:paraId="11AFBFB7" w14:textId="1F7B40E9" w:rsidR="0074420D" w:rsidRDefault="0074420D" w:rsidP="0074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3901C6E" w14:textId="13AC0380" w:rsidR="001B6824" w:rsidRPr="002E1C1F" w:rsidRDefault="001B6824" w:rsidP="002E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th-TH"/>
        </w:rPr>
      </w:pP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เงินลงทุนในบริษัทย่อยและการร่วมค้าในงบการเงินเฉพาะกิจการของบริษัท</w:t>
      </w:r>
      <w:r w:rsidRPr="002E1C1F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วัดมูลค่าด้วยราคาทุนหักค่าเผื่อการด้อยค่า</w:t>
      </w:r>
      <w:r w:rsid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กรณีที่บริษัทจำหน่ายเงินลงทุนบางส่วน</w:t>
      </w:r>
      <w:r w:rsidR="00A64B14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ต้นทุนเงินลงทุนคำนวณโดยวิธีถัวเฉลี่ยถ่วงน้ำหนัก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กำไรหรือขาดทุนจากการขายเงินลงทุนบันทึกในกำไรหรือขาดทุน</w:t>
      </w:r>
    </w:p>
    <w:p w14:paraId="0A9F7D4F" w14:textId="77777777" w:rsidR="001B6824" w:rsidRPr="001B6824" w:rsidRDefault="001B6824" w:rsidP="001B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0E52E65" w14:textId="77777777" w:rsidR="00D80AAE" w:rsidRPr="009E3BC3" w:rsidRDefault="00D80AA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331B0F5" w14:textId="77777777" w:rsidR="00D80AAE" w:rsidRPr="009B5EFC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5E7FCC" w14:textId="77777777" w:rsidR="00D169EF" w:rsidRPr="009E3BC3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14:paraId="085971F4" w14:textId="77777777" w:rsidR="00D921E4" w:rsidRPr="009B5EFC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8A1CFB" w14:textId="77083875" w:rsidR="00D169EF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แปลงค่าเป็นสกุลเงินที่ใช้ในการดำเนินงานของแต่ละบริษัทในกลุ่มบริษัท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วันที่เกิดรายการ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วันที่รายงาน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 </w:t>
      </w:r>
    </w:p>
    <w:p w14:paraId="1CCA6C30" w14:textId="77777777" w:rsidR="007F40A6" w:rsidRPr="001A01D1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7F234" w14:textId="20F33A9F" w:rsidR="00D169EF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30A0E561" w14:textId="77777777" w:rsidR="005B7DD4" w:rsidRDefault="005B7DD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B7DD4" w:rsidSect="001D6007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064F7E" w14:textId="1D430EF1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F244D58" w14:textId="77777777" w:rsidR="003569AB" w:rsidRPr="009E3BC3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59F2A4" w14:textId="3915CEF8" w:rsidR="00D169EF" w:rsidRPr="009E3BC3" w:rsidRDefault="00D169EF" w:rsidP="00F36DE0">
      <w:pPr>
        <w:pStyle w:val="BodyText2"/>
        <w:tabs>
          <w:tab w:val="left" w:pos="540"/>
          <w:tab w:val="left" w:pos="945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6DE0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052C4C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20BE400B" w14:textId="77777777" w:rsidR="00E66892" w:rsidRPr="009E3BC3" w:rsidRDefault="00E66892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AB9DE5" w14:textId="2100AFD7" w:rsidR="00D169EF" w:rsidRPr="009E3BC3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52C4C">
        <w:rPr>
          <w:rFonts w:asciiTheme="majorBidi" w:hAnsiTheme="majorBidi" w:cstheme="majorBidi"/>
          <w:sz w:val="30"/>
          <w:szCs w:val="30"/>
          <w:cs/>
        </w:rPr>
        <w:t>ผลต่างจากอัตร</w:t>
      </w:r>
      <w:r w:rsidR="00651B89" w:rsidRPr="00052C4C">
        <w:rPr>
          <w:rFonts w:asciiTheme="majorBidi" w:hAnsiTheme="majorBidi" w:cstheme="majorBidi"/>
          <w:sz w:val="30"/>
          <w:szCs w:val="30"/>
          <w:cs/>
        </w:rPr>
        <w:t>าแลกเปลี่ยนที่เกิดจากการแปลงค่า</w:t>
      </w:r>
      <w:r w:rsidR="00837C15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052C4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และแสดงเป็นรายการผลต่าง</w:t>
      </w:r>
      <w:r w:rsidR="006256E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52C4C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 w:rsidRPr="00052C4C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052C4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BD520FF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5FC96D" w14:textId="4362CEAA"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ร่วมกัน</w:t>
      </w:r>
      <w:r w:rsidR="00E751E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  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1E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</w:t>
      </w:r>
      <w:r w:rsidR="003F27D6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14:paraId="409F27F3" w14:textId="77777777" w:rsidR="001B6824" w:rsidRPr="009E3BC3" w:rsidRDefault="001B6824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DEC41" w14:textId="2DEC7C52" w:rsidR="00D169EF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B66FF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7C4596" w:rsidRPr="009E3BC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9E3BC3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2BFB9291" w14:textId="77777777" w:rsidR="008A2250" w:rsidRDefault="008A2250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C9E2D" w14:textId="726885B9" w:rsidR="005377F1" w:rsidRPr="009E3BC3" w:rsidRDefault="005377F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77CF5CB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9741" w14:textId="1E54AF21" w:rsidR="000A7499" w:rsidRPr="009E3BC3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B682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64E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CF97CDE" w14:textId="77777777" w:rsidR="000A7499" w:rsidRPr="009E3BC3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679BA" w14:textId="68CB3711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สินทรัพย์ทางการเงินและหนี้สินทางการเงิน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นอกเหนือจากลูกหนี้การค้า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ดูหมายเหตุ</w:t>
      </w:r>
      <w:r w:rsidR="007E7AB0"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ประกอบงบการเงิน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ข้อ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</w:t>
      </w:r>
      <w:r w:rsidR="00A56CD8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3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ฉ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))</w:t>
      </w:r>
      <w:r w:rsidR="000215D1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)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และวัดมูลค่า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เมื่อเริ่มแรก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ด้วยมูลค่ายุติธรรม</w:t>
      </w:r>
      <w:r w:rsid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AD2334" w:rsidRP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หรือหัก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A1C49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</w:p>
    <w:p w14:paraId="4250090F" w14:textId="77777777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EB66E64" w14:textId="2E998328" w:rsidR="000A7499" w:rsidRDefault="000A7499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496721" w14:textId="77777777" w:rsidR="008E70A5" w:rsidRDefault="008E70A5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6DC7A97" w14:textId="65A114BC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ณ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ดอกเบี้ยจ่าย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0FA4DD9" w14:textId="77777777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2495369F" w14:textId="32669FDA" w:rsidR="00995263" w:rsidRDefault="00995263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รายได้ดอกเบี้ย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กำไรหรือขาดทุนที่เกิดจากการ</w:t>
      </w:r>
      <w:r w:rsidR="00837C15">
        <w:rPr>
          <w:rFonts w:asciiTheme="majorBidi" w:eastAsia="Calibri" w:hAnsiTheme="majorBidi" w:cs="Angsana New"/>
          <w:color w:val="000000"/>
          <w:sz w:val="30"/>
          <w:szCs w:val="30"/>
          <w:cs/>
        </w:rPr>
        <w:br/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2AE3417" w14:textId="00114B3F" w:rsidR="001B6824" w:rsidRDefault="001B6824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3510F190" w14:textId="024A132D" w:rsidR="000A7499" w:rsidRPr="009E3BC3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9526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บัญชี</w:t>
      </w:r>
      <w:r w:rsidR="00995263"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660FE426" w14:textId="77777777" w:rsidR="000A7499" w:rsidRPr="009E3BC3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1546D1D" w14:textId="2EC3143F" w:rsidR="000A7499" w:rsidRDefault="000A7499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D6DCF" w:rsidRPr="009E3B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EC8789" w14:textId="77777777" w:rsidR="0020045A" w:rsidRPr="009E3BC3" w:rsidRDefault="0020045A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61E8C4" w14:textId="77777777" w:rsidR="000A7499" w:rsidRPr="009E3BC3" w:rsidRDefault="000A7499" w:rsidP="003F39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058E8"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B9605" w14:textId="77777777" w:rsidR="003B51B7" w:rsidRPr="009E3BC3" w:rsidRDefault="003B51B7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10A6A4" w14:textId="194DFCCB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รับรู้ในกำไรหรือขาดทุน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5CD5980D" w14:textId="77777777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ADE1F3E" w14:textId="1784882A" w:rsidR="00391CA4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52685ECA" w14:textId="21D4E7C8" w:rsidR="00942A03" w:rsidRDefault="00942A0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6DC9F41" w14:textId="7902745D" w:rsidR="00365E5D" w:rsidRDefault="00365E5D" w:rsidP="00365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6E3711F6" w14:textId="77777777" w:rsidR="00365E5D" w:rsidRDefault="00365E5D" w:rsidP="00365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B899ABF" w14:textId="60766A33" w:rsidR="00365E5D" w:rsidRDefault="00365E5D" w:rsidP="00365E5D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0C77C4F" w14:textId="77777777" w:rsidR="00365E5D" w:rsidRDefault="00365E5D" w:rsidP="00365E5D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E56CF7" w14:textId="7EA3B3EC" w:rsidR="00942A03" w:rsidRDefault="00942A03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42A03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71D4335" w14:textId="77777777" w:rsidR="007E7AB0" w:rsidRPr="00726807" w:rsidRDefault="007E7AB0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2CD8FD80" w14:textId="233F982F" w:rsidR="001549A8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3572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ด้วยราคาทุนตัดจำหน่าย </w:t>
      </w:r>
    </w:p>
    <w:p w14:paraId="59BE0995" w14:textId="77777777" w:rsidR="00FD02D0" w:rsidRDefault="00FD02D0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79B1CA" w14:textId="7E0FB5E0" w:rsidR="001549A8" w:rsidRPr="00E40214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77F4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D77F4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A67E47" w14:textId="77777777" w:rsidR="001549A8" w:rsidRPr="00E40214" w:rsidRDefault="001549A8" w:rsidP="001549A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40475936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364A48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9CC6195" w14:textId="7B87A4E8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E7AB0">
        <w:rPr>
          <w:rFonts w:asciiTheme="majorBidi" w:hAnsiTheme="majorBidi" w:cs="Angsana New" w:hint="cs"/>
          <w:color w:val="000000"/>
          <w:spacing w:val="-4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ด้วยผลขาดทุนด้านเครดิตที่คาดว่าจะเกิดขึ้นในอีก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52C4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50C85829" w14:textId="77777777" w:rsidR="001549A8" w:rsidRPr="009E3BC3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0EAFE3A" w14:textId="77777777" w:rsidR="001549A8" w:rsidRPr="00E40214" w:rsidRDefault="001549A8" w:rsidP="001549A8">
      <w:pPr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227CF09" w14:textId="22A1FC92" w:rsidR="001549A8" w:rsidRPr="00E40214" w:rsidRDefault="001549A8" w:rsidP="00054F94">
      <w:pPr>
        <w:tabs>
          <w:tab w:val="clear" w:pos="1644"/>
          <w:tab w:val="left" w:pos="630"/>
          <w:tab w:val="left" w:pos="720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อีกทั้งกลุ่มบริษัทไม่มีสิทธิใน</w:t>
      </w:r>
      <w:r w:rsidR="00054F9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การไล่เบี้ย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3E6F8E" w14:textId="122BC203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>365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33BE9DDF" w14:textId="16EC1905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888CEF" w14:textId="77777777" w:rsidR="00365E5D" w:rsidRPr="00971DBF" w:rsidRDefault="00365E5D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49B376" w14:textId="7E7EB11B" w:rsidR="00E04524" w:rsidRPr="00726807" w:rsidRDefault="00E04524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48413DDC" w14:textId="09EEECFA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05F44F" w14:textId="2C36EC03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08E2974" w14:textId="77777777" w:rsid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C353593" w14:textId="60C23EB2" w:rsidR="00E04524" w:rsidRP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47" w:hanging="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65E5D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04524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4CDF4A80" w14:textId="76887700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6C4A3249" w14:textId="74740CC5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7247890" w14:textId="558B5FF8" w:rsidR="00052C4C" w:rsidRDefault="0005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854BD92" w14:textId="77777777" w:rsidR="00926C99" w:rsidRPr="001549A8" w:rsidRDefault="00926C9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</w:t>
      </w:r>
      <w:r w:rsidRPr="001549A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5F94AC7" w14:textId="77777777" w:rsidR="00926C99" w:rsidRPr="009E3BC3" w:rsidRDefault="00926C99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37B68BBC" w14:textId="333C3A0C" w:rsidR="003569AB" w:rsidRPr="009E3BC3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</w:t>
      </w:r>
      <w:r w:rsidR="00A517BD" w:rsidRPr="009E3BC3">
        <w:rPr>
          <w:rFonts w:asciiTheme="majorBidi" w:hAnsiTheme="majorBidi" w:cstheme="majorBidi"/>
          <w:sz w:val="30"/>
          <w:szCs w:val="30"/>
          <w:cs/>
        </w:rPr>
        <w:t>บด้วย ยอดเงินสด ยอดเงินฝากสถาบันการเงิน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6D7E2B" w:rsidRPr="006D7E2B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11B8429" w14:textId="77777777" w:rsidR="005377F1" w:rsidRPr="009E3BC3" w:rsidRDefault="005377F1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  <w:r w:rsidRPr="009E3BC3">
        <w:rPr>
          <w:rFonts w:asciiTheme="majorBidi" w:eastAsia="Calibri" w:hAnsiTheme="majorBidi" w:cstheme="majorBidi"/>
          <w:i/>
          <w:iCs/>
          <w:sz w:val="26"/>
          <w:szCs w:val="26"/>
          <w:cs/>
        </w:rPr>
        <w:tab/>
      </w:r>
    </w:p>
    <w:p w14:paraId="47AA0311" w14:textId="77777777" w:rsidR="00377FA6" w:rsidRPr="009E3BC3" w:rsidRDefault="00377FA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0448BD9" w14:textId="77777777" w:rsidR="00377FA6" w:rsidRPr="009E3BC3" w:rsidRDefault="00377FA6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0080D4D5" w14:textId="3E3BCF48" w:rsidR="00A70F3C" w:rsidRPr="00726807" w:rsidRDefault="00C45C20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9D1001" w:rsidRPr="00726807">
        <w:rPr>
          <w:rFonts w:asciiTheme="majorBidi" w:hAnsiTheme="majorBidi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9D1001" w:rsidRPr="00726807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  </w:t>
      </w:r>
    </w:p>
    <w:p w14:paraId="28F8E0C6" w14:textId="77777777" w:rsidR="009D1001" w:rsidRPr="0072680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0296E426" w14:textId="448AEBDC" w:rsidR="00184FB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</w:p>
    <w:p w14:paraId="20872B25" w14:textId="56160199" w:rsidR="00E02AD6" w:rsidRDefault="00E02AD6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83CED" w14:textId="5F560A9D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223EC" w14:textId="3888C404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49888" w14:textId="03EC8A67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64199" w14:textId="4D8F5C8E" w:rsid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E827D" w14:textId="77777777" w:rsidR="0054109E" w:rsidRPr="0054109E" w:rsidRDefault="0054109E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727B0" w14:textId="42B7B652" w:rsidR="00134A68" w:rsidRPr="009E3BC3" w:rsidRDefault="00ED6FB8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17FA35B9" w14:textId="77777777" w:rsidR="00134A68" w:rsidRPr="009E3BC3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07EE1" w14:textId="36DA3AF4" w:rsidR="007D6D5A" w:rsidRDefault="009E3293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ราคาทุ</w:t>
      </w:r>
      <w:r w:rsidR="002B7512" w:rsidRPr="009E3BC3">
        <w:rPr>
          <w:rFonts w:asciiTheme="majorBidi" w:hAnsiTheme="majorBidi" w:cstheme="majorBidi"/>
          <w:sz w:val="30"/>
          <w:szCs w:val="30"/>
          <w:cs/>
        </w:rPr>
        <w:t>นหรือมูลค่าสุทธิที่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จะได้รับแล้วแต่ราคาใดจะต่ำกว่า</w:t>
      </w:r>
      <w:r w:rsidR="007268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>ใช้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ทั้งนี้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462FE97" w14:textId="77777777" w:rsidR="00B272C2" w:rsidRDefault="00B272C2" w:rsidP="00B272C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DC5F1" w14:textId="46D57298" w:rsidR="00B272C2" w:rsidRPr="00B272C2" w:rsidRDefault="00B272C2" w:rsidP="00B272C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272C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D1471EA" w14:textId="50B6D484" w:rsidR="00B272C2" w:rsidRDefault="00B272C2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1039A68" w14:textId="209E5A48" w:rsidR="00B272C2" w:rsidRPr="00443A16" w:rsidRDefault="00FB7DFE" w:rsidP="009A320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43A16">
        <w:rPr>
          <w:rFonts w:asciiTheme="majorBidi" w:hAnsiTheme="majorBidi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443A16">
        <w:rPr>
          <w:rFonts w:asciiTheme="majorBidi" w:hAnsiTheme="majorBidi"/>
          <w:sz w:val="30"/>
          <w:szCs w:val="30"/>
          <w:cs/>
        </w:rPr>
        <w:t xml:space="preserve"> </w:t>
      </w:r>
      <w:r w:rsidRPr="00443A16">
        <w:rPr>
          <w:rFonts w:asciiTheme="majorBidi" w:hAnsiTheme="majorBidi" w:hint="cs"/>
          <w:sz w:val="30"/>
          <w:szCs w:val="30"/>
          <w:cs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9A3209">
        <w:rPr>
          <w:rFonts w:asciiTheme="majorBidi" w:hAnsiTheme="majorBidi" w:hint="cs"/>
          <w:sz w:val="30"/>
          <w:szCs w:val="30"/>
          <w:cs/>
        </w:rPr>
        <w:t xml:space="preserve"> </w:t>
      </w:r>
      <w:r w:rsidR="009A3209" w:rsidRPr="00443A16">
        <w:rPr>
          <w:rFonts w:asciiTheme="majorBidi" w:hAnsiTheme="majorBidi" w:hint="cs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  <w:r w:rsidRPr="00443A16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ABA3B08" w14:textId="77777777" w:rsidR="00FB7DFE" w:rsidRPr="00443A16" w:rsidRDefault="00FB7DFE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6DAF3647" w14:textId="7D1F9F29" w:rsidR="00FB7DFE" w:rsidRPr="00B272C2" w:rsidRDefault="00FB7DFE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443A16">
        <w:rPr>
          <w:rFonts w:asciiTheme="majorBidi" w:hAnsiTheme="majorBidi" w:hint="cs"/>
          <w:sz w:val="30"/>
          <w:szCs w:val="30"/>
          <w:cs/>
          <w:lang w:val="en-US"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  <w:r w:rsidRPr="00443A16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443A16">
        <w:rPr>
          <w:rFonts w:asciiTheme="majorBidi" w:hAnsiTheme="majorBidi" w:hint="cs"/>
          <w:sz w:val="30"/>
          <w:szCs w:val="30"/>
          <w:cs/>
          <w:lang w:val="en-US"/>
        </w:rPr>
        <w:t>รวมถึงเงินลงทุนตามวิธีส่วนได้เสียก็จะหยุดบันทึกตามวิธีส่วนได้เสีย</w:t>
      </w:r>
    </w:p>
    <w:p w14:paraId="44926C50" w14:textId="77777777" w:rsidR="001549A8" w:rsidRDefault="001549A8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3D407E64" w14:textId="7C8EE435" w:rsidR="00F412C4" w:rsidRPr="009E3BC3" w:rsidRDefault="001D03FA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E3D9785" w14:textId="77777777" w:rsidR="00F412C4" w:rsidRPr="00357CB1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8AE89D" w14:textId="5ECCF7C5" w:rsidR="00BC004B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อาคารและอุปกรณ์</w:t>
      </w:r>
      <w:r w:rsidR="00C07CAC" w:rsidRPr="009E3BC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ด้วย</w:t>
      </w:r>
      <w:r w:rsidR="00B757D8" w:rsidRPr="009E3BC3">
        <w:rPr>
          <w:rFonts w:asciiTheme="majorBidi" w:hAnsiTheme="majorBidi" w:cstheme="majorBidi"/>
          <w:sz w:val="30"/>
          <w:szCs w:val="30"/>
          <w:cs/>
        </w:rPr>
        <w:t>ราคาทุนหักค่าเสื่</w:t>
      </w:r>
      <w:r w:rsidRPr="009E3BC3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F45CE1" w:rsidRPr="009E3BC3">
        <w:rPr>
          <w:rFonts w:asciiTheme="majorBidi" w:hAnsiTheme="majorBidi" w:cstheme="majorBidi"/>
          <w:sz w:val="30"/>
          <w:szCs w:val="30"/>
          <w:cs/>
        </w:rPr>
        <w:t>ผล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549A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84A2F02" w14:textId="77777777" w:rsidR="00397504" w:rsidRPr="00357CB1" w:rsidRDefault="0039750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360B4" w14:textId="7BDB654F" w:rsidR="007D088E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วข้องกับการได้มาของสินทรัพย์</w:t>
      </w:r>
      <w:r w:rsidR="00052C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="00055FF7" w:rsidRPr="00055FF7">
        <w:rPr>
          <w:rFonts w:asciiTheme="majorBidi" w:hAnsiTheme="majorBidi"/>
          <w:sz w:val="30"/>
          <w:szCs w:val="30"/>
          <w:cs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9E7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 xml:space="preserve"> สำหรับเครื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่องมือที่ควบคุมโดยลิขสิทธิ์ซอฟต์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แวร์ซึ่งไม่สามารถ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ทำงานได้โดยปราศจากลิขสิทธิ์ซอฟต์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แวร์นั้นให้</w:t>
      </w:r>
      <w:r w:rsidR="00A219A1" w:rsidRPr="009E3BC3">
        <w:rPr>
          <w:rFonts w:asciiTheme="majorBidi" w:hAnsiTheme="majorBidi" w:cstheme="majorBidi"/>
          <w:sz w:val="30"/>
          <w:szCs w:val="30"/>
          <w:cs/>
        </w:rPr>
        <w:t>ถือว่า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2ACA76AB" w14:textId="77777777" w:rsidR="00F82598" w:rsidRPr="00357CB1" w:rsidRDefault="00F82598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70D0AA" w14:textId="6FE731D3" w:rsidR="00184FB7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  <w:r w:rsidRPr="009D1001">
        <w:rPr>
          <w:rFonts w:asciiTheme="majorBidi" w:hAnsiTheme="majorBidi"/>
          <w:sz w:val="30"/>
          <w:szCs w:val="30"/>
          <w:cs/>
        </w:rPr>
        <w:t xml:space="preserve"> </w:t>
      </w:r>
    </w:p>
    <w:p w14:paraId="136F68A3" w14:textId="4F546920" w:rsidR="009D1001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FAAFF" w14:textId="77777777" w:rsidR="0054109E" w:rsidRPr="00357CB1" w:rsidRDefault="0054109E" w:rsidP="0064011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D331A1" w14:textId="40A27C6A" w:rsidR="00873FB4" w:rsidRPr="009E3BC3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C23C920" w14:textId="77777777" w:rsidR="007D088E" w:rsidRPr="00357CB1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B5A50" w14:textId="6B93638A" w:rsidR="003C1DE7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055FF7">
        <w:rPr>
          <w:rFonts w:asciiTheme="majorBidi" w:hAnsiTheme="majorBidi" w:hint="cs"/>
          <w:spacing w:val="-10"/>
          <w:sz w:val="30"/>
          <w:szCs w:val="30"/>
          <w:cs/>
        </w:rPr>
        <w:t>และสามารถวัดมูลค่าต้นทุนของ</w:t>
      </w:r>
      <w:r w:rsidRPr="00055FF7">
        <w:rPr>
          <w:rFonts w:asciiTheme="majorBidi" w:hAnsiTheme="majorBidi" w:hint="cs"/>
          <w:spacing w:val="10"/>
          <w:sz w:val="30"/>
          <w:szCs w:val="30"/>
          <w:cs/>
        </w:rPr>
        <w:t>รายการนั้น</w:t>
      </w:r>
      <w:r w:rsidRPr="00726807">
        <w:rPr>
          <w:rFonts w:asciiTheme="majorBidi" w:hAnsiTheme="majorBidi" w:hint="cs"/>
          <w:sz w:val="30"/>
          <w:szCs w:val="30"/>
          <w:cs/>
        </w:rPr>
        <w:t>ได้อย่างน่าเชื่อถือ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52D7117" w14:textId="77777777" w:rsidR="003C1DE7" w:rsidRPr="00357CB1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D451B" w14:textId="77777777" w:rsidR="005D1629" w:rsidRPr="009E3BC3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2510722" w14:textId="77777777" w:rsidR="005D1629" w:rsidRPr="00357CB1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CA93A" w14:textId="7EA8BF75" w:rsidR="00F0725C" w:rsidRDefault="003C1DE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55FF7">
        <w:rPr>
          <w:rFonts w:asciiTheme="majorBidi" w:hAnsiTheme="majorBidi" w:hint="cs"/>
          <w:sz w:val="30"/>
          <w:szCs w:val="30"/>
          <w:cs/>
        </w:rPr>
        <w:t>และติดตั้ง</w:t>
      </w:r>
      <w:r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AC5F12D" w14:textId="77777777" w:rsidR="00055FF7" w:rsidRPr="00357CB1" w:rsidRDefault="00055FF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28"/>
          <w:szCs w:val="28"/>
        </w:rPr>
      </w:pPr>
    </w:p>
    <w:p w14:paraId="69211357" w14:textId="6C825201" w:rsidR="00184FB7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26807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ประมาณการอายุการให้ประโยชน์ของสินทรัพย์แสดงได้ดังนี้</w:t>
      </w:r>
    </w:p>
    <w:p w14:paraId="5E90E660" w14:textId="77777777" w:rsidR="003C1DE7" w:rsidRPr="00357CB1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9E3BC3" w14:paraId="589B6358" w14:textId="77777777" w:rsidTr="00F24C32">
        <w:tc>
          <w:tcPr>
            <w:tcW w:w="7290" w:type="dxa"/>
          </w:tcPr>
          <w:p w14:paraId="34EFDB9B" w14:textId="77777777" w:rsidR="002F3E36" w:rsidRPr="009E3BC3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0C88B78" w14:textId="52431FC1" w:rsidR="002F3E36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13374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2388C5E7" w14:textId="77777777" w:rsidTr="00F24C32">
        <w:trPr>
          <w:trHeight w:val="434"/>
        </w:trPr>
        <w:tc>
          <w:tcPr>
            <w:tcW w:w="7290" w:type="dxa"/>
          </w:tcPr>
          <w:p w14:paraId="5C3EFE69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7B2DB02" w14:textId="7257A8A1" w:rsidR="00DE6110" w:rsidRPr="009E3BC3" w:rsidRDefault="008852A1" w:rsidP="00B16945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577C588" w14:textId="77777777" w:rsidTr="00F24C32">
        <w:tc>
          <w:tcPr>
            <w:tcW w:w="7290" w:type="dxa"/>
          </w:tcPr>
          <w:p w14:paraId="511CF13B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14:paraId="5E5F34C1" w14:textId="4DE8FAF2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9E3BC3" w14:paraId="301977FC" w14:textId="77777777" w:rsidTr="00F24C32">
        <w:tc>
          <w:tcPr>
            <w:tcW w:w="7290" w:type="dxa"/>
          </w:tcPr>
          <w:p w14:paraId="5EE197B8" w14:textId="77777777" w:rsidR="00092DE2" w:rsidRPr="009E3BC3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0F865938" w14:textId="4AA7F7A4" w:rsidR="00092DE2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98096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9E3BC3" w14:paraId="183119EB" w14:textId="77777777" w:rsidTr="00F24C32">
        <w:tc>
          <w:tcPr>
            <w:tcW w:w="7290" w:type="dxa"/>
          </w:tcPr>
          <w:p w14:paraId="5C1CD2B1" w14:textId="77777777" w:rsidR="005739D4" w:rsidRPr="009E3BC3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14:paraId="58CBA977" w14:textId="715E1D2A" w:rsidR="005739D4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F5440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AE71FC5" w14:textId="77777777" w:rsidTr="00F24C32">
        <w:tc>
          <w:tcPr>
            <w:tcW w:w="7290" w:type="dxa"/>
          </w:tcPr>
          <w:p w14:paraId="2EBBFE20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14:paraId="7D10DC7A" w14:textId="6F3D2870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49C03D52" w14:textId="77777777" w:rsidR="00397DF2" w:rsidRDefault="00397DF2" w:rsidP="0039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0C0AA45D" w14:textId="7D373384" w:rsidR="00FE330A" w:rsidRPr="009E3BC3" w:rsidRDefault="006505C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503B03" w14:textId="77777777" w:rsidR="00FE330A" w:rsidRPr="009E3BC3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113F45" w14:textId="77EE8E16" w:rsidR="003C1DE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</w:t>
      </w:r>
      <w:r w:rsidR="00055FF7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055FF7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</w:t>
      </w:r>
      <w:r w:rsidR="00055FF7">
        <w:rPr>
          <w:rFonts w:asciiTheme="majorBidi" w:hAnsiTheme="majorBidi" w:hint="cs"/>
          <w:sz w:val="30"/>
          <w:szCs w:val="30"/>
          <w:cs/>
        </w:rPr>
        <w:t>อื่นๆ</w:t>
      </w:r>
      <w:r w:rsidR="007E7AB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7E7AB0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7E7AB0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2936D5CD" w14:textId="77777777" w:rsidR="00397DF2" w:rsidRDefault="00397DF2" w:rsidP="00AF331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</w:pPr>
    </w:p>
    <w:p w14:paraId="3BD9B005" w14:textId="3DB98863" w:rsid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5FF7">
        <w:rPr>
          <w:rFonts w:asciiTheme="majorBidi" w:hAnsiTheme="majorBidi" w:hint="cs"/>
          <w:i/>
          <w:iCs/>
          <w:sz w:val="30"/>
          <w:szCs w:val="30"/>
          <w:cs/>
        </w:rPr>
        <w:t>ค่าตัดจำหน่าย</w:t>
      </w:r>
    </w:p>
    <w:p w14:paraId="11B206F3" w14:textId="77777777" w:rsidR="00055FF7" w:rsidRP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C681AAF" w14:textId="22BFE3A7" w:rsidR="00397DF2" w:rsidRDefault="003C1DE7" w:rsidP="00397DF2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308F94DB" w14:textId="7BA8371B" w:rsidR="00184FB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91F1F39" w14:textId="77777777" w:rsidR="003F118B" w:rsidRPr="003F118B" w:rsidRDefault="003F118B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9E3BC3" w14:paraId="74045ED6" w14:textId="77777777" w:rsidTr="00A159C7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14:paraId="0F4E5780" w14:textId="77777777" w:rsidR="00520992" w:rsidRPr="009E3BC3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14:paraId="4B7F76FB" w14:textId="37CA99C0" w:rsidR="00520992" w:rsidRPr="009E3BC3" w:rsidRDefault="008852A1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C5D2A" w:rsidRPr="009E3BC3" w14:paraId="08B17F27" w14:textId="77777777" w:rsidTr="00A159C7">
        <w:trPr>
          <w:trHeight w:val="434"/>
        </w:trPr>
        <w:tc>
          <w:tcPr>
            <w:tcW w:w="5670" w:type="dxa"/>
          </w:tcPr>
          <w:p w14:paraId="66B727E8" w14:textId="77777777" w:rsidR="005C5D2A" w:rsidRPr="009E3BC3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14:paraId="1B82EC57" w14:textId="77777777" w:rsidR="005C5D2A" w:rsidRPr="009E3BC3" w:rsidRDefault="005C5D2A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9E3BC3" w14:paraId="7BB1616E" w14:textId="77777777" w:rsidTr="00A159C7">
        <w:trPr>
          <w:trHeight w:val="434"/>
        </w:trPr>
        <w:tc>
          <w:tcPr>
            <w:tcW w:w="5670" w:type="dxa"/>
          </w:tcPr>
          <w:p w14:paraId="1C67C1D4" w14:textId="77777777" w:rsidR="000F53F6" w:rsidRPr="009E3BC3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14:paraId="5383A081" w14:textId="77777777" w:rsidR="000F53F6" w:rsidRPr="009E3BC3" w:rsidRDefault="000F53F6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14:paraId="5EF3C0BB" w14:textId="18BAA8C4" w:rsidR="00916F0C" w:rsidRDefault="00916F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927DE" w14:textId="1A0629E0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D3133E">
        <w:rPr>
          <w:rFonts w:asciiTheme="majorBidi" w:hAnsiTheme="majorBidi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5BBE45D4" w14:textId="77777777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524DE6" w14:textId="77777777" w:rsidR="00137B46" w:rsidRPr="009E3BC3" w:rsidRDefault="00137B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7C835841" w14:textId="77777777" w:rsidR="00137B46" w:rsidRPr="009E3BC3" w:rsidRDefault="00137B46" w:rsidP="001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637D8A1" w14:textId="16B2F1FB" w:rsidR="00184FB7" w:rsidRPr="00726807" w:rsidRDefault="003F118B" w:rsidP="003F118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C30100E" w14:textId="77777777" w:rsidR="00137B46" w:rsidRPr="00726807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AE4AC5E" w14:textId="037BE5A3" w:rsidR="00137B46" w:rsidRPr="009E3BC3" w:rsidRDefault="00137B46" w:rsidP="00137B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AB2B6F" w:rsidRPr="00726807">
        <w:rPr>
          <w:rFonts w:asciiTheme="majorBidi" w:hAnsiTheme="majorBidi" w:cs="Angsana New" w:hint="cs"/>
          <w:sz w:val="30"/>
          <w:szCs w:val="30"/>
          <w:cs/>
        </w:rPr>
        <w:t>ของแต่ละส่วนประกอบ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1CA4" w:rsidRPr="00726807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44E9D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31B596B3" w14:textId="77777777" w:rsidR="00137B46" w:rsidRPr="009E3BC3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1E6310F2" w14:textId="0ED9379E" w:rsidR="00137B46" w:rsidRDefault="00137B46" w:rsidP="00137B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7AB1E9E" w14:textId="77777777" w:rsidR="00FF3B01" w:rsidRDefault="00FF3B01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2F701BC8" w14:textId="543DF349" w:rsidR="00137B46" w:rsidRDefault="00137B4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148AE"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สะสม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และปรับปรุง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เงินจ่ายล่วงหน้ากับต้นทุนทางตรงเริ่มแรก</w:t>
      </w:r>
      <w:r w:rsidR="002819A0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052C4C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ในกรณี</w:t>
      </w:r>
      <w:r w:rsidR="00052C4C">
        <w:rPr>
          <w:rFonts w:asciiTheme="majorBidi" w:eastAsia="Calibri" w:hAnsiTheme="majorBidi" w:cstheme="majorBidi" w:hint="cs"/>
          <w:b/>
          <w:sz w:val="30"/>
          <w:szCs w:val="30"/>
          <w:cs/>
        </w:rPr>
        <w:t>นี้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จะบันทึก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BBFD3D0" w14:textId="368D34F7" w:rsidR="00C36696" w:rsidRDefault="00C3669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6235C384" w14:textId="439A8C59" w:rsidR="00397DF2" w:rsidRDefault="00397DF2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1B0713AB" w14:textId="77777777" w:rsidR="00397DF2" w:rsidRDefault="00397DF2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79533EE5" w14:textId="1C7B8C92" w:rsidR="00137B46" w:rsidRPr="009E3BC3" w:rsidRDefault="00137B46" w:rsidP="000D5229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E3B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</w:t>
      </w:r>
      <w:r w:rsidRPr="00726807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ต้องจ่ายทั้งหมดตามสัญญา</w:t>
      </w:r>
      <w:r w:rsidR="002B3214" w:rsidRPr="0072680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ทั้งนี้กลุ่มบริษัท</w:t>
      </w:r>
      <w:r w:rsidR="002B3214" w:rsidRPr="002B3214">
        <w:rPr>
          <w:rFonts w:asciiTheme="majorBidi" w:hAnsiTheme="majorBidi" w:cs="Angsana New" w:hint="cs"/>
          <w:b/>
          <w:sz w:val="30"/>
          <w:szCs w:val="30"/>
          <w:cs/>
        </w:rPr>
        <w:t xml:space="preserve"> ใช้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</w:t>
      </w:r>
      <w:r w:rsidR="000D5229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24EEE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DE55DD" w14:textId="77777777" w:rsidR="002B3214" w:rsidRDefault="002B3214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350F3D84" w14:textId="3E07FFE1" w:rsidR="00E530E7" w:rsidRDefault="00137B4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วัดมูลค่าใหม่เมื่อมีการเปลี่ยนแปลงอายุสัญญาเช่า หรือ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มี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การเปลี่ยนแปลงการประเมินการใช้สิทธิ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ที่ระบุในสัญญาเช่า</w:t>
      </w: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AB7B63D" w14:textId="77777777" w:rsidR="00C36696" w:rsidRDefault="00C3669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787E23B0" w14:textId="3879BB8A" w:rsidR="0085019E" w:rsidRPr="009E3BC3" w:rsidRDefault="0085019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A2C148F" w14:textId="77777777" w:rsidR="0085019E" w:rsidRPr="009E3BC3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25C3029A" w14:textId="77777777" w:rsidR="00F26384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ให้ประโยชน์ไม่ทราบแน่นอนจะประมาณมูลค่าที่คาดว่าจะได้รับคืนทุกปีในช่วงเวลาเดียวกัน</w:t>
      </w:r>
    </w:p>
    <w:p w14:paraId="281D6653" w14:textId="7BBD3C66" w:rsidR="00920D18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16A9F26" w14:textId="4FAB41EC" w:rsidR="00920D18" w:rsidRPr="009E3BC3" w:rsidRDefault="00920D1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ขาดทุนจากการด้อยค่ารับรู้</w:t>
      </w:r>
      <w:r w:rsidR="00344E9D">
        <w:rPr>
          <w:rFonts w:asciiTheme="majorBidi" w:hAnsiTheme="majorBidi" w:cstheme="majorBidi" w:hint="cs"/>
          <w:sz w:val="30"/>
          <w:szCs w:val="30"/>
          <w:cs/>
          <w:lang w:val="th-TH"/>
        </w:rPr>
        <w:t>ในกำไรหรือขาดทุน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เมื่อมูลค่าตามบัญชีของสินทรัพย์</w:t>
      </w:r>
      <w:r w:rsidRPr="009E3BC3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B633BB" w:rsidRPr="00B633B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ในกรณีนี้จะรับรู้ในส่วนของผู้ถือหุ้น</w:t>
      </w:r>
    </w:p>
    <w:p w14:paraId="087F4477" w14:textId="77777777" w:rsidR="00D323F5" w:rsidRDefault="00D323F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18F01569" w14:textId="18EAF32A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4D720DB3" w14:textId="77777777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845A7B" w14:textId="6761402F" w:rsidR="00A1424F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มูลค่าที่คาดว่าจะได้รับคืน</w:t>
      </w:r>
      <w:r w:rsidR="00DF33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</w:t>
      </w:r>
      <w:r w:rsidR="00FD751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D751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DF882C" w14:textId="1572312C" w:rsidR="00E453AE" w:rsidRDefault="00E453A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51157" w14:textId="010724D4" w:rsidR="00D323F5" w:rsidRDefault="00D323F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C93EA" w14:textId="77777777" w:rsidR="00D323F5" w:rsidRPr="009E3BC3" w:rsidRDefault="00D323F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08ECD" w14:textId="02E3C98C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08030A1F" w14:textId="77777777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7A7EAD9" w14:textId="34217FB8" w:rsidR="00A84055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ขาดทุนจากการด้อยค่าของสินทรัพย์ที่เคยรับรู้ในงวดก่อน</w:t>
      </w:r>
      <w:r w:rsidR="00622F5D">
        <w:rPr>
          <w:rFonts w:asciiTheme="majorBidi" w:hAnsiTheme="majorBidi" w:cstheme="majorBidi" w:hint="cs"/>
          <w:sz w:val="30"/>
          <w:szCs w:val="30"/>
          <w:cs/>
          <w:lang w:val="th-TH"/>
        </w:rPr>
        <w:t>จะถูกกลับรายการ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2D90D0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E894399" w14:textId="26101066" w:rsidR="00B35646" w:rsidRPr="009E3BC3" w:rsidRDefault="00B356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B633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2F31E1F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D7676D" w14:textId="77777777" w:rsidR="00B35646" w:rsidRPr="009E3BC3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B35646"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โครงการสมทบเงิน</w:t>
      </w:r>
    </w:p>
    <w:p w14:paraId="69A7841B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0A3B66" w14:textId="493B4AE5" w:rsidR="000C5232" w:rsidRPr="00E4021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B4FD86" w14:textId="77777777" w:rsidR="00E40214" w:rsidRPr="00E40214" w:rsidRDefault="00E4021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95635E" w14:textId="77777777" w:rsidR="00BA3AB4" w:rsidRPr="00E40214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402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2011C02D" w14:textId="77777777" w:rsidR="00C832F4" w:rsidRPr="00E40214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678B8A9" w14:textId="2551524C" w:rsidR="00F2638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633BB">
        <w:rPr>
          <w:rFonts w:asciiTheme="majorBidi" w:hAnsiTheme="majorBidi" w:cs="Angsana New" w:hint="cs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E40214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</w:t>
      </w:r>
      <w:r w:rsidR="0039318F">
        <w:rPr>
          <w:rFonts w:asciiTheme="majorBidi" w:hAnsiTheme="majorBidi" w:cs="Angsana New"/>
          <w:i/>
          <w:sz w:val="30"/>
          <w:szCs w:val="30"/>
          <w:cs/>
        </w:rPr>
        <w:br/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คิดลดแต่ละหน่วยที่ประมาณการไว้</w:t>
      </w:r>
      <w:r w:rsidRPr="00971DBF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</w:p>
    <w:p w14:paraId="196F80B4" w14:textId="77777777" w:rsidR="00A479B1" w:rsidRPr="009E3BC3" w:rsidRDefault="00A479B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F8DE51C" w14:textId="63191C4E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</w:t>
      </w:r>
      <w:r w:rsidRPr="009E3BC3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19B37B0" w14:textId="77777777" w:rsidR="00EA1D76" w:rsidRPr="009E3BC3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6AB456F1" w14:textId="77777777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3784D12" w14:textId="77777777" w:rsidR="00CF01D6" w:rsidRPr="009E3BC3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9316622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14:paraId="572801D7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4DB66A1" w14:textId="5607750F" w:rsidR="00D67FD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2682BA" w14:textId="77777777" w:rsidR="00123033" w:rsidRDefault="00123033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0D6906" w14:textId="06FE699E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2882AFD2" w14:textId="77777777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</w:rPr>
      </w:pPr>
    </w:p>
    <w:p w14:paraId="389FDE4F" w14:textId="6D645C0B" w:rsidR="007132F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14:paraId="3E2C0277" w14:textId="39675B6F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70DE9" w14:textId="77777777" w:rsidR="000D431F" w:rsidRPr="009E3BC3" w:rsidRDefault="000D431F" w:rsidP="000D431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8DD540C" w14:textId="77777777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  <w:cs/>
        </w:rPr>
      </w:pPr>
    </w:p>
    <w:p w14:paraId="3DEE373D" w14:textId="77777777" w:rsidR="000D431F" w:rsidRPr="009E3BC3" w:rsidRDefault="000D431F" w:rsidP="000D431F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D2B80BF" w14:textId="77777777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07EEC" w14:textId="77777777" w:rsidR="001549A8" w:rsidRPr="001549A8" w:rsidRDefault="001549A8" w:rsidP="001549A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549A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91D976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5D504068" w14:textId="4ABBDE9A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หากไม่มีตลาดหลัก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6AC3CCFD" w14:textId="056322A6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30"/>
          <w:szCs w:val="30"/>
        </w:rPr>
      </w:pPr>
    </w:p>
    <w:p w14:paraId="4734E07B" w14:textId="5294AA48" w:rsidR="00D323F5" w:rsidRDefault="00D3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30"/>
          <w:szCs w:val="30"/>
        </w:rPr>
      </w:pPr>
    </w:p>
    <w:p w14:paraId="2C557B5A" w14:textId="77777777" w:rsidR="00D323F5" w:rsidRPr="00D323F5" w:rsidRDefault="00D3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inorBidi"/>
          <w:sz w:val="30"/>
          <w:szCs w:val="30"/>
        </w:rPr>
      </w:pPr>
    </w:p>
    <w:p w14:paraId="749C05BC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ดังนี้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094F8DB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0E1BB145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1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508DC2A" w14:textId="77777777" w:rsidR="009E5FF5" w:rsidRDefault="001549A8" w:rsidP="009E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2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proofErr w:type="gramEnd"/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นอกเหนือจาก</w:t>
      </w:r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</w:t>
      </w:r>
    </w:p>
    <w:p w14:paraId="716D2C6B" w14:textId="52588E8A" w:rsidR="001549A8" w:rsidRPr="009E5FF5" w:rsidRDefault="009E5FF5" w:rsidP="00D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  <w:tab w:val="left" w:pos="81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D072CE">
        <w:rPr>
          <w:rFonts w:asciiTheme="majorBidi" w:eastAsia="EucrosiaUPCBold" w:hAnsiTheme="majorBidi" w:hint="cs"/>
          <w:sz w:val="30"/>
          <w:szCs w:val="30"/>
          <w:cs/>
        </w:rPr>
        <w:t xml:space="preserve">  </w:t>
      </w:r>
      <w:r w:rsidR="001549A8" w:rsidRPr="00D072CE">
        <w:rPr>
          <w:rFonts w:ascii="Angsana New" w:eastAsia="EucrosiaUPCBold" w:hAnsi="Angsana New" w:cs="Angsana New" w:hint="cs"/>
          <w:sz w:val="30"/>
          <w:szCs w:val="30"/>
          <w:cs/>
        </w:rPr>
        <w:t>ราคาเสนอ</w:t>
      </w:r>
      <w:r w:rsidR="001549A8"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ซื้อขายซึ่งรวมอยู่ในข้อมูลระดับ</w:t>
      </w:r>
      <w:r w:rsidR="001549A8"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1549A8" w:rsidRPr="00726807">
        <w:rPr>
          <w:rFonts w:asciiTheme="majorBidi" w:eastAsia="EucrosiaUPCBold" w:hAnsiTheme="majorBidi"/>
          <w:sz w:val="30"/>
          <w:szCs w:val="30"/>
        </w:rPr>
        <w:t>1</w:t>
      </w:r>
    </w:p>
    <w:p w14:paraId="044DEB87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3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3C5147D3" w14:textId="0571F97C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007CAA58" w14:textId="0C840E7F" w:rsidR="00123033" w:rsidRPr="00123033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123033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48A775" w14:textId="77777777" w:rsidR="00123033" w:rsidRPr="00726807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153D42D2" w14:textId="3A22FD3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79D2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155BF5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</w:p>
    <w:p w14:paraId="6ED0E6F3" w14:textId="77777777" w:rsidR="000D431F" w:rsidRPr="00155BF5" w:rsidRDefault="000D431F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2E4AD7CA" w14:textId="437D0CD1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      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ทางการเงิน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5F551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="005F5515" w:rsidRPr="00726807">
        <w:rPr>
          <w:rFonts w:asciiTheme="majorBidi" w:eastAsia="EucrosiaUPCBold" w:hAnsiTheme="majorBidi"/>
          <w:sz w:val="30"/>
          <w:szCs w:val="30"/>
        </w:rPr>
        <w:t>3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35F20F6" w14:textId="77777777" w:rsidR="001549A8" w:rsidRPr="009E3BC3" w:rsidRDefault="001549A8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FAD68" w14:textId="77777777" w:rsidR="00753F61" w:rsidRDefault="00753F6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753F61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2A44FA4" w14:textId="263CA341" w:rsidR="00384751" w:rsidRDefault="0038475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0D43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A5E8E7D" w14:textId="588D2E8B" w:rsidR="000D431F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196DCC6" w14:textId="7A01CFDB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รับรู้รายได้</w:t>
      </w:r>
    </w:p>
    <w:p w14:paraId="349011CF" w14:textId="77777777" w:rsidR="00384751" w:rsidRPr="009E3BC3" w:rsidRDefault="00384751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1607F3C4" w14:textId="4C0012F5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14:paraId="461D0B42" w14:textId="490AA44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615E27" w14:textId="5E956AAC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</w:p>
    <w:p w14:paraId="4565C619" w14:textId="77777777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C6D954E" w14:textId="66B7B58F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รายได้จากการขายสินค้ารับรู้</w:t>
      </w:r>
      <w:r w:rsidR="006561D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มีการส่งมอบสินค้าให้กับลูกค้า </w:t>
      </w:r>
    </w:p>
    <w:p w14:paraId="39CCB8FA" w14:textId="77777777" w:rsidR="000E56D4" w:rsidRPr="009E3BC3" w:rsidRDefault="000E56D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637F57" w14:textId="32ACF26F" w:rsidR="007B2448" w:rsidRPr="009E3BC3" w:rsidRDefault="0090509B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B18DC08" w14:textId="77777777" w:rsidR="007B2448" w:rsidRPr="009E3BC3" w:rsidRDefault="007B2448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E1E49" w14:textId="543FCAA4" w:rsidR="005E734A" w:rsidRPr="009E3BC3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  <w:r w:rsidR="0090509B" w:rsidRPr="009E3BC3">
        <w:rPr>
          <w:rFonts w:asciiTheme="majorBidi" w:hAnsiTheme="majorBidi" w:cstheme="majorBidi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และภาษีเงินได้รอการตัดบัญชี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รับรู้ในกำไรหรือขาดทุน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1F9CA845" w14:textId="77777777" w:rsidR="002D48C1" w:rsidRPr="009E3BC3" w:rsidRDefault="002D48C1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44EB" w14:textId="2E5E5050" w:rsidR="00A57443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โดยใช้อัตราภาษีที่ประกาศใช้หรือที่คาดว่ามีผลบังคับใช้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วันที่รายงาน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ตลอดจนการปรับปรุงทางภาษีที่เกี่ยวกับรายการในปีก่อนๆ</w:t>
      </w:r>
    </w:p>
    <w:p w14:paraId="733BD60A" w14:textId="77777777" w:rsidR="006F30F7" w:rsidRPr="00BF402A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A6B780" w14:textId="5471CEBA" w:rsidR="00634330" w:rsidRPr="00BF402A" w:rsidRDefault="00634330" w:rsidP="00BF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402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F402A">
        <w:rPr>
          <w:rFonts w:asciiTheme="majorBidi" w:hAnsiTheme="majorBidi" w:cstheme="majorBidi"/>
          <w:sz w:val="30"/>
          <w:szCs w:val="30"/>
        </w:rPr>
        <w:br/>
      </w:r>
      <w:r w:rsidRPr="00BF402A">
        <w:rPr>
          <w:rFonts w:asciiTheme="majorBidi" w:hAnsiTheme="majorBidi" w:cstheme="majorBidi"/>
          <w:spacing w:val="-6"/>
          <w:sz w:val="30"/>
          <w:szCs w:val="30"/>
          <w:cs/>
        </w:rPr>
        <w:t>ผลแตกต่างชั่วคราว</w:t>
      </w:r>
      <w:r w:rsidR="000D431F" w:rsidRPr="00BF402A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</w:t>
      </w:r>
      <w:r w:rsidRPr="00BF402A">
        <w:rPr>
          <w:rFonts w:asciiTheme="majorBidi" w:hAnsiTheme="majorBidi" w:cstheme="majorBidi"/>
          <w:spacing w:val="-6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Pr="00BF402A">
        <w:rPr>
          <w:rFonts w:asciiTheme="majorBidi" w:hAnsiTheme="majorBidi" w:cstheme="majorBidi"/>
          <w:sz w:val="30"/>
          <w:szCs w:val="30"/>
          <w:cs/>
        </w:rPr>
        <w:t>ไม่มีผลกระทบต่อกำไรขาดทุนทางบัญชีหรือทางภาษี</w:t>
      </w:r>
      <w:r w:rsidR="00AF4A6D" w:rsidRPr="00BF402A">
        <w:rPr>
          <w:rFonts w:asciiTheme="majorBidi" w:hAnsiTheme="majorBidi" w:cstheme="majorBidi"/>
          <w:sz w:val="30"/>
          <w:szCs w:val="30"/>
          <w:cs/>
        </w:rPr>
        <w:t xml:space="preserve"> และผลแตกต่</w:t>
      </w:r>
      <w:r w:rsidR="001E7473" w:rsidRPr="00BF402A">
        <w:rPr>
          <w:rFonts w:asciiTheme="majorBidi" w:hAnsiTheme="majorBidi" w:cstheme="majorBidi"/>
          <w:sz w:val="30"/>
          <w:szCs w:val="30"/>
          <w:cs/>
        </w:rPr>
        <w:t>างที่เกี่ยวข้องกับเงินลงทุนใน</w:t>
      </w:r>
      <w:r w:rsidR="00525411" w:rsidRPr="00BF402A">
        <w:rPr>
          <w:rFonts w:asciiTheme="majorBidi" w:hAnsiTheme="majorBidi" w:cstheme="majorBidi"/>
          <w:sz w:val="30"/>
          <w:szCs w:val="30"/>
          <w:cs/>
        </w:rPr>
        <w:t>บริษัทย่อยและ</w:t>
      </w:r>
      <w:r w:rsidR="00BF402A" w:rsidRPr="00BF402A">
        <w:rPr>
          <w:rFonts w:asciiTheme="majorBidi" w:hAnsiTheme="majorBidi" w:cstheme="majorBidi"/>
          <w:sz w:val="30"/>
          <w:szCs w:val="30"/>
        </w:rPr>
        <w:br/>
      </w:r>
      <w:r w:rsidR="00AF4A6D" w:rsidRPr="00BF402A">
        <w:rPr>
          <w:rFonts w:asciiTheme="majorBidi" w:hAnsiTheme="majorBidi" w:cstheme="majorBidi"/>
          <w:sz w:val="30"/>
          <w:szCs w:val="30"/>
          <w:cs/>
        </w:rPr>
        <w:t>การ</w:t>
      </w:r>
      <w:r w:rsidR="001E7473" w:rsidRPr="00BF402A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AF4A6D" w:rsidRPr="00BF402A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12283F0" w14:textId="77777777" w:rsidR="007052B8" w:rsidRDefault="007052B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244D4" w14:textId="77777777" w:rsidR="002F183F" w:rsidRDefault="002F183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F183F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2529047" w14:textId="67D654DB" w:rsidR="00E37653" w:rsidRPr="009E3BC3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FF2767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</w:t>
      </w:r>
      <w:r w:rsidRPr="0001544F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ระยะเวลารายงาน</w:t>
      </w:r>
      <w:r w:rsidR="006F30F7" w:rsidRPr="000154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สินทรัพย์ภาษีเงินได้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C99D24" w14:textId="77777777" w:rsidR="000A7D30" w:rsidRPr="009E3BC3" w:rsidRDefault="000A7D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33D8" w14:textId="11C01397" w:rsidR="006266CB" w:rsidRDefault="006F30F7" w:rsidP="00F92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สินทรัพย์ภาษีเงินได้รอการตัดบัญชีจะถูกทบทวน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ACDC62B" w14:textId="23EEB30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5D4A5E9" w14:textId="77777777" w:rsidR="009A478F" w:rsidRPr="009E3BC3" w:rsidRDefault="009A478F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9ED9737" w14:textId="77777777" w:rsidR="009A478F" w:rsidRPr="009E3BC3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CD97B67" w14:textId="40279224" w:rsidR="00FA4855" w:rsidRPr="00143C47" w:rsidRDefault="006F30F7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F30F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ด้วยจำนวนหุ้นสามัญ</w:t>
      </w:r>
      <w:r w:rsidR="000D165C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ถัวเฉลี่ยถ่วงน้ำหนักที่ออกจำหน่ายระหว่างปี</w:t>
      </w:r>
    </w:p>
    <w:p w14:paraId="7180F2D9" w14:textId="32953A76" w:rsidR="00E40214" w:rsidRDefault="00E40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AB46FA4" w14:textId="77777777" w:rsidR="00A63707" w:rsidRPr="009E3BC3" w:rsidRDefault="00A63707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72BE115" w14:textId="77777777" w:rsidR="00A63707" w:rsidRPr="006E0AC3" w:rsidRDefault="00A63707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6E23B" w14:textId="44437DAD" w:rsidR="00E30119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ของกลุ่มบริษัท </w:t>
      </w: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C393561" w14:textId="77777777" w:rsidR="0012671E" w:rsidRDefault="0012671E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BD8FA08" w14:textId="77777777" w:rsidR="001C7DF8" w:rsidRPr="009E3BC3" w:rsidRDefault="001C7DF8" w:rsidP="00B1694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B0C30E7" w14:textId="5304F2C1" w:rsidR="000D431F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1C920" w14:textId="41A77A9C" w:rsidR="000D431F" w:rsidRPr="006E12FF" w:rsidRDefault="000D431F" w:rsidP="006E12F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6E12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C095C25" w14:textId="77777777" w:rsidR="000D431F" w:rsidRPr="006E0AC3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275DE7" w14:textId="77777777" w:rsidR="0012671E" w:rsidRDefault="0012671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12671E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74ABE50" w14:textId="1E87D234" w:rsidR="008272B9" w:rsidRDefault="008272B9" w:rsidP="008272B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</w:t>
      </w:r>
      <w:r w:rsidR="00FB7DFE">
        <w:rPr>
          <w:rFonts w:asciiTheme="majorBidi" w:hAnsiTheme="majorBidi" w:cstheme="majorBidi" w:hint="cs"/>
          <w:sz w:val="30"/>
          <w:szCs w:val="30"/>
          <w:cs/>
          <w:lang w:val="en-US"/>
        </w:rPr>
        <w:t>การร่วมค้าและบริษัทย่อย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ได้เปิดเผยในหมายเหตุประกอบงบการเงิน</w:t>
      </w:r>
      <w:r w:rsidRPr="007537BA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7537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B7DFE" w:rsidRPr="007537BA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7537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537BA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7537B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B7DFE" w:rsidRPr="007537B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</w:t>
      </w:r>
      <w:r w:rsidRPr="00184FB7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หรือกิจการอื่นที่เกี่ยวข้องกัน</w:t>
      </w:r>
      <w:r w:rsidR="00FB7DFE">
        <w:rPr>
          <w:rFonts w:asciiTheme="majorBidi" w:hAnsiTheme="majorBidi" w:cstheme="majorBidi" w:hint="cs"/>
          <w:sz w:val="30"/>
          <w:szCs w:val="30"/>
          <w:cs/>
          <w:lang w:val="en-US"/>
        </w:rPr>
        <w:t>ที่มีนัยสำคัญกับกลุ่มบริษัทในระหว่างปีมีดังต่อไปนี้</w:t>
      </w:r>
    </w:p>
    <w:p w14:paraId="5B97CFC8" w14:textId="77777777" w:rsidR="00065BE2" w:rsidRDefault="00065BE2" w:rsidP="008272B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065BE2" w:rsidRPr="009E3BC3" w14:paraId="767976C2" w14:textId="77777777" w:rsidTr="00241CC0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44F2FF52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3939B9F7" w14:textId="77777777" w:rsidR="00065BE2" w:rsidRPr="009E3BC3" w:rsidRDefault="00065BE2" w:rsidP="00241CC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76A01603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065BE2" w:rsidRPr="009E3BC3" w14:paraId="5F12CDE7" w14:textId="77777777" w:rsidTr="00241CC0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2CCDF27B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DC11DA" w14:textId="77777777" w:rsidR="00065BE2" w:rsidRPr="009E3BC3" w:rsidRDefault="00065BE2" w:rsidP="00241CC0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410" w:type="dxa"/>
            <w:shd w:val="clear" w:color="auto" w:fill="auto"/>
          </w:tcPr>
          <w:p w14:paraId="5CA5C8BC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065BE2" w:rsidRPr="009E3BC3" w14:paraId="5AEC2298" w14:textId="77777777" w:rsidTr="00241CC0">
        <w:tc>
          <w:tcPr>
            <w:tcW w:w="3420" w:type="dxa"/>
            <w:shd w:val="clear" w:color="auto" w:fill="auto"/>
          </w:tcPr>
          <w:p w14:paraId="6F720F8D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  <w:shd w:val="clear" w:color="auto" w:fill="auto"/>
          </w:tcPr>
          <w:p w14:paraId="05CB7F00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AD3D054" w14:textId="77777777" w:rsidR="00065BE2" w:rsidRPr="009E3BC3" w:rsidRDefault="00065BE2" w:rsidP="00241CC0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บุคคลที่มีอำนาจและความรับผิดชอบในการวางแผน สั่งการและควบคุมกิจกรรมต่างๆ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ของกิจการไม่ว่า</w:t>
            </w:r>
            <w:r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ทางตรงหรือทางอ้อม ทั้งนี้รวมถึงเป็นผู้ถือหุ้นรายใหญ่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และเป็นกรรมการของบริษัท</w:t>
            </w:r>
          </w:p>
        </w:tc>
      </w:tr>
      <w:tr w:rsidR="00065BE2" w:rsidRPr="009E3BC3" w14:paraId="6525AD9F" w14:textId="77777777" w:rsidTr="00241CC0">
        <w:tc>
          <w:tcPr>
            <w:tcW w:w="3420" w:type="dxa"/>
            <w:shd w:val="clear" w:color="auto" w:fill="auto"/>
          </w:tcPr>
          <w:p w14:paraId="2FF819A1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  <w:shd w:val="clear" w:color="auto" w:fill="auto"/>
          </w:tcPr>
          <w:p w14:paraId="5BFC0B5B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F4C820A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  <w:t xml:space="preserve">เป็นผู้ถือหุ้นรายใหญ่ </w:t>
            </w:r>
          </w:p>
        </w:tc>
      </w:tr>
      <w:tr w:rsidR="00065BE2" w:rsidRPr="009E3BC3" w14:paraId="5F42BF01" w14:textId="77777777" w:rsidTr="00241CC0">
        <w:tc>
          <w:tcPr>
            <w:tcW w:w="3420" w:type="dxa"/>
            <w:shd w:val="clear" w:color="auto" w:fill="auto"/>
          </w:tcPr>
          <w:p w14:paraId="71828D7E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  <w:shd w:val="clear" w:color="auto" w:fill="auto"/>
          </w:tcPr>
          <w:p w14:paraId="387B07B8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2E3FBE0" w14:textId="77777777" w:rsidR="00065BE2" w:rsidRPr="009E3BC3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065BE2" w:rsidRPr="009E3BC3" w14:paraId="729D68D9" w14:textId="77777777" w:rsidTr="00241CC0">
        <w:tc>
          <w:tcPr>
            <w:tcW w:w="3420" w:type="dxa"/>
            <w:shd w:val="clear" w:color="auto" w:fill="auto"/>
          </w:tcPr>
          <w:p w14:paraId="1EA66228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  <w:shd w:val="clear" w:color="auto" w:fill="auto"/>
          </w:tcPr>
          <w:p w14:paraId="7010555F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DA80A3C" w14:textId="77777777" w:rsidR="00065BE2" w:rsidRPr="00623248" w:rsidRDefault="00065BE2" w:rsidP="00241CC0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1973D004" w14:textId="6A0B2304" w:rsidR="008272B9" w:rsidRPr="00065BE2" w:rsidRDefault="008272B9" w:rsidP="00065BE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FFF1D6" w14:textId="77777777" w:rsidR="008272B9" w:rsidRPr="00E40214" w:rsidRDefault="008272B9" w:rsidP="008272B9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0214">
        <w:rPr>
          <w:rFonts w:asciiTheme="majorBidi" w:hAnsiTheme="majorBidi" w:cstheme="majorBidi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E40214">
        <w:rPr>
          <w:rFonts w:asciiTheme="majorBidi" w:hAnsiTheme="majorBidi" w:cstheme="majorBidi"/>
          <w:sz w:val="30"/>
          <w:szCs w:val="30"/>
        </w:rPr>
        <w:t xml:space="preserve">31 </w:t>
      </w:r>
      <w:r w:rsidRPr="00E40214">
        <w:rPr>
          <w:rFonts w:asciiTheme="majorBidi" w:hAnsiTheme="majorBidi" w:cstheme="majorBidi" w:hint="cs"/>
          <w:sz w:val="30"/>
          <w:szCs w:val="30"/>
          <w:cs/>
        </w:rPr>
        <w:t>ธันวาคม สรุปได้ดังนี้</w:t>
      </w:r>
    </w:p>
    <w:p w14:paraId="689DCB25" w14:textId="0887361E" w:rsidR="00E40214" w:rsidRPr="00956FFA" w:rsidRDefault="00E40214" w:rsidP="009703BA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2" w:type="dxa"/>
        <w:tblInd w:w="450" w:type="dxa"/>
        <w:tblLook w:val="0000" w:firstRow="0" w:lastRow="0" w:firstColumn="0" w:lastColumn="0" w:noHBand="0" w:noVBand="0"/>
      </w:tblPr>
      <w:tblGrid>
        <w:gridCol w:w="3817"/>
        <w:gridCol w:w="1187"/>
        <w:gridCol w:w="273"/>
        <w:gridCol w:w="1183"/>
        <w:gridCol w:w="273"/>
        <w:gridCol w:w="1182"/>
        <w:gridCol w:w="273"/>
        <w:gridCol w:w="1184"/>
      </w:tblGrid>
      <w:tr w:rsidR="00E40214" w:rsidRPr="009E3BC3" w14:paraId="753597E8" w14:textId="77777777" w:rsidTr="000F7967">
        <w:trPr>
          <w:tblHeader/>
        </w:trPr>
        <w:tc>
          <w:tcPr>
            <w:tcW w:w="3817" w:type="dxa"/>
          </w:tcPr>
          <w:p w14:paraId="4CE7A362" w14:textId="77777777" w:rsidR="00E40214" w:rsidRPr="009E3BC3" w:rsidRDefault="00E40214" w:rsidP="000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6D73C143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CCA1F4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</w:tcPr>
          <w:p w14:paraId="411F9F7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22E38037" w14:textId="77777777" w:rsidTr="000F7967">
        <w:trPr>
          <w:tblHeader/>
        </w:trPr>
        <w:tc>
          <w:tcPr>
            <w:tcW w:w="3817" w:type="dxa"/>
          </w:tcPr>
          <w:p w14:paraId="24118CE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87" w:type="dxa"/>
          </w:tcPr>
          <w:p w14:paraId="505749DE" w14:textId="0CF93E3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3FB99C38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EAAF0A0" w14:textId="0239B235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EDE13A1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78A3B15F" w14:textId="24F0F378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3AD877F5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7EC1F4" w14:textId="36A7CC7C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74ED9555" w14:textId="77777777" w:rsidTr="000F7967">
        <w:trPr>
          <w:tblHeader/>
        </w:trPr>
        <w:tc>
          <w:tcPr>
            <w:tcW w:w="3817" w:type="dxa"/>
          </w:tcPr>
          <w:p w14:paraId="0CBA77E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7"/>
          </w:tcPr>
          <w:p w14:paraId="68969C0D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73E8D" w:rsidRPr="009E3BC3" w14:paraId="0938E457" w14:textId="77777777" w:rsidTr="000F7967">
        <w:tc>
          <w:tcPr>
            <w:tcW w:w="3817" w:type="dxa"/>
          </w:tcPr>
          <w:p w14:paraId="3D5E4966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7" w:type="dxa"/>
          </w:tcPr>
          <w:p w14:paraId="6532AD70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434844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DC40C95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5239A13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1DAC4F5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0C2E728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02AE8FD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C0F" w:rsidRPr="009E3BC3" w14:paraId="34A6883C" w14:textId="77777777" w:rsidTr="000F7967">
        <w:tc>
          <w:tcPr>
            <w:tcW w:w="3817" w:type="dxa"/>
          </w:tcPr>
          <w:p w14:paraId="669C9A72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7" w:type="dxa"/>
          </w:tcPr>
          <w:p w14:paraId="20DE0284" w14:textId="71C9BA72" w:rsidR="00A01C0F" w:rsidRPr="009E3BC3" w:rsidRDefault="005D5940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656,777</w:t>
            </w:r>
          </w:p>
        </w:tc>
        <w:tc>
          <w:tcPr>
            <w:tcW w:w="273" w:type="dxa"/>
          </w:tcPr>
          <w:p w14:paraId="001336DB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C2C2C2C" w14:textId="48EBC6E0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474,730</w:t>
            </w:r>
          </w:p>
        </w:tc>
        <w:tc>
          <w:tcPr>
            <w:tcW w:w="273" w:type="dxa"/>
            <w:shd w:val="clear" w:color="auto" w:fill="auto"/>
          </w:tcPr>
          <w:p w14:paraId="45A7922A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89F3863" w14:textId="7844C99D" w:rsidR="00A01C0F" w:rsidRPr="009E3BC3" w:rsidRDefault="005D5940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656,777</w:t>
            </w:r>
          </w:p>
        </w:tc>
        <w:tc>
          <w:tcPr>
            <w:tcW w:w="273" w:type="dxa"/>
            <w:shd w:val="clear" w:color="auto" w:fill="auto"/>
          </w:tcPr>
          <w:p w14:paraId="1F4313B8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B5846F1" w14:textId="400FAF53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474,730</w:t>
            </w:r>
          </w:p>
        </w:tc>
      </w:tr>
      <w:tr w:rsidR="00A01C0F" w:rsidRPr="009E3BC3" w14:paraId="28F1CCAD" w14:textId="77777777" w:rsidTr="000F7967">
        <w:tc>
          <w:tcPr>
            <w:tcW w:w="3817" w:type="dxa"/>
          </w:tcPr>
          <w:p w14:paraId="73C522DC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7" w:type="dxa"/>
          </w:tcPr>
          <w:p w14:paraId="6CD7538C" w14:textId="7981B197" w:rsidR="00A01C0F" w:rsidRPr="00CA261B" w:rsidRDefault="005D5940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261B">
              <w:rPr>
                <w:rFonts w:asciiTheme="majorBidi" w:hAnsiTheme="majorBidi" w:cstheme="majorBidi"/>
                <w:sz w:val="30"/>
                <w:szCs w:val="30"/>
              </w:rPr>
              <w:t>21,1</w:t>
            </w:r>
            <w:r w:rsidR="00CA261B" w:rsidRPr="00CA261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3" w:type="dxa"/>
          </w:tcPr>
          <w:p w14:paraId="1BAD04FE" w14:textId="77777777" w:rsidR="00A01C0F" w:rsidRPr="00CA261B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7A543BD" w14:textId="6D1A4DE3" w:rsidR="00A01C0F" w:rsidRPr="00CA261B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261B">
              <w:rPr>
                <w:rFonts w:asciiTheme="majorBidi" w:hAnsiTheme="majorBidi" w:cstheme="majorBidi"/>
                <w:sz w:val="30"/>
                <w:szCs w:val="30"/>
              </w:rPr>
              <w:t>17,969</w:t>
            </w:r>
          </w:p>
        </w:tc>
        <w:tc>
          <w:tcPr>
            <w:tcW w:w="273" w:type="dxa"/>
            <w:shd w:val="clear" w:color="auto" w:fill="auto"/>
          </w:tcPr>
          <w:p w14:paraId="7A247DBA" w14:textId="77777777" w:rsidR="00A01C0F" w:rsidRPr="00CA261B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4F84121" w14:textId="305D9F2F" w:rsidR="00A01C0F" w:rsidRPr="00CA261B" w:rsidRDefault="005D5940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261B">
              <w:rPr>
                <w:rFonts w:asciiTheme="majorBidi" w:hAnsiTheme="majorBidi" w:cstheme="majorBidi"/>
                <w:sz w:val="30"/>
                <w:szCs w:val="30"/>
              </w:rPr>
              <w:t>21,1</w:t>
            </w:r>
            <w:r w:rsidR="00CA261B" w:rsidRPr="00CA261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3" w:type="dxa"/>
            <w:shd w:val="clear" w:color="auto" w:fill="auto"/>
          </w:tcPr>
          <w:p w14:paraId="22E772DF" w14:textId="77777777" w:rsidR="00A01C0F" w:rsidRPr="00CA261B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42E8D5C" w14:textId="234C0A03" w:rsidR="00A01C0F" w:rsidRPr="00CA261B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261B">
              <w:rPr>
                <w:rFonts w:asciiTheme="majorBidi" w:hAnsiTheme="majorBidi" w:cstheme="majorBidi"/>
                <w:sz w:val="30"/>
                <w:szCs w:val="30"/>
              </w:rPr>
              <w:t>17,969</w:t>
            </w:r>
          </w:p>
        </w:tc>
      </w:tr>
      <w:tr w:rsidR="00A01C0F" w:rsidRPr="00557555" w14:paraId="3F22354C" w14:textId="77777777" w:rsidTr="000F7967">
        <w:tc>
          <w:tcPr>
            <w:tcW w:w="3817" w:type="dxa"/>
          </w:tcPr>
          <w:p w14:paraId="5F45E2E9" w14:textId="77777777" w:rsidR="00A01C0F" w:rsidRPr="00557555" w:rsidRDefault="00A01C0F" w:rsidP="00A01C0F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87" w:type="dxa"/>
          </w:tcPr>
          <w:p w14:paraId="171EEB39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1832B6BC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auto"/>
          </w:tcPr>
          <w:p w14:paraId="6C9919A5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4879B67E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</w:tcPr>
          <w:p w14:paraId="005ADAD1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38892BA3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4" w:type="dxa"/>
            <w:shd w:val="clear" w:color="auto" w:fill="auto"/>
          </w:tcPr>
          <w:p w14:paraId="015BF066" w14:textId="77777777" w:rsidR="00A01C0F" w:rsidRPr="00557555" w:rsidRDefault="00A01C0F" w:rsidP="00A01C0F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1C0F" w:rsidRPr="009E3BC3" w14:paraId="23E99FF1" w14:textId="77777777" w:rsidTr="000F7967">
        <w:tc>
          <w:tcPr>
            <w:tcW w:w="3817" w:type="dxa"/>
          </w:tcPr>
          <w:p w14:paraId="1E637FF3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7" w:type="dxa"/>
          </w:tcPr>
          <w:p w14:paraId="6A305C53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C52CE31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6FBD192C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47B91FD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39C6B0E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2C3D140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3F63F0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C0F" w:rsidRPr="009E3BC3" w14:paraId="423DD5C0" w14:textId="77777777" w:rsidTr="000F7967">
        <w:tc>
          <w:tcPr>
            <w:tcW w:w="3817" w:type="dxa"/>
          </w:tcPr>
          <w:p w14:paraId="54A9AB67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7" w:type="dxa"/>
          </w:tcPr>
          <w:p w14:paraId="0C2179DE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B4CFF41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3E95700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9BB748A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772AE4B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955D1F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E223AFD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C0F" w:rsidRPr="009E3BC3" w14:paraId="7C79B37F" w14:textId="77777777" w:rsidTr="000F7967">
        <w:tc>
          <w:tcPr>
            <w:tcW w:w="3817" w:type="dxa"/>
          </w:tcPr>
          <w:p w14:paraId="593DF86C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87" w:type="dxa"/>
          </w:tcPr>
          <w:p w14:paraId="397020A0" w14:textId="384148A6" w:rsidR="00A01C0F" w:rsidRPr="009E3BC3" w:rsidRDefault="00E66872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48,024</w:t>
            </w:r>
          </w:p>
        </w:tc>
        <w:tc>
          <w:tcPr>
            <w:tcW w:w="273" w:type="dxa"/>
          </w:tcPr>
          <w:p w14:paraId="1DA0685A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DD01073" w14:textId="7DCB156F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46,506</w:t>
            </w:r>
          </w:p>
        </w:tc>
        <w:tc>
          <w:tcPr>
            <w:tcW w:w="273" w:type="dxa"/>
          </w:tcPr>
          <w:p w14:paraId="2213D7C2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E48E7FE" w14:textId="4E34192B" w:rsidR="00A01C0F" w:rsidRPr="009E3BC3" w:rsidRDefault="00E66872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48,024</w:t>
            </w:r>
          </w:p>
        </w:tc>
        <w:tc>
          <w:tcPr>
            <w:tcW w:w="273" w:type="dxa"/>
          </w:tcPr>
          <w:p w14:paraId="7DF8F627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308322C" w14:textId="345B0090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46,506</w:t>
            </w:r>
          </w:p>
        </w:tc>
      </w:tr>
      <w:tr w:rsidR="00A01C0F" w:rsidRPr="009E3BC3" w14:paraId="0EC572C8" w14:textId="77777777" w:rsidTr="000F7967">
        <w:tc>
          <w:tcPr>
            <w:tcW w:w="3817" w:type="dxa"/>
          </w:tcPr>
          <w:p w14:paraId="63E81675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9B26224" w14:textId="16963A54" w:rsidR="00A01C0F" w:rsidRPr="009E3BC3" w:rsidRDefault="00E66872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273" w:type="dxa"/>
          </w:tcPr>
          <w:p w14:paraId="2B6BDE8A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4451757" w14:textId="36EE5A59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  <w:tc>
          <w:tcPr>
            <w:tcW w:w="273" w:type="dxa"/>
          </w:tcPr>
          <w:p w14:paraId="499D622F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5CC8F66" w14:textId="5EEC7E0D" w:rsidR="00A01C0F" w:rsidRPr="009E3BC3" w:rsidRDefault="00E66872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273" w:type="dxa"/>
          </w:tcPr>
          <w:p w14:paraId="03A60C3B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42FF48D" w14:textId="5AC95D74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</w:tr>
      <w:tr w:rsidR="00A01C0F" w:rsidRPr="00487B04" w14:paraId="24545265" w14:textId="77777777" w:rsidTr="000F7967">
        <w:tc>
          <w:tcPr>
            <w:tcW w:w="3817" w:type="dxa"/>
          </w:tcPr>
          <w:p w14:paraId="47D126EA" w14:textId="04244E2B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3DCECB0E" w14:textId="68213B70" w:rsidR="00A01C0F" w:rsidRPr="009E3BC3" w:rsidRDefault="00E66872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50,036</w:t>
            </w:r>
          </w:p>
        </w:tc>
        <w:tc>
          <w:tcPr>
            <w:tcW w:w="273" w:type="dxa"/>
          </w:tcPr>
          <w:p w14:paraId="4150AF14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F5967AF" w14:textId="151711A0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47,634</w:t>
            </w:r>
          </w:p>
        </w:tc>
        <w:tc>
          <w:tcPr>
            <w:tcW w:w="273" w:type="dxa"/>
          </w:tcPr>
          <w:p w14:paraId="33EB811D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CC4F586" w14:textId="44FEF74E" w:rsidR="00A01C0F" w:rsidRPr="009E3BC3" w:rsidRDefault="00E66872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50,036</w:t>
            </w:r>
          </w:p>
        </w:tc>
        <w:tc>
          <w:tcPr>
            <w:tcW w:w="273" w:type="dxa"/>
          </w:tcPr>
          <w:p w14:paraId="5B0BF42A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4A2CB0B" w14:textId="4A141BEE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47,634</w:t>
            </w:r>
          </w:p>
        </w:tc>
      </w:tr>
    </w:tbl>
    <w:p w14:paraId="029C6F82" w14:textId="1C98176E" w:rsidR="00984C06" w:rsidRDefault="00984C06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7A809" w14:textId="33862947" w:rsidR="00592BD4" w:rsidRDefault="00592BD4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EA51A0" w14:textId="044A2FE2" w:rsidR="00592BD4" w:rsidRDefault="00592BD4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BB2E4" w14:textId="1AAA9ABD" w:rsidR="00592BD4" w:rsidRDefault="00592BD4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F0A32" w14:textId="77777777" w:rsidR="00592BD4" w:rsidRPr="00C72258" w:rsidRDefault="00592BD4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EE87A7C" w14:textId="7C7C0506" w:rsidR="005D51CD" w:rsidRDefault="00AE4BB6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ย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D51CD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7AFBDE3" w14:textId="77777777" w:rsidR="00AA0B1E" w:rsidRPr="00A1328D" w:rsidRDefault="00AA0B1E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9E3BC3" w14:paraId="30A0674E" w14:textId="77777777" w:rsidTr="003F54B1">
        <w:tc>
          <w:tcPr>
            <w:tcW w:w="3780" w:type="dxa"/>
          </w:tcPr>
          <w:p w14:paraId="2C149B50" w14:textId="00DE15BD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970AA1" w14:textId="77777777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F8FAB" w14:textId="77777777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B74A0B" w14:textId="77777777" w:rsidR="00B36F2A" w:rsidRPr="009E3BC3" w:rsidRDefault="00B36F2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1E30C927" w14:textId="77777777" w:rsidTr="003F54B1">
        <w:tc>
          <w:tcPr>
            <w:tcW w:w="3780" w:type="dxa"/>
          </w:tcPr>
          <w:p w14:paraId="14A7F6FA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A8DEB" w14:textId="01162721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E33395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EB258" w14:textId="5E3ACB22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4CC44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3417F" w14:textId="767E9496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C46D37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ECD25" w14:textId="22E70EC2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0E1179D4" w14:textId="77777777" w:rsidTr="003F54B1">
        <w:tc>
          <w:tcPr>
            <w:tcW w:w="3780" w:type="dxa"/>
          </w:tcPr>
          <w:p w14:paraId="50A1A64C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75963C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82BA6" w:rsidRPr="009E3BC3" w14:paraId="4956B7ED" w14:textId="77777777" w:rsidTr="003F54B1">
        <w:tc>
          <w:tcPr>
            <w:tcW w:w="3780" w:type="dxa"/>
          </w:tcPr>
          <w:p w14:paraId="26DCE64E" w14:textId="47EB2843" w:rsidR="00F82BA6" w:rsidRPr="009E3BC3" w:rsidRDefault="00F82BA6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0" w:type="dxa"/>
            <w:gridSpan w:val="7"/>
          </w:tcPr>
          <w:p w14:paraId="037C0EF6" w14:textId="77777777" w:rsidR="00F82BA6" w:rsidRPr="009E3BC3" w:rsidRDefault="00F82BA6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A01C0F" w:rsidRPr="009E3BC3" w14:paraId="3261B6E4" w14:textId="77777777" w:rsidTr="000C3FA8">
        <w:tc>
          <w:tcPr>
            <w:tcW w:w="3780" w:type="dxa"/>
          </w:tcPr>
          <w:p w14:paraId="4F7B816C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20EA0B" w14:textId="170EC0E9" w:rsidR="00A01C0F" w:rsidRPr="009E3BC3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F91B9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624FF" w14:textId="5171256E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62CB8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E5FC4" w14:textId="2C0B6F48" w:rsidR="00A01C0F" w:rsidRPr="009E3BC3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DCC2A2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3B849" w14:textId="077B593E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A01C0F" w:rsidRPr="009E3BC3" w14:paraId="6D329BAC" w14:textId="77777777" w:rsidTr="000C3FA8">
        <w:tc>
          <w:tcPr>
            <w:tcW w:w="3780" w:type="dxa"/>
          </w:tcPr>
          <w:p w14:paraId="69B211A8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C4926" w14:textId="1EB58EA9" w:rsidR="00A01C0F" w:rsidRPr="009E3BC3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426F1EF5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36310" w14:textId="65E8C903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68FC3048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D52155" w14:textId="1CAC7A49" w:rsidR="00A01C0F" w:rsidRPr="009E3BC3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646C9849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B23A1" w14:textId="0AEA9418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</w:tr>
      <w:tr w:rsidR="00A01C0F" w:rsidRPr="009E3BC3" w14:paraId="41537997" w14:textId="77777777" w:rsidTr="00B60386">
        <w:tc>
          <w:tcPr>
            <w:tcW w:w="3780" w:type="dxa"/>
          </w:tcPr>
          <w:p w14:paraId="498AFA90" w14:textId="04200CB3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B417F" w14:textId="35B44C16" w:rsidR="00A01C0F" w:rsidRPr="009E589C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71CCA782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432887" w14:textId="41E4CD33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52769816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B5640D" w14:textId="60D7BE3C" w:rsidR="00A01C0F" w:rsidRPr="009E589C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0BCC1B52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0CF0A" w14:textId="075B6F9E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143,714</w:t>
            </w:r>
          </w:p>
        </w:tc>
      </w:tr>
      <w:tr w:rsidR="00A01C0F" w:rsidRPr="009E3BC3" w14:paraId="37E77BF5" w14:textId="77777777" w:rsidTr="00B6539D">
        <w:tc>
          <w:tcPr>
            <w:tcW w:w="3780" w:type="dxa"/>
          </w:tcPr>
          <w:p w14:paraId="235FC67F" w14:textId="382AD629" w:rsidR="00A01C0F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3A6C7038" w14:textId="426D9E65" w:rsidR="00A01C0F" w:rsidRPr="00AB68F4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8CB548" w14:textId="77777777" w:rsidR="00A01C0F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19F06E" w14:textId="69134CA4" w:rsidR="009E589C" w:rsidRPr="009E3BC3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98EDE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2710D" w14:textId="77777777" w:rsidR="00A01C0F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AAB7F" w14:textId="76B7ABB4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009A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5C0F2D" w14:textId="77777777" w:rsidR="00A01C0F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8DE924" w14:textId="0EBF08A4" w:rsidR="009E589C" w:rsidRPr="009E3BC3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35D1B6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EC63D6" w14:textId="77777777" w:rsidR="00A01C0F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AFF79" w14:textId="65BF0280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</w:tr>
      <w:tr w:rsidR="00A01C0F" w:rsidRPr="009E3BC3" w14:paraId="36059538" w14:textId="77777777" w:rsidTr="002C494F">
        <w:tc>
          <w:tcPr>
            <w:tcW w:w="3780" w:type="dxa"/>
          </w:tcPr>
          <w:p w14:paraId="468B25EB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3A7FE3" w14:textId="05422EA1" w:rsidR="00A01C0F" w:rsidRPr="009E589C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5649074C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A9D4A9" w14:textId="4BA1C609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7050405E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24258" w14:textId="3E4D5258" w:rsidR="00A01C0F" w:rsidRPr="009E589C" w:rsidRDefault="009E589C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70" w:type="dxa"/>
          </w:tcPr>
          <w:p w14:paraId="24780EE6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E05ABB" w14:textId="1D568A28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</w:tr>
    </w:tbl>
    <w:p w14:paraId="4674EEF2" w14:textId="1FACBC5C" w:rsidR="000B2497" w:rsidRPr="00A1328D" w:rsidRDefault="000B2497">
      <w:pPr>
        <w:rPr>
          <w:rFonts w:cstheme="min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272B9" w:rsidRPr="009E3BC3" w14:paraId="68A150E8" w14:textId="77777777" w:rsidTr="008272B9">
        <w:tc>
          <w:tcPr>
            <w:tcW w:w="3780" w:type="dxa"/>
          </w:tcPr>
          <w:p w14:paraId="436878AC" w14:textId="583BF85B" w:rsidR="008272B9" w:rsidRPr="009E3BC3" w:rsidRDefault="008272B9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EA4583" w14:textId="77777777" w:rsidR="008272B9" w:rsidRPr="009E3BC3" w:rsidRDefault="008272B9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798310" w14:textId="77777777" w:rsidR="008272B9" w:rsidRPr="009E3BC3" w:rsidRDefault="008272B9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A5D9CD" w14:textId="6E840260" w:rsidR="008272B9" w:rsidRPr="009E3BC3" w:rsidRDefault="008272B9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B9" w:rsidRPr="009E3BC3" w14:paraId="3D63B77F" w14:textId="77777777" w:rsidTr="008272B9">
        <w:tc>
          <w:tcPr>
            <w:tcW w:w="3780" w:type="dxa"/>
          </w:tcPr>
          <w:p w14:paraId="0FA9C068" w14:textId="77777777" w:rsidR="008272B9" w:rsidRPr="009E3BC3" w:rsidRDefault="008272B9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470D60" w14:textId="65593A1D" w:rsidR="008272B9" w:rsidRPr="009E3BC3" w:rsidRDefault="008272B9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D9138A" w14:textId="77777777" w:rsidR="008272B9" w:rsidRPr="009E3BC3" w:rsidRDefault="008272B9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F4BC1" w14:textId="37284E31" w:rsidR="008272B9" w:rsidRPr="009E3BC3" w:rsidRDefault="008272B9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9A14EA" w14:textId="77777777" w:rsidR="008272B9" w:rsidRPr="009E3BC3" w:rsidRDefault="008272B9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11AC5" w14:textId="3CDA4530" w:rsidR="008272B9" w:rsidRPr="009E3BC3" w:rsidRDefault="008272B9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0CAF2B" w14:textId="77777777" w:rsidR="008272B9" w:rsidRPr="009E3BC3" w:rsidRDefault="008272B9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8AF8F" w14:textId="61773C20" w:rsidR="008272B9" w:rsidRPr="009E3BC3" w:rsidRDefault="008272B9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72B9" w:rsidRPr="008272B9" w14:paraId="4724C20B" w14:textId="77777777" w:rsidTr="008272B9">
        <w:tc>
          <w:tcPr>
            <w:tcW w:w="3780" w:type="dxa"/>
          </w:tcPr>
          <w:p w14:paraId="358365F8" w14:textId="77777777" w:rsidR="008272B9" w:rsidRPr="009E3BC3" w:rsidRDefault="008272B9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EBA4FA" w14:textId="543E2B59" w:rsidR="008272B9" w:rsidRPr="00592BD4" w:rsidRDefault="008272B9" w:rsidP="00827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B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B9" w:rsidRPr="008272B9" w14:paraId="7D7A77F5" w14:textId="77777777" w:rsidTr="009A4D8D">
        <w:tc>
          <w:tcPr>
            <w:tcW w:w="3780" w:type="dxa"/>
          </w:tcPr>
          <w:p w14:paraId="5F4F58E2" w14:textId="6156D880" w:rsidR="008272B9" w:rsidRPr="009E3BC3" w:rsidRDefault="008272B9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490" w:type="dxa"/>
            <w:gridSpan w:val="7"/>
          </w:tcPr>
          <w:p w14:paraId="0211BC89" w14:textId="79D4D3A8" w:rsidR="008272B9" w:rsidRPr="008272B9" w:rsidRDefault="008272B9" w:rsidP="00827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2B9" w:rsidRPr="009E3BC3" w14:paraId="15E206E0" w14:textId="77777777" w:rsidTr="008272B9">
        <w:tc>
          <w:tcPr>
            <w:tcW w:w="3780" w:type="dxa"/>
          </w:tcPr>
          <w:p w14:paraId="6834F4D0" w14:textId="77777777" w:rsidR="008272B9" w:rsidRPr="009E3BC3" w:rsidRDefault="008272B9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A0C114" w14:textId="5CFDA85B" w:rsidR="008272B9" w:rsidRPr="009E3BC3" w:rsidRDefault="009E589C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BFD38" w14:textId="77777777" w:rsidR="008272B9" w:rsidRPr="009E3BC3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E4F31" w14:textId="3BE17A98" w:rsidR="008272B9" w:rsidRPr="009E3BC3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102C2" w14:textId="77777777" w:rsidR="008272B9" w:rsidRPr="009E3BC3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3C542" w14:textId="24702657" w:rsidR="008272B9" w:rsidRPr="009E3BC3" w:rsidRDefault="009E589C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36DAF" w14:textId="77777777" w:rsidR="008272B9" w:rsidRPr="009E3BC3" w:rsidRDefault="008272B9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3C464" w14:textId="21DCA988" w:rsidR="008272B9" w:rsidRPr="009E3BC3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8272B9" w:rsidRPr="009E3BC3" w14:paraId="185C6FE6" w14:textId="77777777" w:rsidTr="008272B9">
        <w:tc>
          <w:tcPr>
            <w:tcW w:w="3780" w:type="dxa"/>
          </w:tcPr>
          <w:p w14:paraId="0F33EC43" w14:textId="49401276" w:rsidR="008272B9" w:rsidRDefault="008272B9" w:rsidP="0038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158820EC" w14:textId="66E062ED" w:rsidR="008272B9" w:rsidRPr="00257FBA" w:rsidRDefault="008272B9" w:rsidP="0038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592BD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97EF86" w14:textId="77777777" w:rsidR="008272B9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3B63C" w14:textId="76CC8BDE" w:rsidR="009E589C" w:rsidRPr="00257FBA" w:rsidRDefault="009E589C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2CD9F" w14:textId="77777777" w:rsidR="008272B9" w:rsidRPr="00257FBA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2C762E" w14:textId="77777777" w:rsidR="008272B9" w:rsidRPr="00257FBA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CDF3D" w14:textId="3EBEAB03" w:rsidR="008272B9" w:rsidRPr="00257FBA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D1381" w14:textId="77777777" w:rsidR="008272B9" w:rsidRPr="00257FBA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C09AAF" w14:textId="77777777" w:rsidR="008272B9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22EBB" w14:textId="53FAF108" w:rsidR="009E589C" w:rsidRPr="00257FBA" w:rsidRDefault="009E589C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780DE" w14:textId="77777777" w:rsidR="008272B9" w:rsidRPr="00257FBA" w:rsidRDefault="008272B9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2F3C1" w14:textId="77777777" w:rsidR="008272B9" w:rsidRPr="00257FBA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8EBD7" w14:textId="1EAE36D7" w:rsidR="008272B9" w:rsidRPr="00257FBA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8272B9" w:rsidRPr="009E3BC3" w14:paraId="1AFD23ED" w14:textId="77777777" w:rsidTr="008272B9">
        <w:tc>
          <w:tcPr>
            <w:tcW w:w="3780" w:type="dxa"/>
          </w:tcPr>
          <w:p w14:paraId="5F315554" w14:textId="77777777" w:rsidR="008272B9" w:rsidRPr="009E3BC3" w:rsidRDefault="008272B9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35674" w14:textId="201EB996" w:rsidR="008272B9" w:rsidRPr="009E3BC3" w:rsidRDefault="009E589C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858F0" w14:textId="77777777" w:rsidR="008272B9" w:rsidRPr="002C494F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B8BCE4" w14:textId="045A657C" w:rsidR="008272B9" w:rsidRPr="009E3BC3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34F2C" w14:textId="77777777" w:rsidR="008272B9" w:rsidRPr="002C494F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10462" w14:textId="55C285BC" w:rsidR="008272B9" w:rsidRPr="009E3BC3" w:rsidRDefault="009E589C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1DC53" w14:textId="77777777" w:rsidR="008272B9" w:rsidRPr="002C494F" w:rsidRDefault="008272B9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E22E3" w14:textId="25DFD513" w:rsidR="008272B9" w:rsidRPr="009E3BC3" w:rsidRDefault="008272B9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D708C12" w14:textId="1C4F53CC" w:rsidR="00C33542" w:rsidRPr="00A1328D" w:rsidRDefault="00C33542" w:rsidP="00B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3767FA" w:rsidRPr="009E3BC3" w14:paraId="735A5DE5" w14:textId="77777777" w:rsidTr="000F7967">
        <w:tc>
          <w:tcPr>
            <w:tcW w:w="3780" w:type="dxa"/>
          </w:tcPr>
          <w:p w14:paraId="489F5DD2" w14:textId="6C570B37" w:rsidR="003767FA" w:rsidRDefault="003767FA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(กลับรายการค่าเผื่อ) ผลขาดทุนด้านเครดิตที่    </w:t>
            </w:r>
          </w:p>
        </w:tc>
        <w:tc>
          <w:tcPr>
            <w:tcW w:w="2610" w:type="dxa"/>
            <w:gridSpan w:val="3"/>
          </w:tcPr>
          <w:p w14:paraId="24DF2206" w14:textId="77777777" w:rsidR="003767FA" w:rsidRPr="009E3BC3" w:rsidRDefault="003767FA" w:rsidP="00F8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2906C4" w14:textId="77777777" w:rsidR="003767FA" w:rsidRPr="009E3BC3" w:rsidRDefault="003767FA" w:rsidP="00F8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3F544BB" w14:textId="77777777" w:rsidR="003767FA" w:rsidRPr="009E3BC3" w:rsidRDefault="003767FA" w:rsidP="00F82B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F7967" w:rsidRPr="009E3BC3" w14:paraId="6ED7F540" w14:textId="77777777" w:rsidTr="000F7967">
        <w:tc>
          <w:tcPr>
            <w:tcW w:w="3780" w:type="dxa"/>
          </w:tcPr>
          <w:p w14:paraId="1DF9048C" w14:textId="17A4E9D6" w:rsidR="000F7967" w:rsidRPr="009E3BC3" w:rsidRDefault="003767FA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2610" w:type="dxa"/>
            <w:gridSpan w:val="3"/>
          </w:tcPr>
          <w:p w14:paraId="75302195" w14:textId="519538FD" w:rsidR="000F7967" w:rsidRPr="000F7967" w:rsidRDefault="000F7967" w:rsidP="00F8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855035" w14:textId="77777777" w:rsidR="000F7967" w:rsidRPr="009E3BC3" w:rsidRDefault="000F7967" w:rsidP="00F82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F62DD7D" w14:textId="05FF0713" w:rsidR="000F7967" w:rsidRPr="000F7967" w:rsidRDefault="000F7967" w:rsidP="00F82BA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3CF95CD3" w14:textId="77777777" w:rsidTr="00483569">
        <w:tc>
          <w:tcPr>
            <w:tcW w:w="3780" w:type="dxa"/>
          </w:tcPr>
          <w:p w14:paraId="6DE88737" w14:textId="7C58D1C4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C9849A3" w14:textId="7E33DF0F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4DA10B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810FE" w14:textId="741F4C9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20ACA1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B537B" w14:textId="3B6767DA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0EA253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621BE" w14:textId="0E73F342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3729A5FF" w14:textId="77777777" w:rsidTr="00483569">
        <w:tc>
          <w:tcPr>
            <w:tcW w:w="3780" w:type="dxa"/>
          </w:tcPr>
          <w:p w14:paraId="456AEC95" w14:textId="77777777" w:rsidR="00473E8D" w:rsidRPr="0047562E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202F97B" w14:textId="77777777" w:rsidR="00473E8D" w:rsidRPr="0047562E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01C0F" w:rsidRPr="0005092B" w14:paraId="10517933" w14:textId="77777777" w:rsidTr="0018010E">
        <w:tc>
          <w:tcPr>
            <w:tcW w:w="3780" w:type="dxa"/>
          </w:tcPr>
          <w:p w14:paraId="53D1F7F5" w14:textId="68980573" w:rsidR="00A01C0F" w:rsidRPr="0047562E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62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922676B" w14:textId="161CB6CA" w:rsidR="00A01C0F" w:rsidRPr="0047562E" w:rsidRDefault="0047562E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3F8C" w14:textId="77777777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0C93B" w14:textId="4F1DF040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4C184" w14:textId="77777777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099B4" w14:textId="1B9AACBD" w:rsidR="00A01C0F" w:rsidRPr="0047562E" w:rsidRDefault="009A021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  <w:tc>
          <w:tcPr>
            <w:tcW w:w="270" w:type="dxa"/>
          </w:tcPr>
          <w:p w14:paraId="57E5636F" w14:textId="77777777" w:rsidR="00A01C0F" w:rsidRPr="0047562E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47963" w14:textId="4EB8DA9D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592BD4" w:rsidRPr="0005092B" w14:paraId="3F135B76" w14:textId="77777777" w:rsidTr="0018010E">
        <w:tc>
          <w:tcPr>
            <w:tcW w:w="3780" w:type="dxa"/>
          </w:tcPr>
          <w:p w14:paraId="6DC6CCED" w14:textId="52375D87" w:rsidR="00592BD4" w:rsidRPr="0047562E" w:rsidRDefault="00592BD4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62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EB0926F" w14:textId="669D1DAD" w:rsidR="00592BD4" w:rsidRPr="0047562E" w:rsidRDefault="0047562E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EB3B8" w14:textId="77777777" w:rsidR="00592BD4" w:rsidRPr="0047562E" w:rsidRDefault="00592BD4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17C60" w14:textId="5148D523" w:rsidR="00592BD4" w:rsidRPr="0047562E" w:rsidRDefault="00592BD4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D4340" w14:textId="77777777" w:rsidR="00592BD4" w:rsidRPr="0047562E" w:rsidRDefault="00592BD4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98F98" w14:textId="17FAF53B" w:rsidR="00592BD4" w:rsidRPr="0047562E" w:rsidRDefault="009A021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</w:tcPr>
          <w:p w14:paraId="1C968D8B" w14:textId="77777777" w:rsidR="00592BD4" w:rsidRPr="0047562E" w:rsidRDefault="00592BD4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0D760" w14:textId="72257F05" w:rsidR="00592BD4" w:rsidRPr="0047562E" w:rsidRDefault="00592BD4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1C0F" w:rsidRPr="0005092B" w14:paraId="2D64F996" w14:textId="77777777" w:rsidTr="0018010E">
        <w:tc>
          <w:tcPr>
            <w:tcW w:w="3780" w:type="dxa"/>
          </w:tcPr>
          <w:p w14:paraId="5721D428" w14:textId="7B734B5E" w:rsidR="00A01C0F" w:rsidRPr="0047562E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4DCF8" w14:textId="34885BD3" w:rsidR="00A01C0F" w:rsidRPr="0047562E" w:rsidRDefault="0047562E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DF926" w14:textId="77777777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BC0597" w14:textId="7D275719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F4314" w14:textId="77777777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D2C35" w14:textId="14A9893F" w:rsidR="00A01C0F" w:rsidRPr="0047562E" w:rsidRDefault="009A021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(74,766)</w:t>
            </w:r>
          </w:p>
        </w:tc>
        <w:tc>
          <w:tcPr>
            <w:tcW w:w="270" w:type="dxa"/>
            <w:shd w:val="clear" w:color="auto" w:fill="auto"/>
          </w:tcPr>
          <w:p w14:paraId="5A05D434" w14:textId="77777777" w:rsidR="00A01C0F" w:rsidRPr="0047562E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AABEC3" w14:textId="2982AB11" w:rsidR="00A01C0F" w:rsidRPr="0047562E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</w:tbl>
    <w:p w14:paraId="1D1020A3" w14:textId="77777777" w:rsidR="00A1328D" w:rsidRDefault="00A1328D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8010E" w:rsidRPr="009E3BC3" w14:paraId="372ABB08" w14:textId="77777777" w:rsidTr="0043556D">
        <w:tc>
          <w:tcPr>
            <w:tcW w:w="3780" w:type="dxa"/>
          </w:tcPr>
          <w:p w14:paraId="5C2025AA" w14:textId="0829DD19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851D096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BDE90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560C83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10E" w:rsidRPr="009E3BC3" w14:paraId="3FEE9D84" w14:textId="77777777" w:rsidTr="0043556D">
        <w:tc>
          <w:tcPr>
            <w:tcW w:w="3780" w:type="dxa"/>
          </w:tcPr>
          <w:p w14:paraId="7D55F9A5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5723AD" w14:textId="58D55359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00A40D" w14:textId="77777777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25866" w14:textId="00AA2E1A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25F414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197DB" w14:textId="1CCB7ACF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FB784F" w14:textId="77777777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436109" w14:textId="570168E9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C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8010E" w:rsidRPr="009E3BC3" w14:paraId="516B90EA" w14:textId="77777777" w:rsidTr="0043556D">
        <w:tc>
          <w:tcPr>
            <w:tcW w:w="3780" w:type="dxa"/>
          </w:tcPr>
          <w:p w14:paraId="401DA58C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64C878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82BA6" w:rsidRPr="009E3BC3" w14:paraId="1F4FFFD0" w14:textId="77777777" w:rsidTr="0043556D">
        <w:tc>
          <w:tcPr>
            <w:tcW w:w="3780" w:type="dxa"/>
          </w:tcPr>
          <w:p w14:paraId="30DA322E" w14:textId="7415ECC9" w:rsidR="00F82BA6" w:rsidRPr="009E3BC3" w:rsidRDefault="00F82BA6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90" w:type="dxa"/>
            <w:gridSpan w:val="7"/>
          </w:tcPr>
          <w:p w14:paraId="3DC3E5B4" w14:textId="77777777" w:rsidR="00F82BA6" w:rsidRPr="009E3BC3" w:rsidRDefault="00F82BA6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A01C0F" w:rsidRPr="009E3BC3" w14:paraId="5B55278E" w14:textId="77777777" w:rsidTr="0043556D">
        <w:tc>
          <w:tcPr>
            <w:tcW w:w="3780" w:type="dxa"/>
          </w:tcPr>
          <w:p w14:paraId="26A33B60" w14:textId="5AE3DC26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298799" w14:textId="1CF6B886" w:rsidR="00A01C0F" w:rsidRPr="009E3BC3" w:rsidRDefault="0005092B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270" w:type="dxa"/>
          </w:tcPr>
          <w:p w14:paraId="5743DB7C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481B42" w14:textId="15B820AF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  <w:tc>
          <w:tcPr>
            <w:tcW w:w="270" w:type="dxa"/>
          </w:tcPr>
          <w:p w14:paraId="264A8C71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FAA03F" w14:textId="48CF1CF0" w:rsidR="00A01C0F" w:rsidRPr="009E3BC3" w:rsidRDefault="0005092B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270" w:type="dxa"/>
          </w:tcPr>
          <w:p w14:paraId="6DE25884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6AB2AC" w14:textId="7421677A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</w:tr>
      <w:tr w:rsidR="00A01C0F" w:rsidRPr="009E3BC3" w14:paraId="274941A7" w14:textId="77777777" w:rsidTr="0051717A">
        <w:tc>
          <w:tcPr>
            <w:tcW w:w="3780" w:type="dxa"/>
          </w:tcPr>
          <w:p w14:paraId="1D908995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FAD811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FF431" w14:textId="77777777" w:rsidR="00A01C0F" w:rsidRPr="009E3BC3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87EAD9" w14:textId="77777777" w:rsidR="00A01C0F" w:rsidRPr="009E3BC3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82BA6" w:rsidRPr="009E3BC3" w14:paraId="6A95B77A" w14:textId="77777777" w:rsidTr="0051717A">
        <w:tc>
          <w:tcPr>
            <w:tcW w:w="3780" w:type="dxa"/>
          </w:tcPr>
          <w:p w14:paraId="1FD27B99" w14:textId="281698C3" w:rsidR="00F82BA6" w:rsidRPr="009E3BC3" w:rsidRDefault="00F82BA6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90" w:type="dxa"/>
            <w:gridSpan w:val="7"/>
          </w:tcPr>
          <w:p w14:paraId="68DC682F" w14:textId="77777777" w:rsidR="00F82BA6" w:rsidRPr="009E3BC3" w:rsidRDefault="00F82BA6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A01C0F" w:rsidRPr="00443A16" w14:paraId="5A712758" w14:textId="77777777" w:rsidTr="0051717A">
        <w:tc>
          <w:tcPr>
            <w:tcW w:w="3780" w:type="dxa"/>
          </w:tcPr>
          <w:p w14:paraId="1E218D3B" w14:textId="687B99B0" w:rsidR="00A01C0F" w:rsidRPr="00443A16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3A1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443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443A1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33DD9D" w14:textId="3BBA92C9" w:rsidR="00A01C0F" w:rsidRPr="00443A16" w:rsidRDefault="00443A16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</w:t>
            </w:r>
            <w:r w:rsidR="00F20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C986F5" w14:textId="77777777" w:rsidR="00A01C0F" w:rsidRPr="00443A16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B444F" w14:textId="5DA5C2FC" w:rsidR="00A01C0F" w:rsidRPr="00443A16" w:rsidRDefault="00D77345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  <w:tc>
          <w:tcPr>
            <w:tcW w:w="270" w:type="dxa"/>
          </w:tcPr>
          <w:p w14:paraId="40888CB3" w14:textId="77777777" w:rsidR="00A01C0F" w:rsidRPr="00443A16" w:rsidRDefault="00A01C0F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8A8E8F" w14:textId="6C537E6B" w:rsidR="00A01C0F" w:rsidRPr="00443A16" w:rsidRDefault="00443A16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3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62,68</w:t>
            </w:r>
            <w:r w:rsidR="00F20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8BF47E" w14:textId="77777777" w:rsidR="00A01C0F" w:rsidRPr="00443A16" w:rsidRDefault="00A01C0F" w:rsidP="00A0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2F58DE" w14:textId="0A86DB0C" w:rsidR="00A01C0F" w:rsidRPr="00443A16" w:rsidRDefault="00D77345" w:rsidP="00A01C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</w:tr>
    </w:tbl>
    <w:p w14:paraId="3D3CD44A" w14:textId="77777777" w:rsidR="0005092B" w:rsidRDefault="0005092B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D002936" w14:textId="397AF604" w:rsidR="00F34BE7" w:rsidRPr="005141E0" w:rsidRDefault="00F34BE7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29D1423" w14:textId="77777777" w:rsidR="00A41401" w:rsidRPr="005141E0" w:rsidRDefault="00A41401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3DDD25" w14:textId="77777777" w:rsidR="00217072" w:rsidRPr="005141E0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59C2E4" w14:textId="77777777" w:rsidR="00217072" w:rsidRPr="005141E0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5FE424" w14:textId="26CA4838" w:rsidR="00BA5D99" w:rsidRPr="005141E0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83DC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83DCB">
        <w:rPr>
          <w:rFonts w:asciiTheme="majorBidi" w:hAnsiTheme="majorBidi" w:cstheme="majorBidi"/>
          <w:sz w:val="30"/>
          <w:szCs w:val="30"/>
        </w:rPr>
        <w:t xml:space="preserve"> 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28A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สัญญาฉบับนี้มีผลบังคับใช้ตั้งแต่วันที่</w:t>
      </w:r>
      <w:r w:rsidRPr="00383DCB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383DCB">
        <w:rPr>
          <w:rFonts w:asciiTheme="majorBidi" w:hAnsiTheme="majorBidi" w:cstheme="majorBidi"/>
          <w:sz w:val="30"/>
          <w:szCs w:val="30"/>
        </w:rPr>
        <w:br/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83DC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8852A1" w:rsidRPr="00383DC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6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และมีการต่ออายุสัญญาอีก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กรกฎาคม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20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F203AA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8964E44" w14:textId="2CFA8EF0" w:rsidR="00916F0C" w:rsidRPr="005141E0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ED5309" w14:textId="77777777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สัญญาโอนสิทธิในการใช้เครื่องหมายการค้า</w:t>
      </w:r>
    </w:p>
    <w:p w14:paraId="0C976401" w14:textId="77777777" w:rsidR="002F4F31" w:rsidRPr="005141E0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E424C6" w14:textId="14B3D15B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</w:rPr>
        <w:t>11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5141E0">
        <w:rPr>
          <w:rFonts w:asciiTheme="majorBidi" w:hAnsiTheme="majorBidi" w:cstheme="majorBidi"/>
          <w:sz w:val="30"/>
          <w:szCs w:val="30"/>
        </w:rPr>
        <w:t>2558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5141E0">
        <w:rPr>
          <w:rFonts w:asciiTheme="majorBidi" w:hAnsiTheme="majorBidi" w:cstheme="majorBidi"/>
          <w:sz w:val="30"/>
          <w:szCs w:val="30"/>
        </w:rPr>
        <w:t xml:space="preserve">   </w:t>
      </w:r>
      <w:r w:rsidRPr="005141E0">
        <w:rPr>
          <w:rFonts w:asciiTheme="majorBidi" w:hAnsiTheme="majorBidi" w:cstheme="majorBidi"/>
          <w:sz w:val="30"/>
          <w:szCs w:val="30"/>
          <w:cs/>
        </w:rPr>
        <w:t>การร่วมค้าใช้ในประเทศอินโดนีเซีย ในการนี้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5141E0">
        <w:rPr>
          <w:rFonts w:asciiTheme="majorBidi" w:hAnsiTheme="majorBidi" w:cstheme="majorBidi"/>
          <w:sz w:val="30"/>
          <w:szCs w:val="30"/>
        </w:rPr>
        <w:t xml:space="preserve">     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5141E0">
        <w:rPr>
          <w:rFonts w:asciiTheme="majorBidi" w:hAnsiTheme="majorBidi" w:cstheme="majorBidi"/>
          <w:sz w:val="30"/>
          <w:szCs w:val="30"/>
        </w:rPr>
        <w:t>3</w:t>
      </w:r>
      <w:r w:rsidRPr="005141E0">
        <w:rPr>
          <w:rFonts w:asciiTheme="majorBidi" w:hAnsiTheme="majorBidi" w:cstheme="majorBidi"/>
          <w:sz w:val="30"/>
          <w:szCs w:val="30"/>
        </w:rPr>
        <w:t>,</w:t>
      </w:r>
      <w:r w:rsidR="008852A1" w:rsidRPr="005141E0">
        <w:rPr>
          <w:rFonts w:asciiTheme="majorBidi" w:hAnsiTheme="majorBidi" w:cstheme="majorBidi"/>
          <w:sz w:val="30"/>
          <w:szCs w:val="30"/>
        </w:rPr>
        <w:t>000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เหรียญสหรัฐ สัญญาฉบับนี้มีผลบังคับใช้เป็นระยะเวลา </w:t>
      </w:r>
      <w:r w:rsidR="008852A1" w:rsidRPr="005141E0">
        <w:rPr>
          <w:rFonts w:asciiTheme="majorBidi" w:hAnsiTheme="majorBidi" w:cstheme="majorBidi"/>
          <w:sz w:val="30"/>
          <w:szCs w:val="30"/>
        </w:rPr>
        <w:t>10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5141E0">
        <w:rPr>
          <w:rFonts w:asciiTheme="majorBidi" w:hAnsiTheme="majorBidi" w:cstheme="majorBidi"/>
          <w:sz w:val="30"/>
          <w:szCs w:val="30"/>
        </w:rPr>
        <w:t>10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ปี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 หรือสิ้นสุดทันทีที่บริษัทสิ้นสุดการเป็นผู้ถือหุ้นของ            การร่วมค้า</w:t>
      </w:r>
    </w:p>
    <w:p w14:paraId="1963926E" w14:textId="79EF123E" w:rsidR="00DD3D23" w:rsidRDefault="00DD3D23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9BBAA6" w14:textId="68546252" w:rsidR="00F203AA" w:rsidRDefault="00F203AA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4CD2D6" w14:textId="06411691" w:rsidR="00F203AA" w:rsidRDefault="00F203AA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0B5C58" w14:textId="70E26120" w:rsidR="00F203AA" w:rsidRDefault="00F203AA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7B4FB91" w14:textId="3523B5BB" w:rsidR="00F203AA" w:rsidRDefault="00F203AA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FF886C" w14:textId="77777777" w:rsidR="00F203AA" w:rsidRPr="005141E0" w:rsidRDefault="00F203AA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F538EA" w14:textId="73C00F9E" w:rsidR="002F4F31" w:rsidRPr="005141E0" w:rsidRDefault="002F4F31" w:rsidP="002F4F3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สัญญาให้สิทธิในการใช้ทรัพย์สินทางปัญญา</w:t>
      </w:r>
    </w:p>
    <w:p w14:paraId="29953044" w14:textId="77777777" w:rsidR="002F4F31" w:rsidRPr="005141E0" w:rsidRDefault="002F4F31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B697093" w14:textId="146CEE10" w:rsidR="00021C5A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5141E0">
        <w:rPr>
          <w:rFonts w:asciiTheme="majorBidi" w:hAnsiTheme="majorBidi" w:cstheme="majorBidi"/>
          <w:sz w:val="30"/>
          <w:szCs w:val="30"/>
        </w:rPr>
        <w:t xml:space="preserve">     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141E0">
        <w:rPr>
          <w:rFonts w:asciiTheme="majorBidi" w:hAnsiTheme="majorBidi" w:cstheme="majorBidi"/>
          <w:sz w:val="30"/>
          <w:szCs w:val="30"/>
        </w:rPr>
        <w:t>,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เหรียญสหรัฐต่อปี สัญญาฉบับนี้มีผลบังคับใช้จนถึงหลังจากวันที่บริษัทสิ้นสุดการเป็นผู้ถือหุ้นของการร่วมค้าเป็นระยะเวลา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5141E0">
        <w:rPr>
          <w:rFonts w:asciiTheme="majorBidi" w:hAnsiTheme="majorBidi" w:cstheme="majorBidi"/>
          <w:sz w:val="30"/>
          <w:szCs w:val="30"/>
        </w:rPr>
        <w:t xml:space="preserve">    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ปี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</w:t>
      </w:r>
    </w:p>
    <w:p w14:paraId="31F5A94A" w14:textId="77777777" w:rsidR="008B3DA4" w:rsidRPr="009E3BC3" w:rsidRDefault="008B3DA4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E5F8D" w14:textId="50B9B72C" w:rsidR="00D220CB" w:rsidRPr="009E3BC3" w:rsidRDefault="00D220CB" w:rsidP="00D220C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4E48D59" w14:textId="77777777" w:rsidR="006B00B6" w:rsidRPr="009E3BC3" w:rsidRDefault="006B00B6" w:rsidP="00232A6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9E3BC3" w14:paraId="31D5BABB" w14:textId="77777777" w:rsidTr="00410F2D">
        <w:tc>
          <w:tcPr>
            <w:tcW w:w="3780" w:type="dxa"/>
            <w:gridSpan w:val="2"/>
          </w:tcPr>
          <w:p w14:paraId="5F0F631A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59B921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01B47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C34908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37ACE364" w14:textId="77777777" w:rsidTr="00410F2D">
        <w:tc>
          <w:tcPr>
            <w:tcW w:w="3780" w:type="dxa"/>
            <w:gridSpan w:val="2"/>
          </w:tcPr>
          <w:p w14:paraId="6F69777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1900C6" w14:textId="502F2A2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3F7F2D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EB39E" w14:textId="5619ADB5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3D9F2D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2EAF" w14:textId="085BB016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DB9EEF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CF982" w14:textId="606523E3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1D2F5A8B" w14:textId="77777777" w:rsidTr="00410F2D">
        <w:tc>
          <w:tcPr>
            <w:tcW w:w="3780" w:type="dxa"/>
            <w:gridSpan w:val="2"/>
          </w:tcPr>
          <w:p w14:paraId="7E9C5422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4E549044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77345" w:rsidRPr="009E3BC3" w14:paraId="397F7C70" w14:textId="77777777" w:rsidTr="00410F2D">
        <w:tc>
          <w:tcPr>
            <w:tcW w:w="3780" w:type="dxa"/>
            <w:gridSpan w:val="2"/>
          </w:tcPr>
          <w:p w14:paraId="3CB1582B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A904302" w14:textId="1A219586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40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679852" w14:textId="77777777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272E" w14:textId="7C354841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7E2ADBAF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ACFD2" w14:textId="4E32B364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40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4437FE2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DDB7" w14:textId="2555C6D6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D77345" w:rsidRPr="009E3BC3" w14:paraId="153D7812" w14:textId="77777777" w:rsidTr="00E87B3F">
        <w:tc>
          <w:tcPr>
            <w:tcW w:w="3780" w:type="dxa"/>
            <w:gridSpan w:val="2"/>
          </w:tcPr>
          <w:p w14:paraId="6AD5AF0C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170" w:type="dxa"/>
          </w:tcPr>
          <w:p w14:paraId="22A961D0" w14:textId="607D0B1D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71A252E" w14:textId="77777777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12D87" w14:textId="640A90CF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B0C6963" w14:textId="3C0D0758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D089" w14:textId="3ABBF750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CD3DBE1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724D9" w14:textId="00113B02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D77345" w:rsidRPr="009E3BC3" w14:paraId="548294EA" w14:textId="77777777" w:rsidTr="00E87B3F">
        <w:tc>
          <w:tcPr>
            <w:tcW w:w="3780" w:type="dxa"/>
            <w:gridSpan w:val="2"/>
          </w:tcPr>
          <w:p w14:paraId="7233F8D8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170" w:type="dxa"/>
          </w:tcPr>
          <w:p w14:paraId="4EDE5A0C" w14:textId="405C89A6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400,076</w:t>
            </w:r>
          </w:p>
        </w:tc>
        <w:tc>
          <w:tcPr>
            <w:tcW w:w="270" w:type="dxa"/>
          </w:tcPr>
          <w:p w14:paraId="433167A2" w14:textId="77777777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1938F" w14:textId="4981D877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66,327</w:t>
            </w:r>
          </w:p>
        </w:tc>
        <w:tc>
          <w:tcPr>
            <w:tcW w:w="270" w:type="dxa"/>
          </w:tcPr>
          <w:p w14:paraId="0F66A966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D565D" w14:textId="2E21409A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399,39</w:t>
            </w:r>
            <w:r w:rsidR="00C33F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67235A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3E705" w14:textId="265FE106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65,610</w:t>
            </w:r>
          </w:p>
        </w:tc>
      </w:tr>
      <w:tr w:rsidR="00D77345" w:rsidRPr="009E3BC3" w14:paraId="35578418" w14:textId="77777777" w:rsidTr="00E87B3F">
        <w:tc>
          <w:tcPr>
            <w:tcW w:w="3780" w:type="dxa"/>
            <w:gridSpan w:val="2"/>
          </w:tcPr>
          <w:p w14:paraId="23E8DC76" w14:textId="684FA8D6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E59F5" w14:textId="4A87425C" w:rsidR="00D77345" w:rsidRPr="009E3BC3" w:rsidRDefault="00D036E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148,940</w:t>
            </w:r>
          </w:p>
        </w:tc>
        <w:tc>
          <w:tcPr>
            <w:tcW w:w="270" w:type="dxa"/>
          </w:tcPr>
          <w:p w14:paraId="39ADE399" w14:textId="77777777" w:rsidR="00D77345" w:rsidRPr="009E3BC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12505" w14:textId="3C242B89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95,512</w:t>
            </w:r>
          </w:p>
        </w:tc>
        <w:tc>
          <w:tcPr>
            <w:tcW w:w="270" w:type="dxa"/>
          </w:tcPr>
          <w:p w14:paraId="49F612BF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A12BD" w14:textId="00FFC8FB" w:rsidR="00D77345" w:rsidRPr="009E3BC3" w:rsidRDefault="009D040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</w:t>
            </w:r>
            <w:r w:rsidR="00D036E5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4EED9EF9" w14:textId="77777777" w:rsidR="00D77345" w:rsidRPr="009E3BC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886C9" w14:textId="420DE4B5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95,512</w:t>
            </w:r>
          </w:p>
        </w:tc>
      </w:tr>
      <w:tr w:rsidR="00E87B3F" w:rsidRPr="009E3BC3" w14:paraId="6F252DDE" w14:textId="77777777" w:rsidTr="00410F2D">
        <w:tc>
          <w:tcPr>
            <w:tcW w:w="3780" w:type="dxa"/>
            <w:gridSpan w:val="2"/>
          </w:tcPr>
          <w:p w14:paraId="3097B6A4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467F0E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0EE1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8C2ED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DB3C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95E2C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E7B80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34BC35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B3F" w:rsidRPr="009E3BC3" w14:paraId="134C06BF" w14:textId="77777777" w:rsidTr="00410F2D">
        <w:tc>
          <w:tcPr>
            <w:tcW w:w="2790" w:type="dxa"/>
          </w:tcPr>
          <w:p w14:paraId="005D9E14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228625A2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5E6C75" w14:textId="04EDE703" w:rsidR="00E87B3F" w:rsidRPr="009E3BC3" w:rsidRDefault="007537BA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549,355</w:t>
            </w:r>
          </w:p>
        </w:tc>
        <w:tc>
          <w:tcPr>
            <w:tcW w:w="270" w:type="dxa"/>
          </w:tcPr>
          <w:p w14:paraId="347373A3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7F15B" w14:textId="07441C29" w:rsidR="00E87B3F" w:rsidRPr="009E3BC3" w:rsidRDefault="00D77345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162,218</w:t>
            </w:r>
          </w:p>
        </w:tc>
        <w:tc>
          <w:tcPr>
            <w:tcW w:w="270" w:type="dxa"/>
          </w:tcPr>
          <w:p w14:paraId="3363124A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17FBD" w14:textId="3D28B88E" w:rsidR="00E87B3F" w:rsidRPr="009E3BC3" w:rsidRDefault="009D0401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C33F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8,671</w:t>
            </w:r>
          </w:p>
        </w:tc>
        <w:tc>
          <w:tcPr>
            <w:tcW w:w="270" w:type="dxa"/>
          </w:tcPr>
          <w:p w14:paraId="6C4E7436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D33E1" w14:textId="7E1EB905" w:rsidR="00E87B3F" w:rsidRPr="009E3BC3" w:rsidRDefault="00D77345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161,497</w:t>
            </w:r>
          </w:p>
        </w:tc>
      </w:tr>
    </w:tbl>
    <w:p w14:paraId="799CA061" w14:textId="77777777" w:rsidR="00524E96" w:rsidRDefault="00524E96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24E96" w:rsidSect="002A07E1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B3ABA2" w14:textId="092A2AEC" w:rsidR="00524E96" w:rsidRPr="00C81CBE" w:rsidRDefault="00524E96" w:rsidP="005826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ชั่วคราว</w:t>
      </w:r>
    </w:p>
    <w:p w14:paraId="70CC66F3" w14:textId="77777777" w:rsidR="00524E96" w:rsidRPr="00C81CBE" w:rsidRDefault="00524E96" w:rsidP="0058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70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67747" w14:textId="51E9C92A" w:rsidR="00524E96" w:rsidRPr="0036087F" w:rsidRDefault="00524E96" w:rsidP="00F2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jc w:val="both"/>
        <w:rPr>
          <w:rFonts w:asciiTheme="majorBidi" w:hAnsiTheme="majorBidi" w:cstheme="majorBidi"/>
          <w:sz w:val="30"/>
          <w:szCs w:val="30"/>
        </w:rPr>
      </w:pPr>
      <w:r w:rsidRPr="0036087F">
        <w:rPr>
          <w:rFonts w:asciiTheme="majorBidi" w:hAnsiTheme="majorBidi" w:cstheme="majorBidi" w:hint="cs"/>
          <w:sz w:val="30"/>
          <w:szCs w:val="30"/>
          <w:cs/>
        </w:rPr>
        <w:t>เงินลงทุนชั่วคราว</w:t>
      </w:r>
      <w:r w:rsidRPr="0036087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36087F">
        <w:rPr>
          <w:rFonts w:asciiTheme="majorBidi" w:hAnsiTheme="majorBidi" w:cstheme="majorBidi"/>
          <w:sz w:val="30"/>
          <w:szCs w:val="30"/>
        </w:rPr>
        <w:t xml:space="preserve">31 </w:t>
      </w:r>
      <w:r w:rsidRPr="003608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087F">
        <w:rPr>
          <w:rFonts w:asciiTheme="majorBidi" w:hAnsiTheme="majorBidi" w:cstheme="majorBidi"/>
          <w:sz w:val="30"/>
          <w:szCs w:val="30"/>
        </w:rPr>
        <w:t xml:space="preserve">2566 </w:t>
      </w:r>
      <w:r w:rsidRPr="0036087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36087F">
        <w:rPr>
          <w:rFonts w:asciiTheme="majorBidi" w:hAnsiTheme="majorBidi" w:cstheme="majorBidi"/>
          <w:sz w:val="30"/>
          <w:szCs w:val="30"/>
        </w:rPr>
        <w:t xml:space="preserve">2565 </w:t>
      </w:r>
      <w:r w:rsidRPr="0036087F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Pr="0036087F">
        <w:rPr>
          <w:rFonts w:asciiTheme="majorBidi" w:hAnsiTheme="majorBidi" w:cstheme="majorBidi" w:hint="cs"/>
          <w:sz w:val="30"/>
          <w:szCs w:val="30"/>
          <w:cs/>
        </w:rPr>
        <w:t>แต่ละปีสิ้นสุดวันเดียวกัน</w:t>
      </w:r>
      <w:r w:rsidRPr="0036087F">
        <w:rPr>
          <w:rFonts w:asciiTheme="majorBidi" w:hAnsiTheme="majorBidi" w:cstheme="majorBidi"/>
          <w:sz w:val="30"/>
          <w:szCs w:val="30"/>
        </w:rPr>
        <w:t xml:space="preserve"> </w:t>
      </w:r>
      <w:r w:rsidRPr="003608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6ADA7F" w14:textId="77777777" w:rsidR="00524E96" w:rsidRPr="0036087F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080"/>
      </w:tblGrid>
      <w:tr w:rsidR="00524E96" w:rsidRPr="0036087F" w14:paraId="2E0B6C4F" w14:textId="77777777" w:rsidTr="005826F3">
        <w:trPr>
          <w:cantSplit/>
        </w:trPr>
        <w:tc>
          <w:tcPr>
            <w:tcW w:w="2250" w:type="dxa"/>
          </w:tcPr>
          <w:p w14:paraId="154D3625" w14:textId="77777777" w:rsidR="00524E96" w:rsidRPr="0036087F" w:rsidRDefault="00524E96" w:rsidP="00433985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880" w:type="dxa"/>
            <w:gridSpan w:val="25"/>
          </w:tcPr>
          <w:p w14:paraId="4E22F485" w14:textId="77777777" w:rsidR="00524E96" w:rsidRPr="0036087F" w:rsidRDefault="00524E96" w:rsidP="00433985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08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608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608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4E96" w:rsidRPr="0036087F" w14:paraId="0B61FFF8" w14:textId="77777777" w:rsidTr="005826F3">
        <w:trPr>
          <w:cantSplit/>
          <w:tblHeader/>
        </w:trPr>
        <w:tc>
          <w:tcPr>
            <w:tcW w:w="2250" w:type="dxa"/>
          </w:tcPr>
          <w:p w14:paraId="0746CBF3" w14:textId="771B601B" w:rsidR="00524E96" w:rsidRPr="0036087F" w:rsidRDefault="00774B69" w:rsidP="00433985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81" w:type="dxa"/>
            <w:gridSpan w:val="3"/>
          </w:tcPr>
          <w:p w14:paraId="420AD410" w14:textId="77777777" w:rsidR="00524E96" w:rsidRPr="0036087F" w:rsidRDefault="00524E96" w:rsidP="00433985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3608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6087F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347638CA" w14:textId="77777777" w:rsidR="00524E96" w:rsidRPr="0036087F" w:rsidRDefault="00524E96" w:rsidP="00433985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366D6218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8FBDA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36087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79C29875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395FBE89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D5554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655F3CE6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11B0250A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89B02C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08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16386306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2" w:type="dxa"/>
            <w:gridSpan w:val="3"/>
          </w:tcPr>
          <w:p w14:paraId="0C3BAB42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25C0CA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  <w:r w:rsidRPr="003608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524E96" w:rsidRPr="0036087F" w14:paraId="741D1D38" w14:textId="77777777" w:rsidTr="005826F3">
        <w:trPr>
          <w:cantSplit/>
          <w:tblHeader/>
        </w:trPr>
        <w:tc>
          <w:tcPr>
            <w:tcW w:w="2250" w:type="dxa"/>
          </w:tcPr>
          <w:p w14:paraId="49A586DD" w14:textId="77777777" w:rsidR="00524E96" w:rsidRPr="0036087F" w:rsidRDefault="00524E96" w:rsidP="00433985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33A7D8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EBB0852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83B1F8E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F368EC3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B0F9233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5F6893AE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9F65C4B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B3F7A2C" w14:textId="77777777" w:rsidR="00524E96" w:rsidRPr="0036087F" w:rsidRDefault="00524E96" w:rsidP="00433985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EA40E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7287E2A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77CB2E7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45E810C0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2D75E81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B516303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0C505684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0113B310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6BC92DA0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FE8318A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1350E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524E96" w:rsidRPr="0036087F" w14:paraId="18E0330B" w14:textId="77777777" w:rsidTr="005826F3">
        <w:trPr>
          <w:cantSplit/>
        </w:trPr>
        <w:tc>
          <w:tcPr>
            <w:tcW w:w="2250" w:type="dxa"/>
          </w:tcPr>
          <w:p w14:paraId="1BF6E3F5" w14:textId="77777777" w:rsidR="00524E96" w:rsidRPr="0036087F" w:rsidRDefault="00524E96" w:rsidP="00433985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6993F628" w14:textId="77777777" w:rsidR="00524E96" w:rsidRPr="0036087F" w:rsidRDefault="00524E96" w:rsidP="0043398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6C5759A9" w14:textId="77777777" w:rsidR="00524E96" w:rsidRPr="0036087F" w:rsidRDefault="00524E96" w:rsidP="00433985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13" w:type="dxa"/>
            <w:gridSpan w:val="19"/>
          </w:tcPr>
          <w:p w14:paraId="6E178F45" w14:textId="77777777" w:rsidR="00524E96" w:rsidRPr="0036087F" w:rsidRDefault="00524E96" w:rsidP="0043398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D0323" w:rsidRPr="0036087F" w14:paraId="4A83516E" w14:textId="77777777" w:rsidTr="005826F3">
        <w:trPr>
          <w:cantSplit/>
        </w:trPr>
        <w:tc>
          <w:tcPr>
            <w:tcW w:w="2250" w:type="dxa"/>
          </w:tcPr>
          <w:p w14:paraId="6C12F2E7" w14:textId="77777777" w:rsidR="001D0323" w:rsidRPr="0036087F" w:rsidRDefault="001D0323" w:rsidP="001D0323">
            <w:pPr>
              <w:tabs>
                <w:tab w:val="clear" w:pos="454"/>
                <w:tab w:val="left" w:pos="630"/>
              </w:tabs>
              <w:ind w:left="458" w:hanging="2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2DFD73D1" w14:textId="7FBC6413" w:rsidR="001D0323" w:rsidRPr="0036087F" w:rsidRDefault="00D119AC" w:rsidP="001D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D032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80" w:type="dxa"/>
          </w:tcPr>
          <w:p w14:paraId="6F50E1FA" w14:textId="77777777" w:rsidR="001D0323" w:rsidRPr="0036087F" w:rsidRDefault="001D0323" w:rsidP="001D0323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CFA37D9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  <w:gridSpan w:val="2"/>
          </w:tcPr>
          <w:p w14:paraId="763D3567" w14:textId="77777777" w:rsidR="001D0323" w:rsidRPr="0036087F" w:rsidRDefault="001D0323" w:rsidP="001D0323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36ABC0" w14:textId="045C34A8" w:rsidR="001D0323" w:rsidRPr="0036087F" w:rsidRDefault="001D0323" w:rsidP="001D03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F203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82" w:type="dxa"/>
          </w:tcPr>
          <w:p w14:paraId="3D67BDFD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FF07990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57745D4E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C6AEE" w14:textId="637DEECA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</w:t>
            </w:r>
            <w:r w:rsidR="00F20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80" w:type="dxa"/>
          </w:tcPr>
          <w:p w14:paraId="110EEE07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CE338D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759C53C1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460169" w14:textId="31614AB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="00F203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DB0DB01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4CEA89A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672703B8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5EC699A3" w14:textId="731418E8" w:rsidR="001D0323" w:rsidRPr="0036087F" w:rsidRDefault="001D0323" w:rsidP="001D032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00DC5C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012563E" w14:textId="502BD720" w:rsidR="001D0323" w:rsidRPr="0036087F" w:rsidRDefault="001D0323" w:rsidP="00430C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0323" w:rsidRPr="00C81CBE" w14:paraId="5B7E72D7" w14:textId="77777777" w:rsidTr="005826F3">
        <w:trPr>
          <w:cantSplit/>
        </w:trPr>
        <w:tc>
          <w:tcPr>
            <w:tcW w:w="2250" w:type="dxa"/>
          </w:tcPr>
          <w:p w14:paraId="2AD7B8B0" w14:textId="77777777" w:rsidR="001D0323" w:rsidRPr="0036087F" w:rsidRDefault="001D0323" w:rsidP="001D0323">
            <w:pPr>
              <w:tabs>
                <w:tab w:val="left" w:pos="317"/>
                <w:tab w:val="left" w:pos="630"/>
              </w:tabs>
              <w:ind w:firstLine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30D4F59B" w14:textId="77777777" w:rsidR="001D0323" w:rsidRPr="0036087F" w:rsidRDefault="001D0323" w:rsidP="001D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DF0197" w14:textId="77777777" w:rsidR="001D0323" w:rsidRPr="0036087F" w:rsidRDefault="001D0323" w:rsidP="001D0323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A4CE63B" w14:textId="77777777" w:rsidR="001D0323" w:rsidRPr="0036087F" w:rsidRDefault="001D0323" w:rsidP="001D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3294052" w14:textId="77777777" w:rsidR="001D0323" w:rsidRPr="0036087F" w:rsidRDefault="001D0323" w:rsidP="001D0323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95704B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4001B34E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C488ACF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601E804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2E9980" w14:textId="5DD5F042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</w:t>
            </w:r>
            <w:r w:rsidR="00F203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180" w:type="dxa"/>
          </w:tcPr>
          <w:p w14:paraId="40C3983F" w14:textId="77777777" w:rsidR="001D0323" w:rsidRPr="0036087F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B46D13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66C9309E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5AF883" w14:textId="01C2FB4F" w:rsidR="001D0323" w:rsidRPr="0036087F" w:rsidRDefault="001D0323" w:rsidP="001D03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</w:t>
            </w:r>
            <w:r w:rsidR="00F203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FFC8EA1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6F8BCE9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608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4F740B63" w14:textId="77777777" w:rsidR="001D0323" w:rsidRPr="0036087F" w:rsidRDefault="001D0323" w:rsidP="001D03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1E5BF84" w14:textId="650C719E" w:rsidR="001D0323" w:rsidRPr="00EA23FB" w:rsidRDefault="001D0323" w:rsidP="001D032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A23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F0E9AB" w14:textId="77777777" w:rsidR="001D0323" w:rsidRPr="00EA23FB" w:rsidRDefault="001D0323" w:rsidP="001D0323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1203D" w14:textId="46BF5754" w:rsidR="001D0323" w:rsidRPr="00EA23FB" w:rsidRDefault="001D0323" w:rsidP="00430C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23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08822A" w14:textId="77777777" w:rsidR="00524E96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</w:t>
      </w:r>
    </w:p>
    <w:p w14:paraId="6A7659D9" w14:textId="77777777" w:rsidR="00524E96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961DCCE" w14:textId="77777777" w:rsidR="00524E96" w:rsidRPr="001D1729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CF4B2" w14:textId="4B640590" w:rsidR="00592BD4" w:rsidRDefault="00524E96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บริษัทได้ลงทุนในหุ้นสามัญเพิ่มทุนของ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PDT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5,036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ในราคาหุ้นละ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18,389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บาท เป็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จำนว</w:t>
      </w:r>
      <w:r w:rsidRPr="00DD3B5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 โดยบริษัทมีสิทธิในการขายหุ้นคืนตามเงื่อนไขและระยะเวลาที่กำหนดไว้ในสัญญา</w:t>
      </w:r>
    </w:p>
    <w:p w14:paraId="5736484B" w14:textId="58803D10" w:rsidR="00592BD4" w:rsidRDefault="00592BD4" w:rsidP="0052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36428" w14:textId="341FE387" w:rsidR="00592BD4" w:rsidRPr="00F20AB2" w:rsidRDefault="00592BD4" w:rsidP="00380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B2A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ต่อมาเมื่อวันที่ </w:t>
      </w:r>
      <w:r w:rsidRPr="00AB2AD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AB2A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Pr="00AB2AD9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AB2A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ที่ประชุมคณะกรรมการของบริษัทได้มีมติอนุมัติการขายเงินลงทุนทั้งหมดให้แก่ผู้ถือหุ้นของ </w:t>
      </w:r>
      <w:r w:rsidRPr="00AB2AD9">
        <w:rPr>
          <w:rFonts w:asciiTheme="majorBidi" w:hAnsiTheme="majorBidi" w:cstheme="majorBidi"/>
          <w:spacing w:val="-2"/>
          <w:sz w:val="30"/>
          <w:szCs w:val="30"/>
        </w:rPr>
        <w:t>PDT</w:t>
      </w:r>
      <w:r w:rsidRPr="00AB2A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C6359" w:rsidRPr="00AB2AD9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โดยกำหนดการขายเงินลงทุนและรับชำระเงิน</w:t>
      </w:r>
      <w:r w:rsidR="007C6359" w:rsidRPr="007C6359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 </w:t>
      </w:r>
      <w:r w:rsidR="007C6359" w:rsidRPr="007C6359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="007C6359" w:rsidRPr="007C6359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งวด งวดแรกขายเงินลงทุนในสัดส่วนร้อยละ </w:t>
      </w:r>
      <w:r w:rsidR="007C6359" w:rsidRPr="007C6359">
        <w:rPr>
          <w:rFonts w:asciiTheme="majorBidi" w:hAnsiTheme="majorBidi" w:cstheme="majorBidi"/>
          <w:spacing w:val="2"/>
          <w:sz w:val="30"/>
          <w:szCs w:val="30"/>
        </w:rPr>
        <w:t>50</w:t>
      </w:r>
      <w:r w:rsidR="007C6359" w:rsidRPr="007C635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961485">
        <w:rPr>
          <w:rFonts w:asciiTheme="majorBidi" w:hAnsiTheme="majorBidi" w:cstheme="majorBidi" w:hint="cs"/>
          <w:spacing w:val="2"/>
          <w:sz w:val="30"/>
          <w:szCs w:val="30"/>
          <w:cs/>
        </w:rPr>
        <w:t>โดย</w:t>
      </w:r>
      <w:r w:rsidRPr="00C37FE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1F5299">
        <w:rPr>
          <w:rFonts w:asciiTheme="majorBidi" w:hAnsiTheme="majorBidi" w:cstheme="majorBidi" w:hint="cs"/>
          <w:spacing w:val="2"/>
          <w:sz w:val="30"/>
          <w:szCs w:val="30"/>
          <w:cs/>
        </w:rPr>
        <w:t>ได้</w:t>
      </w:r>
      <w:r w:rsidRPr="00C37FE3">
        <w:rPr>
          <w:rFonts w:asciiTheme="majorBidi" w:hAnsiTheme="majorBidi" w:cstheme="majorBidi" w:hint="cs"/>
          <w:spacing w:val="2"/>
          <w:sz w:val="30"/>
          <w:szCs w:val="30"/>
          <w:cs/>
        </w:rPr>
        <w:t>รับชำระ</w:t>
      </w:r>
      <w:r w:rsidR="008D364C">
        <w:rPr>
          <w:rFonts w:asciiTheme="majorBidi" w:hAnsiTheme="majorBidi" w:cstheme="majorBidi" w:hint="cs"/>
          <w:spacing w:val="2"/>
          <w:sz w:val="30"/>
          <w:szCs w:val="30"/>
          <w:cs/>
        </w:rPr>
        <w:t>เงิน</w:t>
      </w:r>
      <w:r w:rsidRPr="00C37FE3">
        <w:rPr>
          <w:rFonts w:asciiTheme="majorBidi" w:hAnsiTheme="majorBidi" w:cstheme="majorBidi" w:hint="cs"/>
          <w:spacing w:val="2"/>
          <w:sz w:val="30"/>
          <w:szCs w:val="30"/>
          <w:cs/>
        </w:rPr>
        <w:t>งวดแรกเป็นจำนวน</w:t>
      </w:r>
      <w:r w:rsidR="00EE69DE" w:rsidRPr="00C37FE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E69DE" w:rsidRPr="00990F0C">
        <w:rPr>
          <w:rFonts w:asciiTheme="majorBidi" w:hAnsiTheme="majorBidi" w:cstheme="majorBidi"/>
          <w:spacing w:val="-8"/>
          <w:sz w:val="30"/>
          <w:szCs w:val="30"/>
        </w:rPr>
        <w:t>46</w:t>
      </w:r>
      <w:r w:rsidR="00F203AA">
        <w:rPr>
          <w:rFonts w:asciiTheme="majorBidi" w:hAnsiTheme="majorBidi" w:cstheme="majorBidi"/>
          <w:spacing w:val="-8"/>
          <w:sz w:val="30"/>
          <w:szCs w:val="30"/>
        </w:rPr>
        <w:t>.3</w:t>
      </w:r>
      <w:r w:rsidRPr="00990F0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90F0C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EE69DE" w:rsidRPr="00990F0C">
        <w:rPr>
          <w:rFonts w:asciiTheme="majorBidi" w:hAnsiTheme="majorBidi" w:cstheme="majorBidi"/>
          <w:sz w:val="30"/>
          <w:szCs w:val="30"/>
        </w:rPr>
        <w:t xml:space="preserve">9 </w:t>
      </w:r>
      <w:r w:rsidR="00EE69DE" w:rsidRPr="00990F0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990F0C">
        <w:rPr>
          <w:rFonts w:asciiTheme="majorBidi" w:hAnsiTheme="majorBidi" w:cstheme="majorBidi"/>
          <w:sz w:val="30"/>
          <w:szCs w:val="30"/>
        </w:rPr>
        <w:t xml:space="preserve">2566 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>และงวดสุดท้ายภายใน</w:t>
      </w:r>
      <w:r w:rsidR="00D323F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E69DE" w:rsidRPr="00990F0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90F0C">
        <w:rPr>
          <w:rFonts w:asciiTheme="majorBidi" w:hAnsiTheme="majorBidi" w:cstheme="majorBidi"/>
          <w:sz w:val="30"/>
          <w:szCs w:val="30"/>
        </w:rPr>
        <w:t xml:space="preserve"> 256</w:t>
      </w:r>
      <w:r w:rsidR="00F203AA">
        <w:rPr>
          <w:rFonts w:asciiTheme="majorBidi" w:hAnsiTheme="majorBidi" w:cstheme="majorBidi"/>
          <w:sz w:val="30"/>
          <w:szCs w:val="30"/>
        </w:rPr>
        <w:t>7</w:t>
      </w:r>
      <w:r w:rsidRPr="00990F0C">
        <w:rPr>
          <w:rFonts w:asciiTheme="majorBidi" w:hAnsiTheme="majorBidi" w:cstheme="majorBidi"/>
          <w:sz w:val="30"/>
          <w:szCs w:val="30"/>
        </w:rPr>
        <w:t xml:space="preserve"> </w:t>
      </w:r>
      <w:r w:rsidR="00961485">
        <w:rPr>
          <w:rFonts w:asciiTheme="majorBidi" w:hAnsiTheme="majorBidi" w:cstheme="majorBidi" w:hint="cs"/>
          <w:sz w:val="30"/>
          <w:szCs w:val="30"/>
          <w:cs/>
        </w:rPr>
        <w:t>ซึ่งเป็นไป</w:t>
      </w:r>
      <w:r w:rsidRPr="00990F0C">
        <w:rPr>
          <w:rFonts w:asciiTheme="majorBidi" w:hAnsiTheme="majorBidi" w:cstheme="majorBidi" w:hint="cs"/>
          <w:sz w:val="30"/>
          <w:szCs w:val="30"/>
          <w:cs/>
        </w:rPr>
        <w:t>ตามเงื่อนไขและระยะเวลาที่กำหนดในสัญญา</w:t>
      </w:r>
    </w:p>
    <w:p w14:paraId="0B85B0E6" w14:textId="77777777" w:rsidR="00524E96" w:rsidRPr="009E3BC3" w:rsidRDefault="00524E96" w:rsidP="00524E96">
      <w:pPr>
        <w:rPr>
          <w:rFonts w:asciiTheme="majorBidi" w:hAnsiTheme="majorBidi" w:cstheme="majorBidi"/>
          <w:sz w:val="30"/>
          <w:szCs w:val="30"/>
          <w:cs/>
        </w:rPr>
        <w:sectPr w:rsidR="00524E96" w:rsidRPr="009E3BC3" w:rsidSect="003A6AF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4AE6C63B" w14:textId="762242AC" w:rsidR="00781688" w:rsidRPr="00524E96" w:rsidRDefault="003A7AA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25F5">
        <w:rPr>
          <w:rFonts w:asciiTheme="majorBidi" w:hAnsiTheme="majorBidi" w:cstheme="majorBidi"/>
          <w:b/>
          <w:bCs/>
          <w:sz w:val="30"/>
          <w:szCs w:val="30"/>
          <w:cs/>
        </w:rPr>
        <w:t>ล</w:t>
      </w:r>
      <w:r w:rsidR="001817CB" w:rsidRPr="00F325F5">
        <w:rPr>
          <w:rFonts w:asciiTheme="majorBidi" w:hAnsiTheme="majorBidi" w:cstheme="majorBidi"/>
          <w:b/>
          <w:bCs/>
          <w:sz w:val="30"/>
          <w:szCs w:val="30"/>
          <w:cs/>
        </w:rPr>
        <w:t>ูกหนี้</w:t>
      </w:r>
      <w:r w:rsidR="002C494F" w:rsidRPr="00F325F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การค้า</w:t>
      </w:r>
    </w:p>
    <w:p w14:paraId="1B64C675" w14:textId="041E47A8" w:rsidR="002C494F" w:rsidRDefault="002C494F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2C494F" w:rsidRPr="00332885" w14:paraId="0A046D7B" w14:textId="77777777" w:rsidTr="00A44832">
        <w:trPr>
          <w:trHeight w:val="431"/>
          <w:tblHeader/>
        </w:trPr>
        <w:tc>
          <w:tcPr>
            <w:tcW w:w="2790" w:type="dxa"/>
          </w:tcPr>
          <w:p w14:paraId="108633F6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842077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DE1C44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DEF4EE5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70B27A22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332885" w14:paraId="6D8C3316" w14:textId="77777777" w:rsidTr="00A44832">
        <w:trPr>
          <w:trHeight w:val="431"/>
          <w:tblHeader/>
        </w:trPr>
        <w:tc>
          <w:tcPr>
            <w:tcW w:w="2790" w:type="dxa"/>
          </w:tcPr>
          <w:p w14:paraId="08131BA7" w14:textId="34892E4D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189714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2A68CA0F" w14:textId="37209D0B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11C7B97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BE170A" w14:textId="1270F23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386A389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F3CB4DC" w14:textId="7A19DAB0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6F31997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7C23" w14:textId="6A9F03AB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332885" w14:paraId="21167E5D" w14:textId="77777777" w:rsidTr="00A44832">
        <w:trPr>
          <w:trHeight w:val="418"/>
          <w:tblHeader/>
        </w:trPr>
        <w:tc>
          <w:tcPr>
            <w:tcW w:w="2790" w:type="dxa"/>
          </w:tcPr>
          <w:p w14:paraId="3690D42B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285527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3F57A9B6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73E8D" w:rsidRPr="00332885" w14:paraId="27DA9CDD" w14:textId="77777777" w:rsidTr="00A44832">
        <w:trPr>
          <w:trHeight w:val="418"/>
        </w:trPr>
        <w:tc>
          <w:tcPr>
            <w:tcW w:w="2790" w:type="dxa"/>
          </w:tcPr>
          <w:p w14:paraId="76FA880E" w14:textId="77777777" w:rsidR="00473E8D" w:rsidRPr="00CA2C8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4426BDD" w14:textId="77777777" w:rsidR="00473E8D" w:rsidRPr="00CA2C8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30AA9F" w14:textId="77777777" w:rsidR="00473E8D" w:rsidRPr="00CA2C8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0E451D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7E61F3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806DC9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008EEF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785BA3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05CF2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345" w:rsidRPr="00332885" w14:paraId="73C5A68F" w14:textId="77777777" w:rsidTr="00A44832">
        <w:trPr>
          <w:trHeight w:val="406"/>
        </w:trPr>
        <w:tc>
          <w:tcPr>
            <w:tcW w:w="2790" w:type="dxa"/>
          </w:tcPr>
          <w:p w14:paraId="08C081D0" w14:textId="77777777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C40AC87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8279813" w14:textId="0224CA44" w:rsidR="00D77345" w:rsidRPr="00CA2C83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6201F35B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E1DDD2" w14:textId="1F746293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1707B37C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D7D48A2" w14:textId="37F110D6" w:rsidR="00D77345" w:rsidRPr="00332885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6A58253F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9DD25" w14:textId="473AFDB4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</w:tr>
      <w:tr w:rsidR="00D77345" w:rsidRPr="00332885" w14:paraId="40477635" w14:textId="77777777" w:rsidTr="00A44832">
        <w:trPr>
          <w:trHeight w:val="406"/>
        </w:trPr>
        <w:tc>
          <w:tcPr>
            <w:tcW w:w="2790" w:type="dxa"/>
          </w:tcPr>
          <w:p w14:paraId="0093BF27" w14:textId="77777777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F18F0BE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D87DFE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665DD4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2A5EB6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805E01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A3502A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472236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87257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345" w:rsidRPr="00332885" w14:paraId="0D7CB2BE" w14:textId="77777777" w:rsidTr="00A44832">
        <w:trPr>
          <w:trHeight w:val="406"/>
        </w:trPr>
        <w:tc>
          <w:tcPr>
            <w:tcW w:w="2790" w:type="dxa"/>
          </w:tcPr>
          <w:p w14:paraId="2B63C356" w14:textId="77777777" w:rsidR="00D77345" w:rsidRPr="002255EA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2255E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D498AB7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5B6B77" w14:textId="58704F2B" w:rsidR="00D77345" w:rsidRPr="00CA2C83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3369E08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1595EAB" w14:textId="5D5F13AC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C917DB7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490CD23" w14:textId="679A14DD" w:rsidR="00D77345" w:rsidRPr="00C33FCD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33F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21ABB10" w14:textId="77777777" w:rsidR="00D77345" w:rsidRPr="00C33FCD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73EB1" w14:textId="1DCB22B0" w:rsidR="00D77345" w:rsidRPr="00C33FCD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33FCD"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</w:tr>
      <w:tr w:rsidR="00D77345" w:rsidRPr="00332885" w14:paraId="49195964" w14:textId="77777777" w:rsidTr="00A44832">
        <w:trPr>
          <w:trHeight w:val="418"/>
        </w:trPr>
        <w:tc>
          <w:tcPr>
            <w:tcW w:w="2790" w:type="dxa"/>
          </w:tcPr>
          <w:p w14:paraId="03E1DD79" w14:textId="77777777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FA1226" w14:textId="4D241330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96EF35" w14:textId="32207328" w:rsidR="00D77345" w:rsidRPr="00CA2C83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57638EF5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1702A84" w14:textId="65120458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671BD7CD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32C91C" w14:textId="3DEA2194" w:rsidR="00D77345" w:rsidRPr="00C33FCD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3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615A17C1" w14:textId="77777777" w:rsidR="00D77345" w:rsidRPr="00C33FCD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4E261F" w14:textId="01421B77" w:rsidR="00D77345" w:rsidRPr="00C33FCD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3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143,714</w:t>
            </w:r>
          </w:p>
        </w:tc>
      </w:tr>
      <w:tr w:rsidR="00D77345" w:rsidRPr="00332885" w14:paraId="5A82400D" w14:textId="77777777" w:rsidTr="00A44832">
        <w:trPr>
          <w:trHeight w:val="431"/>
        </w:trPr>
        <w:tc>
          <w:tcPr>
            <w:tcW w:w="2790" w:type="dxa"/>
          </w:tcPr>
          <w:p w14:paraId="30996ED9" w14:textId="46483B91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="00DE1BA5"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</w:p>
          <w:p w14:paraId="093E4BFC" w14:textId="381665E5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5F5AB29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C76665A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1BAEB71" w14:textId="35415014" w:rsidR="00504C04" w:rsidRPr="00CA2C83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AE70C51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FAD2803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FA9FB1F" w14:textId="00E4C6FF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 </w:t>
            </w:r>
          </w:p>
        </w:tc>
        <w:tc>
          <w:tcPr>
            <w:tcW w:w="269" w:type="dxa"/>
          </w:tcPr>
          <w:p w14:paraId="3713D870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73A35A7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9F2583" w14:textId="2580AD85" w:rsidR="00504C04" w:rsidRPr="00AD1F81" w:rsidRDefault="00601D91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86EF4AC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6BA5E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CCE538" w14:textId="5CC85255" w:rsidR="00D77345" w:rsidRPr="00332885" w:rsidRDefault="00D77345" w:rsidP="005817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(72,366)</w:t>
            </w:r>
          </w:p>
        </w:tc>
      </w:tr>
      <w:tr w:rsidR="00D77345" w:rsidRPr="00332885" w14:paraId="29EB96EC" w14:textId="77777777" w:rsidTr="00A44832">
        <w:trPr>
          <w:trHeight w:val="308"/>
        </w:trPr>
        <w:tc>
          <w:tcPr>
            <w:tcW w:w="2790" w:type="dxa"/>
          </w:tcPr>
          <w:p w14:paraId="6C871AE8" w14:textId="1E625E8D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6201E5C" w14:textId="42156082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16F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9396E6F" w14:textId="3B88B2EC" w:rsidR="00D77345" w:rsidRPr="00916F0C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5B4E8F4F" w14:textId="77777777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DCB49F" w14:textId="5F1C8214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010A1953" w14:textId="77777777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7A2571" w14:textId="0644D5D0" w:rsidR="00D77345" w:rsidRPr="00916F0C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69" w:type="dxa"/>
          </w:tcPr>
          <w:p w14:paraId="17FB6B46" w14:textId="77777777" w:rsidR="00D77345" w:rsidRPr="00916F0C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F07D1" w14:textId="2D0E530F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</w:tr>
      <w:tr w:rsidR="00D77345" w:rsidRPr="00332885" w14:paraId="269BCD08" w14:textId="77777777" w:rsidTr="00A44832">
        <w:trPr>
          <w:trHeight w:val="308"/>
        </w:trPr>
        <w:tc>
          <w:tcPr>
            <w:tcW w:w="2790" w:type="dxa"/>
          </w:tcPr>
          <w:p w14:paraId="7BA7EE91" w14:textId="77777777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783020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1DB3AC7" w14:textId="77777777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26AC793" w14:textId="77777777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5771FBB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6090DCA" w14:textId="77777777" w:rsidR="00D77345" w:rsidRPr="00916F0C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462FBD1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46336F2" w14:textId="77777777" w:rsidR="00D77345" w:rsidRPr="00916F0C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3FE0B1" w14:textId="77777777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7345" w:rsidRPr="00C307CD" w14:paraId="58EE899E" w14:textId="77777777" w:rsidTr="00A44832">
        <w:trPr>
          <w:trHeight w:val="308"/>
        </w:trPr>
        <w:tc>
          <w:tcPr>
            <w:tcW w:w="2790" w:type="dxa"/>
          </w:tcPr>
          <w:p w14:paraId="4E09A5D7" w14:textId="77777777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632BF53B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6BC741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C7D4E4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3F0539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B81FBF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A6932B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68959E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07C55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345" w:rsidRPr="00332885" w14:paraId="07219C7F" w14:textId="77777777" w:rsidTr="00A44832">
        <w:trPr>
          <w:trHeight w:val="406"/>
        </w:trPr>
        <w:tc>
          <w:tcPr>
            <w:tcW w:w="2790" w:type="dxa"/>
          </w:tcPr>
          <w:p w14:paraId="52225557" w14:textId="77777777" w:rsidR="00D77345" w:rsidRPr="00CA2C83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A30D229" w14:textId="77777777" w:rsidR="00D77345" w:rsidRPr="00CA2C83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FB236C" w14:textId="67B7A71B" w:rsidR="00D77345" w:rsidRPr="00CA2C83" w:rsidRDefault="00504C0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1,368,0</w:t>
            </w:r>
            <w:r w:rsidR="00834E6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01D9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68AA65F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1D76EF" w14:textId="026D3896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4568825F" w14:textId="77777777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5E3E4B" w14:textId="1361C3D9" w:rsidR="00D77345" w:rsidRPr="00332885" w:rsidRDefault="00504C04" w:rsidP="005817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01D91">
              <w:rPr>
                <w:rFonts w:ascii="Angsana New" w:hAnsi="Angsana New" w:cs="Angsana New"/>
                <w:sz w:val="30"/>
                <w:szCs w:val="30"/>
              </w:rPr>
              <w:t>368,0</w:t>
            </w:r>
            <w:r w:rsidR="00834E6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01D9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B889D8A" w14:textId="77777777" w:rsidR="00D77345" w:rsidRPr="00332885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1065E3" w14:textId="0ADC2A92" w:rsidR="00D77345" w:rsidRPr="0033288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</w:tr>
      <w:tr w:rsidR="00834E65" w:rsidRPr="00332885" w14:paraId="1AA3FA03" w14:textId="77777777" w:rsidTr="00A44832">
        <w:trPr>
          <w:trHeight w:val="406"/>
        </w:trPr>
        <w:tc>
          <w:tcPr>
            <w:tcW w:w="2790" w:type="dxa"/>
          </w:tcPr>
          <w:p w14:paraId="5768DAE0" w14:textId="1AC88966" w:rsidR="00834E65" w:rsidRPr="00CA2C83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CA1B5CA" w14:textId="77777777" w:rsidR="00834E65" w:rsidRPr="00CA2C83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2C7EE3D" w14:textId="77777777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0B4459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A49C7ED" w14:textId="77777777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878E6A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6F3EA4" w14:textId="77777777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C2F404" w14:textId="77777777" w:rsidR="00834E65" w:rsidRPr="00332885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82082" w14:textId="77777777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4E65" w:rsidRPr="00332885" w14:paraId="1EDAD4E1" w14:textId="77777777" w:rsidTr="005817FD">
        <w:trPr>
          <w:trHeight w:val="406"/>
        </w:trPr>
        <w:tc>
          <w:tcPr>
            <w:tcW w:w="2790" w:type="dxa"/>
          </w:tcPr>
          <w:p w14:paraId="2F534AB0" w14:textId="4BD6B615" w:rsidR="00834E65" w:rsidRPr="00CA2C83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9651F00" w14:textId="77777777" w:rsidR="00834E65" w:rsidRPr="00CA2C83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630D68" w14:textId="7B1DAE78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1E06106C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B0B734" w14:textId="5DC25F08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713A08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1CC0D37" w14:textId="13565CDE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C23B553" w14:textId="77777777" w:rsidR="00834E65" w:rsidRPr="00332885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FE96D" w14:textId="0691641E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4E65" w:rsidRPr="00332885" w14:paraId="11F9AC07" w14:textId="77777777" w:rsidTr="005817FD">
        <w:trPr>
          <w:trHeight w:val="406"/>
        </w:trPr>
        <w:tc>
          <w:tcPr>
            <w:tcW w:w="2790" w:type="dxa"/>
          </w:tcPr>
          <w:p w14:paraId="2073D024" w14:textId="2AB84AE3" w:rsidR="00834E65" w:rsidRPr="00CA2C83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604AC27" w14:textId="77777777" w:rsidR="00834E65" w:rsidRPr="00CA2C83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C4D1B0D" w14:textId="71E5AE23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4513951E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B4C801C" w14:textId="04C4A242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0DB6E56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24D3F9" w14:textId="6517D139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68E4E586" w14:textId="77777777" w:rsidR="00834E65" w:rsidRPr="00332885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463F5D" w14:textId="12BA97D6" w:rsidR="00834E6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4E65" w:rsidRPr="00332885" w14:paraId="7F325F28" w14:textId="77777777" w:rsidTr="005817FD">
        <w:trPr>
          <w:trHeight w:val="406"/>
        </w:trPr>
        <w:tc>
          <w:tcPr>
            <w:tcW w:w="2790" w:type="dxa"/>
          </w:tcPr>
          <w:p w14:paraId="360E6203" w14:textId="77777777" w:rsidR="00834E65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E50E" w14:textId="77777777" w:rsidR="00834E65" w:rsidRPr="00CA2C83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5AA2D5E" w14:textId="289F3F34" w:rsidR="00834E65" w:rsidRPr="005817FD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  <w:tc>
          <w:tcPr>
            <w:tcW w:w="269" w:type="dxa"/>
          </w:tcPr>
          <w:p w14:paraId="3C9B3C7A" w14:textId="77777777" w:rsidR="00834E65" w:rsidRPr="005817FD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A6BD92E" w14:textId="393C5762" w:rsidR="00834E65" w:rsidRPr="005817FD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067790C8" w14:textId="77777777" w:rsidR="00834E65" w:rsidRPr="005817FD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3F9FEAE" w14:textId="743C3FC6" w:rsidR="00834E65" w:rsidRPr="005817FD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1,368,095</w:t>
            </w:r>
          </w:p>
        </w:tc>
        <w:tc>
          <w:tcPr>
            <w:tcW w:w="269" w:type="dxa"/>
          </w:tcPr>
          <w:p w14:paraId="18AC31A1" w14:textId="77777777" w:rsidR="00834E65" w:rsidRPr="005817FD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8ADDB" w14:textId="34DBF3C6" w:rsidR="00834E65" w:rsidRPr="005817FD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17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</w:tr>
      <w:tr w:rsidR="00834E65" w:rsidRPr="00332885" w14:paraId="71BE3A5E" w14:textId="77777777" w:rsidTr="00A44832">
        <w:trPr>
          <w:trHeight w:val="431"/>
        </w:trPr>
        <w:tc>
          <w:tcPr>
            <w:tcW w:w="2790" w:type="dxa"/>
          </w:tcPr>
          <w:p w14:paraId="7C925B76" w14:textId="77777777" w:rsidR="00834E65" w:rsidRPr="00CA2C83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5CBAF63" w14:textId="77777777" w:rsidR="00834E65" w:rsidRPr="00CA2C83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21423A2" w14:textId="7AC219A2" w:rsidR="00834E65" w:rsidRPr="00CA2C83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4C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467,150</w:t>
            </w:r>
          </w:p>
        </w:tc>
        <w:tc>
          <w:tcPr>
            <w:tcW w:w="269" w:type="dxa"/>
          </w:tcPr>
          <w:p w14:paraId="19A7E04F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550419" w14:textId="025B85CA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  <w:tc>
          <w:tcPr>
            <w:tcW w:w="269" w:type="dxa"/>
          </w:tcPr>
          <w:p w14:paraId="508B2546" w14:textId="77777777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521C161" w14:textId="7DD5DCA3" w:rsidR="00834E65" w:rsidRPr="00504C04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1,467,150</w:t>
            </w:r>
          </w:p>
        </w:tc>
        <w:tc>
          <w:tcPr>
            <w:tcW w:w="269" w:type="dxa"/>
          </w:tcPr>
          <w:p w14:paraId="7B045CA2" w14:textId="77777777" w:rsidR="00834E65" w:rsidRPr="00332885" w:rsidRDefault="00834E65" w:rsidP="0083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2AE1B" w14:textId="01E8E7B9" w:rsidR="00834E65" w:rsidRPr="00332885" w:rsidRDefault="00834E65" w:rsidP="00834E6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</w:tr>
    </w:tbl>
    <w:p w14:paraId="402481FB" w14:textId="77777777" w:rsidR="00524E96" w:rsidRDefault="00524E96" w:rsidP="00524E96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080"/>
        <w:gridCol w:w="1080"/>
        <w:gridCol w:w="315"/>
        <w:gridCol w:w="1125"/>
      </w:tblGrid>
      <w:tr w:rsidR="00EB31AB" w:rsidRPr="00C25017" w14:paraId="04DD48D3" w14:textId="77777777" w:rsidTr="00A44832">
        <w:trPr>
          <w:trHeight w:val="428"/>
          <w:tblHeader/>
        </w:trPr>
        <w:tc>
          <w:tcPr>
            <w:tcW w:w="5850" w:type="dxa"/>
            <w:vAlign w:val="bottom"/>
          </w:tcPr>
          <w:p w14:paraId="2C212AE8" w14:textId="34A5754E" w:rsidR="00EB31AB" w:rsidRPr="00B67967" w:rsidRDefault="00A1466A" w:rsidP="00D70A5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96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EB31AB" w:rsidRPr="00B6796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F77D8DB" w14:textId="77777777" w:rsidR="00EB31AB" w:rsidRPr="00B67967" w:rsidRDefault="00EB31AB" w:rsidP="00D70A5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C7037B" w14:textId="77777777" w:rsidR="00EB31AB" w:rsidRPr="00B67967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9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1AB" w:rsidRPr="00C25017" w14:paraId="2C66174B" w14:textId="77777777" w:rsidTr="00A44832">
        <w:trPr>
          <w:trHeight w:val="428"/>
          <w:tblHeader/>
        </w:trPr>
        <w:tc>
          <w:tcPr>
            <w:tcW w:w="5850" w:type="dxa"/>
            <w:vAlign w:val="bottom"/>
          </w:tcPr>
          <w:p w14:paraId="383F708A" w14:textId="2D067B55" w:rsidR="00EB31AB" w:rsidRPr="00B67967" w:rsidRDefault="00EB31AB" w:rsidP="00D70A5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CD2636" w14:textId="1B83C18A" w:rsidR="00EB31AB" w:rsidRPr="00B67967" w:rsidRDefault="00EB31AB" w:rsidP="00EB31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7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D3FDBC7" w14:textId="3CCA5C2E" w:rsidR="00EB31AB" w:rsidRPr="00B67967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 w:rsidRPr="00B679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15DF4C5E" w14:textId="77777777" w:rsidR="00EB31AB" w:rsidRPr="00B67967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2817B5B" w14:textId="24CEAF35" w:rsidR="00EB31AB" w:rsidRPr="00B67967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9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 w:rsidRPr="00B6796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31AB" w:rsidRPr="00C25017" w14:paraId="5C6054FF" w14:textId="77777777" w:rsidTr="00A44832">
        <w:trPr>
          <w:trHeight w:val="428"/>
          <w:tblHeader/>
        </w:trPr>
        <w:tc>
          <w:tcPr>
            <w:tcW w:w="5850" w:type="dxa"/>
            <w:vAlign w:val="bottom"/>
          </w:tcPr>
          <w:p w14:paraId="63986BCA" w14:textId="77777777" w:rsidR="00EB31AB" w:rsidRPr="00B67967" w:rsidRDefault="00EB31AB" w:rsidP="00D70A5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6C1286" w14:textId="77777777" w:rsidR="00EB31AB" w:rsidRPr="00B67967" w:rsidRDefault="00EB31AB" w:rsidP="00D70A5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720F9F54" w14:textId="77777777" w:rsidR="00EB31AB" w:rsidRPr="00B67967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96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6796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6796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77345" w:rsidRPr="00270B7D" w14:paraId="5A346D44" w14:textId="77777777" w:rsidTr="00A44832">
        <w:trPr>
          <w:trHeight w:val="414"/>
          <w:tblHeader/>
        </w:trPr>
        <w:tc>
          <w:tcPr>
            <w:tcW w:w="5850" w:type="dxa"/>
            <w:shd w:val="clear" w:color="auto" w:fill="auto"/>
          </w:tcPr>
          <w:p w14:paraId="186E94E1" w14:textId="4EE4113C" w:rsidR="00D77345" w:rsidRPr="00BE7B71" w:rsidRDefault="00D77345" w:rsidP="00D7734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522D1D" w14:textId="77777777" w:rsidR="00D77345" w:rsidRPr="00BE7B71" w:rsidRDefault="00D77345" w:rsidP="00D77345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9A647" w14:textId="3B4CEA99" w:rsidR="00D77345" w:rsidRPr="00D77345" w:rsidRDefault="00D77345" w:rsidP="005817F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7345"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  <w:tc>
          <w:tcPr>
            <w:tcW w:w="315" w:type="dxa"/>
            <w:shd w:val="clear" w:color="auto" w:fill="auto"/>
          </w:tcPr>
          <w:p w14:paraId="4D8CA51E" w14:textId="77777777" w:rsidR="00D77345" w:rsidRPr="00270B7D" w:rsidRDefault="00D77345" w:rsidP="00D77345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7A75A00" w14:textId="41E84DA1" w:rsidR="00D77345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AA6936" w:rsidRPr="00270B7D" w14:paraId="704FB26C" w14:textId="77777777" w:rsidTr="00A44832">
        <w:trPr>
          <w:trHeight w:val="414"/>
          <w:tblHeader/>
        </w:trPr>
        <w:tc>
          <w:tcPr>
            <w:tcW w:w="5850" w:type="dxa"/>
            <w:shd w:val="clear" w:color="auto" w:fill="auto"/>
          </w:tcPr>
          <w:p w14:paraId="62A25EDA" w14:textId="2415138B" w:rsidR="00AA6936" w:rsidRDefault="00AA6936" w:rsidP="00D7734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1DCEDB" w14:textId="77777777" w:rsidR="00AA6936" w:rsidRPr="00BE7B71" w:rsidRDefault="00AA6936" w:rsidP="00D77345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54C20" w14:textId="747ACC32" w:rsidR="00AA6936" w:rsidRPr="00D77345" w:rsidRDefault="00AA6936" w:rsidP="005817F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70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5E9633AD" w14:textId="77777777" w:rsidR="00AA6936" w:rsidRPr="00270B7D" w:rsidRDefault="00AA6936" w:rsidP="00D77345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3495BB3" w14:textId="40D47F8D" w:rsidR="00AA6936" w:rsidRDefault="00AA6936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D77345" w:rsidRPr="00270B7D" w14:paraId="7336A1E3" w14:textId="77777777" w:rsidTr="00A44832">
        <w:trPr>
          <w:trHeight w:val="414"/>
          <w:tblHeader/>
        </w:trPr>
        <w:tc>
          <w:tcPr>
            <w:tcW w:w="5850" w:type="dxa"/>
            <w:shd w:val="clear" w:color="auto" w:fill="auto"/>
            <w:hideMark/>
          </w:tcPr>
          <w:p w14:paraId="76A9A1A9" w14:textId="3E9DBC36" w:rsidR="00D77345" w:rsidRPr="00BE7885" w:rsidRDefault="00232836" w:rsidP="00D77345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328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BC73B" w14:textId="77777777" w:rsidR="00D77345" w:rsidRPr="00BE7885" w:rsidRDefault="00D77345" w:rsidP="00D77345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6FF92" w14:textId="34B82765" w:rsidR="00D77345" w:rsidRPr="00BE7885" w:rsidRDefault="00C33FCD" w:rsidP="005817F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700"/>
                <w:tab w:val="left" w:pos="793"/>
                <w:tab w:val="left" w:pos="1640"/>
                <w:tab w:val="center" w:pos="4536"/>
                <w:tab w:val="right" w:pos="9072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62E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601D91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Pr="0047562E">
              <w:rPr>
                <w:rFonts w:asciiTheme="majorBidi" w:hAnsiTheme="majorBidi" w:cstheme="majorBidi"/>
                <w:sz w:val="30"/>
                <w:szCs w:val="30"/>
              </w:rPr>
              <w:t>66)</w:t>
            </w:r>
          </w:p>
        </w:tc>
        <w:tc>
          <w:tcPr>
            <w:tcW w:w="315" w:type="dxa"/>
            <w:shd w:val="clear" w:color="auto" w:fill="auto"/>
          </w:tcPr>
          <w:p w14:paraId="0087556A" w14:textId="77777777" w:rsidR="00D77345" w:rsidRPr="00270B7D" w:rsidRDefault="00D77345" w:rsidP="00D77345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2E48106" w14:textId="7D16F325" w:rsidR="00D77345" w:rsidRPr="00270B7D" w:rsidRDefault="00AA6936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345" w:rsidRPr="00270B7D" w14:paraId="7F059C85" w14:textId="77777777" w:rsidTr="00A44832">
        <w:trPr>
          <w:trHeight w:val="414"/>
          <w:tblHeader/>
        </w:trPr>
        <w:tc>
          <w:tcPr>
            <w:tcW w:w="5850" w:type="dxa"/>
            <w:shd w:val="clear" w:color="auto" w:fill="auto"/>
          </w:tcPr>
          <w:p w14:paraId="15C15987" w14:textId="21ED64CF" w:rsidR="00D77345" w:rsidRPr="00270B7D" w:rsidRDefault="00D77345" w:rsidP="00D77345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0"/>
                <w:tab w:val="right" w:pos="59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944E89" w14:textId="597128DC" w:rsidR="00D77345" w:rsidRPr="003C6FE2" w:rsidRDefault="00D77345" w:rsidP="00D77345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5A3FB" w14:textId="703E09C2" w:rsidR="00D77345" w:rsidRPr="00270B7D" w:rsidRDefault="00601D91" w:rsidP="00D7734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28C08F3B" w14:textId="77777777" w:rsidR="00D77345" w:rsidRPr="00270B7D" w:rsidRDefault="00D77345" w:rsidP="00D77345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38300" w14:textId="6AE2076A" w:rsidR="00D77345" w:rsidRPr="00027029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72,366</w:t>
            </w:r>
          </w:p>
        </w:tc>
      </w:tr>
    </w:tbl>
    <w:p w14:paraId="15B8E2FA" w14:textId="77777777" w:rsidR="00EB31AB" w:rsidRDefault="00EB31AB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BA82944" w14:textId="73DE87AC" w:rsidR="00D56177" w:rsidRDefault="00F325F5" w:rsidP="0058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ข้อมูลเกี่ยวกับความเสี่ยงด้านเครดิตเปิดเผยในหมายเหตุ</w:t>
      </w:r>
      <w:r w:rsidR="00A1466A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ประกอบงบการเงิน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F15376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.1.1)</w:t>
      </w:r>
      <w:r w:rsidR="00B6796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4498FC" w14:textId="2C2883E6" w:rsidR="002C494F" w:rsidRPr="00524E96" w:rsidRDefault="002C494F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4302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p w14:paraId="5B0C1D05" w14:textId="77777777" w:rsidR="0078405C" w:rsidRPr="009E3BC3" w:rsidRDefault="0078405C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84"/>
        <w:gridCol w:w="1192"/>
        <w:gridCol w:w="268"/>
        <w:gridCol w:w="1164"/>
        <w:gridCol w:w="268"/>
        <w:gridCol w:w="1163"/>
        <w:gridCol w:w="268"/>
        <w:gridCol w:w="1166"/>
      </w:tblGrid>
      <w:tr w:rsidR="00D055AB" w:rsidRPr="009E3BC3" w14:paraId="63E21BCB" w14:textId="77777777" w:rsidTr="00A61597">
        <w:trPr>
          <w:trHeight w:val="423"/>
        </w:trPr>
        <w:tc>
          <w:tcPr>
            <w:tcW w:w="2790" w:type="dxa"/>
          </w:tcPr>
          <w:p w14:paraId="124FB1B5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661324A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4" w:type="dxa"/>
            <w:gridSpan w:val="3"/>
          </w:tcPr>
          <w:p w14:paraId="29D309F1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03119DA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16B9759F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5D221532" w14:textId="77777777" w:rsidTr="00A61597">
        <w:trPr>
          <w:trHeight w:val="423"/>
        </w:trPr>
        <w:tc>
          <w:tcPr>
            <w:tcW w:w="2790" w:type="dxa"/>
          </w:tcPr>
          <w:p w14:paraId="74511C13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6AF033B" w14:textId="527469DF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31BD1DD" w14:textId="42241B76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3D4EE68C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EF6BD8" w14:textId="378F79BF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7A08EEE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3C2A914" w14:textId="7467F51E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1DDD39E9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036AB9" w14:textId="79A9787B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3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3463E02E" w14:textId="77777777" w:rsidTr="00A61597">
        <w:trPr>
          <w:trHeight w:val="410"/>
        </w:trPr>
        <w:tc>
          <w:tcPr>
            <w:tcW w:w="2790" w:type="dxa"/>
          </w:tcPr>
          <w:p w14:paraId="7F93FEC5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BA1C313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9" w:type="dxa"/>
            <w:gridSpan w:val="7"/>
          </w:tcPr>
          <w:p w14:paraId="37C5A551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73E8D" w:rsidRPr="009E3BC3" w14:paraId="24A5F085" w14:textId="77777777" w:rsidTr="00C47156">
        <w:trPr>
          <w:trHeight w:val="410"/>
        </w:trPr>
        <w:tc>
          <w:tcPr>
            <w:tcW w:w="2790" w:type="dxa"/>
          </w:tcPr>
          <w:p w14:paraId="66A53D54" w14:textId="77777777" w:rsidR="00473E8D" w:rsidRPr="00246077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84" w:type="dxa"/>
          </w:tcPr>
          <w:p w14:paraId="6C2EAD82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5C346F1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8568FD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C1978CA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83BD723" w14:textId="77777777" w:rsidR="00473E8D" w:rsidRPr="00246077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AB9605D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B292FF" w14:textId="77777777" w:rsidR="00473E8D" w:rsidRPr="00246077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BE17DA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345" w:rsidRPr="009E3BC3" w14:paraId="20A9035B" w14:textId="77777777" w:rsidTr="00A61597">
        <w:trPr>
          <w:trHeight w:val="398"/>
        </w:trPr>
        <w:tc>
          <w:tcPr>
            <w:tcW w:w="2790" w:type="dxa"/>
          </w:tcPr>
          <w:p w14:paraId="0D08EE91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4" w:type="dxa"/>
          </w:tcPr>
          <w:p w14:paraId="2AB4F8C2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B7FA46" w14:textId="3CF49C61" w:rsidR="00D77345" w:rsidRPr="00246077" w:rsidRDefault="004B71A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58,811</w:t>
            </w:r>
          </w:p>
        </w:tc>
        <w:tc>
          <w:tcPr>
            <w:tcW w:w="268" w:type="dxa"/>
          </w:tcPr>
          <w:p w14:paraId="5C093A6D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913501F" w14:textId="010CFEEA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67,472</w:t>
            </w:r>
          </w:p>
        </w:tc>
        <w:tc>
          <w:tcPr>
            <w:tcW w:w="268" w:type="dxa"/>
          </w:tcPr>
          <w:p w14:paraId="24F59E03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DBBB061" w14:textId="5C02EFC5" w:rsidR="00D77345" w:rsidRPr="00246077" w:rsidRDefault="004B71A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58,811</w:t>
            </w:r>
          </w:p>
        </w:tc>
        <w:tc>
          <w:tcPr>
            <w:tcW w:w="268" w:type="dxa"/>
          </w:tcPr>
          <w:p w14:paraId="246A6A88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185AF76" w14:textId="58B660E0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67,472</w:t>
            </w:r>
          </w:p>
        </w:tc>
      </w:tr>
      <w:tr w:rsidR="00D77345" w:rsidRPr="009E3BC3" w14:paraId="175F18B0" w14:textId="77777777" w:rsidTr="00A61597">
        <w:trPr>
          <w:trHeight w:val="398"/>
        </w:trPr>
        <w:tc>
          <w:tcPr>
            <w:tcW w:w="2790" w:type="dxa"/>
          </w:tcPr>
          <w:p w14:paraId="2FCF7766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984" w:type="dxa"/>
          </w:tcPr>
          <w:p w14:paraId="45245F9E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7508E4" w14:textId="53CB62F5" w:rsidR="00D77345" w:rsidRPr="00246077" w:rsidRDefault="004B71A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5817FD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68" w:type="dxa"/>
          </w:tcPr>
          <w:p w14:paraId="67E2DA28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4D82DBE" w14:textId="7EFA8C56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2,819</w:t>
            </w:r>
          </w:p>
        </w:tc>
        <w:tc>
          <w:tcPr>
            <w:tcW w:w="268" w:type="dxa"/>
          </w:tcPr>
          <w:p w14:paraId="745F7324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D110DC" w14:textId="117BD4D0" w:rsidR="00D77345" w:rsidRPr="00246077" w:rsidRDefault="004B71A4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4,006</w:t>
            </w:r>
          </w:p>
        </w:tc>
        <w:tc>
          <w:tcPr>
            <w:tcW w:w="268" w:type="dxa"/>
          </w:tcPr>
          <w:p w14:paraId="4B80873C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CD0F54C" w14:textId="4E38285F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2,808</w:t>
            </w:r>
          </w:p>
        </w:tc>
      </w:tr>
      <w:tr w:rsidR="00D77345" w:rsidRPr="009E3BC3" w14:paraId="05375616" w14:textId="77777777" w:rsidTr="00A61597">
        <w:trPr>
          <w:trHeight w:val="410"/>
        </w:trPr>
        <w:tc>
          <w:tcPr>
            <w:tcW w:w="2790" w:type="dxa"/>
          </w:tcPr>
          <w:p w14:paraId="1AC87271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ภาษีมูลค่าเพิ่มระหว่างขอคืน</w:t>
            </w:r>
          </w:p>
        </w:tc>
        <w:tc>
          <w:tcPr>
            <w:tcW w:w="984" w:type="dxa"/>
          </w:tcPr>
          <w:p w14:paraId="16DB221C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FB84377" w14:textId="6650C0E2" w:rsidR="00D77345" w:rsidRPr="00246077" w:rsidRDefault="005817FD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012E62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5D2CB5" w14:textId="6CFD56B5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68" w:type="dxa"/>
          </w:tcPr>
          <w:p w14:paraId="5C89040D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6D60EF" w14:textId="27669A5B" w:rsidR="00D77345" w:rsidRPr="00246077" w:rsidRDefault="00261F57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2C6E1D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93EB4" w14:textId="31EE67B2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345" w:rsidRPr="009E3BC3" w14:paraId="772BD5E8" w14:textId="77777777" w:rsidTr="00A61597">
        <w:trPr>
          <w:trHeight w:val="410"/>
        </w:trPr>
        <w:tc>
          <w:tcPr>
            <w:tcW w:w="2790" w:type="dxa"/>
          </w:tcPr>
          <w:p w14:paraId="3642D4A1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84" w:type="dxa"/>
          </w:tcPr>
          <w:p w14:paraId="3CE40346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5E65A8" w14:textId="5AAEBE05" w:rsidR="00D77345" w:rsidRPr="00246077" w:rsidRDefault="00261F57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8" w:type="dxa"/>
          </w:tcPr>
          <w:p w14:paraId="4A6E8D9C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3B80A0" w14:textId="2DC90B2C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1,253</w:t>
            </w:r>
          </w:p>
        </w:tc>
        <w:tc>
          <w:tcPr>
            <w:tcW w:w="268" w:type="dxa"/>
          </w:tcPr>
          <w:p w14:paraId="1BC243A2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6A95899" w14:textId="3EE002B2" w:rsidR="00D77345" w:rsidRPr="00246077" w:rsidRDefault="00261F57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8" w:type="dxa"/>
          </w:tcPr>
          <w:p w14:paraId="29B8A8A5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C2A8B39" w14:textId="6280573A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1,253</w:t>
            </w:r>
          </w:p>
        </w:tc>
      </w:tr>
      <w:tr w:rsidR="00D77345" w:rsidRPr="009E3BC3" w14:paraId="0647D07F" w14:textId="77777777" w:rsidTr="00A61597">
        <w:trPr>
          <w:trHeight w:val="398"/>
        </w:trPr>
        <w:tc>
          <w:tcPr>
            <w:tcW w:w="2790" w:type="dxa"/>
          </w:tcPr>
          <w:p w14:paraId="380946FE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4" w:type="dxa"/>
          </w:tcPr>
          <w:p w14:paraId="56F5495A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B0BDBB0" w14:textId="417CA8E7" w:rsidR="00D77345" w:rsidRPr="00246077" w:rsidRDefault="00261F57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33FCD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68" w:type="dxa"/>
          </w:tcPr>
          <w:p w14:paraId="30F7A82F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7FBE439" w14:textId="6834C93F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68" w:type="dxa"/>
          </w:tcPr>
          <w:p w14:paraId="056F2DAF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5385749" w14:textId="2015C0DD" w:rsidR="00D77345" w:rsidRPr="00246077" w:rsidRDefault="00C33FCD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68" w:type="dxa"/>
          </w:tcPr>
          <w:p w14:paraId="2D7954A7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B148EF" w14:textId="28274328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</w:tr>
      <w:tr w:rsidR="00D77345" w:rsidRPr="009E3BC3" w14:paraId="0735FDE3" w14:textId="77777777" w:rsidTr="00A61597">
        <w:trPr>
          <w:trHeight w:val="423"/>
        </w:trPr>
        <w:tc>
          <w:tcPr>
            <w:tcW w:w="2790" w:type="dxa"/>
          </w:tcPr>
          <w:p w14:paraId="69DFF0D2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</w:tcPr>
          <w:p w14:paraId="4F26A233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182951C7" w14:textId="12A663A0" w:rsidR="00D77345" w:rsidRPr="00246077" w:rsidRDefault="005817FD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65,723</w:t>
            </w:r>
          </w:p>
        </w:tc>
        <w:tc>
          <w:tcPr>
            <w:tcW w:w="268" w:type="dxa"/>
          </w:tcPr>
          <w:p w14:paraId="0432EB34" w14:textId="77777777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075EE4D" w14:textId="0461A9BC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75,278</w:t>
            </w:r>
          </w:p>
        </w:tc>
        <w:tc>
          <w:tcPr>
            <w:tcW w:w="268" w:type="dxa"/>
          </w:tcPr>
          <w:p w14:paraId="3743D398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0193CF8" w14:textId="2C208224" w:rsidR="00D77345" w:rsidRPr="00246077" w:rsidRDefault="00261F57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</w:t>
            </w:r>
            <w:r w:rsidR="00C33F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8E38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2344CC43" w14:textId="77777777" w:rsidR="00D77345" w:rsidRPr="00246077" w:rsidRDefault="00D77345" w:rsidP="00D77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15CFBD6" w14:textId="3D202341" w:rsidR="00D77345" w:rsidRPr="00246077" w:rsidRDefault="00D77345" w:rsidP="00D773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73,489</w:t>
            </w:r>
          </w:p>
        </w:tc>
      </w:tr>
    </w:tbl>
    <w:p w14:paraId="6BC7AF1D" w14:textId="0C1AF2EA" w:rsidR="00D56177" w:rsidRDefault="00D5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34A32ADA" w14:textId="04E67EAC" w:rsidR="00FC557F" w:rsidRPr="009E3BC3" w:rsidRDefault="00FC557F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72AFBF04" w14:textId="77777777" w:rsidR="00AB7259" w:rsidRPr="001C6709" w:rsidRDefault="00AB7259" w:rsidP="00C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DE229D" w:rsidRPr="009E3BC3" w14:paraId="59592ED6" w14:textId="77777777" w:rsidTr="00DE229D">
        <w:tc>
          <w:tcPr>
            <w:tcW w:w="3780" w:type="dxa"/>
          </w:tcPr>
          <w:p w14:paraId="5B3FE3C7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EA380F2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96D174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EE2D9F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2C385C8C" w14:textId="77777777" w:rsidTr="00DE229D">
        <w:tc>
          <w:tcPr>
            <w:tcW w:w="3780" w:type="dxa"/>
          </w:tcPr>
          <w:p w14:paraId="4D66AE2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14E97F" w14:textId="600E278E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1C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4E6DA6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16234" w14:textId="03332B0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1C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B14A1E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54A07" w14:textId="48B729EF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1C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A59C06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F75D6" w14:textId="1EDEEA8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1C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38C0DE87" w14:textId="77777777" w:rsidTr="00C04C07">
        <w:trPr>
          <w:trHeight w:val="308"/>
        </w:trPr>
        <w:tc>
          <w:tcPr>
            <w:tcW w:w="3780" w:type="dxa"/>
          </w:tcPr>
          <w:p w14:paraId="09433D7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11FB71F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1517B" w:rsidRPr="009E3BC3" w14:paraId="176AB277" w14:textId="77777777" w:rsidTr="00DE229D">
        <w:tc>
          <w:tcPr>
            <w:tcW w:w="3780" w:type="dxa"/>
          </w:tcPr>
          <w:p w14:paraId="5A25B8B5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54C8EFB4" w14:textId="02F61C99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204,458</w:t>
            </w:r>
          </w:p>
        </w:tc>
        <w:tc>
          <w:tcPr>
            <w:tcW w:w="270" w:type="dxa"/>
          </w:tcPr>
          <w:p w14:paraId="3BA0A57B" w14:textId="7777777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93867" w14:textId="14B9F392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302,512</w:t>
            </w:r>
          </w:p>
        </w:tc>
        <w:tc>
          <w:tcPr>
            <w:tcW w:w="270" w:type="dxa"/>
          </w:tcPr>
          <w:p w14:paraId="1FF57D4B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470BA" w14:textId="18E5F3F8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204,458</w:t>
            </w:r>
          </w:p>
        </w:tc>
        <w:tc>
          <w:tcPr>
            <w:tcW w:w="270" w:type="dxa"/>
          </w:tcPr>
          <w:p w14:paraId="1BF5582E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49090" w14:textId="5F88B72A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302,512</w:t>
            </w:r>
          </w:p>
        </w:tc>
      </w:tr>
      <w:tr w:rsidR="0021517B" w:rsidRPr="009E3BC3" w14:paraId="517951BC" w14:textId="77777777" w:rsidTr="00DE229D">
        <w:tc>
          <w:tcPr>
            <w:tcW w:w="3780" w:type="dxa"/>
          </w:tcPr>
          <w:p w14:paraId="734D4403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B758ACE" w14:textId="36B3CC76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280,242</w:t>
            </w:r>
          </w:p>
        </w:tc>
        <w:tc>
          <w:tcPr>
            <w:tcW w:w="270" w:type="dxa"/>
          </w:tcPr>
          <w:p w14:paraId="275ADFEC" w14:textId="7777777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D2777" w14:textId="74AD4182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256,270</w:t>
            </w:r>
          </w:p>
        </w:tc>
        <w:tc>
          <w:tcPr>
            <w:tcW w:w="270" w:type="dxa"/>
          </w:tcPr>
          <w:p w14:paraId="7EEFEC0C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72C" w14:textId="07A61634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280,242</w:t>
            </w:r>
          </w:p>
        </w:tc>
        <w:tc>
          <w:tcPr>
            <w:tcW w:w="270" w:type="dxa"/>
          </w:tcPr>
          <w:p w14:paraId="039754EB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17E5B" w14:textId="4587F323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256,270</w:t>
            </w:r>
          </w:p>
        </w:tc>
      </w:tr>
      <w:tr w:rsidR="0021517B" w:rsidRPr="009E3BC3" w14:paraId="5626E463" w14:textId="77777777" w:rsidTr="00DE229D">
        <w:tc>
          <w:tcPr>
            <w:tcW w:w="3780" w:type="dxa"/>
          </w:tcPr>
          <w:p w14:paraId="3641699F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2267423E" w14:textId="2AB78B29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35,863</w:t>
            </w:r>
          </w:p>
        </w:tc>
        <w:tc>
          <w:tcPr>
            <w:tcW w:w="270" w:type="dxa"/>
          </w:tcPr>
          <w:p w14:paraId="6E650988" w14:textId="7777777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B8B69" w14:textId="4CA6E054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33,829</w:t>
            </w:r>
          </w:p>
        </w:tc>
        <w:tc>
          <w:tcPr>
            <w:tcW w:w="270" w:type="dxa"/>
          </w:tcPr>
          <w:p w14:paraId="62900F4A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7630C" w14:textId="43610814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35,863</w:t>
            </w:r>
          </w:p>
        </w:tc>
        <w:tc>
          <w:tcPr>
            <w:tcW w:w="270" w:type="dxa"/>
          </w:tcPr>
          <w:p w14:paraId="6F8FA30A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EB51C" w14:textId="65A5A285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33,829</w:t>
            </w:r>
          </w:p>
        </w:tc>
      </w:tr>
      <w:tr w:rsidR="0021517B" w:rsidRPr="009E3BC3" w14:paraId="56F820F0" w14:textId="77777777" w:rsidTr="00DE229D">
        <w:tc>
          <w:tcPr>
            <w:tcW w:w="3780" w:type="dxa"/>
          </w:tcPr>
          <w:p w14:paraId="2D14957D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DABDCF" w14:textId="5E62688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520,563</w:t>
            </w:r>
          </w:p>
        </w:tc>
        <w:tc>
          <w:tcPr>
            <w:tcW w:w="270" w:type="dxa"/>
          </w:tcPr>
          <w:p w14:paraId="13B0AE7B" w14:textId="7777777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256F5" w14:textId="3FB97E10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592,611</w:t>
            </w:r>
          </w:p>
        </w:tc>
        <w:tc>
          <w:tcPr>
            <w:tcW w:w="270" w:type="dxa"/>
          </w:tcPr>
          <w:p w14:paraId="4C6EF0A3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126BF7" w14:textId="59FC2DCA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520,563</w:t>
            </w:r>
          </w:p>
        </w:tc>
        <w:tc>
          <w:tcPr>
            <w:tcW w:w="270" w:type="dxa"/>
          </w:tcPr>
          <w:p w14:paraId="78C4B8E5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F6250D" w14:textId="4CD561B9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592,611</w:t>
            </w:r>
          </w:p>
        </w:tc>
      </w:tr>
      <w:tr w:rsidR="0021517B" w:rsidRPr="009E3BC3" w14:paraId="06551E35" w14:textId="77777777" w:rsidTr="00DE229D">
        <w:tc>
          <w:tcPr>
            <w:tcW w:w="3780" w:type="dxa"/>
          </w:tcPr>
          <w:p w14:paraId="08148064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F41F6" w14:textId="75B97F85" w:rsidR="0021517B" w:rsidRPr="009E3BC3" w:rsidRDefault="0021517B" w:rsidP="00AA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(9,558)</w:t>
            </w:r>
          </w:p>
        </w:tc>
        <w:tc>
          <w:tcPr>
            <w:tcW w:w="270" w:type="dxa"/>
          </w:tcPr>
          <w:p w14:paraId="17C2224F" w14:textId="7777777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ADD0F" w14:textId="2EF31202" w:rsidR="0021517B" w:rsidRPr="009E3BC3" w:rsidRDefault="0021517B" w:rsidP="00AA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(4,827)</w:t>
            </w:r>
          </w:p>
        </w:tc>
        <w:tc>
          <w:tcPr>
            <w:tcW w:w="270" w:type="dxa"/>
          </w:tcPr>
          <w:p w14:paraId="6EEF504E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8A197" w14:textId="0AA37F73" w:rsidR="0021517B" w:rsidRPr="009E3BC3" w:rsidRDefault="0021517B" w:rsidP="00AA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(9,558)</w:t>
            </w:r>
          </w:p>
        </w:tc>
        <w:tc>
          <w:tcPr>
            <w:tcW w:w="270" w:type="dxa"/>
          </w:tcPr>
          <w:p w14:paraId="108C155F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8632" w14:textId="3BDDB5D9" w:rsidR="0021517B" w:rsidRPr="009E3BC3" w:rsidRDefault="0021517B" w:rsidP="00AA69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(4,827)</w:t>
            </w:r>
          </w:p>
        </w:tc>
      </w:tr>
      <w:tr w:rsidR="0021517B" w:rsidRPr="009E3BC3" w14:paraId="679CC0F8" w14:textId="77777777" w:rsidTr="00DE229D">
        <w:tc>
          <w:tcPr>
            <w:tcW w:w="3780" w:type="dxa"/>
          </w:tcPr>
          <w:p w14:paraId="0A749C44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A3531E" w14:textId="52AAE9C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511,005</w:t>
            </w:r>
          </w:p>
        </w:tc>
        <w:tc>
          <w:tcPr>
            <w:tcW w:w="270" w:type="dxa"/>
          </w:tcPr>
          <w:p w14:paraId="36B858B3" w14:textId="7777777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2FAAB6" w14:textId="1D01D247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587,784</w:t>
            </w:r>
          </w:p>
        </w:tc>
        <w:tc>
          <w:tcPr>
            <w:tcW w:w="270" w:type="dxa"/>
          </w:tcPr>
          <w:p w14:paraId="14B4E03C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0B28A6" w14:textId="3D27ED53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511,005</w:t>
            </w:r>
          </w:p>
        </w:tc>
        <w:tc>
          <w:tcPr>
            <w:tcW w:w="270" w:type="dxa"/>
          </w:tcPr>
          <w:p w14:paraId="192353C1" w14:textId="77777777" w:rsidR="0021517B" w:rsidRPr="009E3BC3" w:rsidRDefault="0021517B" w:rsidP="002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D8DE" w14:textId="70B741C0" w:rsidR="0021517B" w:rsidRPr="009E3BC3" w:rsidRDefault="0021517B" w:rsidP="002151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587,784</w:t>
            </w:r>
          </w:p>
        </w:tc>
      </w:tr>
      <w:tr w:rsidR="0021517B" w:rsidRPr="00E87B3F" w14:paraId="1CD53D57" w14:textId="77777777" w:rsidTr="00DE229D">
        <w:trPr>
          <w:trHeight w:val="233"/>
        </w:trPr>
        <w:tc>
          <w:tcPr>
            <w:tcW w:w="3780" w:type="dxa"/>
          </w:tcPr>
          <w:p w14:paraId="13D65294" w14:textId="77777777" w:rsidR="0021517B" w:rsidRPr="00E87B3F" w:rsidRDefault="0021517B" w:rsidP="0021517B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2AA493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F866B5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A88F649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5D21C4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E52E7A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34C2BA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1F538F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517B" w:rsidRPr="00E87B3F" w14:paraId="6EF8D8D4" w14:textId="77777777" w:rsidTr="00DE229D">
        <w:trPr>
          <w:trHeight w:val="233"/>
        </w:trPr>
        <w:tc>
          <w:tcPr>
            <w:tcW w:w="3780" w:type="dxa"/>
          </w:tcPr>
          <w:p w14:paraId="55FAC371" w14:textId="44A29ACB" w:rsidR="0021517B" w:rsidRPr="00E87B3F" w:rsidRDefault="0021517B" w:rsidP="0021517B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170" w:type="dxa"/>
          </w:tcPr>
          <w:p w14:paraId="01963EFD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FB1273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FFBBDD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D6FCDB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AF22CA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6994B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C39A07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517B" w:rsidRPr="00E87B3F" w14:paraId="795E7B3B" w14:textId="77777777" w:rsidTr="00DE229D">
        <w:trPr>
          <w:trHeight w:val="233"/>
        </w:trPr>
        <w:tc>
          <w:tcPr>
            <w:tcW w:w="3780" w:type="dxa"/>
          </w:tcPr>
          <w:p w14:paraId="7A87C26B" w14:textId="7869D155" w:rsidR="0021517B" w:rsidRPr="00E87B3F" w:rsidRDefault="0021517B" w:rsidP="0021517B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709543B7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53BF6A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E309C5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A903F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7CBE3E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9B2604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0E4AF6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517B" w:rsidRPr="00E87B3F" w14:paraId="0D139F2B" w14:textId="77777777" w:rsidTr="00DE229D">
        <w:trPr>
          <w:trHeight w:val="233"/>
        </w:trPr>
        <w:tc>
          <w:tcPr>
            <w:tcW w:w="3780" w:type="dxa"/>
          </w:tcPr>
          <w:p w14:paraId="22BAE4A2" w14:textId="24C35F8B" w:rsidR="0021517B" w:rsidRPr="00E87B3F" w:rsidRDefault="0021517B" w:rsidP="0021517B">
            <w:pPr>
              <w:pStyle w:val="BodyText2"/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534D14CD" w14:textId="44A7077D" w:rsidR="0021517B" w:rsidRPr="00E87B3F" w:rsidRDefault="00825358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6,150,695</w:t>
            </w:r>
          </w:p>
        </w:tc>
        <w:tc>
          <w:tcPr>
            <w:tcW w:w="270" w:type="dxa"/>
          </w:tcPr>
          <w:p w14:paraId="4F23EDFD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6DE3DE" w14:textId="38F5E176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5,128,66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2CB9724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71EB3C" w14:textId="2F700245" w:rsidR="0021517B" w:rsidRPr="00E87B3F" w:rsidRDefault="00825358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6,150,695</w:t>
            </w:r>
          </w:p>
        </w:tc>
        <w:tc>
          <w:tcPr>
            <w:tcW w:w="270" w:type="dxa"/>
          </w:tcPr>
          <w:p w14:paraId="485A4E9D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86CA81" w14:textId="5F40A00D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5,128,66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1517B" w:rsidRPr="00E87B3F" w14:paraId="18284546" w14:textId="77777777" w:rsidTr="00DE229D">
        <w:trPr>
          <w:trHeight w:val="233"/>
        </w:trPr>
        <w:tc>
          <w:tcPr>
            <w:tcW w:w="3780" w:type="dxa"/>
          </w:tcPr>
          <w:p w14:paraId="05D82AF1" w14:textId="4FF1B426" w:rsidR="0021517B" w:rsidRPr="00E87B3F" w:rsidRDefault="0021517B" w:rsidP="0021517B">
            <w:pPr>
              <w:pStyle w:val="BodyText2"/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170" w:type="dxa"/>
          </w:tcPr>
          <w:p w14:paraId="3F59BBE7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8A707F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0AA157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DC3AFB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CF87C0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979F0C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BD8872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517B" w:rsidRPr="00E87B3F" w14:paraId="2E8DDE33" w14:textId="77777777" w:rsidTr="00312544">
        <w:trPr>
          <w:trHeight w:val="233"/>
        </w:trPr>
        <w:tc>
          <w:tcPr>
            <w:tcW w:w="3780" w:type="dxa"/>
          </w:tcPr>
          <w:p w14:paraId="6963A728" w14:textId="786781E7" w:rsidR="0021517B" w:rsidRPr="00E87B3F" w:rsidRDefault="0021517B" w:rsidP="0021517B">
            <w:pPr>
              <w:pStyle w:val="BodyText2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24FE55" w14:textId="7E0A42ED" w:rsidR="0021517B" w:rsidRPr="00E87B3F" w:rsidRDefault="00825358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12,520</w:t>
            </w:r>
          </w:p>
        </w:tc>
        <w:tc>
          <w:tcPr>
            <w:tcW w:w="270" w:type="dxa"/>
          </w:tcPr>
          <w:p w14:paraId="2E3DC1AC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B9F35" w14:textId="1A8BFA18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25,124</w:t>
            </w:r>
          </w:p>
        </w:tc>
        <w:tc>
          <w:tcPr>
            <w:tcW w:w="270" w:type="dxa"/>
          </w:tcPr>
          <w:p w14:paraId="14575ED1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DD31FE" w14:textId="3084EDE3" w:rsidR="0021517B" w:rsidRPr="00E87B3F" w:rsidRDefault="00825358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12,520</w:t>
            </w:r>
          </w:p>
        </w:tc>
        <w:tc>
          <w:tcPr>
            <w:tcW w:w="270" w:type="dxa"/>
          </w:tcPr>
          <w:p w14:paraId="1ED3D4B6" w14:textId="7777777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41246" w14:textId="028857E7" w:rsidR="0021517B" w:rsidRPr="00E87B3F" w:rsidRDefault="0021517B" w:rsidP="0021517B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25,124</w:t>
            </w:r>
          </w:p>
        </w:tc>
      </w:tr>
      <w:tr w:rsidR="0021517B" w:rsidRPr="009E3BC3" w14:paraId="0672EF68" w14:textId="77777777" w:rsidTr="00312544">
        <w:trPr>
          <w:trHeight w:val="233"/>
        </w:trPr>
        <w:tc>
          <w:tcPr>
            <w:tcW w:w="3780" w:type="dxa"/>
            <w:shd w:val="clear" w:color="auto" w:fill="auto"/>
          </w:tcPr>
          <w:p w14:paraId="20FF83A1" w14:textId="3508290D" w:rsidR="0021517B" w:rsidRPr="00E87B3F" w:rsidRDefault="0021517B" w:rsidP="0021517B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1D5E8" w14:textId="78E7F454" w:rsidR="0021517B" w:rsidRPr="00E87B3F" w:rsidRDefault="00825358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  <w:tc>
          <w:tcPr>
            <w:tcW w:w="270" w:type="dxa"/>
            <w:shd w:val="clear" w:color="auto" w:fill="auto"/>
          </w:tcPr>
          <w:p w14:paraId="1C18057E" w14:textId="77777777" w:rsidR="0021517B" w:rsidRPr="00E87B3F" w:rsidRDefault="0021517B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76EF0" w14:textId="1478AB08" w:rsidR="0021517B" w:rsidRPr="00E87B3F" w:rsidRDefault="0021517B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5,153,79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C87E7EC" w14:textId="77777777" w:rsidR="0021517B" w:rsidRPr="00E87B3F" w:rsidRDefault="0021517B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91070" w14:textId="485B5ECC" w:rsidR="0021517B" w:rsidRPr="00E87B3F" w:rsidRDefault="00825358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  <w:tc>
          <w:tcPr>
            <w:tcW w:w="270" w:type="dxa"/>
            <w:shd w:val="clear" w:color="auto" w:fill="auto"/>
          </w:tcPr>
          <w:p w14:paraId="4658925F" w14:textId="77777777" w:rsidR="0021517B" w:rsidRPr="00E87B3F" w:rsidRDefault="0021517B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41FC0" w14:textId="0D5ACA3C" w:rsidR="0021517B" w:rsidRPr="00E87B3F" w:rsidRDefault="0021517B" w:rsidP="003125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5,153,79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F0FCCFA" w14:textId="77777777" w:rsidR="00EE0EA9" w:rsidRDefault="00EE0EA9" w:rsidP="00EE0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43E8C4" w14:textId="01CCCEFF" w:rsidR="00EE0EA9" w:rsidRDefault="00EE0EA9" w:rsidP="00EE0EA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F50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92DCAD4" w14:textId="5CCAF7B7" w:rsidR="00253F5F" w:rsidRDefault="00253F5F" w:rsidP="0025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F4E2B7" w14:textId="4ED37159" w:rsidR="005B008C" w:rsidRPr="00625DC4" w:rsidRDefault="005B008C" w:rsidP="0035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76CB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3576C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E50CC" w:rsidRPr="003576CB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3576C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E50CC" w:rsidRPr="003576CB">
        <w:rPr>
          <w:rFonts w:asciiTheme="majorBidi" w:hAnsiTheme="majorBidi" w:cstheme="majorBidi" w:hint="cs"/>
          <w:spacing w:val="-2"/>
          <w:sz w:val="30"/>
          <w:szCs w:val="30"/>
          <w:cs/>
        </w:rPr>
        <w:t>พฤศจิกายน</w:t>
      </w:r>
      <w:r w:rsidRPr="003576C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576C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E50CC" w:rsidRPr="003576CB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3576C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76CB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</w:t>
      </w:r>
      <w:r w:rsidR="00383A24" w:rsidRPr="003576CB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</w:t>
      </w:r>
      <w:r w:rsidRPr="003576CB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ของบริษัทได้มีมติอนุมัติ</w:t>
      </w:r>
      <w:r w:rsidRPr="003576CB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การเสนอขายที่ดิน</w:t>
      </w:r>
      <w:r w:rsidR="005817FD" w:rsidRPr="003576CB">
        <w:rPr>
          <w:rFonts w:asciiTheme="majorBidi" w:hAnsiTheme="majorBidi" w:cstheme="majorBidi" w:hint="cs"/>
          <w:spacing w:val="-2"/>
          <w:sz w:val="30"/>
          <w:szCs w:val="30"/>
          <w:cs/>
        </w:rPr>
        <w:t>เนื้อที่</w:t>
      </w:r>
      <w:r w:rsidR="003576CB" w:rsidRPr="003576CB">
        <w:rPr>
          <w:rFonts w:asciiTheme="majorBidi" w:hAnsiTheme="majorBidi" w:cstheme="majorBidi"/>
          <w:spacing w:val="-2"/>
          <w:sz w:val="30"/>
          <w:szCs w:val="30"/>
        </w:rPr>
        <w:t xml:space="preserve"> 72 </w:t>
      </w:r>
      <w:r w:rsidR="003576CB" w:rsidRPr="003576CB">
        <w:rPr>
          <w:rFonts w:asciiTheme="majorBidi" w:hAnsiTheme="majorBidi" w:cstheme="majorBidi" w:hint="cs"/>
          <w:spacing w:val="-2"/>
          <w:sz w:val="30"/>
          <w:szCs w:val="30"/>
          <w:cs/>
        </w:rPr>
        <w:t>ไร่</w:t>
      </w:r>
      <w:r w:rsidR="003576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6CB">
        <w:rPr>
          <w:rFonts w:asciiTheme="majorBidi" w:hAnsiTheme="majorBidi" w:cstheme="majorBidi"/>
          <w:sz w:val="30"/>
          <w:szCs w:val="30"/>
        </w:rPr>
        <w:t xml:space="preserve">14 </w:t>
      </w:r>
      <w:r w:rsidR="003576CB">
        <w:rPr>
          <w:rFonts w:asciiTheme="majorBidi" w:hAnsiTheme="majorBidi" w:cstheme="majorBidi" w:hint="cs"/>
          <w:sz w:val="30"/>
          <w:szCs w:val="30"/>
          <w:cs/>
        </w:rPr>
        <w:t>ตารางวา (</w:t>
      </w:r>
      <w:r w:rsidR="005817FD">
        <w:rPr>
          <w:rFonts w:asciiTheme="majorBidi" w:hAnsiTheme="majorBidi" w:cstheme="majorBidi"/>
          <w:sz w:val="30"/>
          <w:szCs w:val="30"/>
        </w:rPr>
        <w:t xml:space="preserve">28,814 </w:t>
      </w:r>
      <w:r w:rsidR="005817FD">
        <w:rPr>
          <w:rFonts w:asciiTheme="majorBidi" w:hAnsiTheme="majorBidi" w:cstheme="majorBidi" w:hint="cs"/>
          <w:sz w:val="30"/>
          <w:szCs w:val="30"/>
          <w:cs/>
        </w:rPr>
        <w:t>ตารางวา</w:t>
      </w:r>
      <w:r w:rsidR="003576CB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ที่นิคมอุตสาหกรรมโรจนะ</w:t>
      </w:r>
      <w:r w:rsidR="00A16E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17FD">
        <w:rPr>
          <w:rFonts w:asciiTheme="majorBidi" w:hAnsiTheme="majorBidi" w:cstheme="majorBidi" w:hint="cs"/>
          <w:sz w:val="30"/>
          <w:szCs w:val="30"/>
          <w:cs/>
        </w:rPr>
        <w:t>จังหวัดพระนครศรีอยุธยา</w:t>
      </w:r>
      <w:r w:rsidR="00A16E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ให้กับบริษัท</w:t>
      </w:r>
      <w:r w:rsidR="00BC349D">
        <w:rPr>
          <w:rFonts w:asciiTheme="majorBidi" w:hAnsiTheme="majorBidi" w:cstheme="majorBidi" w:hint="cs"/>
          <w:sz w:val="30"/>
          <w:szCs w:val="30"/>
          <w:cs/>
        </w:rPr>
        <w:t xml:space="preserve">แห่งหนึ่ง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ในราคา</w:t>
      </w:r>
      <w:r w:rsidR="00C83A4B">
        <w:rPr>
          <w:rFonts w:asciiTheme="majorBidi" w:hAnsiTheme="majorBidi" w:cstheme="majorBidi" w:hint="cs"/>
          <w:sz w:val="30"/>
          <w:szCs w:val="30"/>
          <w:cs/>
        </w:rPr>
        <w:t>ไม่ต่ำ</w:t>
      </w:r>
      <w:r w:rsidR="00A16E9E">
        <w:rPr>
          <w:rFonts w:asciiTheme="majorBidi" w:hAnsiTheme="majorBidi" w:cstheme="majorBidi" w:hint="cs"/>
          <w:sz w:val="30"/>
          <w:szCs w:val="30"/>
          <w:cs/>
        </w:rPr>
        <w:t>กว่า</w:t>
      </w:r>
      <w:r w:rsidR="005817FD">
        <w:rPr>
          <w:rFonts w:asciiTheme="majorBidi" w:hAnsiTheme="majorBidi" w:cstheme="majorBidi"/>
          <w:sz w:val="30"/>
          <w:szCs w:val="30"/>
        </w:rPr>
        <w:t xml:space="preserve"> 317.0</w:t>
      </w:r>
      <w:r w:rsidRPr="00625DC4">
        <w:rPr>
          <w:rFonts w:asciiTheme="majorBidi" w:hAnsiTheme="majorBidi" w:cstheme="majorBidi"/>
          <w:sz w:val="30"/>
          <w:szCs w:val="30"/>
        </w:rPr>
        <w:t xml:space="preserve">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4E9FBC9" w14:textId="3F6D1DE5" w:rsidR="005B008C" w:rsidRPr="00625DC4" w:rsidRDefault="005B008C" w:rsidP="005B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0A5CB" w14:textId="5A770D45" w:rsidR="005B008C" w:rsidRDefault="005B008C" w:rsidP="005B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5DC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25DC4">
        <w:rPr>
          <w:rFonts w:asciiTheme="majorBidi" w:hAnsiTheme="majorBidi" w:cstheme="majorBidi"/>
          <w:sz w:val="30"/>
          <w:szCs w:val="30"/>
        </w:rPr>
        <w:t xml:space="preserve">13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25DC4">
        <w:rPr>
          <w:rFonts w:asciiTheme="majorBidi" w:hAnsiTheme="majorBidi" w:cstheme="majorBidi"/>
          <w:sz w:val="30"/>
          <w:szCs w:val="30"/>
        </w:rPr>
        <w:t xml:space="preserve">2567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383A24" w:rsidRPr="00625DC4">
        <w:rPr>
          <w:rFonts w:asciiTheme="majorBidi" w:hAnsiTheme="majorBidi" w:cstheme="majorBidi"/>
          <w:sz w:val="30"/>
          <w:szCs w:val="30"/>
          <w:cs/>
        </w:rPr>
        <w:t>ประชุมคณะกรรมการ</w:t>
      </w:r>
      <w:r w:rsidR="00383A24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383A24" w:rsidRPr="00625DC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625DC4">
        <w:rPr>
          <w:rFonts w:asciiTheme="majorBidi" w:hAnsiTheme="majorBidi" w:cstheme="majorBidi"/>
          <w:sz w:val="30"/>
          <w:szCs w:val="30"/>
          <w:cs/>
        </w:rPr>
        <w:t>ได้มีมติอนุมัติ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การเสนอขายเครื่องจักร</w:t>
      </w:r>
      <w:r w:rsidR="00383A24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ให้กับ</w:t>
      </w:r>
      <w:r w:rsidRPr="00625DC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817FD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ใน</w:t>
      </w:r>
      <w:bookmarkStart w:id="2" w:name="_Hlk159335745"/>
      <w:r w:rsidRPr="00625DC4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AE2A02">
        <w:rPr>
          <w:rFonts w:asciiTheme="majorBidi" w:hAnsiTheme="majorBidi" w:cstheme="majorBidi" w:hint="cs"/>
          <w:sz w:val="30"/>
          <w:szCs w:val="30"/>
          <w:cs/>
        </w:rPr>
        <w:t>ที่ตกลง</w:t>
      </w:r>
      <w:r w:rsidR="00894DF5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AE2A02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894D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2"/>
      <w:r w:rsidR="00AE2A02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C24C9B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2F44">
        <w:rPr>
          <w:rFonts w:asciiTheme="majorBidi" w:hAnsiTheme="majorBidi" w:cstheme="majorBidi"/>
          <w:sz w:val="30"/>
          <w:szCs w:val="30"/>
        </w:rPr>
        <w:t>39.2</w:t>
      </w:r>
      <w:r w:rsidRPr="00625DC4">
        <w:rPr>
          <w:rFonts w:asciiTheme="majorBidi" w:hAnsiTheme="majorBidi" w:cstheme="majorBidi"/>
          <w:sz w:val="30"/>
          <w:szCs w:val="30"/>
        </w:rPr>
        <w:t xml:space="preserve"> </w:t>
      </w:r>
      <w:r w:rsidRPr="00625DC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AAC9F7A" w14:textId="1B6ED4C1" w:rsidR="001B29E7" w:rsidRDefault="001B29E7" w:rsidP="005B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02903" w14:textId="3EBE21BA" w:rsidR="001B29E7" w:rsidRPr="005817FD" w:rsidRDefault="001B29E7" w:rsidP="0058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E9E">
        <w:rPr>
          <w:rFonts w:asciiTheme="majorBidi" w:hAnsiTheme="majorBidi" w:cstheme="majorBidi"/>
          <w:spacing w:val="8"/>
          <w:sz w:val="30"/>
          <w:szCs w:val="30"/>
          <w:cs/>
        </w:rPr>
        <w:t>รายละเอียดของสินทรัพย์</w:t>
      </w:r>
      <w:r w:rsidRPr="00A16E9E">
        <w:rPr>
          <w:rFonts w:asciiTheme="majorBidi" w:hAnsiTheme="majorBidi" w:cstheme="majorBidi" w:hint="cs"/>
          <w:spacing w:val="8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  <w:r w:rsidRPr="00A16E9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16E9E">
        <w:rPr>
          <w:rFonts w:asciiTheme="majorBidi" w:hAnsiTheme="majorBidi" w:cstheme="majorBidi"/>
          <w:spacing w:val="8"/>
          <w:sz w:val="30"/>
          <w:szCs w:val="30"/>
          <w:cs/>
        </w:rPr>
        <w:t xml:space="preserve">ณ วันที่ </w:t>
      </w:r>
      <w:r w:rsidRPr="00A16E9E">
        <w:rPr>
          <w:rFonts w:asciiTheme="majorBidi" w:hAnsiTheme="majorBidi" w:cstheme="majorBidi"/>
          <w:spacing w:val="8"/>
          <w:sz w:val="30"/>
          <w:szCs w:val="30"/>
        </w:rPr>
        <w:t>31</w:t>
      </w:r>
      <w:r w:rsidRPr="00A16E9E">
        <w:rPr>
          <w:rFonts w:asciiTheme="majorBidi" w:hAnsiTheme="majorBidi" w:cstheme="majorBidi"/>
          <w:spacing w:val="8"/>
          <w:sz w:val="30"/>
          <w:szCs w:val="30"/>
          <w:cs/>
        </w:rPr>
        <w:t xml:space="preserve"> ธันวาคม </w:t>
      </w:r>
      <w:r w:rsidRPr="00A16E9E">
        <w:rPr>
          <w:rFonts w:asciiTheme="majorBidi" w:hAnsiTheme="majorBidi" w:cstheme="majorBidi"/>
          <w:spacing w:val="8"/>
          <w:sz w:val="30"/>
          <w:szCs w:val="30"/>
        </w:rPr>
        <w:t>2566</w:t>
      </w:r>
      <w:r w:rsidRPr="001B29E7">
        <w:rPr>
          <w:rFonts w:asciiTheme="majorBidi" w:hAnsiTheme="majorBidi" w:cstheme="majorBidi"/>
          <w:sz w:val="30"/>
          <w:szCs w:val="30"/>
        </w:rPr>
        <w:t xml:space="preserve"> </w:t>
      </w:r>
      <w:r w:rsidRPr="001B29E7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05E4A3E5" w14:textId="77777777" w:rsidR="001B29E7" w:rsidRPr="00625DC4" w:rsidRDefault="001B29E7" w:rsidP="005B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margin" w:tblpX="576" w:tblpY="46"/>
        <w:tblW w:w="9000" w:type="dxa"/>
        <w:tblLook w:val="01E0" w:firstRow="1" w:lastRow="1" w:firstColumn="1" w:lastColumn="1" w:noHBand="0" w:noVBand="0"/>
      </w:tblPr>
      <w:tblGrid>
        <w:gridCol w:w="5400"/>
        <w:gridCol w:w="1080"/>
        <w:gridCol w:w="270"/>
        <w:gridCol w:w="2250"/>
      </w:tblGrid>
      <w:tr w:rsidR="00020E29" w:rsidRPr="007D0F91" w14:paraId="7EABC6E9" w14:textId="77777777" w:rsidTr="00847E4C">
        <w:trPr>
          <w:tblHeader/>
        </w:trPr>
        <w:tc>
          <w:tcPr>
            <w:tcW w:w="5400" w:type="dxa"/>
          </w:tcPr>
          <w:p w14:paraId="668E25ED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E6E9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4757A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32AFA634" w14:textId="07983BE7" w:rsidR="00020E29" w:rsidRPr="00AA6936" w:rsidRDefault="007D0F91" w:rsidP="00AA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2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693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 w:rsidR="00020E29" w:rsidRPr="00AA69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  <w:r w:rsidR="00AA693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AA6936" w:rsidRPr="00AA6936">
              <w:rPr>
                <w:rFonts w:asciiTheme="majorBidi" w:hAnsiTheme="majorBidi" w:cstheme="majorBidi"/>
                <w:b/>
                <w:sz w:val="30"/>
                <w:szCs w:val="30"/>
              </w:rPr>
              <w:t>/</w:t>
            </w:r>
          </w:p>
          <w:p w14:paraId="0EEB947A" w14:textId="21C9B73F" w:rsidR="00AA6936" w:rsidRPr="00AE2FBB" w:rsidRDefault="00AA6936" w:rsidP="00AA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2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693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AA693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20E29" w:rsidRPr="007D0F91" w14:paraId="4D1D792E" w14:textId="77777777" w:rsidTr="00847E4C">
        <w:trPr>
          <w:tblHeader/>
        </w:trPr>
        <w:tc>
          <w:tcPr>
            <w:tcW w:w="5400" w:type="dxa"/>
          </w:tcPr>
          <w:p w14:paraId="1EFADA7F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D0BBD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BD7FDB7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2D4E32" w14:textId="5A674753" w:rsidR="00020E29" w:rsidRPr="00AE2FBB" w:rsidRDefault="00020E29" w:rsidP="0042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253F5F" w:rsidRPr="00253F5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E2F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0E29" w:rsidRPr="007D0F91" w14:paraId="31B166C3" w14:textId="77777777" w:rsidTr="00847E4C">
        <w:tc>
          <w:tcPr>
            <w:tcW w:w="5400" w:type="dxa"/>
          </w:tcPr>
          <w:p w14:paraId="7EBEA935" w14:textId="0738DB7B" w:rsidR="00020E29" w:rsidRPr="0014024B" w:rsidRDefault="00020E29" w:rsidP="00425D5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0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40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736E4BBD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8AAB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40A973" w14:textId="77777777" w:rsidR="00020E29" w:rsidRPr="00AE2FBB" w:rsidRDefault="00020E29" w:rsidP="00425D5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F91" w:rsidRPr="007D0F91" w14:paraId="383F3F12" w14:textId="77777777" w:rsidTr="00847E4C">
        <w:tc>
          <w:tcPr>
            <w:tcW w:w="5400" w:type="dxa"/>
          </w:tcPr>
          <w:p w14:paraId="7DC01357" w14:textId="1F1789CA" w:rsidR="007D0F91" w:rsidRPr="00AE2FBB" w:rsidRDefault="007D0F91" w:rsidP="007D0F91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CB2DBE7" w14:textId="56ACF8B3" w:rsidR="007D0F91" w:rsidRPr="00AE2FBB" w:rsidRDefault="00C822D6" w:rsidP="007D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4AB0AF5" w14:textId="77777777" w:rsidR="007D0F91" w:rsidRPr="00AE2FBB" w:rsidRDefault="007D0F91" w:rsidP="007D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D00AE8" w14:textId="0B87D98C" w:rsidR="007D0F91" w:rsidRPr="00AE2FBB" w:rsidRDefault="00C822D6" w:rsidP="007D0F9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sz w:val="30"/>
                <w:szCs w:val="30"/>
              </w:rPr>
              <w:t>231,190</w:t>
            </w:r>
          </w:p>
        </w:tc>
      </w:tr>
      <w:tr w:rsidR="00020E29" w:rsidRPr="007D0F91" w14:paraId="4FC1D70E" w14:textId="77777777" w:rsidTr="00847E4C">
        <w:tc>
          <w:tcPr>
            <w:tcW w:w="5400" w:type="dxa"/>
          </w:tcPr>
          <w:p w14:paraId="6D6378BE" w14:textId="5DEA2005" w:rsidR="00020E29" w:rsidRPr="00AE2FBB" w:rsidRDefault="007D0F91" w:rsidP="00425D5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F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="00383A2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="007D1C8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080" w:type="dxa"/>
          </w:tcPr>
          <w:p w14:paraId="1C1BFDBF" w14:textId="289E20F0" w:rsidR="00020E29" w:rsidRPr="00AE2FBB" w:rsidRDefault="00C822D6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8E25170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5B39B7" w14:textId="4558D520" w:rsidR="00020E29" w:rsidRPr="00AE2FBB" w:rsidRDefault="00C822D6" w:rsidP="00425D5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sz w:val="30"/>
                <w:szCs w:val="30"/>
              </w:rPr>
              <w:t>7,865</w:t>
            </w:r>
          </w:p>
        </w:tc>
      </w:tr>
      <w:tr w:rsidR="00020E29" w:rsidRPr="007D0F91" w14:paraId="71AA3EB3" w14:textId="77777777" w:rsidTr="00847E4C">
        <w:tc>
          <w:tcPr>
            <w:tcW w:w="5400" w:type="dxa"/>
          </w:tcPr>
          <w:p w14:paraId="4855E87F" w14:textId="77777777" w:rsidR="00020E29" w:rsidRPr="00AE2FBB" w:rsidRDefault="00020E29" w:rsidP="00425D59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52A6D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96CB8" w14:textId="77777777" w:rsidR="00020E29" w:rsidRPr="00AE2FBB" w:rsidRDefault="00020E29" w:rsidP="00425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BCC8F81" w14:textId="03EC7C94" w:rsidR="00020E29" w:rsidRPr="00AE2FBB" w:rsidRDefault="00020E29" w:rsidP="00425D5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22D6" w:rsidRPr="00AE2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39,055</w:t>
            </w:r>
          </w:p>
        </w:tc>
      </w:tr>
    </w:tbl>
    <w:p w14:paraId="00F30FDA" w14:textId="77777777" w:rsidR="00020E29" w:rsidRPr="00AE2FBB" w:rsidRDefault="00020E29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509CF953" w14:textId="77777777" w:rsidR="001B29E7" w:rsidRDefault="001B29E7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3D20D" w14:textId="35309DD6" w:rsidR="00020E29" w:rsidRPr="00AE2FBB" w:rsidRDefault="00020E29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E2FBB">
        <w:rPr>
          <w:rFonts w:asciiTheme="majorBidi" w:hAnsiTheme="majorBidi" w:cstheme="majorBidi"/>
          <w:sz w:val="30"/>
          <w:szCs w:val="30"/>
          <w:cs/>
        </w:rPr>
        <w:t>มูลค่ายุติธรรมของกลุ่มสินทรัพย์ที่</w:t>
      </w:r>
      <w:r w:rsidR="00253F5F" w:rsidRPr="00253F5F">
        <w:rPr>
          <w:rFonts w:asciiTheme="majorBidi" w:hAnsiTheme="majorBidi" w:cstheme="majorBidi" w:hint="cs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  <w:r w:rsidRPr="008F0D1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F0D1F" w:rsidRPr="008F0D1F">
        <w:rPr>
          <w:rFonts w:asciiTheme="majorBidi" w:hAnsiTheme="majorBidi" w:cstheme="majorBidi"/>
          <w:sz w:val="30"/>
          <w:szCs w:val="30"/>
        </w:rPr>
        <w:t>3</w:t>
      </w:r>
      <w:r w:rsidR="005817FD">
        <w:rPr>
          <w:rFonts w:asciiTheme="majorBidi" w:hAnsiTheme="majorBidi" w:cstheme="majorBidi"/>
          <w:sz w:val="30"/>
          <w:szCs w:val="30"/>
        </w:rPr>
        <w:t>17.0</w:t>
      </w:r>
      <w:r w:rsidRPr="008F0D1F">
        <w:rPr>
          <w:rFonts w:asciiTheme="majorBidi" w:hAnsiTheme="majorBidi" w:cstheme="majorBidi"/>
          <w:sz w:val="30"/>
          <w:szCs w:val="30"/>
        </w:rPr>
        <w:t xml:space="preserve"> </w:t>
      </w:r>
      <w:r w:rsidRPr="008F0D1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E2FBB">
        <w:rPr>
          <w:rFonts w:asciiTheme="majorBidi" w:hAnsiTheme="majorBidi" w:cstheme="majorBidi"/>
          <w:sz w:val="30"/>
          <w:szCs w:val="30"/>
          <w:cs/>
        </w:rPr>
        <w:t>ได้ประเมินมูลค่าด้วยวิธี</w:t>
      </w:r>
      <w:r w:rsidR="00981654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เปรียบเทียบราคาตลาด</w:t>
      </w:r>
      <w:r w:rsidRPr="00AE2F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09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53F5F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72075C" w:rsidRPr="00253F5F">
        <w:rPr>
          <w:rFonts w:asciiTheme="majorBidi" w:hAnsiTheme="majorBidi" w:cstheme="majorBidi"/>
          <w:sz w:val="30"/>
          <w:szCs w:val="30"/>
        </w:rPr>
        <w:t>2</w:t>
      </w:r>
      <w:r w:rsidRPr="00AE2F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13B0C5" w14:textId="36A1FEFA" w:rsidR="00020E29" w:rsidRPr="00AE2FBB" w:rsidRDefault="00020E29" w:rsidP="00020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475B36AD" w14:textId="77777777" w:rsidR="006245C0" w:rsidRDefault="006245C0">
      <w:r>
        <w:br w:type="page"/>
      </w:r>
    </w:p>
    <w:p w14:paraId="61DC30CA" w14:textId="1C409294" w:rsidR="004313CA" w:rsidRDefault="004313CA" w:rsidP="007A277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40FF3D8A" w14:textId="77777777" w:rsidR="00E87B3F" w:rsidRPr="001C6709" w:rsidRDefault="00E87B3F" w:rsidP="00EA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exact"/>
        <w:ind w:left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260"/>
        <w:gridCol w:w="270"/>
        <w:gridCol w:w="1170"/>
        <w:gridCol w:w="270"/>
        <w:gridCol w:w="1080"/>
      </w:tblGrid>
      <w:tr w:rsidR="00107D43" w:rsidRPr="009E3BC3" w14:paraId="34CFF1FA" w14:textId="77777777" w:rsidTr="00CD46EB">
        <w:tc>
          <w:tcPr>
            <w:tcW w:w="3717" w:type="dxa"/>
          </w:tcPr>
          <w:p w14:paraId="4F868015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5EC8EAD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2A7604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AFE31F8" w14:textId="77777777" w:rsidR="00107D43" w:rsidRPr="009E3BC3" w:rsidRDefault="00107D43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05CD7F09" w14:textId="77777777" w:rsidTr="00CD46EB">
        <w:tc>
          <w:tcPr>
            <w:tcW w:w="3717" w:type="dxa"/>
          </w:tcPr>
          <w:p w14:paraId="2882D977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DD754F" w14:textId="27724F23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EA31B0" w14:textId="77777777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10C8C" w14:textId="6C1BD1FE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10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CB2802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AA3B4" w14:textId="6789CD2C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10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F6F519" w14:textId="77777777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5AF94" w14:textId="501197DE" w:rsidR="00473E8D" w:rsidRPr="009E3BC3" w:rsidRDefault="00473E8D" w:rsidP="00033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10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73E8D" w:rsidRPr="009E3BC3" w14:paraId="08080E03" w14:textId="77777777" w:rsidTr="00CD46EB">
        <w:tc>
          <w:tcPr>
            <w:tcW w:w="3717" w:type="dxa"/>
          </w:tcPr>
          <w:p w14:paraId="378F2D93" w14:textId="77777777" w:rsidR="00473E8D" w:rsidRPr="009E3BC3" w:rsidRDefault="00473E8D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AD427D0" w14:textId="77777777" w:rsidR="00473E8D" w:rsidRPr="009E3BC3" w:rsidRDefault="00473E8D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46EB" w:rsidRPr="0027681C" w14:paraId="1BA8FEFA" w14:textId="77777777" w:rsidTr="00CD46EB">
        <w:tc>
          <w:tcPr>
            <w:tcW w:w="3717" w:type="dxa"/>
          </w:tcPr>
          <w:p w14:paraId="380E4C74" w14:textId="2085D049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797BCEF" w14:textId="08C20896" w:rsidR="000F10B5" w:rsidRPr="000F10B5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10B5">
              <w:rPr>
                <w:rFonts w:asciiTheme="majorBidi" w:hAnsiTheme="majorBidi" w:cstheme="majorBidi"/>
                <w:sz w:val="30"/>
                <w:szCs w:val="30"/>
              </w:rPr>
              <w:t>219,71</w:t>
            </w:r>
            <w:r w:rsidR="008E38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37D88B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7B1D6C" w14:textId="03BECD74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253,916</w:t>
            </w:r>
          </w:p>
        </w:tc>
        <w:tc>
          <w:tcPr>
            <w:tcW w:w="270" w:type="dxa"/>
          </w:tcPr>
          <w:p w14:paraId="0E24724F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EB69" w14:textId="365762BC" w:rsidR="000F10B5" w:rsidRPr="000F10B5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10B5">
              <w:rPr>
                <w:rFonts w:asciiTheme="majorBidi" w:hAnsiTheme="majorBidi" w:cstheme="majorBidi"/>
                <w:sz w:val="30"/>
                <w:szCs w:val="30"/>
              </w:rPr>
              <w:t>223,477</w:t>
            </w:r>
          </w:p>
        </w:tc>
        <w:tc>
          <w:tcPr>
            <w:tcW w:w="270" w:type="dxa"/>
          </w:tcPr>
          <w:p w14:paraId="26F0EEA7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05427" w14:textId="5EC8ED56" w:rsidR="000F10B5" w:rsidRPr="009E3BC3" w:rsidRDefault="000F10B5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153,770</w:t>
            </w:r>
          </w:p>
        </w:tc>
      </w:tr>
      <w:tr w:rsidR="000F10B5" w:rsidRPr="009E3BC3" w14:paraId="44D8AB41" w14:textId="77777777" w:rsidTr="00CD46EB">
        <w:tc>
          <w:tcPr>
            <w:tcW w:w="3717" w:type="dxa"/>
          </w:tcPr>
          <w:p w14:paraId="7F29C91B" w14:textId="134C2BA5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01151AC1" w14:textId="79C68D7B" w:rsidR="000F10B5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02107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EFC4E2" w14:textId="2D10384E" w:rsidR="000F10B5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(97,393)</w:t>
            </w:r>
          </w:p>
        </w:tc>
        <w:tc>
          <w:tcPr>
            <w:tcW w:w="270" w:type="dxa"/>
          </w:tcPr>
          <w:p w14:paraId="1561186A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25194" w14:textId="75954009" w:rsidR="000F10B5" w:rsidRPr="009E3BC3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308804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EAE7C" w14:textId="4861A179" w:rsidR="000F10B5" w:rsidRPr="009E3BC3" w:rsidRDefault="00CD46EB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7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27681C">
              <w:rPr>
                <w:rFonts w:asciiTheme="majorBidi" w:hAnsiTheme="majorBidi" w:cstheme="majorBidi"/>
                <w:sz w:val="30"/>
                <w:szCs w:val="30"/>
              </w:rPr>
              <w:t>(97,393</w:t>
            </w:r>
            <w:r w:rsidR="000F10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10B5" w:rsidRPr="009E3BC3" w14:paraId="78FEED0B" w14:textId="77777777" w:rsidTr="00CD46EB">
        <w:tc>
          <w:tcPr>
            <w:tcW w:w="3717" w:type="dxa"/>
          </w:tcPr>
          <w:p w14:paraId="56F5CCE9" w14:textId="41111239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1170" w:type="dxa"/>
          </w:tcPr>
          <w:p w14:paraId="2EC2E8CD" w14:textId="7FB631D7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9D85E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9E4419" w14:textId="2FD7AA8A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4487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CD9E5" w14:textId="30B1CB79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FDA6B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B0580" w14:textId="2B247539" w:rsidR="000F10B5" w:rsidRPr="009E3BC3" w:rsidRDefault="000F10B5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0B5" w:rsidRPr="009E3BC3" w14:paraId="2890C982" w14:textId="77777777" w:rsidTr="00CD46EB">
        <w:tc>
          <w:tcPr>
            <w:tcW w:w="3717" w:type="dxa"/>
          </w:tcPr>
          <w:p w14:paraId="2808FAA2" w14:textId="7C04EFF9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left" w:pos="3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7B83EC18" w14:textId="4781F349" w:rsidR="000F10B5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4,614</w:t>
            </w:r>
          </w:p>
        </w:tc>
        <w:tc>
          <w:tcPr>
            <w:tcW w:w="270" w:type="dxa"/>
          </w:tcPr>
          <w:p w14:paraId="0F054D5B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75609E" w14:textId="38AD9F9E" w:rsidR="000F10B5" w:rsidRDefault="000F10B5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82,245</w:t>
            </w:r>
          </w:p>
        </w:tc>
        <w:tc>
          <w:tcPr>
            <w:tcW w:w="270" w:type="dxa"/>
          </w:tcPr>
          <w:p w14:paraId="07086EF5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57382" w14:textId="512E9D65" w:rsidR="000F10B5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D3F82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A2CAD" w14:textId="67C80834" w:rsidR="000F10B5" w:rsidRPr="009E3BC3" w:rsidRDefault="007A2775" w:rsidP="007A27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-</w:t>
            </w:r>
          </w:p>
        </w:tc>
      </w:tr>
      <w:tr w:rsidR="000F10B5" w:rsidRPr="009E3BC3" w14:paraId="39A01EAC" w14:textId="77777777" w:rsidTr="00CD46EB">
        <w:tc>
          <w:tcPr>
            <w:tcW w:w="3717" w:type="dxa"/>
          </w:tcPr>
          <w:p w14:paraId="6A5F0A3C" w14:textId="4DBEB0DC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</w:t>
            </w:r>
            <w:r w:rsidR="00A44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</w:tcPr>
          <w:p w14:paraId="5B18816D" w14:textId="5F5F24EA" w:rsidR="000F10B5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A2670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11697C" w14:textId="32AF7C9E" w:rsidR="000F10B5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888DE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7B026" w14:textId="0B2A629F" w:rsidR="000F10B5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20,157</w:t>
            </w:r>
          </w:p>
        </w:tc>
        <w:tc>
          <w:tcPr>
            <w:tcW w:w="270" w:type="dxa"/>
          </w:tcPr>
          <w:p w14:paraId="25AD7341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B491A" w14:textId="17DE83BE" w:rsidR="000F10B5" w:rsidRPr="009E3BC3" w:rsidRDefault="000F10B5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167,100</w:t>
            </w:r>
          </w:p>
        </w:tc>
      </w:tr>
      <w:tr w:rsidR="000F10B5" w:rsidRPr="009E3BC3" w14:paraId="6FAC1EB4" w14:textId="77777777" w:rsidTr="00CD46EB">
        <w:tc>
          <w:tcPr>
            <w:tcW w:w="3717" w:type="dxa"/>
          </w:tcPr>
          <w:p w14:paraId="00403ACF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3B1CC2E2" w14:textId="77777777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D2DF8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97176" w14:textId="77777777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2AB0F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94D91" w14:textId="77777777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19BD3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3D9EC" w14:textId="77777777" w:rsidR="000F10B5" w:rsidRPr="009E3BC3" w:rsidRDefault="000F10B5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10B5" w:rsidRPr="009E3BC3" w14:paraId="47A3081D" w14:textId="77777777" w:rsidTr="00CD46EB">
        <w:tc>
          <w:tcPr>
            <w:tcW w:w="3717" w:type="dxa"/>
          </w:tcPr>
          <w:p w14:paraId="3922D5DA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72ECC8" w14:textId="2A9AADFB" w:rsidR="000F10B5" w:rsidRPr="009E3BC3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14:paraId="3BF26D4D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580919" w14:textId="41859F29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(19,056)</w:t>
            </w:r>
          </w:p>
        </w:tc>
        <w:tc>
          <w:tcPr>
            <w:tcW w:w="270" w:type="dxa"/>
          </w:tcPr>
          <w:p w14:paraId="7261F406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B7242" w14:textId="74162AD3" w:rsidR="000F10B5" w:rsidRPr="009E3BC3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B0CFE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E3CE5" w14:textId="57F76C70" w:rsidR="000F10B5" w:rsidRPr="009E3BC3" w:rsidRDefault="000F10B5" w:rsidP="00CD46E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10B5" w:rsidRPr="009E3BC3" w14:paraId="0D18A759" w14:textId="77777777" w:rsidTr="00CD46EB">
        <w:tc>
          <w:tcPr>
            <w:tcW w:w="3717" w:type="dxa"/>
          </w:tcPr>
          <w:p w14:paraId="547B2217" w14:textId="61CF4A9A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D7B93B" w14:textId="49744AEB" w:rsidR="000F10B5" w:rsidRPr="0087180B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225,39</w:t>
            </w:r>
            <w:r w:rsidR="008E38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E9BCFC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4045C" w14:textId="7B9D2023" w:rsidR="000F10B5" w:rsidRPr="009E3BC3" w:rsidRDefault="000F10B5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8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47281E27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9AB1D" w14:textId="69159BA2" w:rsidR="000F10B5" w:rsidRPr="009E3BC3" w:rsidRDefault="00825358" w:rsidP="00033A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18C6556C" w14:textId="77777777" w:rsidR="000F10B5" w:rsidRPr="009E3BC3" w:rsidRDefault="000F10B5" w:rsidP="0003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C7DA91" w14:textId="647C6E74" w:rsidR="000F10B5" w:rsidRPr="0027681C" w:rsidRDefault="00CD46EB" w:rsidP="00EF60A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6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0F10B5" w:rsidRPr="002768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223,477</w:t>
            </w:r>
          </w:p>
        </w:tc>
      </w:tr>
    </w:tbl>
    <w:p w14:paraId="37DFBD98" w14:textId="77777777" w:rsidR="00033A9F" w:rsidRPr="00EA665E" w:rsidRDefault="00033A9F" w:rsidP="00EA665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15746805" w14:textId="6A172003" w:rsidR="00A44832" w:rsidRPr="006245C0" w:rsidRDefault="0056175A" w:rsidP="006245C0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บริษัทได้เข้าทำสัญญาร่วมลงทุนกับบริษัท พีที อาทรี่ แปซิฟิค </w:t>
      </w:r>
      <w:r w:rsidRPr="009E3BC3">
        <w:rPr>
          <w:rFonts w:asciiTheme="majorBidi" w:hAnsiTheme="majorBidi" w:cstheme="majorBidi"/>
          <w:sz w:val="30"/>
          <w:szCs w:val="30"/>
        </w:rPr>
        <w:t>(“AP”)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ซึ่งเป็นนิติบุคคลที่จัดตั้งขึ้นในประเทศอินโดนีเซีย เพื่อร่วมลงทุนในบริษัท พีที อิชิ ตัน อินโดนีเซีย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(“PTI”) 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ซึ่งเป็นการร่วมค้า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ที่จัดตั้งขึ้นใหม่ในประเทศอินโดนีเซีย และมีวัตถุประสงค์เพื่อผลิตและจำหน่ายเครื่องดื่มพร้อมดื่ม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แบรนด์ </w:t>
      </w:r>
      <w:r w:rsidRPr="009E3BC3">
        <w:rPr>
          <w:rFonts w:asciiTheme="majorBidi" w:hAnsiTheme="majorBidi" w:cstheme="majorBidi"/>
          <w:sz w:val="30"/>
          <w:szCs w:val="30"/>
        </w:rPr>
        <w:t>“</w:t>
      </w:r>
      <w:r w:rsidRPr="009E3BC3">
        <w:rPr>
          <w:rFonts w:asciiTheme="majorBidi" w:hAnsiTheme="majorBidi" w:cstheme="majorBidi"/>
          <w:sz w:val="30"/>
          <w:szCs w:val="30"/>
          <w:cs/>
        </w:rPr>
        <w:t>อิชิตัน</w:t>
      </w:r>
      <w:r w:rsidRPr="009E3BC3">
        <w:rPr>
          <w:rFonts w:asciiTheme="majorBidi" w:hAnsiTheme="majorBidi" w:cstheme="majorBidi"/>
          <w:sz w:val="30"/>
          <w:szCs w:val="30"/>
        </w:rPr>
        <w:t xml:space="preserve">”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ในประเทศอินโดนีเซีย โดยบริษัทและ</w:t>
      </w:r>
      <w:r w:rsidRPr="009E3BC3">
        <w:rPr>
          <w:rFonts w:asciiTheme="majorBidi" w:hAnsiTheme="majorBidi" w:cstheme="majorBidi"/>
          <w:sz w:val="30"/>
          <w:szCs w:val="30"/>
        </w:rPr>
        <w:t xml:space="preserve"> AP </w:t>
      </w:r>
      <w:r w:rsidRPr="009E3BC3">
        <w:rPr>
          <w:rFonts w:asciiTheme="majorBidi" w:hAnsiTheme="majorBidi" w:cstheme="majorBidi"/>
          <w:sz w:val="30"/>
          <w:szCs w:val="30"/>
          <w:cs/>
        </w:rPr>
        <w:t>เข้าลงทุนในการร่วมค้าในอัตราส่วนที่เท่ากัน (อัตราร้อยละ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ของหุ้นที่ออกและจำหน่ายได้ทั้งหมดของการร่วมค้า</w:t>
      </w:r>
      <w:r w:rsidR="00EA665E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และการร่วมค้าดังกล่าวจัดตั้งเสร็จเมื่อวันที่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เนื่องจากตามสัญญาร่วมลงทุนได้กำหนดให้ผู้ลงทุนมีอำนาจควบคุมร่วมกัน และมีสิทธิในสินทรัพย์สุทธิของ</w:t>
      </w:r>
      <w:r w:rsidR="00EA665E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ารร่วมการงานดังกล่าวมากกว่าการมีสิทธิในสินทรัพย์หรือภาระผูกพันในหนี้สินที่เกี่ยวข้องกับการร่วมการงานนั้น ดังนั้นบริษัทจึงได้บันทึกบัญชีเงินลงทุนในการร่วมค้าดังกล่าวตามวิธีส่วนได้เสีย</w:t>
      </w:r>
      <w:r w:rsidR="005F293E" w:rsidRPr="009E3BC3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</w:t>
      </w:r>
    </w:p>
    <w:p w14:paraId="6645553E" w14:textId="77777777" w:rsidR="00A44832" w:rsidRPr="00EA665E" w:rsidRDefault="00A44832" w:rsidP="00033A9F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3024B43D" w14:textId="07217FA1" w:rsidR="00581A17" w:rsidRDefault="00581A17" w:rsidP="0058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เนื่องจากยอดขายเครื่องดื่ม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แบรนด์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“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อิชิตัน</w:t>
      </w:r>
      <w:r w:rsidRPr="00827D24">
        <w:rPr>
          <w:rFonts w:asciiTheme="majorBidi" w:hAnsiTheme="majorBidi" w:cs="Angsana New" w:hint="eastAsia"/>
          <w:sz w:val="30"/>
          <w:szCs w:val="30"/>
          <w:cs/>
          <w:lang w:val="x-none" w:eastAsia="x-none"/>
        </w:rPr>
        <w:t>”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ในประเทศอินโดนีเซียไม่เป็นไปตามที่คาดการณ์และประมาณไว้เบื้องต้นอย่างมีนัยสำคัญ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ผู้บริหารของบริษัทเชื่อว่ามูลค่าของเงินลงทุนใน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อาจเกิดการด้อยค่า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และได้ประเมินมูลค่าที่คาดว่าจะได้รับคืนของเงินลงทุนใน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บันทึกค่าเผื่อผลขาดทุนจากการด้อยค่าสำหรับเงินลงทุนในการร่วมค้าในงบแสดงฐานะการเงินเฉพาะกิจก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</w:p>
    <w:p w14:paraId="20150382" w14:textId="77777777" w:rsidR="00581A17" w:rsidRPr="00EA665E" w:rsidRDefault="00581A17" w:rsidP="00033A9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7021035F" w14:textId="4DFA6CD4" w:rsidR="00A57A60" w:rsidRDefault="006D19AE" w:rsidP="0003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ต่อมา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เมื่อวันที่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16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ธันวาคม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2564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ที่ประชุมผู้ถือหุ้นของ</w:t>
      </w:r>
      <w:r w:rsidR="00C04AA2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PTI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ผู้ถือหุ้น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PTI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ได้อนุมัติการลดทุนที่ออกและชำระแล้วเป็นจำนวนเงิน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90,000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ล้านรูเปียอินโดนีเซีย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ซึ่งเป็นการลดทุนในส่วนของบริษัท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อิชิตัน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กรุ๊ป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จำกัด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(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มหาชน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)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จำนวน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45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ล้านหุ้น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เป็นจำนวนเงิน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45,000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ล้านรูเปียอินโดนีเซีย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(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หรือเทียบเท่า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97.4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ล้านบาท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)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และการร่วมค้าได้</w:t>
      </w:r>
      <w:r w:rsidR="00C905DD">
        <w:rPr>
          <w:rFonts w:asciiTheme="majorBidi" w:hAnsiTheme="majorBidi" w:cs="Angsana New"/>
          <w:sz w:val="30"/>
          <w:szCs w:val="30"/>
          <w:cs/>
          <w:lang w:val="x-none" w:eastAsia="x-none"/>
        </w:rPr>
        <w:br/>
      </w:r>
      <w:r w:rsidR="006B1C47" w:rsidRPr="00B11E81">
        <w:rPr>
          <w:rFonts w:asciiTheme="majorBidi" w:hAnsiTheme="majorBidi" w:cs="Angsana New" w:hint="cs"/>
          <w:spacing w:val="-2"/>
          <w:sz w:val="30"/>
          <w:szCs w:val="30"/>
          <w:cs/>
          <w:lang w:val="x-none" w:eastAsia="x-none"/>
        </w:rPr>
        <w:t>จดทะเบียนลดทุนกับ</w:t>
      </w:r>
      <w:r w:rsidR="006B1C47" w:rsidRPr="00B11E81">
        <w:rPr>
          <w:rFonts w:asciiTheme="majorBidi" w:hAnsiTheme="majorBidi" w:cs="Angsana New"/>
          <w:spacing w:val="-2"/>
          <w:sz w:val="30"/>
          <w:szCs w:val="30"/>
          <w:cs/>
          <w:lang w:val="x-none" w:eastAsia="x-none"/>
        </w:rPr>
        <w:t xml:space="preserve"> </w:t>
      </w:r>
      <w:r w:rsidR="006B1C47" w:rsidRPr="00B11E81">
        <w:rPr>
          <w:rFonts w:asciiTheme="majorBidi" w:hAnsiTheme="majorBidi" w:cs="Angsana New"/>
          <w:spacing w:val="-2"/>
          <w:sz w:val="30"/>
          <w:szCs w:val="30"/>
          <w:lang w:val="x-none" w:eastAsia="x-none"/>
        </w:rPr>
        <w:t xml:space="preserve">Ministry of Law and Human Rights </w:t>
      </w:r>
      <w:r w:rsidR="006B1C47" w:rsidRPr="00B11E81">
        <w:rPr>
          <w:rFonts w:asciiTheme="majorBidi" w:hAnsiTheme="majorBidi" w:cs="Angsana New" w:hint="cs"/>
          <w:spacing w:val="-2"/>
          <w:sz w:val="30"/>
          <w:szCs w:val="30"/>
          <w:cs/>
          <w:lang w:val="x-none" w:eastAsia="x-none"/>
        </w:rPr>
        <w:t>แล้วเมื่อวันที่</w:t>
      </w:r>
      <w:r w:rsidR="006B1C47" w:rsidRPr="00B11E81">
        <w:rPr>
          <w:rFonts w:asciiTheme="majorBidi" w:hAnsiTheme="majorBidi" w:cs="Angsana New"/>
          <w:spacing w:val="-2"/>
          <w:sz w:val="30"/>
          <w:szCs w:val="30"/>
          <w:cs/>
          <w:lang w:val="x-none" w:eastAsia="x-none"/>
        </w:rPr>
        <w:t xml:space="preserve"> </w:t>
      </w:r>
      <w:r w:rsidR="00CB04F3" w:rsidRPr="00B11E81">
        <w:rPr>
          <w:rFonts w:asciiTheme="majorBidi" w:hAnsiTheme="majorBidi" w:cs="Angsana New"/>
          <w:spacing w:val="-2"/>
          <w:sz w:val="30"/>
          <w:szCs w:val="30"/>
          <w:lang w:val="x-none" w:eastAsia="x-none"/>
        </w:rPr>
        <w:t>16</w:t>
      </w:r>
      <w:r w:rsidR="006B1C47" w:rsidRPr="00B11E81">
        <w:rPr>
          <w:rFonts w:asciiTheme="majorBidi" w:hAnsiTheme="majorBidi" w:cs="Angsana New"/>
          <w:spacing w:val="-2"/>
          <w:sz w:val="30"/>
          <w:szCs w:val="30"/>
          <w:cs/>
          <w:lang w:val="x-none" w:eastAsia="x-none"/>
        </w:rPr>
        <w:t xml:space="preserve"> </w:t>
      </w:r>
      <w:r w:rsidR="006B1C47" w:rsidRPr="00B11E81">
        <w:rPr>
          <w:rFonts w:asciiTheme="majorBidi" w:hAnsiTheme="majorBidi" w:cs="Angsana New" w:hint="cs"/>
          <w:spacing w:val="-2"/>
          <w:sz w:val="30"/>
          <w:szCs w:val="30"/>
          <w:cs/>
          <w:lang w:val="x-none" w:eastAsia="x-none"/>
        </w:rPr>
        <w:t>กุมภาพันธ์</w:t>
      </w:r>
      <w:r w:rsidR="006B1C47" w:rsidRPr="00B11E81">
        <w:rPr>
          <w:rFonts w:asciiTheme="majorBidi" w:hAnsiTheme="majorBidi" w:cs="Angsana New"/>
          <w:spacing w:val="-2"/>
          <w:sz w:val="30"/>
          <w:szCs w:val="30"/>
          <w:cs/>
          <w:lang w:val="x-none" w:eastAsia="x-none"/>
        </w:rPr>
        <w:t xml:space="preserve"> </w:t>
      </w:r>
      <w:r w:rsidR="00CB04F3" w:rsidRPr="00B11E81">
        <w:rPr>
          <w:rFonts w:asciiTheme="majorBidi" w:hAnsiTheme="majorBidi" w:cs="Angsana New"/>
          <w:spacing w:val="-2"/>
          <w:sz w:val="30"/>
          <w:szCs w:val="30"/>
          <w:lang w:val="x-none" w:eastAsia="x-none"/>
        </w:rPr>
        <w:t>2565</w:t>
      </w:r>
      <w:r w:rsidR="006B1C47" w:rsidRPr="00B11E81">
        <w:rPr>
          <w:rFonts w:asciiTheme="majorBidi" w:hAnsiTheme="majorBidi" w:cs="Angsana New"/>
          <w:spacing w:val="-2"/>
          <w:sz w:val="30"/>
          <w:szCs w:val="30"/>
          <w:cs/>
          <w:lang w:val="x-none" w:eastAsia="x-none"/>
        </w:rPr>
        <w:t xml:space="preserve"> </w:t>
      </w:r>
      <w:r w:rsidR="00B11E81" w:rsidRPr="00B11E81">
        <w:rPr>
          <w:rFonts w:asciiTheme="majorBidi" w:hAnsiTheme="majorBidi" w:cs="Angsana New" w:hint="cs"/>
          <w:spacing w:val="-2"/>
          <w:sz w:val="30"/>
          <w:szCs w:val="30"/>
          <w:cs/>
          <w:lang w:eastAsia="x-none"/>
        </w:rPr>
        <w:t>จาก</w:t>
      </w:r>
      <w:r w:rsidR="006B1C47" w:rsidRPr="00B11E81">
        <w:rPr>
          <w:rFonts w:asciiTheme="majorBidi" w:hAnsiTheme="majorBidi" w:cs="Angsana New" w:hint="cs"/>
          <w:spacing w:val="-2"/>
          <w:sz w:val="30"/>
          <w:szCs w:val="30"/>
          <w:cs/>
          <w:lang w:val="x-none" w:eastAsia="x-none"/>
        </w:rPr>
        <w:t>การประเมินมูลค่า</w:t>
      </w:r>
      <w:r w:rsidR="00B11E81">
        <w:rPr>
          <w:rFonts w:asciiTheme="majorBidi" w:hAnsiTheme="majorBidi" w:cs="Angsana New"/>
          <w:spacing w:val="-2"/>
          <w:sz w:val="30"/>
          <w:szCs w:val="30"/>
          <w:lang w:val="x-none" w:eastAsia="x-none"/>
        </w:rPr>
        <w:br/>
      </w:r>
      <w:r w:rsidR="006B1C47" w:rsidRPr="00B11E81">
        <w:rPr>
          <w:rFonts w:asciiTheme="majorBidi" w:hAnsiTheme="majorBidi" w:cs="Angsana New" w:hint="cs"/>
          <w:spacing w:val="-2"/>
          <w:sz w:val="30"/>
          <w:szCs w:val="30"/>
          <w:cs/>
          <w:lang w:val="x-none" w:eastAsia="x-none"/>
        </w:rPr>
        <w:t>ที่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คาดว่าจะได้รับคืนและดุลยพินิจของผู้บริหาร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31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ธันวาคม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256</w:t>
      </w:r>
      <w:r w:rsidR="000F10B5">
        <w:rPr>
          <w:rFonts w:asciiTheme="majorBidi" w:hAnsiTheme="majorBidi" w:cs="Angsana New"/>
          <w:sz w:val="30"/>
          <w:szCs w:val="30"/>
          <w:lang w:eastAsia="x-none"/>
        </w:rPr>
        <w:t>6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บริษัทได้กลับรายการ</w:t>
      </w:r>
      <w:r w:rsidR="006B1C47" w:rsidRPr="00C31B7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ค่าเผื่อผลขาดทุนจากการด้อยค่าสำหรับ</w:t>
      </w:r>
      <w:r w:rsidR="00CB04F3" w:rsidRPr="00C31B7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ปี</w:t>
      </w:r>
      <w:r w:rsidR="006B1C47" w:rsidRPr="00C31B7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สิ้นสุดวันที่</w:t>
      </w:r>
      <w:r w:rsidR="006B1C47" w:rsidRPr="00C31B7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C31B75">
        <w:rPr>
          <w:rFonts w:asciiTheme="majorBidi" w:hAnsiTheme="majorBidi" w:cs="Angsana New"/>
          <w:sz w:val="30"/>
          <w:szCs w:val="30"/>
          <w:lang w:val="x-none" w:eastAsia="x-none"/>
        </w:rPr>
        <w:t>31</w:t>
      </w:r>
      <w:r w:rsidR="006B1C47" w:rsidRPr="00C31B7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C31B7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ธันวาคม</w:t>
      </w:r>
      <w:r w:rsidR="006B1C47" w:rsidRPr="00C31B7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C31B75">
        <w:rPr>
          <w:rFonts w:asciiTheme="majorBidi" w:hAnsiTheme="majorBidi" w:cs="Angsana New"/>
          <w:sz w:val="30"/>
          <w:szCs w:val="30"/>
          <w:lang w:val="x-none" w:eastAsia="x-none"/>
        </w:rPr>
        <w:t>256</w:t>
      </w:r>
      <w:r w:rsidR="000F10B5" w:rsidRPr="00C31B75">
        <w:rPr>
          <w:rFonts w:asciiTheme="majorBidi" w:hAnsiTheme="majorBidi" w:cs="Angsana New"/>
          <w:sz w:val="30"/>
          <w:szCs w:val="30"/>
          <w:lang w:eastAsia="x-none"/>
        </w:rPr>
        <w:t>6</w:t>
      </w:r>
      <w:r w:rsidR="006B1C47" w:rsidRPr="00C31B7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C31B7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เป็นจำนวนเงิน</w:t>
      </w:r>
      <w:r w:rsidR="00D5003A" w:rsidRPr="00C31B75">
        <w:rPr>
          <w:rFonts w:asciiTheme="majorBidi" w:hAnsiTheme="majorBidi" w:cs="Angsana New"/>
          <w:sz w:val="30"/>
          <w:szCs w:val="30"/>
          <w:lang w:eastAsia="x-none"/>
        </w:rPr>
        <w:t xml:space="preserve"> 20.2</w:t>
      </w:r>
      <w:r w:rsidR="006B1C47" w:rsidRPr="00C31B7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C31B7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ล้านบาทในงบการเงินเฉพาะกิจการ</w:t>
      </w:r>
    </w:p>
    <w:p w14:paraId="73C6F23C" w14:textId="0F9206F1" w:rsidR="00581A17" w:rsidRDefault="006B1C47" w:rsidP="0003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581A17">
        <w:rPr>
          <w:rFonts w:asciiTheme="majorBidi" w:hAnsiTheme="majorBidi" w:cs="Angsana New"/>
          <w:i/>
          <w:iCs/>
          <w:sz w:val="30"/>
          <w:szCs w:val="30"/>
          <w:lang w:eastAsia="x-none"/>
        </w:rPr>
        <w:br w:type="page"/>
      </w:r>
    </w:p>
    <w:p w14:paraId="5621061C" w14:textId="77777777" w:rsidR="00827D24" w:rsidRDefault="0082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lang w:eastAsia="x-none"/>
        </w:rPr>
        <w:sectPr w:rsidR="00827D24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3765010" w14:textId="70F7C85F" w:rsidR="00592B9B" w:rsidRDefault="0087180B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313CA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4313CA" w:rsidRPr="004313C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2B9B" w:rsidRPr="004313CA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1EF4">
        <w:rPr>
          <w:rFonts w:asciiTheme="majorBidi" w:hAnsiTheme="majorBidi" w:cstheme="majorBidi"/>
          <w:sz w:val="30"/>
          <w:szCs w:val="30"/>
        </w:rPr>
        <w:t>256</w:t>
      </w:r>
      <w:r w:rsidR="000F10B5">
        <w:rPr>
          <w:rFonts w:asciiTheme="majorBidi" w:hAnsiTheme="majorBidi" w:cstheme="majorBidi"/>
          <w:sz w:val="30"/>
          <w:szCs w:val="30"/>
        </w:rPr>
        <w:t>6</w:t>
      </w:r>
      <w:r w:rsidR="00821EF4">
        <w:rPr>
          <w:rFonts w:asciiTheme="majorBidi" w:hAnsiTheme="majorBidi" w:cstheme="majorBidi"/>
          <w:sz w:val="30"/>
          <w:szCs w:val="30"/>
        </w:rPr>
        <w:t xml:space="preserve"> </w:t>
      </w:r>
      <w:r w:rsidR="00821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92B9B" w:rsidRPr="003D568F">
        <w:rPr>
          <w:rFonts w:asciiTheme="majorBidi" w:hAnsiTheme="majorBidi" w:cstheme="majorBidi"/>
          <w:sz w:val="30"/>
          <w:szCs w:val="30"/>
        </w:rPr>
        <w:t>256</w:t>
      </w:r>
      <w:r w:rsidR="000F10B5">
        <w:rPr>
          <w:rFonts w:asciiTheme="majorBidi" w:hAnsiTheme="majorBidi" w:cstheme="majorBidi"/>
          <w:sz w:val="30"/>
          <w:szCs w:val="30"/>
        </w:rPr>
        <w:t>5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4E9D7A" w14:textId="66438D06" w:rsidR="0050125F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592B9B" w:rsidRPr="00C81CBE" w14:paraId="29DEE5CB" w14:textId="77777777" w:rsidTr="00D70A55">
        <w:trPr>
          <w:cantSplit/>
          <w:tblHeader/>
        </w:trPr>
        <w:tc>
          <w:tcPr>
            <w:tcW w:w="2430" w:type="dxa"/>
          </w:tcPr>
          <w:p w14:paraId="5B15D3CB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F6AE7F0" w14:textId="77777777" w:rsidR="00592B9B" w:rsidRPr="00BE74AA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50D02E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E4F676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73F9E08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9E8639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5290396F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01F83391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2B9B" w:rsidRPr="00C81CBE" w14:paraId="4979B07E" w14:textId="77777777" w:rsidTr="00D70A55">
        <w:trPr>
          <w:cantSplit/>
          <w:tblHeader/>
        </w:trPr>
        <w:tc>
          <w:tcPr>
            <w:tcW w:w="2430" w:type="dxa"/>
          </w:tcPr>
          <w:p w14:paraId="6722655A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D971EEA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1989BC1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401AA54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F0288A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3E500FA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07615A6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2944D0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6341D2A7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6F3B2A81" w14:textId="77777777" w:rsidR="00592B9B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A8EE6" w14:textId="77777777" w:rsidR="00592B9B" w:rsidRPr="000C656D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1AA8E719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5CB65FE1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89249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374E67C3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55EF7DAE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FB54DE2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592B9B" w:rsidRPr="00C81CBE" w14:paraId="7EE45CDE" w14:textId="77777777" w:rsidTr="00D70A55">
        <w:trPr>
          <w:cantSplit/>
          <w:tblHeader/>
        </w:trPr>
        <w:tc>
          <w:tcPr>
            <w:tcW w:w="2430" w:type="dxa"/>
          </w:tcPr>
          <w:p w14:paraId="7CDEBE83" w14:textId="77777777" w:rsidR="00592B9B" w:rsidRPr="00C81CBE" w:rsidRDefault="00592B9B" w:rsidP="00D70A5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3F9A29" w14:textId="591A875D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B09C009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18C209" w14:textId="330F45F8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D87F8E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A22B7A" w14:textId="3FB93223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46AA65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C01DD" w14:textId="2E9D2A05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32606635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373DE0D0" w14:textId="6A9954AF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BE65212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E75375" w14:textId="5B10DAEE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1E797DF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5E1DA4D" w14:textId="49E19296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4807B96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20B80" w14:textId="3171905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9" w:type="dxa"/>
          </w:tcPr>
          <w:p w14:paraId="0F4FF77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09D501B3" w14:textId="6432F3C6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BAEDA5D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DFBED51" w14:textId="63E443A5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14CBF380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6F493C61" w14:textId="7EF36E10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79E4EFF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F496CEC" w14:textId="2F466108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F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592B9B" w:rsidRPr="00C81CBE" w14:paraId="4EE807A5" w14:textId="77777777" w:rsidTr="00D70A55">
        <w:trPr>
          <w:cantSplit/>
          <w:trHeight w:val="270"/>
        </w:trPr>
        <w:tc>
          <w:tcPr>
            <w:tcW w:w="2430" w:type="dxa"/>
          </w:tcPr>
          <w:p w14:paraId="19CBA743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4DC7D7F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09C747E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3D1E4FC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92B9B" w:rsidRPr="00546371" w14:paraId="7E68A6DA" w14:textId="77777777" w:rsidTr="00D70A55">
        <w:trPr>
          <w:cantSplit/>
        </w:trPr>
        <w:tc>
          <w:tcPr>
            <w:tcW w:w="2430" w:type="dxa"/>
          </w:tcPr>
          <w:p w14:paraId="367A2A2C" w14:textId="77777777" w:rsidR="00592B9B" w:rsidRPr="00546371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7B09CAD" w14:textId="77777777" w:rsidR="00592B9B" w:rsidRPr="00546371" w:rsidRDefault="00592B9B" w:rsidP="00D7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73F4A" w14:textId="77777777" w:rsidR="00592B9B" w:rsidRPr="00546371" w:rsidRDefault="00592B9B" w:rsidP="00D70A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C3B455" w14:textId="77777777" w:rsidR="00592B9B" w:rsidRPr="00546371" w:rsidRDefault="00592B9B" w:rsidP="00D70A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9C811" w14:textId="77777777" w:rsidR="00592B9B" w:rsidRPr="00546371" w:rsidRDefault="00592B9B" w:rsidP="00D70A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D0DF2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FCB842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5906D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BF24DE8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9A3B2D8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0F917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309B21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9BC2E89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35206AE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D6EA92" w14:textId="77777777" w:rsidR="00592B9B" w:rsidRPr="00546371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1C711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356EC3D3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755B37D0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90F50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A4D4782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51BCF8BA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599EE1BE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F471EA0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66EA97B" w14:textId="77777777" w:rsidR="00592B9B" w:rsidRPr="00546371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46371" w:rsidRPr="00546371" w14:paraId="6ABFF24D" w14:textId="77777777" w:rsidTr="00D70A55">
        <w:trPr>
          <w:cantSplit/>
        </w:trPr>
        <w:tc>
          <w:tcPr>
            <w:tcW w:w="2430" w:type="dxa"/>
          </w:tcPr>
          <w:p w14:paraId="0FD5EADD" w14:textId="77777777" w:rsidR="00546371" w:rsidRPr="00546371" w:rsidRDefault="00546371" w:rsidP="0054637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5463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546371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1C9FE8E5" w14:textId="3ADDDE1B" w:rsidR="00546371" w:rsidRPr="00546371" w:rsidRDefault="00546371" w:rsidP="00546371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DB64D0B" w14:textId="77777777" w:rsidR="00546371" w:rsidRPr="00546371" w:rsidRDefault="00546371" w:rsidP="00546371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5B66D26" w14:textId="77777777" w:rsidR="00546371" w:rsidRPr="00546371" w:rsidRDefault="00546371" w:rsidP="00546371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2860F98" w14:textId="77777777" w:rsidR="00546371" w:rsidRPr="00546371" w:rsidRDefault="00546371" w:rsidP="00546371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10E3F4" w14:textId="04CD03FE" w:rsidR="00546371" w:rsidRPr="00546371" w:rsidRDefault="00546371" w:rsidP="005463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6F05E825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7D1D8" w14:textId="15F0A83B" w:rsidR="00546371" w:rsidRPr="00546371" w:rsidRDefault="00546371" w:rsidP="00546371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512A35CB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B5E7CEB" w14:textId="39B71368" w:rsidR="00546371" w:rsidRPr="00546371" w:rsidRDefault="00546371" w:rsidP="0054637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52EB2AD9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D79AC1" w14:textId="2DCF44D4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214" w:type="dxa"/>
          </w:tcPr>
          <w:p w14:paraId="4458A25F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A0290" w14:textId="07B472B1" w:rsidR="00546371" w:rsidRPr="00546371" w:rsidRDefault="00546371" w:rsidP="00546371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7320FEF0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E138F8" w14:textId="6C50FE7C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(314,500)</w:t>
            </w:r>
          </w:p>
        </w:tc>
        <w:tc>
          <w:tcPr>
            <w:tcW w:w="179" w:type="dxa"/>
          </w:tcPr>
          <w:p w14:paraId="02535EA2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53622CD7" w14:textId="46C9B53C" w:rsidR="00546371" w:rsidRPr="00546371" w:rsidRDefault="00546371" w:rsidP="00546371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243,634</w:t>
            </w:r>
          </w:p>
        </w:tc>
        <w:tc>
          <w:tcPr>
            <w:tcW w:w="180" w:type="dxa"/>
          </w:tcPr>
          <w:p w14:paraId="785F1297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591D91" w14:textId="045F11C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223,477</w:t>
            </w:r>
          </w:p>
        </w:tc>
        <w:tc>
          <w:tcPr>
            <w:tcW w:w="188" w:type="dxa"/>
          </w:tcPr>
          <w:p w14:paraId="5FD04779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452DA47" w14:textId="57775ACA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225,39</w:t>
            </w:r>
            <w:r w:rsidR="004735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98CB029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4ECA9D" w14:textId="4982A4AB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219,712</w:t>
            </w:r>
          </w:p>
        </w:tc>
      </w:tr>
      <w:tr w:rsidR="00546371" w:rsidRPr="00546371" w14:paraId="50205BA0" w14:textId="77777777" w:rsidTr="00701814">
        <w:trPr>
          <w:cantSplit/>
          <w:trHeight w:val="91"/>
        </w:trPr>
        <w:tc>
          <w:tcPr>
            <w:tcW w:w="2430" w:type="dxa"/>
          </w:tcPr>
          <w:p w14:paraId="60BF6B2F" w14:textId="77777777" w:rsidR="00546371" w:rsidRPr="00546371" w:rsidRDefault="00546371" w:rsidP="0054637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A7FC38A" w14:textId="77777777" w:rsidR="00546371" w:rsidRPr="00546371" w:rsidRDefault="00546371" w:rsidP="0054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7D5A55" w14:textId="77777777" w:rsidR="00546371" w:rsidRPr="00546371" w:rsidRDefault="00546371" w:rsidP="0054637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1026" w14:textId="77777777" w:rsidR="00546371" w:rsidRPr="00546371" w:rsidRDefault="00546371" w:rsidP="0054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B4E28" w14:textId="77777777" w:rsidR="00546371" w:rsidRPr="00546371" w:rsidRDefault="00546371" w:rsidP="0054637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248E4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035667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685C2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3016433C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11E33E1" w14:textId="3F704A8F" w:rsidR="00546371" w:rsidRPr="00546371" w:rsidRDefault="00546371" w:rsidP="00546371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5EB92BD5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D37634" w14:textId="523A9391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214" w:type="dxa"/>
          </w:tcPr>
          <w:p w14:paraId="4B6A6AFA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96DA9A" w14:textId="306F4A70" w:rsidR="00546371" w:rsidRPr="00546371" w:rsidRDefault="00546371" w:rsidP="00546371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524D2CD2" w14:textId="77777777" w:rsidR="00546371" w:rsidRPr="00546371" w:rsidRDefault="00546371" w:rsidP="00546371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BD5D30" w14:textId="7A362CC2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(314,500)</w:t>
            </w:r>
          </w:p>
        </w:tc>
        <w:tc>
          <w:tcPr>
            <w:tcW w:w="179" w:type="dxa"/>
          </w:tcPr>
          <w:p w14:paraId="7CACDFAA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F0D65E3" w14:textId="6B6C34E9" w:rsidR="00546371" w:rsidRPr="00546371" w:rsidRDefault="00546371" w:rsidP="00546371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243,634</w:t>
            </w:r>
          </w:p>
        </w:tc>
        <w:tc>
          <w:tcPr>
            <w:tcW w:w="180" w:type="dxa"/>
          </w:tcPr>
          <w:p w14:paraId="100A62F3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2C191" w14:textId="161346AC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223,477</w:t>
            </w:r>
          </w:p>
        </w:tc>
        <w:tc>
          <w:tcPr>
            <w:tcW w:w="188" w:type="dxa"/>
          </w:tcPr>
          <w:p w14:paraId="2848C7D8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B27802A" w14:textId="545E1CE4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225,39</w:t>
            </w:r>
            <w:r w:rsidR="004735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056C84CF" w14:textId="77777777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2F997F" w14:textId="36BF7168" w:rsidR="00546371" w:rsidRPr="00546371" w:rsidRDefault="00546371" w:rsidP="0054637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6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219,712</w:t>
            </w:r>
          </w:p>
        </w:tc>
      </w:tr>
    </w:tbl>
    <w:p w14:paraId="572787DF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C52CF94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2477F4F" w14:textId="4FF85A28" w:rsidR="00244ECA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EBD2A3" w14:textId="77777777" w:rsidR="003E2BB5" w:rsidRPr="009E3BC3" w:rsidRDefault="00AE2B39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</w:t>
      </w:r>
      <w:r w:rsidR="00CF09BB" w:rsidRPr="009E3BC3">
        <w:rPr>
          <w:rFonts w:asciiTheme="majorBidi" w:hAnsiTheme="majorBidi" w:cstheme="majorBidi"/>
          <w:sz w:val="30"/>
          <w:szCs w:val="30"/>
          <w:cs/>
        </w:rPr>
        <w:t>การร่วม</w:t>
      </w:r>
      <w:r w:rsidR="009D0C49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581EB85" w14:textId="77777777" w:rsidR="004323B9" w:rsidRDefault="004323B9" w:rsidP="005C251D">
      <w:pPr>
        <w:rPr>
          <w:rFonts w:asciiTheme="majorBidi" w:hAnsiTheme="majorBidi" w:cstheme="majorBidi"/>
          <w:sz w:val="30"/>
          <w:szCs w:val="30"/>
        </w:rPr>
      </w:pPr>
    </w:p>
    <w:p w14:paraId="7929EAA8" w14:textId="77777777" w:rsidR="00A24C8F" w:rsidRDefault="00A24C8F" w:rsidP="005C251D">
      <w:pPr>
        <w:rPr>
          <w:rFonts w:asciiTheme="majorBidi" w:hAnsiTheme="majorBidi" w:cstheme="majorBidi"/>
          <w:sz w:val="30"/>
          <w:szCs w:val="30"/>
        </w:rPr>
        <w:sectPr w:rsidR="00A24C8F" w:rsidSect="003A6AF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739E78D3" w14:textId="77777777" w:rsidR="00A24C8F" w:rsidRPr="00A24C8F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ตารางต่อไปนี้สรุปข้อมูลทางการเงินของ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การร่วมค้า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มีสาระสำคัญซึ่งนำเสนอ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อยู่ในงบการเงินของการร่วมค้า</w:t>
      </w:r>
      <w:r w:rsidRPr="00A24C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C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18E3416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-2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</w:t>
      </w:r>
      <w:r w:rsidRPr="00A24C8F">
        <w:rPr>
          <w:rFonts w:asciiTheme="majorBidi" w:hAnsiTheme="majorBidi" w:cstheme="majorBidi"/>
          <w:sz w:val="30"/>
          <w:szCs w:val="30"/>
          <w:cs/>
        </w:rPr>
        <w:t>กิจการนี้</w:t>
      </w:r>
    </w:p>
    <w:p w14:paraId="6770E62A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3"/>
        <w:gridCol w:w="1422"/>
        <w:gridCol w:w="270"/>
        <w:gridCol w:w="1458"/>
      </w:tblGrid>
      <w:tr w:rsidR="00A24C8F" w:rsidRPr="00FE0661" w14:paraId="1FBAB452" w14:textId="77777777" w:rsidTr="00BE4B3B">
        <w:tc>
          <w:tcPr>
            <w:tcW w:w="6003" w:type="dxa"/>
          </w:tcPr>
          <w:p w14:paraId="713ABF9B" w14:textId="77777777" w:rsidR="00A24C8F" w:rsidRPr="009E3BC3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5D5A227" w14:textId="77777777" w:rsidR="00A24C8F" w:rsidRPr="00FE0661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24C8F" w:rsidRPr="00FE0661" w14:paraId="14C67DE5" w14:textId="77777777" w:rsidTr="00BE4B3B">
        <w:tc>
          <w:tcPr>
            <w:tcW w:w="6003" w:type="dxa"/>
          </w:tcPr>
          <w:p w14:paraId="58A474E5" w14:textId="77777777" w:rsidR="00A24C8F" w:rsidRPr="00FE0661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8255D7E" w14:textId="38549485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10B5" w:rsidRPr="00FE06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807E9F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886570E" w14:textId="6BDEC61F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10B5" w:rsidRPr="00FE06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24C8F" w:rsidRPr="00FE0661" w14:paraId="317B1DD7" w14:textId="77777777" w:rsidTr="00BE4B3B">
        <w:tc>
          <w:tcPr>
            <w:tcW w:w="6003" w:type="dxa"/>
          </w:tcPr>
          <w:p w14:paraId="1DD86A73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78705B" w14:textId="77777777" w:rsidR="00A24C8F" w:rsidRPr="00FE066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0B5" w:rsidRPr="00FE0661" w14:paraId="3366E5BE" w14:textId="77777777" w:rsidTr="00BE4B3B">
        <w:tc>
          <w:tcPr>
            <w:tcW w:w="6003" w:type="dxa"/>
          </w:tcPr>
          <w:p w14:paraId="5B347F38" w14:textId="77777777" w:rsidR="000F10B5" w:rsidRPr="00FE0661" w:rsidRDefault="000F10B5" w:rsidP="000F10B5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2" w:type="dxa"/>
          </w:tcPr>
          <w:p w14:paraId="08017771" w14:textId="55E73F67" w:rsidR="000F10B5" w:rsidRPr="00FE0661" w:rsidRDefault="00FE0661" w:rsidP="000F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1,598,542</w:t>
            </w:r>
          </w:p>
        </w:tc>
        <w:tc>
          <w:tcPr>
            <w:tcW w:w="270" w:type="dxa"/>
          </w:tcPr>
          <w:p w14:paraId="3B4FD356" w14:textId="77777777" w:rsidR="000F10B5" w:rsidRPr="00FE0661" w:rsidRDefault="000F10B5" w:rsidP="000F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06B674F" w14:textId="72CFE7FB" w:rsidR="000F10B5" w:rsidRPr="00FE0661" w:rsidRDefault="000F10B5" w:rsidP="000F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2,056,013</w:t>
            </w:r>
          </w:p>
        </w:tc>
      </w:tr>
      <w:tr w:rsidR="000F10B5" w:rsidRPr="00FE0661" w14:paraId="1946CC21" w14:textId="77777777" w:rsidTr="00BE4B3B">
        <w:tc>
          <w:tcPr>
            <w:tcW w:w="6003" w:type="dxa"/>
          </w:tcPr>
          <w:p w14:paraId="0D886BAA" w14:textId="1E09C957" w:rsidR="000F10B5" w:rsidRPr="00FE0661" w:rsidRDefault="000F10B5" w:rsidP="000F10B5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</w:tcPr>
          <w:p w14:paraId="45971C3B" w14:textId="11C00CDE" w:rsidR="000F10B5" w:rsidRPr="00FE0661" w:rsidRDefault="00FE0661" w:rsidP="000F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(1,046,632)</w:t>
            </w:r>
          </w:p>
        </w:tc>
        <w:tc>
          <w:tcPr>
            <w:tcW w:w="270" w:type="dxa"/>
          </w:tcPr>
          <w:p w14:paraId="5122DFDB" w14:textId="77777777" w:rsidR="000F10B5" w:rsidRPr="00FE0661" w:rsidRDefault="000F10B5" w:rsidP="000F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F2C39A" w14:textId="78F92DB6" w:rsidR="000F10B5" w:rsidRPr="00FE0661" w:rsidRDefault="000F10B5" w:rsidP="000F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(1,373,922)</w:t>
            </w:r>
          </w:p>
        </w:tc>
      </w:tr>
      <w:tr w:rsidR="00FE0661" w:rsidRPr="00FE0661" w14:paraId="3D275BFE" w14:textId="77777777" w:rsidTr="00BE4B3B">
        <w:tc>
          <w:tcPr>
            <w:tcW w:w="6003" w:type="dxa"/>
          </w:tcPr>
          <w:p w14:paraId="4C11D804" w14:textId="77777777" w:rsidR="00FE0661" w:rsidRPr="00FE0661" w:rsidRDefault="00FE0661" w:rsidP="00FE0661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22" w:type="dxa"/>
          </w:tcPr>
          <w:p w14:paraId="6398FCF9" w14:textId="3D8B3041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526,173)</w:t>
            </w:r>
            <w:r w:rsidRPr="00FE066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270" w:type="dxa"/>
          </w:tcPr>
          <w:p w14:paraId="7F2DCF65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B7A47F6" w14:textId="7882F888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FE0661">
              <w:rPr>
                <w:rFonts w:asciiTheme="majorBidi" w:hAnsiTheme="majorBidi" w:cstheme="majorBidi"/>
                <w:sz w:val="30"/>
                <w:szCs w:val="30"/>
              </w:rPr>
              <w:t>536,064)</w:t>
            </w:r>
            <w:r w:rsidRPr="00FE066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</w:tr>
      <w:tr w:rsidR="00FE0661" w:rsidRPr="00FE0661" w14:paraId="37DB38CA" w14:textId="77777777" w:rsidTr="00BE4B3B">
        <w:tc>
          <w:tcPr>
            <w:tcW w:w="6003" w:type="dxa"/>
          </w:tcPr>
          <w:p w14:paraId="2A00FEE2" w14:textId="77777777" w:rsidR="00FE0661" w:rsidRPr="00FE0661" w:rsidRDefault="00FE0661" w:rsidP="00FE0661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33EF541" w14:textId="43D4D3B2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(16,508)</w:t>
            </w:r>
          </w:p>
        </w:tc>
        <w:tc>
          <w:tcPr>
            <w:tcW w:w="270" w:type="dxa"/>
          </w:tcPr>
          <w:p w14:paraId="2153673A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7ABE0C9" w14:textId="3E94F5AA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18,463</w:t>
            </w:r>
          </w:p>
        </w:tc>
      </w:tr>
      <w:tr w:rsidR="00FE0661" w:rsidRPr="00FE0661" w14:paraId="4D85569C" w14:textId="77777777" w:rsidTr="00BE4B3B">
        <w:tc>
          <w:tcPr>
            <w:tcW w:w="6003" w:type="dxa"/>
          </w:tcPr>
          <w:p w14:paraId="701E78F1" w14:textId="77777777" w:rsidR="00FE0661" w:rsidRPr="00FE0661" w:rsidRDefault="00FE0661" w:rsidP="00FE0661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FE06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C12B467" w14:textId="1508538C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9,229</w:t>
            </w:r>
          </w:p>
        </w:tc>
        <w:tc>
          <w:tcPr>
            <w:tcW w:w="270" w:type="dxa"/>
          </w:tcPr>
          <w:p w14:paraId="549FC130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FC32C40" w14:textId="0D7F770B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164,490</w:t>
            </w:r>
          </w:p>
        </w:tc>
      </w:tr>
      <w:tr w:rsidR="00FE0661" w:rsidRPr="00FE0661" w14:paraId="42CA6F5E" w14:textId="77777777" w:rsidTr="00BE4B3B">
        <w:tc>
          <w:tcPr>
            <w:tcW w:w="6003" w:type="dxa"/>
          </w:tcPr>
          <w:p w14:paraId="0F5883D4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1C617BC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95838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B0A3CC7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61" w:rsidRPr="00FE0661" w14:paraId="15659095" w14:textId="77777777" w:rsidTr="00BE4B3B">
        <w:tc>
          <w:tcPr>
            <w:tcW w:w="6003" w:type="dxa"/>
          </w:tcPr>
          <w:p w14:paraId="6B1F3127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6AD945D" w14:textId="438083C3" w:rsidR="00FE0661" w:rsidRPr="00FE0661" w:rsidRDefault="009A464A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4,614</w:t>
            </w:r>
          </w:p>
        </w:tc>
        <w:tc>
          <w:tcPr>
            <w:tcW w:w="270" w:type="dxa"/>
          </w:tcPr>
          <w:p w14:paraId="6C217C8A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5BB3A248" w14:textId="0FED5B70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82,245</w:t>
            </w:r>
          </w:p>
        </w:tc>
      </w:tr>
      <w:tr w:rsidR="00FE0661" w:rsidRPr="00FE0661" w14:paraId="288218C5" w14:textId="77777777" w:rsidTr="00BE4B3B">
        <w:tc>
          <w:tcPr>
            <w:tcW w:w="6003" w:type="dxa"/>
          </w:tcPr>
          <w:p w14:paraId="7468513C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10151F9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9BF2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01154844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61" w:rsidRPr="00FE0661" w14:paraId="11550E80" w14:textId="77777777" w:rsidTr="00BE4B3B">
        <w:trPr>
          <w:trHeight w:val="432"/>
        </w:trPr>
        <w:tc>
          <w:tcPr>
            <w:tcW w:w="6003" w:type="dxa"/>
          </w:tcPr>
          <w:p w14:paraId="21FCFCA9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01759C21" w14:textId="7B98E0F6" w:rsidR="00FE0661" w:rsidRPr="00FE0661" w:rsidRDefault="009A464A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672,327</w:t>
            </w:r>
            <w:r w:rsidRPr="00FE066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17F346B7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AEC9676" w14:textId="3F0C68B3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770,539</w:t>
            </w:r>
            <w:r w:rsidRPr="00FE066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FE0661" w:rsidRPr="00FE0661" w14:paraId="4E321C36" w14:textId="77777777" w:rsidTr="00BE4B3B">
        <w:tc>
          <w:tcPr>
            <w:tcW w:w="6003" w:type="dxa"/>
          </w:tcPr>
          <w:p w14:paraId="071A120E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0E33567D" w14:textId="2FF1F772" w:rsidR="00FE0661" w:rsidRPr="00FE0661" w:rsidRDefault="009A464A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144,503</w:t>
            </w:r>
          </w:p>
        </w:tc>
        <w:tc>
          <w:tcPr>
            <w:tcW w:w="270" w:type="dxa"/>
          </w:tcPr>
          <w:p w14:paraId="6289C41D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A356A0B" w14:textId="1F0C8A28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163,482</w:t>
            </w:r>
          </w:p>
        </w:tc>
      </w:tr>
      <w:tr w:rsidR="00FE0661" w:rsidRPr="00FE0661" w14:paraId="0B573916" w14:textId="77777777" w:rsidTr="00BE4B3B">
        <w:tc>
          <w:tcPr>
            <w:tcW w:w="6003" w:type="dxa"/>
          </w:tcPr>
          <w:p w14:paraId="737112E3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22" w:type="dxa"/>
          </w:tcPr>
          <w:p w14:paraId="53EE9569" w14:textId="277BCD18" w:rsidR="00FE0661" w:rsidRPr="00FE0661" w:rsidRDefault="009A464A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(366,038)</w:t>
            </w:r>
          </w:p>
        </w:tc>
        <w:tc>
          <w:tcPr>
            <w:tcW w:w="270" w:type="dxa"/>
          </w:tcPr>
          <w:p w14:paraId="02E6BC3C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8CFEA2A" w14:textId="53371D48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(494,598)</w:t>
            </w:r>
          </w:p>
        </w:tc>
      </w:tr>
      <w:tr w:rsidR="00FE0661" w:rsidRPr="00FE0661" w14:paraId="1C8082FB" w14:textId="77777777" w:rsidTr="00BE4B3B">
        <w:tc>
          <w:tcPr>
            <w:tcW w:w="6003" w:type="dxa"/>
          </w:tcPr>
          <w:p w14:paraId="2C35B3B8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FE06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33C7290" w14:textId="54B36BCA" w:rsidR="00FE0661" w:rsidRPr="00FE0661" w:rsidRDefault="009A464A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450,792</w:t>
            </w:r>
          </w:p>
        </w:tc>
        <w:tc>
          <w:tcPr>
            <w:tcW w:w="270" w:type="dxa"/>
          </w:tcPr>
          <w:p w14:paraId="6103B42F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6245FEA" w14:textId="1F92D9D6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</w:rPr>
              <w:t>439,423</w:t>
            </w:r>
          </w:p>
        </w:tc>
      </w:tr>
      <w:tr w:rsidR="00FE0661" w:rsidRPr="00FE0661" w14:paraId="1410B685" w14:textId="77777777" w:rsidTr="00BE4B3B">
        <w:tc>
          <w:tcPr>
            <w:tcW w:w="6003" w:type="dxa"/>
          </w:tcPr>
          <w:p w14:paraId="092D8B0A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33BA66C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4206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5E2D89EA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61" w:rsidRPr="00FE0661" w14:paraId="7BFD5F92" w14:textId="77777777" w:rsidTr="00BE4B3B">
        <w:tc>
          <w:tcPr>
            <w:tcW w:w="6003" w:type="dxa"/>
          </w:tcPr>
          <w:p w14:paraId="6036BDFE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F23A386" w14:textId="7EBF00AA" w:rsidR="00FE0661" w:rsidRPr="00FE0661" w:rsidRDefault="003F3E79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054514E3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63F0DB3" w14:textId="3CBEB501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219,712</w:t>
            </w:r>
          </w:p>
        </w:tc>
      </w:tr>
      <w:tr w:rsidR="00FE0661" w:rsidRPr="00FE0661" w14:paraId="1DB6B78A" w14:textId="77777777" w:rsidTr="00BE4B3B">
        <w:tc>
          <w:tcPr>
            <w:tcW w:w="6003" w:type="dxa"/>
          </w:tcPr>
          <w:p w14:paraId="4248522F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B85AF83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B17A6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78B6F3DF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61" w:rsidRPr="00FE0661" w14:paraId="30A101EF" w14:textId="77777777" w:rsidTr="00BE4B3B">
        <w:tc>
          <w:tcPr>
            <w:tcW w:w="6003" w:type="dxa"/>
          </w:tcPr>
          <w:p w14:paraId="05ABE78D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2EDECB77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5365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3CFC2840" w14:textId="77777777" w:rsidR="00FE0661" w:rsidRPr="00FE0661" w:rsidRDefault="00FE0661" w:rsidP="00FE0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7E3" w:rsidRPr="00FE0661" w14:paraId="1D1A0A14" w14:textId="77777777" w:rsidTr="00BE4B3B">
        <w:trPr>
          <w:trHeight w:val="369"/>
        </w:trPr>
        <w:tc>
          <w:tcPr>
            <w:tcW w:w="6003" w:type="dxa"/>
          </w:tcPr>
          <w:p w14:paraId="2BD3E9C5" w14:textId="77777777" w:rsidR="009A37E3" w:rsidRPr="00FE0661" w:rsidRDefault="009A37E3" w:rsidP="009A37E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422" w:type="dxa"/>
          </w:tcPr>
          <w:p w14:paraId="7BBBEA07" w14:textId="09AFEE8B" w:rsidR="009A37E3" w:rsidRPr="00FE0661" w:rsidRDefault="009A37E3" w:rsidP="009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7,861</w:t>
            </w:r>
          </w:p>
        </w:tc>
        <w:tc>
          <w:tcPr>
            <w:tcW w:w="270" w:type="dxa"/>
          </w:tcPr>
          <w:p w14:paraId="730E08F9" w14:textId="77777777" w:rsidR="009A37E3" w:rsidRPr="00FE0661" w:rsidRDefault="009A37E3" w:rsidP="009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C7B312A" w14:textId="7C77AEAD" w:rsidR="009A37E3" w:rsidRPr="00FE0661" w:rsidRDefault="009A37E3" w:rsidP="009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6,478</w:t>
            </w:r>
          </w:p>
        </w:tc>
      </w:tr>
      <w:tr w:rsidR="009A37E3" w:rsidRPr="009E3BC3" w14:paraId="489DEB94" w14:textId="77777777" w:rsidTr="00BE4B3B">
        <w:tc>
          <w:tcPr>
            <w:tcW w:w="6003" w:type="dxa"/>
          </w:tcPr>
          <w:p w14:paraId="0B015173" w14:textId="77777777" w:rsidR="009A37E3" w:rsidRPr="00FE0661" w:rsidRDefault="009A37E3" w:rsidP="009A37E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661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22" w:type="dxa"/>
          </w:tcPr>
          <w:p w14:paraId="4C9E5463" w14:textId="3D5EF0C9" w:rsidR="009A37E3" w:rsidRPr="00FE0661" w:rsidRDefault="009A37E3" w:rsidP="009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368,540</w:t>
            </w:r>
          </w:p>
        </w:tc>
        <w:tc>
          <w:tcPr>
            <w:tcW w:w="270" w:type="dxa"/>
          </w:tcPr>
          <w:p w14:paraId="711828DD" w14:textId="77777777" w:rsidR="009A37E3" w:rsidRPr="00FE0661" w:rsidRDefault="009A37E3" w:rsidP="009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6E48A64" w14:textId="5387BAC1" w:rsidR="009A37E3" w:rsidRDefault="009A37E3" w:rsidP="009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299,752</w:t>
            </w:r>
          </w:p>
        </w:tc>
      </w:tr>
    </w:tbl>
    <w:p w14:paraId="535E647B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CDC1E4E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1A52B5F" w14:textId="76E98F43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770E33E3" w14:textId="77777777" w:rsidR="00A24C8F" w:rsidRDefault="00A24C8F" w:rsidP="00524E96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A24C8F" w:rsidSect="00A24C8F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619" w:gutter="0"/>
          <w:cols w:space="720"/>
          <w:docGrid w:linePitch="245"/>
        </w:sectPr>
      </w:pPr>
    </w:p>
    <w:p w14:paraId="4393B331" w14:textId="41A90C03" w:rsidR="004313CA" w:rsidRPr="00C81CBE" w:rsidRDefault="004313CA" w:rsidP="000A6C4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044C8F">
        <w:rPr>
          <w:rFonts w:asciiTheme="majorBidi" w:hAnsiTheme="majorBidi" w:cstheme="majorBidi" w:hint="cs"/>
          <w:b/>
          <w:bCs/>
          <w:sz w:val="30"/>
          <w:szCs w:val="30"/>
          <w:cs/>
        </w:rPr>
        <w:t>ในบริษัทย่อย</w:t>
      </w:r>
    </w:p>
    <w:p w14:paraId="076E3D04" w14:textId="0CEE8C71" w:rsidR="00D25755" w:rsidRDefault="00D25755" w:rsidP="0000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12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4"/>
        <w:gridCol w:w="1530"/>
        <w:gridCol w:w="991"/>
        <w:gridCol w:w="182"/>
        <w:gridCol w:w="720"/>
        <w:gridCol w:w="182"/>
        <w:gridCol w:w="720"/>
        <w:gridCol w:w="178"/>
        <w:gridCol w:w="723"/>
        <w:gridCol w:w="181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2"/>
        <w:gridCol w:w="718"/>
        <w:gridCol w:w="178"/>
        <w:gridCol w:w="723"/>
      </w:tblGrid>
      <w:tr w:rsidR="00004DE8" w:rsidRPr="005A5DED" w14:paraId="246ECF8B" w14:textId="77777777" w:rsidTr="008B527C">
        <w:trPr>
          <w:cantSplit/>
          <w:trHeight w:val="389"/>
        </w:trPr>
        <w:tc>
          <w:tcPr>
            <w:tcW w:w="2484" w:type="dxa"/>
          </w:tcPr>
          <w:p w14:paraId="0C7457C7" w14:textId="0CF5BC86" w:rsidR="00004DE8" w:rsidRPr="005A5DED" w:rsidRDefault="00004DE8" w:rsidP="00BA675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2"/>
          </w:tcPr>
          <w:p w14:paraId="38609222" w14:textId="77777777" w:rsidR="00004DE8" w:rsidRPr="005A5DED" w:rsidRDefault="00004DE8" w:rsidP="00BA6753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BD2E70F" w14:textId="77777777" w:rsidR="00004DE8" w:rsidRPr="005A5DED" w:rsidRDefault="00004DE8" w:rsidP="00BA6753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F719F2" w14:textId="77777777" w:rsidR="00004DE8" w:rsidRPr="005A5DED" w:rsidRDefault="00004DE8" w:rsidP="00BA675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6AB172D" w14:textId="77777777" w:rsidR="00004DE8" w:rsidRPr="005A5DED" w:rsidRDefault="00004DE8" w:rsidP="00BA6753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51760" w14:textId="77777777" w:rsidR="00004DE8" w:rsidRPr="005A5DED" w:rsidRDefault="00004DE8" w:rsidP="00BA6753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47EABA4" w14:textId="77777777" w:rsidR="00004DE8" w:rsidRPr="005A5DED" w:rsidRDefault="00004DE8" w:rsidP="00BA6753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36A2F3C6" w14:textId="64E2B2CF" w:rsidR="00004DE8" w:rsidRPr="005A5DED" w:rsidRDefault="00004DE8" w:rsidP="00EE371E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DE8" w:rsidRPr="005A5DED" w14:paraId="0ECBCB3A" w14:textId="77777777" w:rsidTr="008B527C">
        <w:trPr>
          <w:cantSplit/>
          <w:trHeight w:val="373"/>
        </w:trPr>
        <w:tc>
          <w:tcPr>
            <w:tcW w:w="2484" w:type="dxa"/>
          </w:tcPr>
          <w:p w14:paraId="12AF650A" w14:textId="77777777" w:rsidR="00004DE8" w:rsidRPr="005A5DED" w:rsidRDefault="00004DE8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83F50E" w14:textId="1C93C4F3" w:rsidR="00004DE8" w:rsidRPr="005A5DED" w:rsidRDefault="00004DE8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1" w:type="dxa"/>
          </w:tcPr>
          <w:p w14:paraId="29FAC993" w14:textId="6BF7587F" w:rsidR="00004DE8" w:rsidRPr="005A5DED" w:rsidRDefault="00004DE8" w:rsidP="008B527C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82" w:type="dxa"/>
          </w:tcPr>
          <w:p w14:paraId="1513DC47" w14:textId="77777777" w:rsidR="00004DE8" w:rsidRPr="005A5DED" w:rsidRDefault="00004DE8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1E57FD8" w14:textId="3B1F7492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5A5D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8" w:type="dxa"/>
          </w:tcPr>
          <w:p w14:paraId="1C66553E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gridSpan w:val="3"/>
          </w:tcPr>
          <w:p w14:paraId="16D6F5EB" w14:textId="77777777" w:rsidR="00004DE8" w:rsidRPr="005A5DED" w:rsidRDefault="00004DE8" w:rsidP="00004DE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7A5BB8" w14:textId="4FA4FDE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F1D7E61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AD7657" w14:textId="77777777" w:rsidR="00004DE8" w:rsidRPr="005A5DED" w:rsidRDefault="00004DE8" w:rsidP="00004DE8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59A551" w14:textId="24A19EE8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827FADA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759DFB4" w14:textId="77777777" w:rsidR="00004DE8" w:rsidRPr="005A5DED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3AA4FF" w14:textId="7DE7E9C8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3DD88635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4500A55A" w14:textId="77777777" w:rsidR="00004DE8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073010" w14:textId="44D445BC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004DE8" w:rsidRPr="005A5DED" w14:paraId="27D97C4F" w14:textId="77777777" w:rsidTr="008B527C">
        <w:trPr>
          <w:cantSplit/>
          <w:trHeight w:val="373"/>
        </w:trPr>
        <w:tc>
          <w:tcPr>
            <w:tcW w:w="2484" w:type="dxa"/>
          </w:tcPr>
          <w:p w14:paraId="2E6B4F7E" w14:textId="77777777" w:rsidR="00004DE8" w:rsidRPr="005A5DED" w:rsidRDefault="00004DE8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BB8C9E" w14:textId="77777777" w:rsidR="00004DE8" w:rsidRPr="005A5DED" w:rsidRDefault="00004DE8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24AD6548" w14:textId="4B55C6E1" w:rsidR="00004DE8" w:rsidRPr="005A5DED" w:rsidRDefault="00004DE8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B134629" w14:textId="77777777" w:rsidR="00004DE8" w:rsidRPr="005A5DED" w:rsidRDefault="00004DE8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D7765EB" w14:textId="2B235FE4" w:rsidR="00004DE8" w:rsidRPr="005A5DED" w:rsidRDefault="00004DE8" w:rsidP="00004DE8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088DA5BE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D1C146F" w14:textId="072275C3" w:rsidR="00004DE8" w:rsidRPr="005A5DED" w:rsidRDefault="00004DE8" w:rsidP="00004DE8">
            <w:pPr>
              <w:pStyle w:val="acctfourfigures"/>
              <w:tabs>
                <w:tab w:val="clear" w:pos="765"/>
                <w:tab w:val="decimal" w:pos="27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8" w:type="dxa"/>
          </w:tcPr>
          <w:p w14:paraId="7948B8D1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75E7299A" w14:textId="500C7BB3" w:rsidR="00004DE8" w:rsidRPr="005A5DED" w:rsidRDefault="00004DE8" w:rsidP="00004DE8">
            <w:pPr>
              <w:pStyle w:val="acctfourfigures"/>
              <w:tabs>
                <w:tab w:val="clear" w:pos="765"/>
                <w:tab w:val="decimal" w:pos="27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4033E691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2118A0" w14:textId="09F27545" w:rsidR="00004DE8" w:rsidRPr="005A5DED" w:rsidRDefault="00004DE8" w:rsidP="00004DE8">
            <w:pPr>
              <w:pStyle w:val="acctfourfigures"/>
              <w:tabs>
                <w:tab w:val="clear" w:pos="765"/>
                <w:tab w:val="decimal" w:pos="27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ABA84B2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08180F3" w14:textId="3589997B" w:rsidR="00004DE8" w:rsidRPr="005A5DED" w:rsidRDefault="00004DE8" w:rsidP="00004DE8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3CAD6A" w14:textId="77777777" w:rsidR="00004DE8" w:rsidRPr="005A5DED" w:rsidRDefault="00004DE8" w:rsidP="00004DE8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D58BC1" w14:textId="7AD1CD1C" w:rsidR="00004DE8" w:rsidRPr="005A5DED" w:rsidRDefault="00004DE8" w:rsidP="00004DE8">
            <w:pPr>
              <w:pStyle w:val="acctfourfigures"/>
              <w:tabs>
                <w:tab w:val="clear" w:pos="765"/>
                <w:tab w:val="decimal" w:pos="2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05F598E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4FB92C0" w14:textId="5DB6ABAC" w:rsidR="00004DE8" w:rsidRPr="005A5DED" w:rsidRDefault="00004DE8" w:rsidP="00004DE8">
            <w:pPr>
              <w:pStyle w:val="acctfourfigures"/>
              <w:tabs>
                <w:tab w:val="clear" w:pos="765"/>
                <w:tab w:val="decimal" w:pos="18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2399476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013BFF" w14:textId="43E4D31B" w:rsidR="00004DE8" w:rsidRPr="005A5DED" w:rsidRDefault="00004DE8" w:rsidP="00004DE8">
            <w:pPr>
              <w:pStyle w:val="acctfourfigures"/>
              <w:tabs>
                <w:tab w:val="clear" w:pos="765"/>
                <w:tab w:val="decimal" w:pos="18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38678A44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</w:tcPr>
          <w:p w14:paraId="77302A5E" w14:textId="3C8382AF" w:rsidR="00004DE8" w:rsidRPr="005A5DED" w:rsidRDefault="00004DE8" w:rsidP="00004DE8">
            <w:pPr>
              <w:pStyle w:val="acctfourfigures"/>
              <w:tabs>
                <w:tab w:val="clear" w:pos="765"/>
                <w:tab w:val="decimal" w:pos="180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DD645EC" w14:textId="77777777" w:rsidR="00004DE8" w:rsidRPr="005A5DED" w:rsidRDefault="00004DE8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</w:tcPr>
          <w:p w14:paraId="70452641" w14:textId="1C393F2E" w:rsidR="00004DE8" w:rsidRPr="005A5DED" w:rsidRDefault="00004DE8" w:rsidP="00004DE8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8B527C" w:rsidRPr="005A5DED" w14:paraId="6A73F53F" w14:textId="77777777" w:rsidTr="008B527C">
        <w:trPr>
          <w:cantSplit/>
          <w:trHeight w:val="373"/>
        </w:trPr>
        <w:tc>
          <w:tcPr>
            <w:tcW w:w="2484" w:type="dxa"/>
          </w:tcPr>
          <w:p w14:paraId="3B28D59B" w14:textId="77777777" w:rsidR="008B527C" w:rsidRPr="005A5DED" w:rsidRDefault="008B527C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977D17" w14:textId="77777777" w:rsidR="008B527C" w:rsidRPr="005A5DED" w:rsidRDefault="008B527C" w:rsidP="0000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14:paraId="54BE6E1E" w14:textId="77777777" w:rsidR="008B527C" w:rsidRPr="005A5DED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8936AD6" w14:textId="77777777" w:rsidR="008B527C" w:rsidRPr="005A5DED" w:rsidRDefault="008B527C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D21E954" w14:textId="5F68CFFD" w:rsidR="008B527C" w:rsidRPr="005A5DED" w:rsidRDefault="008B527C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</w:tcPr>
          <w:p w14:paraId="29011D73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6D79886F" w14:textId="41D9DD0E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527C" w:rsidRPr="005A5DED" w14:paraId="1CD75683" w14:textId="77777777" w:rsidTr="008B527C">
        <w:trPr>
          <w:cantSplit/>
          <w:trHeight w:val="373"/>
        </w:trPr>
        <w:tc>
          <w:tcPr>
            <w:tcW w:w="2484" w:type="dxa"/>
          </w:tcPr>
          <w:p w14:paraId="5D51BB3E" w14:textId="4CEA2EE0" w:rsidR="008B527C" w:rsidRPr="005A5DED" w:rsidRDefault="008B527C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ทางตรงในประเทศ</w:t>
            </w:r>
          </w:p>
        </w:tc>
        <w:tc>
          <w:tcPr>
            <w:tcW w:w="1530" w:type="dxa"/>
          </w:tcPr>
          <w:p w14:paraId="23891696" w14:textId="77777777" w:rsidR="008B527C" w:rsidRPr="005A5DED" w:rsidRDefault="008B527C" w:rsidP="0000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8F73331" w14:textId="77777777" w:rsidR="008B527C" w:rsidRPr="005A5DED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E73BD22" w14:textId="77777777" w:rsidR="008B527C" w:rsidRPr="005A5DED" w:rsidRDefault="008B527C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392BB57E" w14:textId="77777777" w:rsidR="008B527C" w:rsidRPr="00C81CBE" w:rsidRDefault="008B527C" w:rsidP="00004DE8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CDE6B3A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5BC482B6" w14:textId="77777777" w:rsidR="008B527C" w:rsidRPr="000C656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B527C" w:rsidRPr="005A5DED" w14:paraId="3554D6B5" w14:textId="77777777" w:rsidTr="008B527C">
        <w:trPr>
          <w:cantSplit/>
          <w:trHeight w:val="373"/>
        </w:trPr>
        <w:tc>
          <w:tcPr>
            <w:tcW w:w="2484" w:type="dxa"/>
          </w:tcPr>
          <w:p w14:paraId="4A1CCE74" w14:textId="77777777" w:rsidR="008B527C" w:rsidRPr="005A5DED" w:rsidRDefault="008B527C" w:rsidP="00004DE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อิชิตัน เพาเวอร์ จำกัด</w:t>
            </w:r>
          </w:p>
        </w:tc>
        <w:tc>
          <w:tcPr>
            <w:tcW w:w="1530" w:type="dxa"/>
          </w:tcPr>
          <w:p w14:paraId="4E291281" w14:textId="4D5B4E1F" w:rsidR="008B527C" w:rsidRPr="005A5DED" w:rsidRDefault="008B527C" w:rsidP="0000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32D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0432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991" w:type="dxa"/>
          </w:tcPr>
          <w:p w14:paraId="5B8BDF2E" w14:textId="4FFFF8E6" w:rsidR="008B527C" w:rsidRPr="005A5DED" w:rsidRDefault="008B527C" w:rsidP="008B527C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</w:tcPr>
          <w:p w14:paraId="1FFDDEED" w14:textId="77777777" w:rsidR="008B527C" w:rsidRPr="005A5DED" w:rsidRDefault="008B527C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95DDD32" w14:textId="77777777" w:rsidR="008B527C" w:rsidRPr="005A5DED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82" w:type="dxa"/>
          </w:tcPr>
          <w:p w14:paraId="50FBC2B8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69FAD6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8" w:type="dxa"/>
          </w:tcPr>
          <w:p w14:paraId="2DC8D675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0CD823DE" w14:textId="239661A5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1" w:type="dxa"/>
          </w:tcPr>
          <w:p w14:paraId="5AE4BB90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13FC5AD5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1,000</w:t>
            </w:r>
          </w:p>
        </w:tc>
        <w:tc>
          <w:tcPr>
            <w:tcW w:w="180" w:type="dxa"/>
          </w:tcPr>
          <w:p w14:paraId="533556D9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51A8E2" w14:textId="77777777" w:rsidR="008B527C" w:rsidRPr="00004DE8" w:rsidRDefault="008B527C" w:rsidP="00004DE8">
            <w:pPr>
              <w:tabs>
                <w:tab w:val="clear" w:pos="454"/>
                <w:tab w:val="clear" w:pos="680"/>
                <w:tab w:val="decimal" w:pos="281"/>
                <w:tab w:val="left" w:pos="45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17C8CF14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BCF81A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1,000</w:t>
            </w:r>
          </w:p>
        </w:tc>
        <w:tc>
          <w:tcPr>
            <w:tcW w:w="180" w:type="dxa"/>
          </w:tcPr>
          <w:p w14:paraId="2586BC03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E78C44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(76,000)</w:t>
            </w:r>
          </w:p>
        </w:tc>
        <w:tc>
          <w:tcPr>
            <w:tcW w:w="180" w:type="dxa"/>
          </w:tcPr>
          <w:p w14:paraId="19FCE9FE" w14:textId="77777777" w:rsidR="008B527C" w:rsidRPr="00004DE8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A96E39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CF635FA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0C81BDA5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55264D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5AB3D21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B527C" w:rsidRPr="005A5DED" w14:paraId="367D467B" w14:textId="77777777" w:rsidTr="008B527C">
        <w:trPr>
          <w:cantSplit/>
          <w:trHeight w:val="326"/>
        </w:trPr>
        <w:tc>
          <w:tcPr>
            <w:tcW w:w="2484" w:type="dxa"/>
          </w:tcPr>
          <w:p w14:paraId="12BDAEAE" w14:textId="77777777" w:rsidR="008B527C" w:rsidRPr="005A5DED" w:rsidRDefault="008B527C" w:rsidP="00004DE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1E30349" w14:textId="77777777" w:rsidR="008B527C" w:rsidRPr="000432D6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1F4970" w14:textId="77777777" w:rsidR="008B527C" w:rsidRPr="005A5DED" w:rsidRDefault="008B527C" w:rsidP="00004DE8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C513CE2" w14:textId="77777777" w:rsidR="008B527C" w:rsidRPr="005A5DED" w:rsidRDefault="008B527C" w:rsidP="00004DE8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39972DB" w14:textId="77777777" w:rsidR="008B527C" w:rsidRPr="005A5DED" w:rsidRDefault="008B527C" w:rsidP="00004DE8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0D823B5" w14:textId="77777777" w:rsidR="008B527C" w:rsidRPr="005A5DED" w:rsidRDefault="008B527C" w:rsidP="00004DE8">
            <w:pPr>
              <w:pStyle w:val="acctfourfigures"/>
              <w:tabs>
                <w:tab w:val="decimal" w:pos="551"/>
                <w:tab w:val="decimal" w:pos="5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DEC307" w14:textId="77777777" w:rsidR="008B527C" w:rsidRPr="005A5DED" w:rsidRDefault="008B527C" w:rsidP="00004DE8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2ECA927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3C220D31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160EA58" w14:textId="77777777" w:rsidR="008B527C" w:rsidRPr="005A5DED" w:rsidRDefault="008B527C" w:rsidP="00004DE8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E0AE7C4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36A3415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5CBB9C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76,000</w:t>
            </w:r>
          </w:p>
        </w:tc>
        <w:tc>
          <w:tcPr>
            <w:tcW w:w="180" w:type="dxa"/>
          </w:tcPr>
          <w:p w14:paraId="2C960912" w14:textId="77777777" w:rsidR="008B527C" w:rsidRPr="005A5DED" w:rsidRDefault="008B527C" w:rsidP="00004DE8">
            <w:pPr>
              <w:pStyle w:val="acctfourfigures"/>
              <w:tabs>
                <w:tab w:val="decimal" w:pos="5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E6B043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5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0" w:type="dxa"/>
          </w:tcPr>
          <w:p w14:paraId="3704C113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6FBB5C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(76,000)</w:t>
            </w:r>
          </w:p>
        </w:tc>
        <w:tc>
          <w:tcPr>
            <w:tcW w:w="180" w:type="dxa"/>
          </w:tcPr>
          <w:p w14:paraId="7573A0DE" w14:textId="77777777" w:rsidR="008B527C" w:rsidRPr="005A5DED" w:rsidRDefault="008B527C" w:rsidP="00004DE8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EF6CCA" w14:textId="77777777" w:rsidR="008B527C" w:rsidRPr="00F349A8" w:rsidRDefault="008B527C" w:rsidP="00004DE8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2D833C" w14:textId="77777777" w:rsidR="008B527C" w:rsidRPr="00F349A8" w:rsidRDefault="008B527C" w:rsidP="00004DE8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0106665" w14:textId="77777777" w:rsidR="008B527C" w:rsidRPr="00F349A8" w:rsidRDefault="008B527C" w:rsidP="00004DE8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35031D" w14:textId="77777777" w:rsidR="008B527C" w:rsidRPr="00F349A8" w:rsidRDefault="008B527C" w:rsidP="00004DE8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CC541E1" w14:textId="77777777" w:rsidR="008B527C" w:rsidRPr="00F349A8" w:rsidRDefault="008B527C" w:rsidP="00004DE8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68E711E" w14:textId="77777777" w:rsidR="00EE371E" w:rsidRPr="00C81CBE" w:rsidRDefault="00EE371E" w:rsidP="0043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8A10E" w14:textId="260D7C93" w:rsidR="00A44832" w:rsidRDefault="00A44832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121A">
        <w:rPr>
          <w:rFonts w:asciiTheme="majorBidi" w:hAnsiTheme="majorBidi" w:cstheme="majorBidi" w:hint="cs"/>
          <w:spacing w:val="1"/>
          <w:sz w:val="30"/>
          <w:szCs w:val="30"/>
          <w:cs/>
        </w:rPr>
        <w:t xml:space="preserve">เมื่อวันที่ </w:t>
      </w:r>
      <w:r w:rsidRPr="0028121A">
        <w:rPr>
          <w:rFonts w:asciiTheme="majorBidi" w:hAnsiTheme="majorBidi" w:cstheme="majorBidi"/>
          <w:spacing w:val="1"/>
          <w:sz w:val="30"/>
          <w:szCs w:val="30"/>
        </w:rPr>
        <w:t xml:space="preserve">8 </w:t>
      </w:r>
      <w:r w:rsidRPr="0028121A">
        <w:rPr>
          <w:rFonts w:asciiTheme="majorBidi" w:hAnsiTheme="majorBidi" w:cstheme="majorBidi" w:hint="cs"/>
          <w:spacing w:val="1"/>
          <w:sz w:val="30"/>
          <w:szCs w:val="30"/>
          <w:cs/>
        </w:rPr>
        <w:t xml:space="preserve">พฤศจิกายน </w:t>
      </w:r>
      <w:r w:rsidRPr="0028121A">
        <w:rPr>
          <w:rFonts w:asciiTheme="majorBidi" w:hAnsiTheme="majorBidi" w:cstheme="majorBidi"/>
          <w:spacing w:val="1"/>
          <w:sz w:val="30"/>
          <w:szCs w:val="30"/>
        </w:rPr>
        <w:t>2566</w:t>
      </w:r>
      <w:r w:rsidRPr="0028121A">
        <w:rPr>
          <w:rFonts w:asciiTheme="majorBidi" w:hAnsiTheme="majorBidi" w:cstheme="majorBidi" w:hint="cs"/>
          <w:spacing w:val="1"/>
          <w:sz w:val="30"/>
          <w:szCs w:val="30"/>
          <w:cs/>
        </w:rPr>
        <w:t xml:space="preserve"> ที่ประชุมคณะกรรมการของบริษัทได้มีมติอนุมัติการเพิ่มเงินลงทุนในบริษัทย่อย เป็นจำนวนเงิน </w:t>
      </w:r>
      <w:r w:rsidRPr="0028121A">
        <w:rPr>
          <w:rFonts w:asciiTheme="majorBidi" w:hAnsiTheme="majorBidi" w:cstheme="majorBidi"/>
          <w:spacing w:val="1"/>
          <w:sz w:val="30"/>
          <w:szCs w:val="30"/>
        </w:rPr>
        <w:t xml:space="preserve">75 </w:t>
      </w:r>
      <w:r w:rsidRPr="0028121A">
        <w:rPr>
          <w:rFonts w:asciiTheme="majorBidi" w:hAnsiTheme="majorBidi" w:cstheme="majorBidi" w:hint="cs"/>
          <w:spacing w:val="1"/>
          <w:sz w:val="30"/>
          <w:szCs w:val="30"/>
          <w:cs/>
        </w:rPr>
        <w:t>ล้านบาท โดยบริษัทย่อยเพิ่มทุนจดทะเบียนจาก</w:t>
      </w:r>
      <w:r w:rsidR="002812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>
        <w:rPr>
          <w:rFonts w:asciiTheme="majorBidi" w:hAnsiTheme="majorBidi" w:cstheme="majorBidi"/>
          <w:sz w:val="30"/>
          <w:szCs w:val="30"/>
        </w:rPr>
        <w:t xml:space="preserve">76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="00143871">
        <w:rPr>
          <w:rFonts w:asciiTheme="majorBidi" w:hAnsiTheme="majorBidi" w:cstheme="majorBidi"/>
          <w:sz w:val="30"/>
          <w:szCs w:val="30"/>
        </w:rPr>
        <w:t>30</w:t>
      </w:r>
      <w:r w:rsidR="005C2643">
        <w:rPr>
          <w:rFonts w:asciiTheme="majorBidi" w:hAnsiTheme="majorBidi" w:cstheme="majorBidi"/>
          <w:sz w:val="30"/>
          <w:szCs w:val="30"/>
        </w:rPr>
        <w:t xml:space="preserve"> </w:t>
      </w:r>
      <w:r w:rsidR="005C264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C2643">
        <w:rPr>
          <w:rFonts w:asciiTheme="majorBidi" w:hAnsiTheme="majorBidi" w:cstheme="majorBidi"/>
          <w:sz w:val="30"/>
          <w:szCs w:val="30"/>
        </w:rPr>
        <w:t>2566</w:t>
      </w:r>
    </w:p>
    <w:p w14:paraId="6E70C77A" w14:textId="77A1765F" w:rsidR="00CC12A3" w:rsidRDefault="00CC12A3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71FD0" w14:textId="2F01A81A" w:rsidR="00CC12A3" w:rsidRDefault="00CC12A3" w:rsidP="00EE3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ผู้บริหารได้ประเมินมูลค่าที่คาดว่าจะได้รับคืนของเงินลงทุนในบริษัทย่อย และได้บันทึกค่าเผื่อผลขาดทุนจากการด้อยค่าของเงินลงทุนใน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บริษัทย่อยในงบแสดงฐานะการเงินเฉพาะกิจการเป็นจำนวน </w:t>
      </w:r>
      <w:r>
        <w:rPr>
          <w:rFonts w:asciiTheme="majorBidi" w:hAnsiTheme="majorBidi" w:cstheme="majorBidi"/>
          <w:sz w:val="30"/>
          <w:szCs w:val="30"/>
        </w:rPr>
        <w:t xml:space="preserve">76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5859AB" w14:textId="6E07096A" w:rsidR="00044C8F" w:rsidRDefault="00044C8F" w:rsidP="005C251D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B04DFC" w14:textId="02E2425E" w:rsidR="00460BCC" w:rsidRPr="00924DBA" w:rsidRDefault="00E322DE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4DBA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924DBA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6BAC7E2F" w14:textId="77777777" w:rsidR="00DD6D33" w:rsidRPr="009E3BC3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45C31E9" w14:textId="77777777" w:rsidTr="009E1CBA">
        <w:tc>
          <w:tcPr>
            <w:tcW w:w="2790" w:type="dxa"/>
          </w:tcPr>
          <w:p w14:paraId="5371AF68" w14:textId="77777777" w:rsidR="0093599F" w:rsidRPr="009E3BC3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9" w:type="dxa"/>
            <w:gridSpan w:val="17"/>
          </w:tcPr>
          <w:p w14:paraId="4B631CFF" w14:textId="77777777" w:rsidR="0093599F" w:rsidRPr="009E3BC3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6367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9E3BC3" w14:paraId="1D67BFD4" w14:textId="77777777" w:rsidTr="009E1CBA">
        <w:tc>
          <w:tcPr>
            <w:tcW w:w="2790" w:type="dxa"/>
          </w:tcPr>
          <w:p w14:paraId="4FF3983A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3C814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BF8D6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A02546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2B02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EC3A62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0B888B4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532BA9" w14:textId="77777777" w:rsidR="000B7B06" w:rsidRPr="00C975E4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1BEAD36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07E102" w14:textId="77777777" w:rsidR="000B7B06" w:rsidRPr="00C975E4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284FF54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E8064E7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BC4C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4F2D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F4A5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E4A38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6278C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FC1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71C5E7EF" w14:textId="77777777" w:rsidTr="009E1CBA">
        <w:tc>
          <w:tcPr>
            <w:tcW w:w="2790" w:type="dxa"/>
          </w:tcPr>
          <w:p w14:paraId="3036F07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B41E3C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F8BA31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F0BADD7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8C1E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D2DE7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02AD02CD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513336" w14:textId="77777777" w:rsidR="000B7B06" w:rsidRPr="00C975E4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40267610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C0D52" w14:textId="77777777" w:rsidR="000B7B06" w:rsidRPr="00C975E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DE7BD8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E5EF3D5" w14:textId="77777777" w:rsidR="000B7B06" w:rsidRPr="00B86CF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BBCFBBB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22E77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E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D4C2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65F9B1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E4F5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38E588BC" w14:textId="77777777" w:rsidTr="009E1CBA">
        <w:tc>
          <w:tcPr>
            <w:tcW w:w="2790" w:type="dxa"/>
          </w:tcPr>
          <w:p w14:paraId="505FB24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77B1B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B4A737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C0F45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22AAA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F9254D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0A18DF01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2FEFB8" w14:textId="77777777" w:rsidR="000B7B06" w:rsidRPr="00C975E4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50C5531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CE948" w14:textId="77777777" w:rsidR="000B7B06" w:rsidRPr="00C975E4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6FE36A3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182EFFE" w14:textId="77777777" w:rsidR="000B7B06" w:rsidRPr="00B86CF4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73DC8E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01EE6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627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4C528" w14:textId="77777777" w:rsidR="000B7B06" w:rsidRPr="009E3BC3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0B7B06"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9C330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F30F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2CD4B24C" w14:textId="77777777" w:rsidTr="009E1CBA">
        <w:tc>
          <w:tcPr>
            <w:tcW w:w="2790" w:type="dxa"/>
          </w:tcPr>
          <w:p w14:paraId="58BB5F73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499FBD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4E81CAC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4D528A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56469F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4165BE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7FE91B63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CC9E6D" w14:textId="77777777" w:rsidR="000B7B06" w:rsidRPr="00C975E4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0E68002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9A058" w14:textId="77777777" w:rsidR="000B7B06" w:rsidRPr="00C975E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319451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7C0CCB" w14:textId="77777777" w:rsidR="000B7B06" w:rsidRPr="00B86CF4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6CF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03C39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3E573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366C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CC0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DD0B3E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3A2A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B7B06" w:rsidRPr="009E3BC3" w14:paraId="0BFB7EB1" w14:textId="77777777" w:rsidTr="009E1CBA">
        <w:tc>
          <w:tcPr>
            <w:tcW w:w="2790" w:type="dxa"/>
          </w:tcPr>
          <w:p w14:paraId="76C8D337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9" w:type="dxa"/>
            <w:gridSpan w:val="17"/>
          </w:tcPr>
          <w:p w14:paraId="115BDB5F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975E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9E3BC3" w14:paraId="1E8448C0" w14:textId="77777777" w:rsidTr="009E1CBA">
        <w:tc>
          <w:tcPr>
            <w:tcW w:w="2790" w:type="dxa"/>
          </w:tcPr>
          <w:p w14:paraId="4A38021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61B562F4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21DBC" w14:textId="77777777" w:rsidR="000B7B06" w:rsidRPr="009E3BC3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45B68C7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F459B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ADFE55" w14:textId="77777777" w:rsidR="000B7B06" w:rsidRPr="009E3BC3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02F778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DC8259" w14:textId="77777777" w:rsidR="000B7B06" w:rsidRPr="00C975E4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5C4F" w14:textId="77777777" w:rsidR="000B7B06" w:rsidRPr="00C975E4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BF2395" w14:textId="77777777" w:rsidR="000B7B06" w:rsidRPr="00C975E4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C4DFA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2C4B8F3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80D5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5360C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749F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FD803F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D997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66883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5799" w:rsidRPr="009E3BC3" w14:paraId="463C54ED" w14:textId="77777777" w:rsidTr="009E1CBA">
        <w:tc>
          <w:tcPr>
            <w:tcW w:w="2790" w:type="dxa"/>
          </w:tcPr>
          <w:p w14:paraId="53E7AC04" w14:textId="549E0F39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7D1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79BEED1E" w14:textId="4C8B69BE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D7D19">
              <w:rPr>
                <w:rFonts w:asciiTheme="majorBidi" w:hAnsiTheme="majorBidi" w:cstheme="majorBidi"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2C9B85AB" w14:textId="77777777" w:rsidR="00DA5799" w:rsidRPr="005D7D19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63CF01" w14:textId="7B8D45F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D7D19">
              <w:rPr>
                <w:rFonts w:asciiTheme="majorBidi" w:hAnsiTheme="majorBidi" w:cstheme="majorBidi"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41094A0E" w14:textId="7777777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6ADC1F" w14:textId="3330D4FC" w:rsidR="00DA5799" w:rsidRPr="005F69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F69C3">
              <w:rPr>
                <w:rFonts w:asciiTheme="majorBidi" w:hAnsiTheme="majorBidi" w:cstheme="majorBidi"/>
                <w:sz w:val="26"/>
                <w:szCs w:val="26"/>
              </w:rPr>
              <w:t>2,646,849</w:t>
            </w:r>
          </w:p>
        </w:tc>
        <w:tc>
          <w:tcPr>
            <w:tcW w:w="241" w:type="dxa"/>
          </w:tcPr>
          <w:p w14:paraId="4A8B4D5B" w14:textId="7777777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D236975" w14:textId="6723419B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5,762,645</w:t>
            </w:r>
          </w:p>
        </w:tc>
        <w:tc>
          <w:tcPr>
            <w:tcW w:w="236" w:type="dxa"/>
          </w:tcPr>
          <w:p w14:paraId="32919FB2" w14:textId="77777777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8429D" w14:textId="53214CDB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82,310</w:t>
            </w:r>
          </w:p>
        </w:tc>
        <w:tc>
          <w:tcPr>
            <w:tcW w:w="243" w:type="dxa"/>
          </w:tcPr>
          <w:p w14:paraId="2D10376F" w14:textId="7777777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2B7237" w14:textId="50392705" w:rsidR="00DA5799" w:rsidRPr="003A2152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A2152">
              <w:rPr>
                <w:rFonts w:asciiTheme="majorBidi" w:hAnsiTheme="majorBidi" w:cstheme="majorBidi"/>
                <w:sz w:val="26"/>
                <w:szCs w:val="26"/>
              </w:rPr>
              <w:t>243,369</w:t>
            </w:r>
          </w:p>
        </w:tc>
        <w:tc>
          <w:tcPr>
            <w:tcW w:w="270" w:type="dxa"/>
          </w:tcPr>
          <w:p w14:paraId="37C9A077" w14:textId="7777777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1DD211" w14:textId="3BD32E91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D7D19">
              <w:rPr>
                <w:rFonts w:asciiTheme="majorBidi" w:hAnsiTheme="majorBidi" w:cstheme="majorBidi"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0C10B20B" w14:textId="7777777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AF7A1" w14:textId="49D8595F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D7D19"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270" w:type="dxa"/>
          </w:tcPr>
          <w:p w14:paraId="294ADF10" w14:textId="77777777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5C4127" w14:textId="1307C18C" w:rsidR="00DA5799" w:rsidRPr="005D7D19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D7D19">
              <w:rPr>
                <w:rFonts w:asciiTheme="majorBidi" w:hAnsiTheme="majorBidi" w:cstheme="majorBidi"/>
                <w:sz w:val="26"/>
                <w:szCs w:val="26"/>
              </w:rPr>
              <w:t>9,260,525</w:t>
            </w:r>
          </w:p>
        </w:tc>
      </w:tr>
      <w:tr w:rsidR="00DA5799" w:rsidRPr="009E3BC3" w14:paraId="13726CCD" w14:textId="77777777" w:rsidTr="009E1CBA">
        <w:tc>
          <w:tcPr>
            <w:tcW w:w="2790" w:type="dxa"/>
          </w:tcPr>
          <w:p w14:paraId="1392E72F" w14:textId="2C2413FE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5BBBCCF" w14:textId="1E47C4BB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4716A9" w14:textId="77777777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3D137B" w14:textId="0225A9ED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213777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59ABA5" w14:textId="35A961CA" w:rsidR="00DA5799" w:rsidRPr="005F69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F6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61AA37F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FF0EB6" w14:textId="6AB7ED9F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E43235" w14:textId="77777777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71024" w14:textId="55D95651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1,011</w:t>
            </w:r>
          </w:p>
        </w:tc>
        <w:tc>
          <w:tcPr>
            <w:tcW w:w="243" w:type="dxa"/>
          </w:tcPr>
          <w:p w14:paraId="3EE31CB4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D10740" w14:textId="2F42ECB8" w:rsidR="00DA5799" w:rsidRPr="003A2152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A2152">
              <w:rPr>
                <w:rFonts w:asciiTheme="majorBidi" w:hAnsiTheme="majorBidi" w:cstheme="majorBidi"/>
                <w:sz w:val="26"/>
                <w:szCs w:val="26"/>
              </w:rPr>
              <w:t>7,326</w:t>
            </w:r>
          </w:p>
        </w:tc>
        <w:tc>
          <w:tcPr>
            <w:tcW w:w="270" w:type="dxa"/>
          </w:tcPr>
          <w:p w14:paraId="530FDE44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EC380" w14:textId="1157CB3B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2ED572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F6F5A" w14:textId="0A2F2B98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119,514</w:t>
            </w:r>
          </w:p>
        </w:tc>
        <w:tc>
          <w:tcPr>
            <w:tcW w:w="270" w:type="dxa"/>
          </w:tcPr>
          <w:p w14:paraId="471F89C4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4F547" w14:textId="219E16F6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127,851</w:t>
            </w:r>
          </w:p>
        </w:tc>
      </w:tr>
      <w:tr w:rsidR="00DA5799" w:rsidRPr="009E3BC3" w14:paraId="3A2D2FA4" w14:textId="77777777" w:rsidTr="009E1CBA">
        <w:tc>
          <w:tcPr>
            <w:tcW w:w="2790" w:type="dxa"/>
          </w:tcPr>
          <w:p w14:paraId="27C4BD4E" w14:textId="7E64A838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19F2217" w14:textId="5CE60666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EBB482" w14:textId="77777777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78A523" w14:textId="5FA72569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F53F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C4614F" w14:textId="52F70CE7" w:rsidR="00DA5799" w:rsidRPr="005F69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F69C3">
              <w:rPr>
                <w:rFonts w:asciiTheme="majorBidi" w:hAnsiTheme="majorBidi" w:cstheme="majorBidi"/>
                <w:sz w:val="26"/>
                <w:szCs w:val="26"/>
              </w:rPr>
              <w:t>48,130</w:t>
            </w:r>
          </w:p>
        </w:tc>
        <w:tc>
          <w:tcPr>
            <w:tcW w:w="241" w:type="dxa"/>
          </w:tcPr>
          <w:p w14:paraId="41D5CAFF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D9746D" w14:textId="0228D3B0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67,777</w:t>
            </w:r>
          </w:p>
        </w:tc>
        <w:tc>
          <w:tcPr>
            <w:tcW w:w="236" w:type="dxa"/>
          </w:tcPr>
          <w:p w14:paraId="4E5440A1" w14:textId="77777777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041D3" w14:textId="08684103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929ED41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7FB9E6" w14:textId="75148FF2" w:rsidR="00DA5799" w:rsidRPr="003A2152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A2152">
              <w:rPr>
                <w:rFonts w:asciiTheme="majorBidi" w:hAnsiTheme="majorBidi" w:cstheme="majorBidi"/>
                <w:sz w:val="26"/>
                <w:szCs w:val="26"/>
              </w:rPr>
              <w:t>3,012</w:t>
            </w:r>
          </w:p>
        </w:tc>
        <w:tc>
          <w:tcPr>
            <w:tcW w:w="270" w:type="dxa"/>
          </w:tcPr>
          <w:p w14:paraId="270B5385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FDA2C" w14:textId="170E53ED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1C76A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C0A0B" w14:textId="3E991C1A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(118,919)</w:t>
            </w:r>
          </w:p>
        </w:tc>
        <w:tc>
          <w:tcPr>
            <w:tcW w:w="270" w:type="dxa"/>
          </w:tcPr>
          <w:p w14:paraId="065A2E5A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0EAD1" w14:textId="7DA42122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5799" w:rsidRPr="009E3BC3" w14:paraId="50AF6451" w14:textId="77777777" w:rsidTr="009E1CBA">
        <w:tc>
          <w:tcPr>
            <w:tcW w:w="2790" w:type="dxa"/>
          </w:tcPr>
          <w:p w14:paraId="19F9EE9E" w14:textId="76966127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443D4C7" w14:textId="0EBF7A19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946A4AB" w14:textId="77777777" w:rsidR="00DA5799" w:rsidRPr="009E3BC3" w:rsidRDefault="00DA5799" w:rsidP="00DA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6280DD0" w14:textId="568AA97A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A6A84C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934D3E" w14:textId="7DE3D81F" w:rsidR="00DA5799" w:rsidRPr="005F69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5F69C3">
              <w:rPr>
                <w:rFonts w:asciiTheme="majorBidi" w:hAnsiTheme="majorBidi" w:cstheme="majorBidi"/>
                <w:sz w:val="26"/>
                <w:szCs w:val="26"/>
              </w:rPr>
              <w:t>(619)</w:t>
            </w:r>
          </w:p>
        </w:tc>
        <w:tc>
          <w:tcPr>
            <w:tcW w:w="241" w:type="dxa"/>
          </w:tcPr>
          <w:p w14:paraId="43071100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23FFCD" w14:textId="4639C65A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(17,130)</w:t>
            </w:r>
          </w:p>
        </w:tc>
        <w:tc>
          <w:tcPr>
            <w:tcW w:w="236" w:type="dxa"/>
          </w:tcPr>
          <w:p w14:paraId="5D1903EF" w14:textId="77777777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8C4F7" w14:textId="62B319E9" w:rsidR="00DA5799" w:rsidRPr="00C975E4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243" w:type="dxa"/>
          </w:tcPr>
          <w:p w14:paraId="0268EE35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871CC2" w14:textId="760EE8E4" w:rsidR="00DA5799" w:rsidRPr="003A2152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A2152">
              <w:rPr>
                <w:rFonts w:asciiTheme="majorBidi" w:hAnsiTheme="majorBidi" w:cstheme="majorBidi"/>
                <w:sz w:val="26"/>
                <w:szCs w:val="26"/>
              </w:rPr>
              <w:t>(449)</w:t>
            </w:r>
          </w:p>
        </w:tc>
        <w:tc>
          <w:tcPr>
            <w:tcW w:w="270" w:type="dxa"/>
          </w:tcPr>
          <w:p w14:paraId="7066E61D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96DAC0" w14:textId="453E7ADC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52C719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CF1A3" w14:textId="4B7EE6D0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EBE" w14:textId="77777777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426F2A" w14:textId="158A6E19" w:rsidR="00DA5799" w:rsidRPr="009E3BC3" w:rsidRDefault="00DA5799" w:rsidP="00DA57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(18,294)</w:t>
            </w:r>
          </w:p>
        </w:tc>
      </w:tr>
      <w:tr w:rsidR="00120570" w:rsidRPr="009E3BC3" w14:paraId="538A3CE7" w14:textId="77777777" w:rsidTr="009E1CBA">
        <w:tc>
          <w:tcPr>
            <w:tcW w:w="2790" w:type="dxa"/>
          </w:tcPr>
          <w:p w14:paraId="7C7EA29E" w14:textId="72C63231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D7D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3172D9" w14:textId="0002DA4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10FB498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8FE2D1" w14:textId="2C1D6D9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D3D3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229C15" w14:textId="392DC64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CAAC8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E492A75" w14:textId="45FDEB04" w:rsidR="00120570" w:rsidRPr="00C975E4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908F" w14:textId="77777777" w:rsidR="00120570" w:rsidRPr="00C975E4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CB7C9" w14:textId="62BB4975" w:rsidR="00120570" w:rsidRPr="00C975E4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C935AF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163B88" w14:textId="380CEBB5" w:rsidR="00120570" w:rsidRPr="003A2152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69CE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5B95" w14:textId="385F38A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C1AC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D02BD" w14:textId="1E6C35F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EE57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54FFB" w14:textId="2AC9E53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7D19" w:rsidRPr="00317DC1" w14:paraId="62B2F67A" w14:textId="77777777" w:rsidTr="009E1CBA">
        <w:tc>
          <w:tcPr>
            <w:tcW w:w="2790" w:type="dxa"/>
          </w:tcPr>
          <w:p w14:paraId="794F5955" w14:textId="30CC82F1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42315E6" w14:textId="0A9ADF2A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010C1ADC" w14:textId="77777777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6F189A" w14:textId="7270111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690FAC01" w14:textId="7777777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46826D" w14:textId="504CA075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2,694,360</w:t>
            </w:r>
          </w:p>
        </w:tc>
        <w:tc>
          <w:tcPr>
            <w:tcW w:w="241" w:type="dxa"/>
          </w:tcPr>
          <w:p w14:paraId="41063DD4" w14:textId="7777777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7ECAA1" w14:textId="26B48125" w:rsidR="005D7D19" w:rsidRPr="00C975E4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5,813,292</w:t>
            </w:r>
          </w:p>
        </w:tc>
        <w:tc>
          <w:tcPr>
            <w:tcW w:w="236" w:type="dxa"/>
          </w:tcPr>
          <w:p w14:paraId="46304972" w14:textId="77777777" w:rsidR="005D7D19" w:rsidRPr="00C975E4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E74C7" w14:textId="75CB3DB5" w:rsidR="005D7D19" w:rsidRPr="00C975E4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5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83,225</w:t>
            </w:r>
          </w:p>
        </w:tc>
        <w:tc>
          <w:tcPr>
            <w:tcW w:w="243" w:type="dxa"/>
          </w:tcPr>
          <w:p w14:paraId="1F52D262" w14:textId="7777777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75DB625" w14:textId="110B3DB8" w:rsidR="005D7D19" w:rsidRPr="003A2152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21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253,258</w:t>
            </w:r>
          </w:p>
        </w:tc>
        <w:tc>
          <w:tcPr>
            <w:tcW w:w="270" w:type="dxa"/>
          </w:tcPr>
          <w:p w14:paraId="71217A49" w14:textId="7777777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D4259" w14:textId="774B8426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10C725AE" w14:textId="7777777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D336A" w14:textId="27198A83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3,697</w:t>
            </w:r>
          </w:p>
        </w:tc>
        <w:tc>
          <w:tcPr>
            <w:tcW w:w="270" w:type="dxa"/>
          </w:tcPr>
          <w:p w14:paraId="06AA53FC" w14:textId="77777777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4A24B" w14:textId="19E37BDD" w:rsidR="005D7D19" w:rsidRPr="009E3BC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9,370,082</w:t>
            </w:r>
          </w:p>
        </w:tc>
      </w:tr>
      <w:tr w:rsidR="005D7D19" w:rsidRPr="009E3BC3" w14:paraId="13B7978A" w14:textId="77777777" w:rsidTr="009E1CBA">
        <w:tc>
          <w:tcPr>
            <w:tcW w:w="2790" w:type="dxa"/>
          </w:tcPr>
          <w:p w14:paraId="06A6A15B" w14:textId="77777777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188DD46" w14:textId="7E737D4C" w:rsidR="000E3562" w:rsidRPr="00381A4E" w:rsidRDefault="000E3562" w:rsidP="000E35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9DAFA1" w14:textId="77777777" w:rsidR="005D7D19" w:rsidRPr="00381A4E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678E3A" w14:textId="2227BE3C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C81FA2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727E85" w14:textId="0077B207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11,249</w:t>
            </w:r>
          </w:p>
        </w:tc>
        <w:tc>
          <w:tcPr>
            <w:tcW w:w="241" w:type="dxa"/>
          </w:tcPr>
          <w:p w14:paraId="586C60BF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87493" w14:textId="37C86BA3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11,68</w:t>
            </w:r>
            <w:r w:rsidR="00F37C87" w:rsidRPr="00381A4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52D088A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AD6782" w14:textId="001904E2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43" w:type="dxa"/>
          </w:tcPr>
          <w:p w14:paraId="6668A3BE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5E8EBB" w14:textId="61B9EC0A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14,06</w:t>
            </w:r>
            <w:r w:rsidR="00DA76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1968C8D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AD749" w14:textId="697B655B" w:rsidR="005D7D19" w:rsidRPr="00381A4E" w:rsidRDefault="00ED393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4,701</w:t>
            </w:r>
          </w:p>
        </w:tc>
        <w:tc>
          <w:tcPr>
            <w:tcW w:w="270" w:type="dxa"/>
          </w:tcPr>
          <w:p w14:paraId="3A41F219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1761D" w14:textId="2AA8CE34" w:rsidR="005D7D19" w:rsidRPr="00381A4E" w:rsidRDefault="00ED393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27,721</w:t>
            </w:r>
          </w:p>
        </w:tc>
        <w:tc>
          <w:tcPr>
            <w:tcW w:w="270" w:type="dxa"/>
          </w:tcPr>
          <w:p w14:paraId="604CDF85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7D8DF" w14:textId="3D51EFE3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70,2</w:t>
            </w:r>
            <w:r w:rsidR="00DA76AA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5D7D19" w:rsidRPr="009E3BC3" w14:paraId="5660367C" w14:textId="77777777" w:rsidTr="009E1CBA">
        <w:tc>
          <w:tcPr>
            <w:tcW w:w="2790" w:type="dxa"/>
          </w:tcPr>
          <w:p w14:paraId="053D4947" w14:textId="77777777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1B30D6DC" w14:textId="053D26C2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F6615" w14:textId="77777777" w:rsidR="005D7D19" w:rsidRPr="00381A4E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EC0D78" w14:textId="69B9BAA4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D8644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A4B818" w14:textId="0AF55D22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9373EF2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7695AA" w14:textId="7B871A48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88D1A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29D91E" w14:textId="5ADCFC49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7B0FFD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32150AC" w14:textId="5A2747A3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2,374</w:t>
            </w:r>
          </w:p>
        </w:tc>
        <w:tc>
          <w:tcPr>
            <w:tcW w:w="270" w:type="dxa"/>
            <w:shd w:val="clear" w:color="auto" w:fill="auto"/>
          </w:tcPr>
          <w:p w14:paraId="4020C8C0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C247AA" w14:textId="4EA0D7A5" w:rsidR="005D7D19" w:rsidRPr="00381A4E" w:rsidRDefault="00ED3939" w:rsidP="00ED3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41D65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28A754" w14:textId="5D53ACEF" w:rsidR="005D7D19" w:rsidRPr="00381A4E" w:rsidRDefault="00F37C8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8116F">
              <w:rPr>
                <w:rFonts w:asciiTheme="majorBidi" w:hAnsiTheme="majorBidi" w:cstheme="majorBidi"/>
                <w:sz w:val="26"/>
                <w:szCs w:val="26"/>
              </w:rPr>
              <w:t>2,374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A7E9E8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C51916" w14:textId="4E12BB02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7D19" w:rsidRPr="009E3BC3" w14:paraId="74676873" w14:textId="77777777" w:rsidTr="009E1CBA">
        <w:tc>
          <w:tcPr>
            <w:tcW w:w="2790" w:type="dxa"/>
          </w:tcPr>
          <w:p w14:paraId="4417168D" w14:textId="77777777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44C90174" w14:textId="160493F5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499DFF" w14:textId="77777777" w:rsidR="005D7D19" w:rsidRPr="00381A4E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3F3E31" w14:textId="153A2449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1AFB3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FE2DF6" w14:textId="496E5CD7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3562" w:rsidRPr="00381A4E">
              <w:rPr>
                <w:rFonts w:asciiTheme="majorBidi" w:hAnsiTheme="majorBidi" w:cstheme="majorBidi"/>
                <w:sz w:val="26"/>
                <w:szCs w:val="26"/>
              </w:rPr>
              <w:t>4,666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1635F83B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80BC50" w14:textId="090846ED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50A79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2FB3C0" w14:textId="2B7733C2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(1,54</w:t>
            </w:r>
            <w:r w:rsidR="00381A4E" w:rsidRPr="00381A4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30FA6E3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1A824003" w14:textId="62709F4D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(62</w:t>
            </w:r>
            <w:r w:rsidR="00DA76A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DE7C00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47B55D" w14:textId="7A8A1AF3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(3,75</w:t>
            </w:r>
            <w:r w:rsidR="008A30BA" w:rsidRPr="00381A4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056E74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6B1E6C" w14:textId="62313E6F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AFD9C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602490" w14:textId="3C450208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(10,58</w:t>
            </w:r>
            <w:r w:rsidR="00D83CF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B2804" w:rsidRPr="009E3BC3" w14:paraId="72B00158" w14:textId="77777777" w:rsidTr="009E1CBA">
        <w:tc>
          <w:tcPr>
            <w:tcW w:w="2790" w:type="dxa"/>
          </w:tcPr>
          <w:p w14:paraId="27B4A29B" w14:textId="19CF7F17" w:rsidR="00DB2804" w:rsidRPr="009E3BC3" w:rsidRDefault="0028121A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โอนไปสินทรัพย์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ที่ถือ</w:t>
            </w:r>
            <w:r w:rsidRPr="009B13AE">
              <w:rPr>
                <w:rFonts w:asciiTheme="majorBidi" w:hAnsiTheme="majorBidi" w:cs="Angsana New" w:hint="cs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900" w:type="dxa"/>
          </w:tcPr>
          <w:p w14:paraId="57CECF6D" w14:textId="0B9C0DB5" w:rsidR="00DB2804" w:rsidRPr="00381A4E" w:rsidRDefault="000E3562" w:rsidP="00D83C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(231,190)</w:t>
            </w:r>
          </w:p>
        </w:tc>
        <w:tc>
          <w:tcPr>
            <w:tcW w:w="243" w:type="dxa"/>
          </w:tcPr>
          <w:p w14:paraId="33F86E80" w14:textId="77777777" w:rsidR="00DB2804" w:rsidRPr="00381A4E" w:rsidRDefault="00DB2804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B3FF89" w14:textId="728EBDE9" w:rsidR="00DB2804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5F1F36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3D186E" w14:textId="4722CBEF" w:rsidR="00DB2804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EDF2E8C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3097904" w14:textId="46769F8C" w:rsidR="00DB2804" w:rsidRPr="00381A4E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(247,189)</w:t>
            </w:r>
          </w:p>
        </w:tc>
        <w:tc>
          <w:tcPr>
            <w:tcW w:w="236" w:type="dxa"/>
          </w:tcPr>
          <w:p w14:paraId="5D746538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5BFC38" w14:textId="2C089A55" w:rsidR="00DB2804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E7D93E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0D8604C1" w14:textId="623782D6" w:rsidR="00DB2804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122CC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50DF46" w14:textId="7B39FBE0" w:rsidR="00DB2804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2613D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A92EB7" w14:textId="45B23F3F" w:rsidR="00DB2804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1D5E1" w14:textId="77777777" w:rsidR="00DB2804" w:rsidRPr="00381A4E" w:rsidRDefault="00DB280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2709CF" w14:textId="6B3C1208" w:rsidR="00DB2804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3CB4" w:rsidRPr="00381A4E">
              <w:rPr>
                <w:rFonts w:asciiTheme="majorBidi" w:hAnsiTheme="majorBidi" w:cstheme="majorBidi"/>
                <w:sz w:val="26"/>
                <w:szCs w:val="26"/>
              </w:rPr>
              <w:t>478,37</w:t>
            </w:r>
            <w:r w:rsidR="00381A4E" w:rsidRPr="00381A4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81A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D7D19" w:rsidRPr="009E3BC3" w14:paraId="223854F4" w14:textId="77777777" w:rsidTr="009E1CBA">
        <w:tc>
          <w:tcPr>
            <w:tcW w:w="2790" w:type="dxa"/>
          </w:tcPr>
          <w:p w14:paraId="3E1EF033" w14:textId="0A3E44F6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F1A813" w14:textId="5305D776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28C9A8AF" w14:textId="77777777" w:rsidR="005D7D19" w:rsidRPr="00381A4E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B591BDD" w14:textId="1EC553DF" w:rsidR="005D7D19" w:rsidRPr="00381A4E" w:rsidRDefault="000E356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048EC268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C4D071" w14:textId="53D59351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2,700,94</w:t>
            </w:r>
            <w:r w:rsidR="00F37C87"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607D75E3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820629A" w14:textId="54C283F4" w:rsidR="005D7D19" w:rsidRPr="00381A4E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5,577,79</w:t>
            </w:r>
            <w:r w:rsidR="00F37C87"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D737F52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82A4D" w14:textId="6CABAA09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82,532</w:t>
            </w:r>
          </w:p>
        </w:tc>
        <w:tc>
          <w:tcPr>
            <w:tcW w:w="243" w:type="dxa"/>
          </w:tcPr>
          <w:p w14:paraId="4FABD10B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D7F839E" w14:textId="258C2894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269,0</w:t>
            </w:r>
            <w:r w:rsidR="003A2152"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DA7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FE8F819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2BDA8" w14:textId="27156EEE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16,65</w:t>
            </w:r>
            <w:r w:rsidR="008A30BA"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DB2C97F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E8E374" w14:textId="0BA14A76" w:rsidR="005D7D19" w:rsidRPr="00381A4E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1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29,044</w:t>
            </w:r>
          </w:p>
        </w:tc>
        <w:tc>
          <w:tcPr>
            <w:tcW w:w="270" w:type="dxa"/>
          </w:tcPr>
          <w:p w14:paraId="276ABC93" w14:textId="77777777" w:rsidR="005D7D19" w:rsidRPr="00381A4E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D1084D" w14:textId="71E07400" w:rsidR="005D7D19" w:rsidRPr="008D6BB5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B86C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8,951,</w:t>
            </w:r>
            <w:r w:rsidR="003A2152" w:rsidRPr="00B86C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DA7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</w:tbl>
    <w:p w14:paraId="71BF19D8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9E3BC3">
        <w:rPr>
          <w:rFonts w:asciiTheme="majorBidi" w:hAnsiTheme="majorBidi" w:cstheme="majorBidi"/>
        </w:rPr>
        <w:br w:type="page"/>
      </w:r>
    </w:p>
    <w:tbl>
      <w:tblPr>
        <w:tblW w:w="145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90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B4886E5" w14:textId="77777777" w:rsidTr="00835E8B">
        <w:tc>
          <w:tcPr>
            <w:tcW w:w="2592" w:type="dxa"/>
          </w:tcPr>
          <w:p w14:paraId="4B4F6F66" w14:textId="77777777" w:rsidR="0093599F" w:rsidRPr="007D75CC" w:rsidRDefault="0093599F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70" w:type="dxa"/>
            <w:gridSpan w:val="17"/>
          </w:tcPr>
          <w:p w14:paraId="417186AE" w14:textId="77777777" w:rsidR="0093599F" w:rsidRPr="009E3BC3" w:rsidRDefault="00D042CC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9E3BC3" w14:paraId="6BE90620" w14:textId="77777777" w:rsidTr="00835E8B">
        <w:tc>
          <w:tcPr>
            <w:tcW w:w="2592" w:type="dxa"/>
          </w:tcPr>
          <w:p w14:paraId="686BD62E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049E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8412450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1AD10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2BE35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D7D2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5AC5342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6EC7F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6FAE62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5BB38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302B0E2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48B77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9F7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BF578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4A548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586D5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7284C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B9ED5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21897717" w14:textId="77777777" w:rsidTr="00835E8B">
        <w:tc>
          <w:tcPr>
            <w:tcW w:w="2592" w:type="dxa"/>
          </w:tcPr>
          <w:p w14:paraId="659CF508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71140A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1A9F31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A19A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70971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51EB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4FC450D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5EED13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09B9D3FD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63B78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3F244B0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E5F1C9D" w14:textId="77777777" w:rsidR="001B2CEA" w:rsidRPr="009B351B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1D9A16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1DBB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25BEA9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103D6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221144E2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C544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47D2008F" w14:textId="77777777" w:rsidTr="00835E8B">
        <w:tc>
          <w:tcPr>
            <w:tcW w:w="2592" w:type="dxa"/>
          </w:tcPr>
          <w:p w14:paraId="31AA84A6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AF9F3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7C8CD9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3448C2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6D811E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343D3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411E10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7DE2C5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2D716FE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E4CE0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2381F6B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1A1108" w14:textId="77777777" w:rsidR="001B2CEA" w:rsidRPr="009B351B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90C2C7C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135CF4" w14:textId="77777777" w:rsidR="001B2CEA" w:rsidRPr="009B41B6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B031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312071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08B6645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336C6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19C293A2" w14:textId="77777777" w:rsidTr="00835E8B">
        <w:tc>
          <w:tcPr>
            <w:tcW w:w="2592" w:type="dxa"/>
          </w:tcPr>
          <w:p w14:paraId="5E6C4BAF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A05B5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51DC8ECA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5EBD2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E8BCFA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AC40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262F8349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7CC3E39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17BB4BF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EB63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D40134D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313EC0" w14:textId="77777777" w:rsidR="001B2CEA" w:rsidRPr="009B351B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241140F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B41CA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607C104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4A01B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4FEE3C7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53D6E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CEA" w:rsidRPr="009E3BC3" w14:paraId="7DDFF5F8" w14:textId="77777777" w:rsidTr="00835E8B">
        <w:tc>
          <w:tcPr>
            <w:tcW w:w="2592" w:type="dxa"/>
          </w:tcPr>
          <w:p w14:paraId="58A66C31" w14:textId="77777777" w:rsidR="001B2CEA" w:rsidRPr="007D75CC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970" w:type="dxa"/>
            <w:gridSpan w:val="17"/>
          </w:tcPr>
          <w:p w14:paraId="03917270" w14:textId="77777777" w:rsidR="001B2CEA" w:rsidRPr="009B41B6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B41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9E3BC3" w14:paraId="18DD116A" w14:textId="77777777" w:rsidTr="00835E8B">
        <w:tc>
          <w:tcPr>
            <w:tcW w:w="2592" w:type="dxa"/>
          </w:tcPr>
          <w:p w14:paraId="1B865DB2" w14:textId="77777777" w:rsidR="00D430E6" w:rsidRPr="00AA0765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22A8C" w:rsidRPr="00AA076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  <w:r w:rsidR="00D430E6"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</w:p>
          <w:p w14:paraId="13EC2FA5" w14:textId="209D910C" w:rsidR="001B2CEA" w:rsidRPr="00AA0765" w:rsidRDefault="00D430E6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A22A8C" w:rsidRPr="00AA076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66EC8CDA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E48514" w14:textId="77777777" w:rsidR="001B2CEA" w:rsidRPr="00AA0765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D209BD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C575A" w14:textId="77777777" w:rsidR="001B2CEA" w:rsidRPr="00AA0765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3FDA4E" w14:textId="77777777" w:rsidR="001B2CEA" w:rsidRPr="00AA0765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AA6CE88" w14:textId="77777777" w:rsidR="001B2CEA" w:rsidRPr="00AA0765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4E1C56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A1DC6B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1D229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3827D7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95D3EBE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CDE7B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FFE42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A0132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9F1F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15ECD" w14:textId="77777777" w:rsidR="001B2CEA" w:rsidRPr="009B41B6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E9F97" w14:textId="77777777" w:rsidR="001B2CEA" w:rsidRPr="009B41B6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7D19" w:rsidRPr="009E3BC3" w14:paraId="4EE6674D" w14:textId="77777777" w:rsidTr="00835E8B">
        <w:tc>
          <w:tcPr>
            <w:tcW w:w="2592" w:type="dxa"/>
          </w:tcPr>
          <w:p w14:paraId="73F1D3C4" w14:textId="078A1E8D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A076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1F55F241" w14:textId="606CC9E2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3B5864" w14:textId="77777777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BAD7AE" w14:textId="67EB722B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(34,464)</w:t>
            </w:r>
          </w:p>
        </w:tc>
        <w:tc>
          <w:tcPr>
            <w:tcW w:w="236" w:type="dxa"/>
          </w:tcPr>
          <w:p w14:paraId="34F128DF" w14:textId="77777777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B9B3C0" w14:textId="49FB2280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(1,113,431)</w:t>
            </w:r>
          </w:p>
        </w:tc>
        <w:tc>
          <w:tcPr>
            <w:tcW w:w="241" w:type="dxa"/>
          </w:tcPr>
          <w:p w14:paraId="4931A431" w14:textId="77777777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74C4AB" w14:textId="14652792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(3,138,516)</w:t>
            </w:r>
          </w:p>
        </w:tc>
        <w:tc>
          <w:tcPr>
            <w:tcW w:w="236" w:type="dxa"/>
          </w:tcPr>
          <w:p w14:paraId="6AA997EE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66E11" w14:textId="665454CA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(65,215)</w:t>
            </w:r>
          </w:p>
        </w:tc>
        <w:tc>
          <w:tcPr>
            <w:tcW w:w="243" w:type="dxa"/>
          </w:tcPr>
          <w:p w14:paraId="4E29252B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B83B5CB" w14:textId="2BC397A2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(203,227)</w:t>
            </w:r>
          </w:p>
        </w:tc>
        <w:tc>
          <w:tcPr>
            <w:tcW w:w="270" w:type="dxa"/>
          </w:tcPr>
          <w:p w14:paraId="26E1F80D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5D341" w14:textId="62C1B164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(13,148)</w:t>
            </w:r>
          </w:p>
        </w:tc>
        <w:tc>
          <w:tcPr>
            <w:tcW w:w="270" w:type="dxa"/>
          </w:tcPr>
          <w:p w14:paraId="02B637DD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9C532" w14:textId="2FFCAB8D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5ED393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E79907" w14:textId="4CCF3A8E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(4,568,001)</w:t>
            </w:r>
          </w:p>
        </w:tc>
      </w:tr>
      <w:tr w:rsidR="005D7D19" w:rsidRPr="009E3BC3" w14:paraId="13A240EA" w14:textId="77777777" w:rsidTr="00835E8B">
        <w:tc>
          <w:tcPr>
            <w:tcW w:w="2592" w:type="dxa"/>
          </w:tcPr>
          <w:p w14:paraId="54D79E95" w14:textId="1B42505F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EEB8C2C" w14:textId="1AE6E326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6D7037" w14:textId="77777777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76CE1D" w14:textId="21F3562B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(3,736)</w:t>
            </w:r>
          </w:p>
        </w:tc>
        <w:tc>
          <w:tcPr>
            <w:tcW w:w="236" w:type="dxa"/>
          </w:tcPr>
          <w:p w14:paraId="4ACE0A19" w14:textId="77777777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D663992" w14:textId="454E16DE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(144,293)</w:t>
            </w:r>
          </w:p>
        </w:tc>
        <w:tc>
          <w:tcPr>
            <w:tcW w:w="241" w:type="dxa"/>
          </w:tcPr>
          <w:p w14:paraId="35BB83BC" w14:textId="77777777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5B99A23" w14:textId="50151FBC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(383,518)</w:t>
            </w:r>
          </w:p>
        </w:tc>
        <w:tc>
          <w:tcPr>
            <w:tcW w:w="236" w:type="dxa"/>
          </w:tcPr>
          <w:p w14:paraId="6C5B1E8F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038E0" w14:textId="28F3D9C9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(5,099)</w:t>
            </w:r>
          </w:p>
        </w:tc>
        <w:tc>
          <w:tcPr>
            <w:tcW w:w="243" w:type="dxa"/>
          </w:tcPr>
          <w:p w14:paraId="4982DCFD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64BA3D" w14:textId="6E335A63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(15,068)</w:t>
            </w:r>
          </w:p>
        </w:tc>
        <w:tc>
          <w:tcPr>
            <w:tcW w:w="270" w:type="dxa"/>
          </w:tcPr>
          <w:p w14:paraId="7F499850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653351" w14:textId="2A4D7BAA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270" w:type="dxa"/>
          </w:tcPr>
          <w:p w14:paraId="566E86D0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6B1FA" w14:textId="56546CC8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6AA8B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D997D4" w14:textId="061561D8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(552,464)</w:t>
            </w:r>
          </w:p>
        </w:tc>
      </w:tr>
      <w:tr w:rsidR="005D7D19" w:rsidRPr="009E3BC3" w14:paraId="45EAEDB0" w14:textId="77777777" w:rsidTr="00835E8B">
        <w:tc>
          <w:tcPr>
            <w:tcW w:w="2592" w:type="dxa"/>
          </w:tcPr>
          <w:p w14:paraId="73C4A36D" w14:textId="5A120D06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59BE950A" w14:textId="1BBB51B9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6897FD" w14:textId="77777777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9BD2AC" w14:textId="7BA93E9E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EE03CC" w14:textId="77777777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1497DB" w14:textId="3628688E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41" w:type="dxa"/>
          </w:tcPr>
          <w:p w14:paraId="45127204" w14:textId="77777777" w:rsidR="005D7D19" w:rsidRPr="00AA0765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FACEBE7" w14:textId="7860FDFC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11,946</w:t>
            </w:r>
          </w:p>
        </w:tc>
        <w:tc>
          <w:tcPr>
            <w:tcW w:w="236" w:type="dxa"/>
          </w:tcPr>
          <w:p w14:paraId="57E2DEB3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865484" w14:textId="65CA06F3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43" w:type="dxa"/>
          </w:tcPr>
          <w:p w14:paraId="7D651D79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B289CC6" w14:textId="594F4CBB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50132E79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EAA9EF" w14:textId="6B536BE1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5DE5C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B05387" w14:textId="18BA99EB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12F4C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00347F" w14:textId="713AC64A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sz w:val="26"/>
                <w:szCs w:val="26"/>
              </w:rPr>
              <w:t>12,508</w:t>
            </w:r>
          </w:p>
        </w:tc>
      </w:tr>
      <w:tr w:rsidR="00120570" w:rsidRPr="009E3BC3" w14:paraId="15D774FC" w14:textId="77777777" w:rsidTr="00835E8B">
        <w:tc>
          <w:tcPr>
            <w:tcW w:w="2592" w:type="dxa"/>
          </w:tcPr>
          <w:p w14:paraId="61B35D21" w14:textId="3F818DB8" w:rsidR="00120570" w:rsidRPr="00AA0765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D7D19"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0899B3" w14:textId="2E85D762" w:rsidR="00120570" w:rsidRPr="00AA0765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FD3249" w14:textId="77777777" w:rsidR="00120570" w:rsidRPr="00AA0765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7ECE39" w14:textId="47269744" w:rsidR="00120570" w:rsidRPr="00AA0765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A20EC" w14:textId="77777777" w:rsidR="00120570" w:rsidRPr="00AA0765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8DCAC3" w14:textId="43DB17A3" w:rsidR="00120570" w:rsidRPr="00AA0765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86A30" w14:textId="77777777" w:rsidR="00120570" w:rsidRPr="00AA0765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8FE9AFD" w14:textId="12FE60FA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CB6CD" w14:textId="77777777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D969D" w14:textId="02B5C976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97CB17" w14:textId="77777777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4572B30" w14:textId="2B554E9E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B7C3" w14:textId="77777777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6A031" w14:textId="7FA9ACC0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C1DF1" w14:textId="77777777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056B7C" w14:textId="195F7F77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95215" w14:textId="77777777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EC7E6" w14:textId="40F886FD" w:rsidR="00120570" w:rsidRPr="009B41B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7D19" w:rsidRPr="009E3BC3" w14:paraId="69007BC7" w14:textId="77777777" w:rsidTr="00835E8B">
        <w:tc>
          <w:tcPr>
            <w:tcW w:w="2592" w:type="dxa"/>
          </w:tcPr>
          <w:p w14:paraId="05AFA464" w14:textId="2E4FF501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3E4256B0" w14:textId="32B07C05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0466EC" w14:textId="77777777" w:rsidR="005D7D19" w:rsidRPr="00B1477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ED1C10" w14:textId="37928C68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(38,200)</w:t>
            </w:r>
          </w:p>
        </w:tc>
        <w:tc>
          <w:tcPr>
            <w:tcW w:w="236" w:type="dxa"/>
          </w:tcPr>
          <w:p w14:paraId="1C5A71B9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C98CDD" w14:textId="0C213B4A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(1,257,612)</w:t>
            </w:r>
          </w:p>
        </w:tc>
        <w:tc>
          <w:tcPr>
            <w:tcW w:w="241" w:type="dxa"/>
          </w:tcPr>
          <w:p w14:paraId="532DDF23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D62E4A" w14:textId="71EC40A0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(3,510,088)</w:t>
            </w:r>
          </w:p>
        </w:tc>
        <w:tc>
          <w:tcPr>
            <w:tcW w:w="236" w:type="dxa"/>
          </w:tcPr>
          <w:p w14:paraId="30BA87ED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D6E07" w14:textId="0F78238D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(70,234)</w:t>
            </w:r>
          </w:p>
        </w:tc>
        <w:tc>
          <w:tcPr>
            <w:tcW w:w="243" w:type="dxa"/>
          </w:tcPr>
          <w:p w14:paraId="5B730810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094206" w14:textId="0EF8A195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(217,925)</w:t>
            </w:r>
          </w:p>
        </w:tc>
        <w:tc>
          <w:tcPr>
            <w:tcW w:w="270" w:type="dxa"/>
          </w:tcPr>
          <w:p w14:paraId="6936D5D1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59381" w14:textId="735B7DEF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(13,898)</w:t>
            </w:r>
          </w:p>
        </w:tc>
        <w:tc>
          <w:tcPr>
            <w:tcW w:w="270" w:type="dxa"/>
          </w:tcPr>
          <w:p w14:paraId="0BE8C13D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A00EC" w14:textId="17FB2B7E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24DAD" w14:textId="77777777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ACE13" w14:textId="19C04962" w:rsidR="005D7D19" w:rsidRPr="009B41B6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41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(5,107,957)</w:t>
            </w:r>
          </w:p>
        </w:tc>
      </w:tr>
      <w:tr w:rsidR="005D7D19" w:rsidRPr="009E3BC3" w14:paraId="215EED4C" w14:textId="77777777" w:rsidTr="00835E8B">
        <w:tc>
          <w:tcPr>
            <w:tcW w:w="2592" w:type="dxa"/>
          </w:tcPr>
          <w:p w14:paraId="52996911" w14:textId="77777777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260A0F8" w14:textId="697B5077" w:rsidR="005D7D19" w:rsidRPr="00B14773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0C243C" w14:textId="77777777" w:rsidR="005D7D19" w:rsidRPr="00B1477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D6D8FA" w14:textId="07DAAE92" w:rsidR="005D7D19" w:rsidRPr="00B14773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(3,73</w:t>
            </w:r>
            <w:r w:rsidR="00DA76A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147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94EDE17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AAE815" w14:textId="08E3604F" w:rsidR="005D7D19" w:rsidRPr="00B14773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(145,3</w:t>
            </w:r>
            <w:r w:rsidR="00B86CF4" w:rsidRPr="00B14773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B147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34962B4C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07C8E5" w14:textId="2E3604D9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(381,25</w:t>
            </w:r>
            <w:r w:rsidR="00C22E33" w:rsidRPr="00B147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47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B2BB34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C494B4" w14:textId="7F96F04E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(4,646)</w:t>
            </w:r>
          </w:p>
        </w:tc>
        <w:tc>
          <w:tcPr>
            <w:tcW w:w="243" w:type="dxa"/>
          </w:tcPr>
          <w:p w14:paraId="3489AA90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6122D1" w14:textId="4B56C917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(15,412)</w:t>
            </w:r>
          </w:p>
        </w:tc>
        <w:tc>
          <w:tcPr>
            <w:tcW w:w="270" w:type="dxa"/>
          </w:tcPr>
          <w:p w14:paraId="498170DC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85F6" w14:textId="1A83921F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DA76AA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B147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EC6E046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68FDB" w14:textId="2DD0EE26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9A7C5" w14:textId="77777777" w:rsidR="005D7D19" w:rsidRPr="007D309A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D08F" w14:textId="7972A192" w:rsidR="005D7D19" w:rsidRPr="007D309A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9A">
              <w:rPr>
                <w:rFonts w:asciiTheme="majorBidi" w:hAnsiTheme="majorBidi" w:cstheme="majorBidi"/>
                <w:sz w:val="26"/>
                <w:szCs w:val="26"/>
              </w:rPr>
              <w:t>(551,23</w:t>
            </w:r>
            <w:r w:rsidR="00D83C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D309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D7D19" w:rsidRPr="009E3BC3" w14:paraId="579E8390" w14:textId="77777777" w:rsidTr="00835E8B">
        <w:tc>
          <w:tcPr>
            <w:tcW w:w="2592" w:type="dxa"/>
          </w:tcPr>
          <w:p w14:paraId="51C23867" w14:textId="77777777" w:rsidR="005D7D19" w:rsidRPr="00783169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2FA9F50" w14:textId="3ACAC956" w:rsidR="005D7D19" w:rsidRPr="00B14773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BE7604" w14:textId="77777777" w:rsidR="005D7D19" w:rsidRPr="00B1477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C2228A" w14:textId="62A3E609" w:rsidR="005D7D19" w:rsidRPr="00B14773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3CC9D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BDA3FC" w14:textId="785575CF" w:rsidR="005D7D19" w:rsidRPr="00B14773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4,666</w:t>
            </w:r>
          </w:p>
        </w:tc>
        <w:tc>
          <w:tcPr>
            <w:tcW w:w="241" w:type="dxa"/>
          </w:tcPr>
          <w:p w14:paraId="5048EB9D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883C38C" w14:textId="39276C98" w:rsidR="005D7D19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19FB7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88D863" w14:textId="7B37CE7C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1,445</w:t>
            </w:r>
          </w:p>
        </w:tc>
        <w:tc>
          <w:tcPr>
            <w:tcW w:w="243" w:type="dxa"/>
          </w:tcPr>
          <w:p w14:paraId="05E254EA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E04DBA" w14:textId="56CCFE7C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072CA" w:rsidRPr="00B14773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7612C5AA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5F694" w14:textId="13EC0787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A2152" w:rsidRPr="00B1477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147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072CA" w:rsidRPr="00B1477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641744B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723A3" w14:textId="434CFB6D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ED524" w14:textId="77777777" w:rsidR="005D7D19" w:rsidRPr="00783169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3B760" w14:textId="221AF77E" w:rsidR="005D7D19" w:rsidRPr="00783169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</w:rPr>
              <w:t>8,95</w:t>
            </w:r>
            <w:r w:rsidR="003A2152" w:rsidRPr="0078316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35E8B" w:rsidRPr="009E3BC3" w14:paraId="464B773F" w14:textId="77777777" w:rsidTr="00835E8B">
        <w:tc>
          <w:tcPr>
            <w:tcW w:w="2592" w:type="dxa"/>
          </w:tcPr>
          <w:p w14:paraId="26EDD2A7" w14:textId="10DBF990" w:rsidR="00835E8B" w:rsidRPr="00783169" w:rsidRDefault="00835E8B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14:paraId="0CB7202C" w14:textId="1E441AAC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859E0BE" w14:textId="77777777" w:rsidR="00835E8B" w:rsidRPr="00B14773" w:rsidRDefault="00835E8B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B0FD208" w14:textId="35BFF195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F96429" w14:textId="77777777" w:rsidR="00835E8B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8437E8" w14:textId="1FA3A458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561B645" w14:textId="77777777" w:rsidR="00835E8B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9A39A1" w14:textId="15163DC7" w:rsidR="00835E8B" w:rsidRPr="00B14773" w:rsidRDefault="0078316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5,112</w:t>
            </w:r>
          </w:p>
        </w:tc>
        <w:tc>
          <w:tcPr>
            <w:tcW w:w="236" w:type="dxa"/>
          </w:tcPr>
          <w:p w14:paraId="07A190AF" w14:textId="77777777" w:rsidR="00835E8B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85015" w14:textId="63E474D2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7650C8B" w14:textId="77777777" w:rsidR="00835E8B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9F254E" w14:textId="5B171BD1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7286E" w14:textId="77777777" w:rsidR="00835E8B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6F0FA" w14:textId="20930CFA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D7B20A" w14:textId="77777777" w:rsidR="00835E8B" w:rsidRPr="00B14773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5EFFF" w14:textId="44658373" w:rsidR="00835E8B" w:rsidRPr="00B14773" w:rsidRDefault="00DB5C0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64AC40" w14:textId="77777777" w:rsidR="00835E8B" w:rsidRPr="00783169" w:rsidRDefault="00835E8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311050" w14:textId="4B5EB623" w:rsidR="00835E8B" w:rsidRPr="00783169" w:rsidRDefault="0078316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5,112</w:t>
            </w:r>
          </w:p>
        </w:tc>
      </w:tr>
      <w:tr w:rsidR="00873CB4" w:rsidRPr="009E3BC3" w14:paraId="4DF77243" w14:textId="77777777" w:rsidTr="00835E8B">
        <w:tc>
          <w:tcPr>
            <w:tcW w:w="2592" w:type="dxa"/>
          </w:tcPr>
          <w:p w14:paraId="155ADB94" w14:textId="0BCDD2E7" w:rsidR="00873CB4" w:rsidRPr="00AA0765" w:rsidRDefault="0028121A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โอนไปสินทรัพย์</w:t>
            </w:r>
            <w:r w:rsidR="00383432"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ที่ถือ</w:t>
            </w:r>
            <w:r w:rsidR="009B13AE" w:rsidRPr="00AA0765">
              <w:rPr>
                <w:rFonts w:asciiTheme="majorBidi" w:hAnsiTheme="majorBidi" w:cs="Angsana New" w:hint="cs"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900" w:type="dxa"/>
          </w:tcPr>
          <w:p w14:paraId="59A66F6A" w14:textId="4E000397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10D2D9E" w14:textId="77777777" w:rsidR="00873CB4" w:rsidRPr="00B14773" w:rsidRDefault="00873CB4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19BE6C1" w14:textId="4121EFF9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F06A94" w14:textId="7777777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35A241" w14:textId="7FA03BC5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9E8670" w14:textId="7777777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6981CAE" w14:textId="038B62C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239,32</w:t>
            </w:r>
            <w:r w:rsidR="007D309A" w:rsidRPr="00B147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490F635" w14:textId="7777777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424C89" w14:textId="3B0666BD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7EF239" w14:textId="7777777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B1F2F01" w14:textId="3F40FBBD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5AF8FA" w14:textId="7777777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0E70D3" w14:textId="17BCC0E6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0B3EF9" w14:textId="77777777" w:rsidR="00873CB4" w:rsidRPr="00B14773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7B94A6" w14:textId="653612F2" w:rsidR="00873CB4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027501" w14:textId="77777777" w:rsidR="00873CB4" w:rsidRPr="00783169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F72E4" w14:textId="44AFE492" w:rsidR="00873CB4" w:rsidRPr="00783169" w:rsidRDefault="00873CB4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783169">
              <w:rPr>
                <w:rFonts w:asciiTheme="majorBidi" w:hAnsiTheme="majorBidi" w:cstheme="majorBidi"/>
                <w:sz w:val="26"/>
                <w:szCs w:val="26"/>
              </w:rPr>
              <w:t>239,32</w:t>
            </w:r>
            <w:r w:rsidR="007D309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D7D19" w:rsidRPr="009E3BC3" w14:paraId="6C2B20EE" w14:textId="77777777" w:rsidTr="00835E8B">
        <w:tc>
          <w:tcPr>
            <w:tcW w:w="2592" w:type="dxa"/>
          </w:tcPr>
          <w:p w14:paraId="772A1329" w14:textId="0C4DBB60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A07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42E02A8" w14:textId="109AB57F" w:rsidR="005D7D19" w:rsidRPr="00B14773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28BD20" w14:textId="77777777" w:rsidR="005D7D19" w:rsidRPr="00B1477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EC4326" w14:textId="1A168EE4" w:rsidR="005D7D19" w:rsidRPr="00B14773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(41,93</w:t>
            </w:r>
            <w:r w:rsidR="00DA7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7D8F06D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88C8DE4" w14:textId="6EE00B57" w:rsidR="005D7D19" w:rsidRPr="00B14773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(1,398,25</w:t>
            </w:r>
            <w:r w:rsidR="00783169"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232C4D41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59C7FE4" w14:textId="0B58E8B1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783169"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3,646,90</w:t>
            </w:r>
            <w:r w:rsidR="00B14773"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FE34066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A3231" w14:textId="7037092F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(73,435)</w:t>
            </w:r>
          </w:p>
        </w:tc>
        <w:tc>
          <w:tcPr>
            <w:tcW w:w="243" w:type="dxa"/>
          </w:tcPr>
          <w:p w14:paraId="19D450ED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13166BF" w14:textId="42E54C26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(232,74</w:t>
            </w:r>
            <w:r w:rsidR="007D1AF2"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3F6E46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658D0" w14:textId="2487E0C2" w:rsidR="005D7D19" w:rsidRPr="00B14773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(12,52</w:t>
            </w:r>
            <w:r w:rsidR="00A86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A39D94A" w14:textId="77777777" w:rsidR="005D7D19" w:rsidRPr="00B14773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1A86D" w14:textId="6681AC52" w:rsidR="005D7D19" w:rsidRPr="00B14773" w:rsidRDefault="003A2152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7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B72E72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DA4E1" w14:textId="5C63563A" w:rsidR="005D7D19" w:rsidRPr="00D015D7" w:rsidRDefault="00DA76AA" w:rsidP="00873C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DB5C0D" w:rsidRPr="007D1A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7D1AF2" w:rsidRPr="007D1A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799)</w:t>
            </w:r>
          </w:p>
        </w:tc>
      </w:tr>
      <w:tr w:rsidR="005D7D19" w:rsidRPr="009E3BC3" w14:paraId="5FCAC464" w14:textId="77777777" w:rsidTr="00835E8B">
        <w:tc>
          <w:tcPr>
            <w:tcW w:w="2592" w:type="dxa"/>
          </w:tcPr>
          <w:p w14:paraId="76B81ED0" w14:textId="1C512EAE" w:rsidR="005D7D19" w:rsidRPr="00AA0765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07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08309C0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</w:tcPr>
          <w:p w14:paraId="0E19CBB7" w14:textId="77777777" w:rsidR="005D7D19" w:rsidRPr="00D015D7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</w:tcPr>
          <w:p w14:paraId="0EA8F178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2442EBD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</w:tcPr>
          <w:p w14:paraId="0CC1A73C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1" w:type="dxa"/>
          </w:tcPr>
          <w:p w14:paraId="7C396078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</w:tcPr>
          <w:p w14:paraId="4036CADA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110F413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52703F70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</w:tcPr>
          <w:p w14:paraId="373E90EB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41" w:type="dxa"/>
          </w:tcPr>
          <w:p w14:paraId="764A4A0E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B07EE41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A4BEE23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DFB62DE" w14:textId="1048A46B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00CDAA7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82D2A2F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27B82E09" w14:textId="77777777" w:rsidR="005D7D19" w:rsidRPr="00D015D7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5D7D19" w:rsidRPr="009E3BC3" w14:paraId="7422E29B" w14:textId="77777777" w:rsidTr="00835E8B">
        <w:tc>
          <w:tcPr>
            <w:tcW w:w="2592" w:type="dxa"/>
          </w:tcPr>
          <w:p w14:paraId="00DD2838" w14:textId="0D207EC8" w:rsidR="005D7D19" w:rsidRPr="009B351B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F5C916F" w14:textId="0C24361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5D4425CB" w14:textId="77777777" w:rsidR="005D7D19" w:rsidRPr="009B351B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6AB337" w14:textId="67162E8B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36,647</w:t>
            </w:r>
          </w:p>
        </w:tc>
        <w:tc>
          <w:tcPr>
            <w:tcW w:w="236" w:type="dxa"/>
          </w:tcPr>
          <w:p w14:paraId="0A6A0FFD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40992" w14:textId="1D585191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1,436,748</w:t>
            </w:r>
          </w:p>
        </w:tc>
        <w:tc>
          <w:tcPr>
            <w:tcW w:w="241" w:type="dxa"/>
          </w:tcPr>
          <w:p w14:paraId="2A1FE368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63DD8E" w14:textId="5454E365" w:rsidR="005D7D19" w:rsidRPr="009B351B" w:rsidRDefault="00841826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2,303,204</w:t>
            </w:r>
          </w:p>
        </w:tc>
        <w:tc>
          <w:tcPr>
            <w:tcW w:w="236" w:type="dxa"/>
          </w:tcPr>
          <w:p w14:paraId="26376315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F5F2" w14:textId="1387DC95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12,991</w:t>
            </w:r>
          </w:p>
        </w:tc>
        <w:tc>
          <w:tcPr>
            <w:tcW w:w="243" w:type="dxa"/>
          </w:tcPr>
          <w:p w14:paraId="12480C2D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107C3DB" w14:textId="717DCD4A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35,333</w:t>
            </w:r>
          </w:p>
        </w:tc>
        <w:tc>
          <w:tcPr>
            <w:tcW w:w="270" w:type="dxa"/>
          </w:tcPr>
          <w:p w14:paraId="51F19A86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1EB29" w14:textId="711ADE9F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1,807</w:t>
            </w:r>
          </w:p>
        </w:tc>
        <w:tc>
          <w:tcPr>
            <w:tcW w:w="270" w:type="dxa"/>
          </w:tcPr>
          <w:p w14:paraId="76674D9F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9C2C5" w14:textId="3398505B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3,697</w:t>
            </w:r>
          </w:p>
        </w:tc>
        <w:tc>
          <w:tcPr>
            <w:tcW w:w="270" w:type="dxa"/>
          </w:tcPr>
          <w:p w14:paraId="1B520311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C74A0" w14:textId="58547651" w:rsidR="005D7D19" w:rsidRPr="009B351B" w:rsidRDefault="008D6BB5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4,262,125</w:t>
            </w:r>
          </w:p>
        </w:tc>
      </w:tr>
      <w:tr w:rsidR="005D7D19" w:rsidRPr="009E3BC3" w14:paraId="79D662A0" w14:textId="77777777" w:rsidTr="00835E8B">
        <w:tc>
          <w:tcPr>
            <w:tcW w:w="2592" w:type="dxa"/>
          </w:tcPr>
          <w:p w14:paraId="795C5542" w14:textId="1C2A9975" w:rsidR="005D7D19" w:rsidRPr="009E3BC3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663FB60B" w14:textId="1DBD190D" w:rsidR="005D7D19" w:rsidRPr="009B351B" w:rsidRDefault="00E462CD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200,508</w:t>
            </w:r>
          </w:p>
        </w:tc>
        <w:tc>
          <w:tcPr>
            <w:tcW w:w="243" w:type="dxa"/>
          </w:tcPr>
          <w:p w14:paraId="3537A195" w14:textId="77777777" w:rsidR="005D7D19" w:rsidRPr="009B351B" w:rsidRDefault="005D7D19" w:rsidP="005D7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23EA5F3" w14:textId="1A4BBFDB" w:rsidR="005D7D19" w:rsidRPr="009B351B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32,91</w:t>
            </w:r>
            <w:r w:rsidR="00011C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871266F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7DC2AEC" w14:textId="28DB4B9D" w:rsidR="005D7D19" w:rsidRPr="009B351B" w:rsidRDefault="001B31CB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1,302,68</w:t>
            </w:r>
            <w:r w:rsidR="009B351B"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1" w:type="dxa"/>
          </w:tcPr>
          <w:p w14:paraId="746754DB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B2F4D72" w14:textId="14232258" w:rsidR="005D7D19" w:rsidRPr="009B351B" w:rsidRDefault="009C0CD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9B351B"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30,888</w:t>
            </w:r>
          </w:p>
        </w:tc>
        <w:tc>
          <w:tcPr>
            <w:tcW w:w="236" w:type="dxa"/>
          </w:tcPr>
          <w:p w14:paraId="20BAD9DE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44F01E" w14:textId="43A86B7F" w:rsidR="005D7D19" w:rsidRPr="009B351B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9,09</w:t>
            </w:r>
            <w:r w:rsidR="00B25279"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5EBC79E6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F9D65EF" w14:textId="53214148" w:rsidR="005D7D19" w:rsidRPr="009B351B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36,32</w:t>
            </w:r>
            <w:r w:rsidR="00011C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45C8BEB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D708737" w14:textId="449319A3" w:rsidR="005D7D19" w:rsidRPr="009B351B" w:rsidRDefault="00123957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4,13</w:t>
            </w:r>
            <w:r w:rsidR="00011C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10048CE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6028A" w14:textId="0F53136B" w:rsidR="005D7D19" w:rsidRPr="009B351B" w:rsidRDefault="00F21F15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29,044</w:t>
            </w:r>
          </w:p>
        </w:tc>
        <w:tc>
          <w:tcPr>
            <w:tcW w:w="270" w:type="dxa"/>
          </w:tcPr>
          <w:p w14:paraId="12CC6411" w14:textId="77777777" w:rsidR="005D7D19" w:rsidRPr="009B351B" w:rsidRDefault="005D7D19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27A449" w14:textId="28AD7427" w:rsidR="005D7D19" w:rsidRPr="009B351B" w:rsidRDefault="008D6BB5" w:rsidP="005D7D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3,545,59</w:t>
            </w:r>
            <w:r w:rsidR="006A71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309299B9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E9AED4" w14:textId="77777777" w:rsidR="00480ECA" w:rsidRPr="009E3BC3" w:rsidRDefault="00480ECA" w:rsidP="001D16CE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  <w:sectPr w:rsidR="00480ECA" w:rsidRPr="009E3BC3" w:rsidSect="00B16945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EAE9B3" w14:textId="77777777" w:rsidR="00691CFA" w:rsidRPr="009E3BC3" w:rsidRDefault="00691CF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0141E51" w14:textId="77777777" w:rsidR="00691CFA" w:rsidRPr="006937AE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BDC4C" w14:textId="77DAE533" w:rsidR="00691CFA" w:rsidRPr="009E3BC3" w:rsidRDefault="00F13F7D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31B6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852A1" w:rsidRPr="00B31B6F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B31B6F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8852A1" w:rsidRPr="00B31B6F">
        <w:rPr>
          <w:rFonts w:asciiTheme="majorBidi" w:hAnsiTheme="majorBidi" w:cstheme="majorBidi"/>
          <w:spacing w:val="-10"/>
          <w:sz w:val="30"/>
          <w:szCs w:val="30"/>
          <w:lang w:val="en-US"/>
        </w:rPr>
        <w:t>256</w:t>
      </w:r>
      <w:r w:rsidR="00A0075A" w:rsidRPr="00B31B6F">
        <w:rPr>
          <w:rFonts w:asciiTheme="majorBidi" w:hAnsiTheme="majorBidi" w:cstheme="majorBidi"/>
          <w:spacing w:val="-10"/>
          <w:sz w:val="30"/>
          <w:szCs w:val="30"/>
          <w:lang w:val="en-US"/>
        </w:rPr>
        <w:t>6</w:t>
      </w:r>
      <w:r w:rsidR="00575ECF" w:rsidRPr="00B31B6F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AF6256" w:rsidRPr="00B31B6F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</w:t>
      </w:r>
      <w:r w:rsidR="00A9164F" w:rsidRPr="00B31B6F">
        <w:rPr>
          <w:rFonts w:asciiTheme="majorBidi" w:hAnsiTheme="majorBidi" w:cstheme="majorBidi"/>
          <w:spacing w:val="-10"/>
          <w:sz w:val="30"/>
          <w:szCs w:val="30"/>
          <w:cs/>
        </w:rPr>
        <w:t>จดจำนอง/จำนำ</w:t>
      </w:r>
      <w:r w:rsidRPr="00B31B6F">
        <w:rPr>
          <w:rFonts w:asciiTheme="majorBidi" w:hAnsiTheme="majorBidi" w:cstheme="majorBidi"/>
          <w:spacing w:val="-10"/>
          <w:sz w:val="30"/>
          <w:szCs w:val="30"/>
          <w:cs/>
        </w:rPr>
        <w:t>ทรัพย์</w:t>
      </w:r>
      <w:r w:rsidR="00A9164F" w:rsidRPr="00B31B6F">
        <w:rPr>
          <w:rFonts w:asciiTheme="majorBidi" w:hAnsiTheme="majorBidi" w:cstheme="majorBidi"/>
          <w:spacing w:val="-10"/>
          <w:sz w:val="30"/>
          <w:szCs w:val="30"/>
          <w:cs/>
        </w:rPr>
        <w:t>สินของบริษัทมูลค่าตามบัญชีสุทธิ</w:t>
      </w:r>
      <w:r w:rsidR="00646E29" w:rsidRPr="00B31B6F">
        <w:rPr>
          <w:rFonts w:asciiTheme="majorBidi" w:hAnsiTheme="majorBidi" w:cstheme="majorBidi" w:hint="cs"/>
          <w:spacing w:val="-10"/>
          <w:sz w:val="30"/>
          <w:szCs w:val="30"/>
          <w:cs/>
        </w:rPr>
        <w:t>เป็น</w:t>
      </w:r>
      <w:r w:rsidRPr="00B31B6F">
        <w:rPr>
          <w:rFonts w:asciiTheme="majorBidi" w:hAnsiTheme="majorBidi" w:cstheme="majorBidi"/>
          <w:spacing w:val="-10"/>
          <w:sz w:val="30"/>
          <w:szCs w:val="30"/>
          <w:cs/>
        </w:rPr>
        <w:t>จำนวน</w:t>
      </w:r>
      <w:r w:rsidR="00646E29" w:rsidRPr="00B31B6F">
        <w:rPr>
          <w:rFonts w:asciiTheme="majorBidi" w:hAnsiTheme="majorBidi" w:cstheme="majorBidi" w:hint="cs"/>
          <w:spacing w:val="-10"/>
          <w:sz w:val="30"/>
          <w:szCs w:val="30"/>
          <w:cs/>
        </w:rPr>
        <w:t>เงิน</w:t>
      </w:r>
      <w:r w:rsidR="00A0075A" w:rsidRPr="00B31B6F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B31B6F" w:rsidRPr="00B31B6F">
        <w:rPr>
          <w:rFonts w:asciiTheme="majorBidi" w:hAnsiTheme="majorBidi" w:cstheme="majorBidi"/>
          <w:spacing w:val="-10"/>
          <w:sz w:val="30"/>
          <w:szCs w:val="30"/>
          <w:lang w:val="en-US"/>
        </w:rPr>
        <w:t>375.8</w:t>
      </w:r>
      <w:r w:rsidR="00FA5A28" w:rsidRPr="00B31B6F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B31B6F">
        <w:rPr>
          <w:rFonts w:asciiTheme="majorBidi" w:hAnsiTheme="majorBidi" w:cstheme="majorBidi"/>
          <w:spacing w:val="-10"/>
          <w:sz w:val="30"/>
          <w:szCs w:val="30"/>
          <w:cs/>
        </w:rPr>
        <w:t>ล้าน</w:t>
      </w:r>
      <w:r w:rsidRPr="00B31B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Pr="00B31B6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8852A1" w:rsidRPr="00B31B6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A0075A" w:rsidRPr="00B31B6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5</w:t>
      </w:r>
      <w:r w:rsidRPr="00B31B6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A0075A" w:rsidRPr="00B31B6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415.5 </w:t>
      </w:r>
      <w:r w:rsidRPr="00B31B6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1B6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เป็นหลักประกัน</w:t>
      </w:r>
      <w:r w:rsidR="00944767" w:rsidRPr="00B31B6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วงเงินเลตเตอร์ออฟเครดิต</w:t>
      </w:r>
    </w:p>
    <w:p w14:paraId="78E4FCA8" w14:textId="77777777" w:rsidR="00DC3E44" w:rsidRPr="00B56E05" w:rsidRDefault="00DC3E44" w:rsidP="00B56E05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DAB9A" w14:textId="3D18CD71" w:rsidR="00DC3E44" w:rsidRPr="009E3BC3" w:rsidRDefault="00DC3E4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7764CD9" w14:textId="77777777" w:rsidR="002E773B" w:rsidRPr="006937AE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25"/>
        <w:gridCol w:w="178"/>
        <w:gridCol w:w="1532"/>
      </w:tblGrid>
      <w:tr w:rsidR="00CB291E" w:rsidRPr="00CB291E" w14:paraId="6717D3B0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6A56C69" w14:textId="6F08030A" w:rsidR="008D7F49" w:rsidRPr="00832596" w:rsidRDefault="008D7F49" w:rsidP="001B682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สินทรัพย์สิทธิการ</w:t>
            </w:r>
            <w:r w:rsidRPr="00832596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ใช้</w:t>
            </w:r>
          </w:p>
        </w:tc>
        <w:tc>
          <w:tcPr>
            <w:tcW w:w="3235" w:type="dxa"/>
            <w:gridSpan w:val="3"/>
          </w:tcPr>
          <w:p w14:paraId="665DE081" w14:textId="4222E0DE" w:rsidR="008D7F49" w:rsidRPr="0083259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32596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  <w:r w:rsidRPr="00832596"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  <w:t xml:space="preserve"> / </w:t>
            </w:r>
            <w:r w:rsidRPr="00832596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291E" w:rsidRPr="00CB291E" w14:paraId="36DD5E7D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62579454" w14:textId="7E342661" w:rsidR="008D7F49" w:rsidRPr="00832596" w:rsidRDefault="008D7F49" w:rsidP="001B682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8325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5" w:type="dxa"/>
          </w:tcPr>
          <w:p w14:paraId="54E232C8" w14:textId="1551BCBB" w:rsidR="008D7F49" w:rsidRPr="00832596" w:rsidRDefault="008D7F49" w:rsidP="001B6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256</w:t>
            </w:r>
            <w:r w:rsidR="00A0075A"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4C2FB73" w14:textId="77777777" w:rsidR="008D7F49" w:rsidRPr="00832596" w:rsidRDefault="008D7F49" w:rsidP="001B682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735279E" w14:textId="5F3F08D4" w:rsidR="008D7F49" w:rsidRPr="0083259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256</w:t>
            </w:r>
            <w:r w:rsidR="00A0075A"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5</w:t>
            </w:r>
          </w:p>
        </w:tc>
      </w:tr>
      <w:tr w:rsidR="00CB291E" w:rsidRPr="00CB291E" w14:paraId="26241797" w14:textId="77777777" w:rsidTr="00AB1859">
        <w:trPr>
          <w:cantSplit/>
          <w:trHeight w:val="20"/>
        </w:trPr>
        <w:tc>
          <w:tcPr>
            <w:tcW w:w="5850" w:type="dxa"/>
          </w:tcPr>
          <w:p w14:paraId="77C05A69" w14:textId="77777777" w:rsidR="008D7F49" w:rsidRPr="00832596" w:rsidRDefault="008D7F49" w:rsidP="00D430E6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235" w:type="dxa"/>
            <w:gridSpan w:val="3"/>
          </w:tcPr>
          <w:p w14:paraId="715006DC" w14:textId="36C96BAB" w:rsidR="008D7F49" w:rsidRPr="00832596" w:rsidRDefault="008D7F49" w:rsidP="008D7F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32596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B291E" w:rsidRPr="00CB291E" w14:paraId="69E6DA46" w14:textId="77777777" w:rsidTr="00282F62">
        <w:trPr>
          <w:cantSplit/>
          <w:trHeight w:val="20"/>
        </w:trPr>
        <w:tc>
          <w:tcPr>
            <w:tcW w:w="5850" w:type="dxa"/>
          </w:tcPr>
          <w:p w14:paraId="75E289D6" w14:textId="2D067D92" w:rsidR="00A0075A" w:rsidRPr="00832596" w:rsidRDefault="00A0075A" w:rsidP="00A0075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25" w:type="dxa"/>
          </w:tcPr>
          <w:p w14:paraId="0ECEDC45" w14:textId="5D6E6037" w:rsidR="00A0075A" w:rsidRPr="0024665D" w:rsidRDefault="00360FE5" w:rsidP="00A007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</w:t>
            </w:r>
            <w:r w:rsidR="00832596"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24665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30E4EA8E" w14:textId="77777777" w:rsidR="00A0075A" w:rsidRPr="00832596" w:rsidRDefault="00A0075A" w:rsidP="00A0075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90718DC" w14:textId="4D2567DF" w:rsidR="00A0075A" w:rsidRPr="00832596" w:rsidRDefault="00A0075A" w:rsidP="00A007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72,021</w:t>
            </w:r>
          </w:p>
        </w:tc>
      </w:tr>
      <w:tr w:rsidR="00CB291E" w:rsidRPr="00CB291E" w14:paraId="4A362F52" w14:textId="77777777" w:rsidTr="00282F62">
        <w:trPr>
          <w:cantSplit/>
          <w:trHeight w:val="20"/>
        </w:trPr>
        <w:tc>
          <w:tcPr>
            <w:tcW w:w="5850" w:type="dxa"/>
          </w:tcPr>
          <w:p w14:paraId="5850A31E" w14:textId="0128F5B2" w:rsidR="00A0075A" w:rsidRPr="00832596" w:rsidRDefault="00A0075A" w:rsidP="00A0075A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88EA11F" w14:textId="1E37D811" w:rsidR="00A0075A" w:rsidRPr="00832596" w:rsidRDefault="00360FE5" w:rsidP="00A007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9,315</w:t>
            </w:r>
          </w:p>
        </w:tc>
        <w:tc>
          <w:tcPr>
            <w:tcW w:w="178" w:type="dxa"/>
            <w:vAlign w:val="bottom"/>
          </w:tcPr>
          <w:p w14:paraId="02C7F955" w14:textId="77777777" w:rsidR="00A0075A" w:rsidRPr="00832596" w:rsidRDefault="00A0075A" w:rsidP="00A0075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CB4E7E7" w14:textId="64EF882A" w:rsidR="00A0075A" w:rsidRPr="00832596" w:rsidRDefault="00A0075A" w:rsidP="00A007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5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3,779</w:t>
            </w:r>
          </w:p>
        </w:tc>
      </w:tr>
      <w:tr w:rsidR="00A0075A" w:rsidRPr="00CB291E" w14:paraId="1A06E30D" w14:textId="77777777" w:rsidTr="00282F62">
        <w:trPr>
          <w:cantSplit/>
          <w:trHeight w:val="20"/>
        </w:trPr>
        <w:tc>
          <w:tcPr>
            <w:tcW w:w="5850" w:type="dxa"/>
          </w:tcPr>
          <w:p w14:paraId="03F8CE0E" w14:textId="77777777" w:rsidR="00A0075A" w:rsidRPr="00832596" w:rsidRDefault="00A0075A" w:rsidP="00A0075A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7B05A2A2" w14:textId="0CD17911" w:rsidR="00A0075A" w:rsidRPr="00832596" w:rsidRDefault="00360FE5" w:rsidP="00A007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68,</w:t>
            </w:r>
            <w:r w:rsidR="00832596"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</w:t>
            </w:r>
            <w:r w:rsidR="00073465"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24665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223D1FDB" w14:textId="77777777" w:rsidR="00A0075A" w:rsidRPr="00832596" w:rsidRDefault="00A0075A" w:rsidP="00A0075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1DFBE9E8" w14:textId="580B291B" w:rsidR="00A0075A" w:rsidRPr="00832596" w:rsidRDefault="00A0075A" w:rsidP="00A007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325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75,800</w:t>
            </w:r>
          </w:p>
        </w:tc>
      </w:tr>
    </w:tbl>
    <w:p w14:paraId="47089CF0" w14:textId="79F2479E" w:rsidR="00D430E6" w:rsidRPr="00CB291E" w:rsidRDefault="00D430E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DB2D5BE" w14:textId="29088267" w:rsidR="00A44832" w:rsidRPr="007C1686" w:rsidRDefault="00A4483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686">
        <w:rPr>
          <w:rFonts w:asciiTheme="majorBidi" w:hAnsiTheme="majorBidi" w:cs="Angsana New" w:hint="cs"/>
          <w:sz w:val="30"/>
          <w:szCs w:val="30"/>
          <w:cs/>
        </w:rPr>
        <w:t>ใ</w:t>
      </w:r>
      <w:r w:rsidRPr="007C1686">
        <w:rPr>
          <w:rFonts w:asciiTheme="majorBidi" w:hAnsiTheme="majorBidi" w:cstheme="majorBidi" w:hint="cs"/>
          <w:sz w:val="30"/>
          <w:szCs w:val="30"/>
          <w:cs/>
        </w:rPr>
        <w:t xml:space="preserve">นปี </w:t>
      </w:r>
      <w:r w:rsidRPr="007C1686">
        <w:rPr>
          <w:rFonts w:asciiTheme="majorBidi" w:hAnsiTheme="majorBidi" w:cstheme="majorBidi"/>
          <w:sz w:val="30"/>
          <w:szCs w:val="30"/>
        </w:rPr>
        <w:t xml:space="preserve">2566 </w:t>
      </w:r>
      <w:r w:rsidRPr="007C1686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สินทรัพย์สิทธิการใช้ของกลุ่มบริษัทเพิ่มขึ้นเป็นจำนวนเงิน </w:t>
      </w:r>
      <w:r w:rsidR="00832596">
        <w:rPr>
          <w:rFonts w:asciiTheme="majorBidi" w:hAnsiTheme="majorBidi" w:cstheme="majorBidi"/>
          <w:sz w:val="30"/>
          <w:szCs w:val="30"/>
        </w:rPr>
        <w:t>7.4</w:t>
      </w:r>
      <w:r w:rsidRPr="007C1686">
        <w:rPr>
          <w:rFonts w:asciiTheme="majorBidi" w:hAnsiTheme="majorBidi" w:cstheme="majorBidi"/>
          <w:sz w:val="30"/>
          <w:szCs w:val="30"/>
        </w:rPr>
        <w:t xml:space="preserve"> </w:t>
      </w:r>
      <w:r w:rsidRPr="007C168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C1686">
        <w:rPr>
          <w:rFonts w:asciiTheme="majorBidi" w:hAnsiTheme="majorBidi" w:cstheme="majorBidi"/>
          <w:i/>
          <w:iCs/>
          <w:sz w:val="30"/>
          <w:szCs w:val="30"/>
        </w:rPr>
        <w:t xml:space="preserve">(2565: 6.1 </w:t>
      </w:r>
      <w:r w:rsidRPr="007C168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5EB26AAA" w14:textId="77777777" w:rsidR="00A44832" w:rsidRPr="006937AE" w:rsidRDefault="00A4483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AA28D7" w14:textId="664C78FB" w:rsidR="00391D6D" w:rsidRDefault="00C04AA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กลุ่มบริษัทเช่าอาคารสำนักงานและรถโฟล์คลิฟท์เป็นระยะเวลา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6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4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ปี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</w:p>
    <w:p w14:paraId="1ECA205F" w14:textId="77777777" w:rsidR="00A44832" w:rsidRPr="00A44832" w:rsidRDefault="00A44832" w:rsidP="00A4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5FBF4A88" w14:textId="6EBA473A" w:rsidR="00DC3E44" w:rsidRPr="003C461E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461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B4B7EBE" w14:textId="77777777" w:rsidR="00B244BB" w:rsidRPr="006937AE" w:rsidRDefault="00B244BB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677EA82" w14:textId="492AC67D" w:rsidR="00C04AA2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46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3C461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อาคารสำนักงาน</w:t>
      </w:r>
      <w:r w:rsidR="00E605D6" w:rsidRPr="003C461E">
        <w:rPr>
          <w:rFonts w:asciiTheme="majorBidi" w:hAnsiTheme="majorBidi" w:cstheme="majorBidi"/>
          <w:sz w:val="30"/>
          <w:szCs w:val="30"/>
          <w:cs/>
        </w:rPr>
        <w:t>ภายในระยะเวลาไม่น้อยกว่าหกเดือน</w:t>
      </w:r>
      <w:r w:rsidR="0085337A" w:rsidRPr="003C461E">
        <w:rPr>
          <w:rFonts w:asciiTheme="majorBidi" w:hAnsiTheme="majorBidi" w:cstheme="majorBidi"/>
          <w:sz w:val="30"/>
          <w:szCs w:val="30"/>
          <w:cs/>
        </w:rPr>
        <w:t>ก่อน</w:t>
      </w:r>
      <w:r w:rsidRPr="003C461E">
        <w:rPr>
          <w:rFonts w:asciiTheme="majorBidi" w:hAnsiTheme="majorBidi" w:cstheme="majorBidi"/>
          <w:sz w:val="30"/>
          <w:szCs w:val="30"/>
          <w:cs/>
        </w:rPr>
        <w:t>สิ้นสุดระยะเวลาเช่า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ดังกล่าวอย่าง</w:t>
      </w:r>
      <w:r w:rsidR="006937AE">
        <w:rPr>
          <w:rFonts w:asciiTheme="majorBidi" w:hAnsiTheme="majorBidi" w:cstheme="majorBidi" w:hint="cs"/>
          <w:sz w:val="30"/>
          <w:szCs w:val="30"/>
          <w:cs/>
        </w:rPr>
        <w:t>สม่ำเสมอ</w:t>
      </w:r>
    </w:p>
    <w:p w14:paraId="261366D1" w14:textId="515C28AE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1835C" w14:textId="04694CB2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00E32" w14:textId="77777777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8F406" w14:textId="7C8A7358" w:rsidR="00DC3E44" w:rsidRPr="00EE4EA8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70"/>
      </w:tblGrid>
      <w:tr w:rsidR="000604D3" w:rsidRPr="009E3BC3" w14:paraId="4054F494" w14:textId="77777777" w:rsidTr="008C72B8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14:paraId="573C0ABC" w14:textId="77777777" w:rsidR="000604D3" w:rsidRPr="009E3BC3" w:rsidRDefault="000604D3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610" w:type="dxa"/>
            <w:gridSpan w:val="3"/>
          </w:tcPr>
          <w:p w14:paraId="27E3D9A4" w14:textId="77777777" w:rsidR="008C10A1" w:rsidRPr="009E3BC3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 xml:space="preserve"> / </w:t>
            </w:r>
          </w:p>
          <w:p w14:paraId="3137AF83" w14:textId="19E2ABC1" w:rsidR="000604D3" w:rsidRPr="009E3BC3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86DC5" w:rsidRPr="009E3BC3" w14:paraId="7CA16346" w14:textId="77777777" w:rsidTr="008C72B8">
        <w:trPr>
          <w:cantSplit/>
          <w:tblHeader/>
        </w:trPr>
        <w:tc>
          <w:tcPr>
            <w:tcW w:w="6570" w:type="dxa"/>
          </w:tcPr>
          <w:p w14:paraId="1637B041" w14:textId="09A240EB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8852A1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6504597" w14:textId="587BCF11" w:rsidR="00886DC5" w:rsidRPr="009E3BC3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0075A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108A942A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62CEB9" w14:textId="0EB1B383" w:rsidR="00886DC5" w:rsidRPr="009E3BC3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0075A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</w:tr>
      <w:tr w:rsidR="00DC3E44" w:rsidRPr="009E3BC3" w14:paraId="06586919" w14:textId="77777777" w:rsidTr="008C72B8">
        <w:trPr>
          <w:cantSplit/>
          <w:tblHeader/>
        </w:trPr>
        <w:tc>
          <w:tcPr>
            <w:tcW w:w="6570" w:type="dxa"/>
          </w:tcPr>
          <w:p w14:paraId="566A6CFD" w14:textId="77777777" w:rsidR="00DC3E44" w:rsidRPr="00511E6B" w:rsidRDefault="00DC3E44" w:rsidP="00DC3E44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BE409CA" w14:textId="77777777" w:rsidR="00DC3E44" w:rsidRPr="00511E6B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511E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722BFF" w:rsidRPr="00511E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511E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</w:t>
            </w:r>
            <w:r w:rsidRPr="00511E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86DC5" w:rsidRPr="009E3BC3" w14:paraId="50314A64" w14:textId="77777777" w:rsidTr="008C72B8">
        <w:trPr>
          <w:cantSplit/>
        </w:trPr>
        <w:tc>
          <w:tcPr>
            <w:tcW w:w="6570" w:type="dxa"/>
          </w:tcPr>
          <w:p w14:paraId="08C487FA" w14:textId="77777777" w:rsidR="00886DC5" w:rsidRPr="00511E6B" w:rsidRDefault="00886DC5" w:rsidP="00DC3E4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1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80B55BE" w14:textId="77777777" w:rsidR="00886DC5" w:rsidRPr="00511E6B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5E53548" w14:textId="77777777" w:rsidR="00886DC5" w:rsidRPr="00511E6B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3A147F" w14:textId="77777777" w:rsidR="00886DC5" w:rsidRPr="00511E6B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075A" w:rsidRPr="009E3BC3" w14:paraId="5A55FCBB" w14:textId="77777777" w:rsidTr="00F17B9C">
        <w:trPr>
          <w:cantSplit/>
        </w:trPr>
        <w:tc>
          <w:tcPr>
            <w:tcW w:w="6570" w:type="dxa"/>
          </w:tcPr>
          <w:p w14:paraId="0DFFBAB8" w14:textId="77777777" w:rsidR="00A0075A" w:rsidRPr="00511E6B" w:rsidRDefault="00A0075A" w:rsidP="00A0075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42802A2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DF9F212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C861A0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A0075A" w:rsidRPr="009E3BC3" w14:paraId="1CAFFA1B" w14:textId="77777777" w:rsidTr="00C67855">
        <w:trPr>
          <w:cantSplit/>
        </w:trPr>
        <w:tc>
          <w:tcPr>
            <w:tcW w:w="6570" w:type="dxa"/>
          </w:tcPr>
          <w:p w14:paraId="2FCD8852" w14:textId="77777777" w:rsidR="00A0075A" w:rsidRPr="00511E6B" w:rsidRDefault="00A0075A" w:rsidP="00A0075A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1D036A51" w14:textId="46E1B9FD" w:rsidR="00A0075A" w:rsidRPr="003073DC" w:rsidRDefault="00360FE5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</w:t>
            </w:r>
            <w:r w:rsidR="003073DC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271273BA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EE794B" w14:textId="422118F4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12,395</w:t>
            </w:r>
          </w:p>
        </w:tc>
      </w:tr>
      <w:tr w:rsidR="00A0075A" w:rsidRPr="009E3BC3" w14:paraId="14A39953" w14:textId="77777777" w:rsidTr="00C67855">
        <w:trPr>
          <w:cantSplit/>
        </w:trPr>
        <w:tc>
          <w:tcPr>
            <w:tcW w:w="6570" w:type="dxa"/>
          </w:tcPr>
          <w:p w14:paraId="261A98B4" w14:textId="6D785FC8" w:rsidR="00A0075A" w:rsidRPr="00511E6B" w:rsidRDefault="00A0075A" w:rsidP="00A0075A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260" w:type="dxa"/>
            <w:vAlign w:val="bottom"/>
          </w:tcPr>
          <w:p w14:paraId="6ECFF152" w14:textId="5A6143A7" w:rsidR="00A0075A" w:rsidRPr="00511E6B" w:rsidRDefault="00360FE5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3,44</w:t>
            </w:r>
            <w:r w:rsidR="003073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3A69D7AB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837EC9" w14:textId="15C48BE0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3,295</w:t>
            </w:r>
          </w:p>
        </w:tc>
      </w:tr>
      <w:tr w:rsidR="00A0075A" w:rsidRPr="009E3BC3" w14:paraId="22B1FBEB" w14:textId="77777777" w:rsidTr="00C67855">
        <w:trPr>
          <w:cantSplit/>
        </w:trPr>
        <w:tc>
          <w:tcPr>
            <w:tcW w:w="6570" w:type="dxa"/>
          </w:tcPr>
          <w:p w14:paraId="633DB062" w14:textId="77777777" w:rsidR="00A0075A" w:rsidRPr="00511E6B" w:rsidRDefault="00A0075A" w:rsidP="00A0075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53935E59" w14:textId="3CD7BBBC" w:rsidR="00A0075A" w:rsidRPr="00511E6B" w:rsidRDefault="00832596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180" w:type="dxa"/>
            <w:vAlign w:val="bottom"/>
          </w:tcPr>
          <w:p w14:paraId="57974EFA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BDB412" w14:textId="3FC516B6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1,748</w:t>
            </w:r>
          </w:p>
        </w:tc>
      </w:tr>
      <w:tr w:rsidR="00A0075A" w:rsidRPr="009E3BC3" w14:paraId="0394BC75" w14:textId="77777777" w:rsidTr="008C72B8">
        <w:trPr>
          <w:cantSplit/>
        </w:trPr>
        <w:tc>
          <w:tcPr>
            <w:tcW w:w="6570" w:type="dxa"/>
          </w:tcPr>
          <w:p w14:paraId="24496071" w14:textId="77777777" w:rsidR="00A0075A" w:rsidRPr="00511E6B" w:rsidRDefault="00A0075A" w:rsidP="00A0075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6E023862" w14:textId="63601CB6" w:rsidR="00A0075A" w:rsidRPr="00511E6B" w:rsidRDefault="00C72258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39EFC0" w14:textId="77777777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AF852C" w14:textId="6C607A65" w:rsidR="00A0075A" w:rsidRPr="00511E6B" w:rsidRDefault="00A0075A" w:rsidP="00A0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11E6B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</w:tbl>
    <w:p w14:paraId="7C0E9550" w14:textId="77777777" w:rsidR="00DC3E44" w:rsidRPr="009E3BC3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322D6" w14:textId="4886D293" w:rsidR="00DC3E44" w:rsidRPr="00C961B1" w:rsidRDefault="00DC3E44" w:rsidP="00C2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pacing w:val="-9"/>
          <w:sz w:val="30"/>
          <w:szCs w:val="30"/>
        </w:rPr>
      </w:pP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 xml:space="preserve">ในปี </w:t>
      </w:r>
      <w:r w:rsidR="008852A1" w:rsidRPr="00C961B1">
        <w:rPr>
          <w:rFonts w:asciiTheme="majorBidi" w:hAnsiTheme="majorBidi" w:cstheme="majorBidi"/>
          <w:spacing w:val="-9"/>
          <w:sz w:val="30"/>
          <w:szCs w:val="30"/>
        </w:rPr>
        <w:t>256</w:t>
      </w:r>
      <w:r w:rsidR="008D09D3" w:rsidRPr="00C961B1">
        <w:rPr>
          <w:rFonts w:asciiTheme="majorBidi" w:hAnsiTheme="majorBidi" w:cstheme="majorBidi"/>
          <w:spacing w:val="-9"/>
          <w:sz w:val="30"/>
          <w:szCs w:val="30"/>
        </w:rPr>
        <w:t>6</w:t>
      </w:r>
      <w:r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B779D4" w:rsidRPr="00C961B1">
        <w:rPr>
          <w:rFonts w:asciiTheme="majorBidi" w:hAnsiTheme="majorBidi" w:cstheme="majorBidi"/>
          <w:spacing w:val="-9"/>
          <w:sz w:val="30"/>
          <w:szCs w:val="30"/>
          <w:cs/>
        </w:rPr>
        <w:t>และบริษัท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 xml:space="preserve"> มีจำนวน</w:t>
      </w:r>
      <w:r w:rsidR="007B70DD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511E6B" w:rsidRPr="00C961B1">
        <w:rPr>
          <w:rFonts w:asciiTheme="majorBidi" w:hAnsiTheme="majorBidi" w:cstheme="majorBidi"/>
          <w:spacing w:val="-9"/>
          <w:sz w:val="30"/>
          <w:szCs w:val="30"/>
        </w:rPr>
        <w:t>1</w:t>
      </w:r>
      <w:r w:rsidR="009A3209" w:rsidRPr="00C961B1">
        <w:rPr>
          <w:rFonts w:asciiTheme="majorBidi" w:hAnsiTheme="majorBidi" w:cstheme="majorBidi"/>
          <w:spacing w:val="-9"/>
          <w:sz w:val="30"/>
          <w:szCs w:val="30"/>
        </w:rPr>
        <w:t>8.0</w:t>
      </w:r>
      <w:r w:rsidR="002C22E1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C961B1">
        <w:rPr>
          <w:rFonts w:asciiTheme="majorBidi" w:hAnsiTheme="majorBidi" w:cstheme="majorBidi"/>
          <w:spacing w:val="-9"/>
          <w:sz w:val="30"/>
          <w:szCs w:val="30"/>
          <w:cs/>
        </w:rPr>
        <w:t>ล้านบาท</w:t>
      </w:r>
      <w:r w:rsidR="009A021F" w:rsidRPr="00C961B1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="00C26A2A" w:rsidRPr="00C961B1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(</w:t>
      </w:r>
      <w:r w:rsidR="00C26A2A" w:rsidRPr="00C961B1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2565: 17.2 </w:t>
      </w:r>
      <w:r w:rsidR="00C26A2A" w:rsidRPr="00C961B1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ล้านบาท)</w:t>
      </w:r>
    </w:p>
    <w:p w14:paraId="64B34F01" w14:textId="77777777" w:rsidR="00901847" w:rsidRPr="009E3BC3" w:rsidRDefault="00901847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bidi="ar-SA"/>
        </w:rPr>
      </w:pPr>
    </w:p>
    <w:p w14:paraId="197561EB" w14:textId="5FE4DA0B" w:rsidR="00A24464" w:rsidRPr="009E3BC3" w:rsidRDefault="00A2446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A406160" w14:textId="77777777" w:rsidR="00BC2B4B" w:rsidRPr="00AE6B57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Style w:val="TableGrid1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3"/>
        <w:gridCol w:w="236"/>
        <w:gridCol w:w="1533"/>
      </w:tblGrid>
      <w:tr w:rsidR="00057C10" w:rsidRPr="00802935" w14:paraId="2302F163" w14:textId="77777777" w:rsidTr="00A87563">
        <w:trPr>
          <w:tblHeader/>
        </w:trPr>
        <w:tc>
          <w:tcPr>
            <w:tcW w:w="5850" w:type="dxa"/>
          </w:tcPr>
          <w:p w14:paraId="46F19611" w14:textId="77777777" w:rsidR="00057C10" w:rsidRPr="009E3BC3" w:rsidRDefault="00057C10" w:rsidP="0093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0F07382E" w14:textId="642261AE" w:rsidR="00057C10" w:rsidRPr="00802935" w:rsidRDefault="00057C10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02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7E1" w:rsidRPr="00802935" w14:paraId="6ABEA584" w14:textId="77777777" w:rsidTr="00AE6B57">
        <w:trPr>
          <w:tblHeader/>
        </w:trPr>
        <w:tc>
          <w:tcPr>
            <w:tcW w:w="5850" w:type="dxa"/>
          </w:tcPr>
          <w:p w14:paraId="454C1A25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393E525" w14:textId="7DD93388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 w:rsidRPr="0080293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2BCA7EE8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273422E" w14:textId="205C2BB2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 w:rsidRPr="0080293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5</w:t>
            </w:r>
          </w:p>
        </w:tc>
      </w:tr>
      <w:tr w:rsidR="008D57E1" w:rsidRPr="00802935" w14:paraId="60E658DF" w14:textId="77777777" w:rsidTr="00AE6B57">
        <w:trPr>
          <w:tblHeader/>
        </w:trPr>
        <w:tc>
          <w:tcPr>
            <w:tcW w:w="5850" w:type="dxa"/>
          </w:tcPr>
          <w:p w14:paraId="2DB01951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7C723EBC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center"/>
          </w:tcPr>
          <w:p w14:paraId="3E960E9E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AC5DE9A" w14:textId="77777777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8D57E1" w:rsidRPr="00802935" w14:paraId="191BD0CC" w14:textId="77777777" w:rsidTr="00A87563">
        <w:tc>
          <w:tcPr>
            <w:tcW w:w="5850" w:type="dxa"/>
          </w:tcPr>
          <w:p w14:paraId="291C3397" w14:textId="77777777" w:rsidR="008D57E1" w:rsidRPr="00802935" w:rsidRDefault="008D57E1" w:rsidP="008D57E1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2" w:type="dxa"/>
            <w:gridSpan w:val="3"/>
            <w:vAlign w:val="bottom"/>
          </w:tcPr>
          <w:p w14:paraId="459C52A8" w14:textId="7605DDDE" w:rsidR="008D57E1" w:rsidRPr="00802935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7563" w:rsidRPr="00802935" w14:paraId="52ED1EED" w14:textId="77777777" w:rsidTr="00AE6B57">
        <w:tc>
          <w:tcPr>
            <w:tcW w:w="5850" w:type="dxa"/>
          </w:tcPr>
          <w:p w14:paraId="4EED8C8F" w14:textId="732E595B" w:rsidR="00A87563" w:rsidRPr="00802935" w:rsidRDefault="00A87563" w:rsidP="00A87563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73" w:type="dxa"/>
            <w:vAlign w:val="bottom"/>
          </w:tcPr>
          <w:p w14:paraId="30F6DE81" w14:textId="4F011654" w:rsidR="00A87563" w:rsidRPr="00802935" w:rsidRDefault="00360FE5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</w:rPr>
              <w:t>72,110</w:t>
            </w:r>
          </w:p>
        </w:tc>
        <w:tc>
          <w:tcPr>
            <w:tcW w:w="236" w:type="dxa"/>
            <w:vAlign w:val="bottom"/>
          </w:tcPr>
          <w:p w14:paraId="3C7B6B3B" w14:textId="77777777" w:rsidR="00A87563" w:rsidRPr="00802935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EE709F3" w14:textId="7CBD8106" w:rsidR="00A87563" w:rsidRPr="00802935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935">
              <w:rPr>
                <w:rFonts w:asciiTheme="majorBidi" w:hAnsiTheme="majorBidi" w:cstheme="majorBidi"/>
                <w:sz w:val="30"/>
                <w:szCs w:val="30"/>
              </w:rPr>
              <w:t>78,564</w:t>
            </w:r>
          </w:p>
        </w:tc>
      </w:tr>
      <w:tr w:rsidR="00A87563" w:rsidRPr="009E3BC3" w14:paraId="24DBD9B4" w14:textId="77777777" w:rsidTr="00AE6B57">
        <w:tc>
          <w:tcPr>
            <w:tcW w:w="5850" w:type="dxa"/>
          </w:tcPr>
          <w:p w14:paraId="04DA45C9" w14:textId="77777777" w:rsidR="00A87563" w:rsidRPr="00802935" w:rsidRDefault="00A87563" w:rsidP="00A87563">
            <w:pPr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BB59" w14:textId="5D9EC639" w:rsidR="00A87563" w:rsidRPr="00802935" w:rsidRDefault="00360FE5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72,110</w:t>
            </w:r>
          </w:p>
        </w:tc>
        <w:tc>
          <w:tcPr>
            <w:tcW w:w="236" w:type="dxa"/>
            <w:vAlign w:val="bottom"/>
          </w:tcPr>
          <w:p w14:paraId="3896D530" w14:textId="77777777" w:rsidR="00A87563" w:rsidRPr="00802935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4BEB" w14:textId="18110FD1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78,564</w:t>
            </w:r>
          </w:p>
        </w:tc>
      </w:tr>
    </w:tbl>
    <w:p w14:paraId="2751312B" w14:textId="5B9C5EEE" w:rsidR="00906E89" w:rsidRPr="00A33F9E" w:rsidRDefault="0090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254D373B" w14:textId="2A68A4E0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5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E4CA71B" w14:textId="77777777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DB37406" w14:textId="1E19A4D5" w:rsidR="007F1781" w:rsidRPr="000C08E8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9"/>
          <w:sz w:val="30"/>
          <w:szCs w:val="30"/>
        </w:rPr>
      </w:pPr>
      <w:r w:rsidRPr="000C08E8">
        <w:rPr>
          <w:rFonts w:asciiTheme="majorBidi" w:hAnsiTheme="majorBidi" w:cstheme="majorBidi"/>
          <w:spacing w:val="-9"/>
          <w:sz w:val="30"/>
          <w:szCs w:val="30"/>
          <w:cs/>
        </w:rPr>
        <w:t xml:space="preserve">ณ วันที่ </w:t>
      </w:r>
      <w:r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>31</w:t>
      </w:r>
      <w:r w:rsidRPr="000C08E8">
        <w:rPr>
          <w:rFonts w:asciiTheme="majorBidi" w:hAnsiTheme="majorBidi" w:cstheme="majorBidi"/>
          <w:spacing w:val="-9"/>
          <w:sz w:val="30"/>
          <w:szCs w:val="30"/>
          <w:cs/>
        </w:rPr>
        <w:t xml:space="preserve"> ธันวาคม </w:t>
      </w:r>
      <w:r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>256</w:t>
      </w:r>
      <w:r w:rsidR="00A87563"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>6</w:t>
      </w:r>
      <w:r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0C08E8">
        <w:rPr>
          <w:rFonts w:asciiTheme="majorBidi" w:hAnsiTheme="majorBidi" w:cstheme="majorBidi"/>
          <w:spacing w:val="-9"/>
          <w:sz w:val="30"/>
          <w:szCs w:val="30"/>
          <w:cs/>
        </w:rPr>
        <w:t>บริษัทมีวงเงินสินเชื่อที่ยังไม่ได้เบิกใช้เป็นจำนวนเงิน</w:t>
      </w:r>
      <w:r w:rsidR="008305DB"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="00802935"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>1,480.0</w:t>
      </w:r>
      <w:r w:rsidR="008038DA" w:rsidRPr="000C08E8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0C08E8">
        <w:rPr>
          <w:rFonts w:asciiTheme="majorBidi" w:hAnsiTheme="majorBidi" w:cstheme="majorBidi"/>
          <w:spacing w:val="-9"/>
          <w:sz w:val="30"/>
          <w:szCs w:val="30"/>
          <w:cs/>
        </w:rPr>
        <w:t xml:space="preserve">ล้านบาท </w:t>
      </w:r>
      <w:r w:rsidRPr="000C08E8">
        <w:rPr>
          <w:rFonts w:asciiTheme="majorBidi" w:hAnsiTheme="majorBidi" w:cstheme="majorBidi"/>
          <w:i/>
          <w:iCs/>
          <w:spacing w:val="-9"/>
          <w:sz w:val="30"/>
          <w:szCs w:val="30"/>
        </w:rPr>
        <w:t>(</w:t>
      </w:r>
      <w:r w:rsidRPr="000C08E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256</w:t>
      </w:r>
      <w:r w:rsidR="00A87563" w:rsidRPr="000C08E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5</w:t>
      </w:r>
      <w:r w:rsidRPr="000C08E8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: </w:t>
      </w:r>
      <w:r w:rsidRPr="000C08E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1,</w:t>
      </w:r>
      <w:r w:rsidR="008305DB" w:rsidRPr="000C08E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7</w:t>
      </w:r>
      <w:r w:rsidR="00A87563" w:rsidRPr="000C08E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80</w:t>
      </w:r>
      <w:r w:rsidRPr="000C08E8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 xml:space="preserve">.0 </w:t>
      </w:r>
      <w:r w:rsidRPr="000C08E8">
        <w:rPr>
          <w:rFonts w:asciiTheme="majorBidi" w:hAnsiTheme="majorBidi" w:cstheme="majorBidi"/>
          <w:i/>
          <w:iCs/>
          <w:spacing w:val="-9"/>
          <w:sz w:val="30"/>
          <w:szCs w:val="30"/>
          <w:cs/>
        </w:rPr>
        <w:t>ล้านบาท)</w:t>
      </w:r>
      <w:r w:rsidRPr="000C08E8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</w:p>
    <w:p w14:paraId="1EC466B4" w14:textId="4DEABD2B" w:rsidR="00A15967" w:rsidRDefault="00A1596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67F25D" w14:textId="35176E3D" w:rsidR="000C08E8" w:rsidRDefault="000C0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BFD6FA2" w14:textId="52268804" w:rsidR="00A24464" w:rsidRPr="009E3BC3" w:rsidRDefault="00A2446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44428748" w14:textId="77777777" w:rsidR="00F24E44" w:rsidRPr="00E90ED1" w:rsidRDefault="00F24E44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3B393BDC" w14:textId="59B97013" w:rsidR="00497270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809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โครงการผลประโยชน์ที่กำหนดไว้ของ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2F32F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บริษัทมีความเสี่ยงจากการประมาณการตามหลักคณิตศาสตร์ประกันภัยได้แก่ ความเสี่ยงจากอัตราดอกเบี้ย 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497270" w:rsidRPr="00497270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7DBBE73" w14:textId="14FDA12A" w:rsidR="001C56D3" w:rsidRPr="00E90ED1" w:rsidRDefault="001C56D3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530"/>
      </w:tblGrid>
      <w:tr w:rsidR="006320CF" w:rsidRPr="009E3BC3" w14:paraId="3B1F3F55" w14:textId="77777777" w:rsidTr="00CB1E34">
        <w:tc>
          <w:tcPr>
            <w:tcW w:w="5670" w:type="dxa"/>
          </w:tcPr>
          <w:p w14:paraId="34260EF4" w14:textId="77777777" w:rsidR="006320CF" w:rsidRPr="009E3BC3" w:rsidRDefault="006320CF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420" w:type="dxa"/>
            <w:gridSpan w:val="3"/>
          </w:tcPr>
          <w:p w14:paraId="1E58436C" w14:textId="55E7EE05" w:rsidR="006320CF" w:rsidRPr="009E3BC3" w:rsidRDefault="006320C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CF" w:rsidRPr="009E3BC3" w14:paraId="6E9A28EF" w14:textId="77777777" w:rsidTr="00CB1E34">
        <w:tc>
          <w:tcPr>
            <w:tcW w:w="5670" w:type="dxa"/>
          </w:tcPr>
          <w:p w14:paraId="38CD6317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bookmarkStart w:id="3" w:name="_Hlk63087926"/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bookmarkEnd w:id="3"/>
          </w:p>
        </w:tc>
        <w:tc>
          <w:tcPr>
            <w:tcW w:w="1620" w:type="dxa"/>
          </w:tcPr>
          <w:p w14:paraId="636B9658" w14:textId="0C3E84DD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5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73905A" w14:textId="7777777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59321" w14:textId="0639943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5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320CF" w:rsidRPr="009E3BC3" w14:paraId="6DAB710E" w14:textId="77777777" w:rsidTr="00CB1E34">
        <w:trPr>
          <w:trHeight w:val="85"/>
        </w:trPr>
        <w:tc>
          <w:tcPr>
            <w:tcW w:w="5670" w:type="dxa"/>
          </w:tcPr>
          <w:p w14:paraId="52D14ED5" w14:textId="77777777" w:rsidR="006320CF" w:rsidRPr="00901847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20" w:type="dxa"/>
            <w:gridSpan w:val="3"/>
          </w:tcPr>
          <w:p w14:paraId="49D0E344" w14:textId="600713BE" w:rsidR="006320CF" w:rsidRPr="006320CF" w:rsidRDefault="006320CF" w:rsidP="006320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7563" w:rsidRPr="009E3BC3" w14:paraId="6EA86899" w14:textId="77777777" w:rsidTr="00CB1E34">
        <w:trPr>
          <w:trHeight w:val="85"/>
        </w:trPr>
        <w:tc>
          <w:tcPr>
            <w:tcW w:w="5670" w:type="dxa"/>
          </w:tcPr>
          <w:p w14:paraId="0CC8E0DA" w14:textId="4FC9A9E0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87CF148" w14:textId="4247CDF5" w:rsidR="00A87563" w:rsidRPr="009E3BC3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40,511</w:t>
            </w:r>
          </w:p>
        </w:tc>
        <w:tc>
          <w:tcPr>
            <w:tcW w:w="270" w:type="dxa"/>
          </w:tcPr>
          <w:p w14:paraId="4C414693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D530F" w14:textId="068A4CA0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46,758</w:t>
            </w:r>
          </w:p>
        </w:tc>
      </w:tr>
      <w:tr w:rsidR="00A87563" w:rsidRPr="009E3BC3" w14:paraId="0D6BE6E5" w14:textId="77777777" w:rsidTr="00CB1E34">
        <w:trPr>
          <w:trHeight w:val="85"/>
        </w:trPr>
        <w:tc>
          <w:tcPr>
            <w:tcW w:w="5670" w:type="dxa"/>
          </w:tcPr>
          <w:p w14:paraId="24BDA6C4" w14:textId="77777777" w:rsidR="00A87563" w:rsidRPr="00C26A2A" w:rsidRDefault="00A87563" w:rsidP="00A87563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</w:tcPr>
          <w:p w14:paraId="4E377A5C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E0200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7F8707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563" w:rsidRPr="009E3BC3" w14:paraId="70089F53" w14:textId="77777777" w:rsidTr="00120570">
        <w:trPr>
          <w:trHeight w:val="85"/>
        </w:trPr>
        <w:tc>
          <w:tcPr>
            <w:tcW w:w="5670" w:type="dxa"/>
          </w:tcPr>
          <w:p w14:paraId="7F85A060" w14:textId="2477DA45" w:rsidR="00A87563" w:rsidRPr="009E3BC3" w:rsidRDefault="00A87563" w:rsidP="00A8756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</w:tcPr>
          <w:p w14:paraId="635A7578" w14:textId="13DAEE14" w:rsidR="00A87563" w:rsidRPr="009E3BC3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</w:t>
            </w:r>
            <w:r w:rsidR="0024665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595E74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894429" w14:textId="5B3DBA73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4,608</w:t>
            </w:r>
          </w:p>
        </w:tc>
      </w:tr>
      <w:tr w:rsidR="00A87563" w:rsidRPr="009E3BC3" w14:paraId="05539BB1" w14:textId="77777777" w:rsidTr="00901847">
        <w:trPr>
          <w:trHeight w:val="85"/>
        </w:trPr>
        <w:tc>
          <w:tcPr>
            <w:tcW w:w="5670" w:type="dxa"/>
          </w:tcPr>
          <w:p w14:paraId="0833376F" w14:textId="24DA88E1" w:rsidR="00A87563" w:rsidRPr="009E3BC3" w:rsidRDefault="00A87563" w:rsidP="00A8756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8D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CE029E" w14:textId="22947326" w:rsidR="00A87563" w:rsidRPr="009E3BC3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270" w:type="dxa"/>
          </w:tcPr>
          <w:p w14:paraId="1C471CFA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2F516C" w14:textId="6B323BF4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A87563" w:rsidRPr="009E3BC3" w14:paraId="1B6B2069" w14:textId="77777777" w:rsidTr="00901847">
        <w:trPr>
          <w:trHeight w:val="85"/>
        </w:trPr>
        <w:tc>
          <w:tcPr>
            <w:tcW w:w="5670" w:type="dxa"/>
          </w:tcPr>
          <w:p w14:paraId="738887BA" w14:textId="77777777" w:rsidR="00A87563" w:rsidRPr="009E3BC3" w:rsidRDefault="00A87563" w:rsidP="00A875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DF108C" w14:textId="10F79AC6" w:rsidR="00A87563" w:rsidRPr="00E35719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</w:t>
            </w:r>
            <w:r w:rsidR="00246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8A9184" w14:textId="77777777" w:rsidR="00A87563" w:rsidRPr="00E35719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FD59CF" w14:textId="1C1AD864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</w:tr>
      <w:tr w:rsidR="00901847" w:rsidRPr="009E3BC3" w14:paraId="791824B6" w14:textId="77777777" w:rsidTr="002E1469">
        <w:tc>
          <w:tcPr>
            <w:tcW w:w="5670" w:type="dxa"/>
            <w:shd w:val="clear" w:color="auto" w:fill="auto"/>
          </w:tcPr>
          <w:p w14:paraId="3F8D3A30" w14:textId="643C7231" w:rsidR="00901847" w:rsidRPr="00C26A2A" w:rsidRDefault="00901847" w:rsidP="0090184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A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20" w:type="dxa"/>
          </w:tcPr>
          <w:p w14:paraId="27FE0B12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B7DE4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197130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847" w:rsidRPr="009E3BC3" w14:paraId="06F9F39E" w14:textId="77777777" w:rsidTr="002E1469">
        <w:tc>
          <w:tcPr>
            <w:tcW w:w="5670" w:type="dxa"/>
            <w:shd w:val="clear" w:color="auto" w:fill="auto"/>
          </w:tcPr>
          <w:p w14:paraId="47192588" w14:textId="14765F08" w:rsidR="00901847" w:rsidRPr="009E3BC3" w:rsidRDefault="00901847" w:rsidP="00901847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620" w:type="dxa"/>
          </w:tcPr>
          <w:p w14:paraId="2AC19B8A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8BB66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BA0FB9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847" w:rsidRPr="009E3BC3" w14:paraId="05281322" w14:textId="77777777" w:rsidTr="002E1469">
        <w:tc>
          <w:tcPr>
            <w:tcW w:w="5670" w:type="dxa"/>
            <w:shd w:val="clear" w:color="auto" w:fill="auto"/>
          </w:tcPr>
          <w:p w14:paraId="3E03ABD9" w14:textId="1C28663D" w:rsidR="00901847" w:rsidRPr="009E3BC3" w:rsidRDefault="00901847" w:rsidP="00901847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A27844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620" w:type="dxa"/>
          </w:tcPr>
          <w:p w14:paraId="2DE46732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7A7F5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31DB8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563" w:rsidRPr="009E3BC3" w14:paraId="098F6CE4" w14:textId="77777777" w:rsidTr="002E1469">
        <w:tc>
          <w:tcPr>
            <w:tcW w:w="5670" w:type="dxa"/>
            <w:shd w:val="clear" w:color="auto" w:fill="auto"/>
          </w:tcPr>
          <w:p w14:paraId="4A29E4C2" w14:textId="54E6EBB4" w:rsidR="00A87563" w:rsidRPr="009E3BC3" w:rsidRDefault="00A87563" w:rsidP="00A87563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1E797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  <w:r w:rsidRPr="001E797C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620" w:type="dxa"/>
          </w:tcPr>
          <w:p w14:paraId="37BA5A44" w14:textId="618AAB54" w:rsidR="00A87563" w:rsidRPr="002E1469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5B727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EFFB7A" w14:textId="5A23ED8B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469">
              <w:rPr>
                <w:rFonts w:asciiTheme="majorBidi" w:hAnsiTheme="majorBidi" w:cstheme="majorBidi"/>
                <w:sz w:val="30"/>
                <w:szCs w:val="30"/>
              </w:rPr>
              <w:t>(5,20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E14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7563" w:rsidRPr="009E3BC3" w14:paraId="180D841B" w14:textId="77777777" w:rsidTr="002E1469">
        <w:tc>
          <w:tcPr>
            <w:tcW w:w="5670" w:type="dxa"/>
          </w:tcPr>
          <w:p w14:paraId="70DF0A8A" w14:textId="39ED4569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-   </w:t>
            </w:r>
            <w:r w:rsidRPr="001E797C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A45176" w14:textId="1FDBAD54" w:rsidR="00A87563" w:rsidRPr="002E1469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5E320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77127F" w14:textId="1879FBD6" w:rsidR="00A87563" w:rsidRPr="00C2628F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469">
              <w:rPr>
                <w:rFonts w:asciiTheme="majorBidi" w:hAnsiTheme="majorBidi" w:cstheme="majorBidi"/>
                <w:sz w:val="30"/>
                <w:szCs w:val="30"/>
              </w:rPr>
              <w:t>(2,871)</w:t>
            </w:r>
          </w:p>
        </w:tc>
      </w:tr>
      <w:tr w:rsidR="00A87563" w:rsidRPr="009E3BC3" w14:paraId="380D9958" w14:textId="77777777" w:rsidTr="002E1469">
        <w:tc>
          <w:tcPr>
            <w:tcW w:w="5670" w:type="dxa"/>
          </w:tcPr>
          <w:p w14:paraId="249A6986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CEF193" w14:textId="49953400" w:rsidR="00A87563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168192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275B0D4" w14:textId="2AC5B8DA" w:rsidR="00A8756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(8,074)</w:t>
            </w:r>
          </w:p>
        </w:tc>
      </w:tr>
      <w:tr w:rsidR="00A87563" w:rsidRPr="009E3BC3" w14:paraId="0F3E3CA0" w14:textId="77777777" w:rsidTr="00230BFF">
        <w:tc>
          <w:tcPr>
            <w:tcW w:w="5670" w:type="dxa"/>
          </w:tcPr>
          <w:p w14:paraId="489288CF" w14:textId="6C8C7D02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C8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9757F9" w14:textId="7BF8BE96" w:rsidR="00A87563" w:rsidRPr="0024665D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6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16BF14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0AD3105" w14:textId="128A9286" w:rsidR="00A8756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(3,440)</w:t>
            </w:r>
          </w:p>
        </w:tc>
      </w:tr>
      <w:tr w:rsidR="00A87563" w:rsidRPr="009E3BC3" w14:paraId="7A626890" w14:textId="77777777" w:rsidTr="002E1469">
        <w:tc>
          <w:tcPr>
            <w:tcW w:w="5670" w:type="dxa"/>
          </w:tcPr>
          <w:p w14:paraId="6ADAA020" w14:textId="7824ED88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D0C94A" w14:textId="495E6CD3" w:rsidR="00A87563" w:rsidRPr="009E3BC3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46,35</w:t>
            </w:r>
            <w:r w:rsidR="00246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C6F56D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20C65" w14:textId="1D2866E1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40,511</w:t>
            </w:r>
          </w:p>
        </w:tc>
      </w:tr>
      <w:tr w:rsidR="00901847" w:rsidRPr="009E3BC3" w14:paraId="0AC8F96F" w14:textId="77777777" w:rsidTr="00CB1E34">
        <w:tc>
          <w:tcPr>
            <w:tcW w:w="5670" w:type="dxa"/>
            <w:vMerge w:val="restart"/>
          </w:tcPr>
          <w:p w14:paraId="20CF0622" w14:textId="77777777" w:rsidR="00901847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2641A6" w14:textId="6681E8DB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BB156D8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420" w:type="dxa"/>
            <w:gridSpan w:val="3"/>
          </w:tcPr>
          <w:p w14:paraId="7028C106" w14:textId="77777777" w:rsidR="00901847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069684" w14:textId="3E8BE535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01847" w:rsidRPr="009E3BC3" w14:paraId="152C0FCC" w14:textId="77777777" w:rsidTr="00CB1E34">
        <w:tc>
          <w:tcPr>
            <w:tcW w:w="5670" w:type="dxa"/>
            <w:vMerge/>
          </w:tcPr>
          <w:p w14:paraId="5B15C2A2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42C423" w14:textId="33D0E283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5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6B552C" w14:textId="77777777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F4663" w14:textId="49E54734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5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01847" w:rsidRPr="009E3BC3" w14:paraId="2BE7896A" w14:textId="77777777" w:rsidTr="00CB1E34">
        <w:tc>
          <w:tcPr>
            <w:tcW w:w="5670" w:type="dxa"/>
          </w:tcPr>
          <w:p w14:paraId="4006673D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750A570" w14:textId="3BC9D495" w:rsidR="00901847" w:rsidRPr="006320CF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87563" w:rsidRPr="009E3BC3" w14:paraId="5B6F73BB" w14:textId="77777777" w:rsidTr="00CB1E34">
        <w:trPr>
          <w:trHeight w:val="85"/>
        </w:trPr>
        <w:tc>
          <w:tcPr>
            <w:tcW w:w="5670" w:type="dxa"/>
          </w:tcPr>
          <w:p w14:paraId="429933E0" w14:textId="77777777" w:rsidR="00A87563" w:rsidRPr="00052854" w:rsidRDefault="00A87563" w:rsidP="00A875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526D55D" w14:textId="2C4C1AA3" w:rsidR="00A87563" w:rsidRPr="00052854" w:rsidRDefault="00F959C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  <w:tc>
          <w:tcPr>
            <w:tcW w:w="270" w:type="dxa"/>
          </w:tcPr>
          <w:p w14:paraId="3DD40A41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9A45AB" w14:textId="3630444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</w:tr>
      <w:tr w:rsidR="00A87563" w:rsidRPr="009E3BC3" w14:paraId="29CC293B" w14:textId="77777777" w:rsidTr="00CB1E34">
        <w:trPr>
          <w:trHeight w:val="85"/>
        </w:trPr>
        <w:tc>
          <w:tcPr>
            <w:tcW w:w="5670" w:type="dxa"/>
          </w:tcPr>
          <w:p w14:paraId="5DB7B921" w14:textId="77777777" w:rsidR="00A87563" w:rsidRPr="00052854" w:rsidRDefault="00A87563" w:rsidP="00A875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620" w:type="dxa"/>
          </w:tcPr>
          <w:p w14:paraId="45D99E2B" w14:textId="2329C3CA" w:rsidR="00A87563" w:rsidRPr="00052854" w:rsidRDefault="00052854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28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5B7D4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BA228C" w14:textId="570A7FE8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6F2C209" w14:textId="77777777" w:rsidR="0010111B" w:rsidRPr="00E90ED1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4A182C66" w14:textId="4A0A8ED6" w:rsidR="00B02444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ข้อสมมติ</w:t>
      </w:r>
      <w:r w:rsidR="00B02444"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C9E5460" w14:textId="77777777" w:rsidR="0010111B" w:rsidRPr="00E90ED1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0D2F908E" w14:textId="4CE72837" w:rsidR="00642AA3" w:rsidRPr="00A87563" w:rsidRDefault="00642AA3" w:rsidP="00A87563">
      <w:pPr>
        <w:pStyle w:val="BodyText2"/>
        <w:tabs>
          <w:tab w:val="left" w:pos="540"/>
        </w:tabs>
        <w:ind w:left="544" w:firstLine="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</w:pP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ณ วันที่ </w:t>
      </w:r>
      <w:r w:rsidR="008852A1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31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8852A1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256</w:t>
      </w:r>
      <w:r w:rsidR="00A87563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6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ระยะเวลาถัวเฉลี่ยถ่วงน้ำหนักของภาระผูกพันผลประโยชน์ที่กำหนดไว้เป็น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="00F959C7" w:rsidRPr="00052854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1</w:t>
      </w:r>
      <w:r w:rsidR="00052854" w:rsidRPr="00052854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4</w:t>
      </w:r>
      <w:r w:rsidR="000948C2" w:rsidRPr="00A87563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A87563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ปี 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(</w:t>
      </w:r>
      <w:r w:rsidR="008852A1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256</w:t>
      </w:r>
      <w:r w:rsidR="00A87563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5</w:t>
      </w:r>
      <w:r w:rsidR="005A607E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:</w:t>
      </w:r>
      <w:r w:rsidR="0050044A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 xml:space="preserve"> </w:t>
      </w:r>
      <w:r w:rsidR="002E3079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1</w:t>
      </w:r>
      <w:r w:rsidR="00A87563"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4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cs/>
          <w:lang w:val="en-US"/>
        </w:rPr>
        <w:t xml:space="preserve"> ปี</w:t>
      </w:r>
      <w:r w:rsidRPr="00A87563">
        <w:rPr>
          <w:rFonts w:asciiTheme="majorBidi" w:eastAsia="Calibri" w:hAnsiTheme="majorBidi" w:cstheme="majorBidi"/>
          <w:i/>
          <w:iCs/>
          <w:spacing w:val="-8"/>
          <w:sz w:val="30"/>
          <w:szCs w:val="30"/>
          <w:lang w:val="en-US"/>
        </w:rPr>
        <w:t>)</w:t>
      </w:r>
    </w:p>
    <w:p w14:paraId="6723CF92" w14:textId="06C90809" w:rsidR="005C548E" w:rsidRPr="006072CA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072C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3DF0DA5" w14:textId="77777777" w:rsidR="008C3B00" w:rsidRPr="006072CA" w:rsidRDefault="008C3B00" w:rsidP="008C3B00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7F1B6B93" w14:textId="77777777" w:rsidR="005C548E" w:rsidRPr="006072CA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้อสมมติ</w:t>
      </w:r>
      <w:r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6072CA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6072CA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6072CA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เป็นจำนวนเงินดังต่อไปนี้</w:t>
      </w:r>
    </w:p>
    <w:p w14:paraId="59FAD12D" w14:textId="77777777" w:rsidR="00386E77" w:rsidRPr="006072CA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9"/>
        <w:gridCol w:w="1152"/>
        <w:gridCol w:w="261"/>
        <w:gridCol w:w="1152"/>
        <w:gridCol w:w="261"/>
        <w:gridCol w:w="1152"/>
        <w:gridCol w:w="261"/>
        <w:gridCol w:w="1152"/>
      </w:tblGrid>
      <w:tr w:rsidR="00386E77" w:rsidRPr="006072CA" w14:paraId="3102A487" w14:textId="77777777" w:rsidTr="00CD0D00">
        <w:trPr>
          <w:trHeight w:val="20"/>
          <w:tblHeader/>
        </w:trPr>
        <w:tc>
          <w:tcPr>
            <w:tcW w:w="3789" w:type="dxa"/>
          </w:tcPr>
          <w:p w14:paraId="06377F0C" w14:textId="77777777" w:rsidR="00386E77" w:rsidRPr="006072CA" w:rsidRDefault="00386E77" w:rsidP="0037048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58211687"/>
          </w:p>
        </w:tc>
        <w:tc>
          <w:tcPr>
            <w:tcW w:w="5391" w:type="dxa"/>
            <w:gridSpan w:val="7"/>
          </w:tcPr>
          <w:p w14:paraId="1A119EB7" w14:textId="77777777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B170F2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B170F2"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607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6072CA" w14:paraId="3B9286A6" w14:textId="77777777" w:rsidTr="00CD0D00">
        <w:trPr>
          <w:trHeight w:val="20"/>
          <w:tblHeader/>
        </w:trPr>
        <w:tc>
          <w:tcPr>
            <w:tcW w:w="3789" w:type="dxa"/>
          </w:tcPr>
          <w:p w14:paraId="4D6EA4E9" w14:textId="77777777" w:rsidR="00386E77" w:rsidRPr="006072CA" w:rsidRDefault="00386E77" w:rsidP="003704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8B95EA1" w14:textId="184126D7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852A1" w:rsidRPr="00607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6A70141D" w14:textId="77777777" w:rsidR="00386E77" w:rsidRPr="006072CA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8C07D44" w14:textId="252F07EC" w:rsidR="00386E77" w:rsidRPr="006072CA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072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852A1" w:rsidRPr="00607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D0D00" w:rsidRPr="006072CA" w14:paraId="55DE8759" w14:textId="77777777" w:rsidTr="00CD0D00">
        <w:trPr>
          <w:trHeight w:val="20"/>
          <w:tblHeader/>
        </w:trPr>
        <w:tc>
          <w:tcPr>
            <w:tcW w:w="3789" w:type="dxa"/>
          </w:tcPr>
          <w:p w14:paraId="7F446C30" w14:textId="6EABC3AB" w:rsidR="00CD0D00" w:rsidRPr="006072CA" w:rsidRDefault="00CD0D00" w:rsidP="00CD0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07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7EF75E20" w14:textId="53588245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7563" w:rsidRPr="006072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61" w:type="dxa"/>
          </w:tcPr>
          <w:p w14:paraId="72E2F905" w14:textId="77777777" w:rsidR="00CD0D00" w:rsidRPr="006072CA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8175A" w14:textId="2A6D955E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7563" w:rsidRPr="006072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61" w:type="dxa"/>
          </w:tcPr>
          <w:p w14:paraId="022485C8" w14:textId="77777777" w:rsidR="00CD0D00" w:rsidRPr="006072CA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CF1F8" w14:textId="134010E5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7563" w:rsidRPr="006072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61" w:type="dxa"/>
          </w:tcPr>
          <w:p w14:paraId="2D4B864C" w14:textId="77777777" w:rsidR="00CD0D00" w:rsidRPr="006072CA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6BDBDD" w14:textId="50CCA053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6072C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87563" w:rsidRPr="006072C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5</w:t>
            </w:r>
          </w:p>
        </w:tc>
      </w:tr>
      <w:tr w:rsidR="00CD0D00" w:rsidRPr="006072CA" w14:paraId="465BCFD5" w14:textId="77777777" w:rsidTr="00CD0D00">
        <w:trPr>
          <w:trHeight w:val="20"/>
          <w:tblHeader/>
        </w:trPr>
        <w:tc>
          <w:tcPr>
            <w:tcW w:w="3789" w:type="dxa"/>
          </w:tcPr>
          <w:p w14:paraId="54FB47E8" w14:textId="77777777" w:rsidR="00CD0D00" w:rsidRPr="006072CA" w:rsidRDefault="00CD0D00" w:rsidP="00CD0D0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  <w:vAlign w:val="center"/>
          </w:tcPr>
          <w:p w14:paraId="470282AC" w14:textId="77777777" w:rsidR="00CD0D00" w:rsidRPr="006072CA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72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7563" w:rsidRPr="006072CA" w14:paraId="029BB0B8" w14:textId="77777777" w:rsidTr="00CD0D00">
        <w:trPr>
          <w:trHeight w:val="20"/>
        </w:trPr>
        <w:tc>
          <w:tcPr>
            <w:tcW w:w="3789" w:type="dxa"/>
          </w:tcPr>
          <w:p w14:paraId="4B4105EE" w14:textId="77777777" w:rsidR="00A87563" w:rsidRPr="006072CA" w:rsidRDefault="00A87563" w:rsidP="00A8756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072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88D565A" w14:textId="49FC9862" w:rsidR="00A87563" w:rsidRPr="006072CA" w:rsidRDefault="001C30E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72CA" w:rsidRPr="006072CA">
              <w:rPr>
                <w:rFonts w:asciiTheme="majorBidi" w:hAnsiTheme="majorBidi" w:cstheme="majorBidi"/>
                <w:sz w:val="30"/>
                <w:szCs w:val="30"/>
              </w:rPr>
              <w:t>3,752</w:t>
            </w:r>
            <w:r w:rsidRPr="006072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01367AD7" w14:textId="77777777" w:rsidR="00A87563" w:rsidRPr="006072CA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21329CD" w14:textId="210D1EA1" w:rsidR="00A87563" w:rsidRPr="006072CA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(1,868)</w:t>
            </w:r>
          </w:p>
        </w:tc>
        <w:tc>
          <w:tcPr>
            <w:tcW w:w="261" w:type="dxa"/>
            <w:vAlign w:val="center"/>
          </w:tcPr>
          <w:p w14:paraId="543770F1" w14:textId="77777777" w:rsidR="00A87563" w:rsidRPr="006072CA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F4C03A" w14:textId="0C38CDEE" w:rsidR="00A87563" w:rsidRPr="006072CA" w:rsidRDefault="006072CA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4,372</w:t>
            </w:r>
          </w:p>
        </w:tc>
        <w:tc>
          <w:tcPr>
            <w:tcW w:w="261" w:type="dxa"/>
            <w:vAlign w:val="center"/>
          </w:tcPr>
          <w:p w14:paraId="617F5E2A" w14:textId="77777777" w:rsidR="00A87563" w:rsidRPr="006072CA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E4C5D14" w14:textId="02152554" w:rsidR="00A87563" w:rsidRPr="006072CA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</w:tr>
      <w:tr w:rsidR="00A87563" w:rsidRPr="001C30E7" w14:paraId="05CE7F95" w14:textId="77777777" w:rsidTr="00CD0D00">
        <w:trPr>
          <w:trHeight w:val="20"/>
        </w:trPr>
        <w:tc>
          <w:tcPr>
            <w:tcW w:w="3789" w:type="dxa"/>
          </w:tcPr>
          <w:p w14:paraId="29D73E6A" w14:textId="77777777" w:rsidR="00A87563" w:rsidRPr="006072CA" w:rsidRDefault="00A87563" w:rsidP="00A8756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14:paraId="41822B7F" w14:textId="61532DEC" w:rsidR="00A87563" w:rsidRPr="006072CA" w:rsidRDefault="001C30E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4,774</w:t>
            </w:r>
          </w:p>
        </w:tc>
        <w:tc>
          <w:tcPr>
            <w:tcW w:w="261" w:type="dxa"/>
          </w:tcPr>
          <w:p w14:paraId="39CB8074" w14:textId="77777777" w:rsidR="00A87563" w:rsidRPr="006072CA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BA966" w14:textId="780E5415" w:rsidR="00A87563" w:rsidRPr="006072CA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4,123</w:t>
            </w:r>
          </w:p>
        </w:tc>
        <w:tc>
          <w:tcPr>
            <w:tcW w:w="261" w:type="dxa"/>
          </w:tcPr>
          <w:p w14:paraId="0D6E7DEF" w14:textId="77777777" w:rsidR="00A87563" w:rsidRPr="006072CA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E1DF10" w14:textId="42E7C2C7" w:rsidR="00A87563" w:rsidRPr="006072CA" w:rsidRDefault="001C30E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(4,165)</w:t>
            </w:r>
          </w:p>
        </w:tc>
        <w:tc>
          <w:tcPr>
            <w:tcW w:w="261" w:type="dxa"/>
          </w:tcPr>
          <w:p w14:paraId="0E374D38" w14:textId="77777777" w:rsidR="00A87563" w:rsidRPr="006072CA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9A201A" w14:textId="0D65BC7D" w:rsidR="00A87563" w:rsidRPr="007237F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2CA">
              <w:rPr>
                <w:rFonts w:asciiTheme="majorBidi" w:hAnsiTheme="majorBidi" w:cstheme="majorBidi"/>
                <w:sz w:val="30"/>
                <w:szCs w:val="30"/>
              </w:rPr>
              <w:t>(3,603)</w:t>
            </w:r>
          </w:p>
        </w:tc>
      </w:tr>
      <w:bookmarkEnd w:id="4"/>
    </w:tbl>
    <w:p w14:paraId="5E012D9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E3F48CE" w14:textId="147523C6" w:rsidR="008C4B41" w:rsidRPr="009E3BC3" w:rsidRDefault="00B170F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ส่วนเกินทุนและ</w:t>
      </w:r>
      <w:r w:rsidR="008C4B41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0CD8FB34" w14:textId="77777777" w:rsidR="008C4B41" w:rsidRPr="009E3BC3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B29B0CF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70FAE0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18A6" w14:textId="70BE512D" w:rsidR="00B170F2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</w:rPr>
        <w:t>2535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8852A1" w:rsidRPr="009E3BC3">
        <w:rPr>
          <w:rFonts w:asciiTheme="majorBidi" w:hAnsiTheme="majorBidi" w:cstheme="majorBidi"/>
          <w:sz w:val="30"/>
          <w:szCs w:val="30"/>
        </w:rPr>
        <w:t>51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9F77C4" w14:textId="55D0B123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5D6A" w14:textId="77777777" w:rsidR="00B170F2" w:rsidRPr="009E3BC3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14:paraId="348682B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1DD88" w14:textId="72347559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การรายงานทางการเงินฉบับที่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2</w:t>
      </w:r>
    </w:p>
    <w:p w14:paraId="0AAC7A95" w14:textId="77777777" w:rsidR="00B170F2" w:rsidRPr="009E3BC3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3F428E" w14:textId="77777777" w:rsidR="00F75608" w:rsidRDefault="00F75608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F75608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5E7673F" w14:textId="42287C8F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สำรองประกอบด้วย</w:t>
      </w:r>
    </w:p>
    <w:p w14:paraId="69708971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D559EAD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/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8B51887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67AF066" w14:textId="77777777" w:rsidR="00E56364" w:rsidRPr="009E3BC3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ทุน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สำรองตามก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ฎหมาย</w:t>
      </w:r>
    </w:p>
    <w:p w14:paraId="45654E8C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A83345D" w14:textId="0AEF5562" w:rsidR="008C4B41" w:rsidRPr="009E3BC3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(“</w:t>
      </w:r>
      <w:r w:rsidR="002C4507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67CB603" w14:textId="77777777" w:rsidR="000307FB" w:rsidRPr="009E3BC3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5F9650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3165367" w14:textId="1BF3F8B0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99836F3" w14:textId="72CD9842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</w:p>
    <w:p w14:paraId="545723E5" w14:textId="77777777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460180E" w14:textId="00A24BBF" w:rsidR="002C4507" w:rsidRPr="009E3BC3" w:rsidRDefault="00C713CA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ประกอบด้วยผลต่างการแปลงค่าทั้งหมดจาก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br/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งบการเงินของหน่วยงานในต่างประเทศ</w:t>
      </w:r>
    </w:p>
    <w:p w14:paraId="2587BCE9" w14:textId="77777777" w:rsidR="00937C68" w:rsidRPr="009E3BC3" w:rsidRDefault="00937C68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366F8CE" w14:textId="3849DB0B" w:rsidR="00EE7657" w:rsidRPr="009E3BC3" w:rsidRDefault="00EE7657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063DF97" w14:textId="77777777" w:rsidR="00E56364" w:rsidRPr="009E3BC3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554C9" w14:textId="77777777" w:rsidR="00937C68" w:rsidRPr="009E3BC3" w:rsidRDefault="00937C68" w:rsidP="00937C6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0126DF4" w14:textId="77777777" w:rsidR="002C4507" w:rsidRPr="009E3BC3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0DDB2" w14:textId="78F0CE08" w:rsidR="00CC4941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9E3BC3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6815E096" w14:textId="762084FD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2A55BC20" w14:textId="77777777" w:rsidR="00396A2A" w:rsidRPr="009E3BC3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61EE51A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7E93D" w14:textId="77777777" w:rsidR="00E32AAF" w:rsidRPr="009E3BC3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3CBBE5A" w14:textId="77777777" w:rsidR="0063381F" w:rsidRPr="009E3BC3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93AF1" w14:textId="77777777" w:rsidR="00CD2E7C" w:rsidRDefault="00CD2E7C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D2E7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523979" w14:textId="6DBE6EFF" w:rsidR="00B9154E" w:rsidRPr="009E3BC3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ได้จำแนกตามเขตภูมิศาสตร์หลักและจังหวะเวลาในการรับรู้รายได้ของกลุ่มบริษัทสำหรับแต่ละปีสิ้นสุดวันที่ </w:t>
      </w:r>
      <w:r w:rsidRPr="009E3BC3">
        <w:rPr>
          <w:rFonts w:asciiTheme="majorBidi" w:hAnsiTheme="majorBidi" w:cstheme="majorBidi"/>
          <w:sz w:val="30"/>
          <w:szCs w:val="30"/>
          <w:cs/>
        </w:rPr>
        <w:br/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A87563">
        <w:rPr>
          <w:rFonts w:asciiTheme="majorBidi" w:hAnsiTheme="majorBidi" w:cstheme="majorBidi"/>
          <w:sz w:val="30"/>
          <w:szCs w:val="30"/>
        </w:rPr>
        <w:t>6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A87563">
        <w:rPr>
          <w:rFonts w:asciiTheme="majorBidi" w:hAnsiTheme="majorBidi" w:cstheme="majorBidi"/>
          <w:sz w:val="30"/>
          <w:szCs w:val="30"/>
        </w:rPr>
        <w:t>5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7381F8" w14:textId="77777777" w:rsidR="002C4507" w:rsidRPr="009E3BC3" w:rsidRDefault="002C4507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014BC" w:rsidRPr="009E3BC3" w14:paraId="564B1956" w14:textId="77777777" w:rsidTr="00B9154E">
        <w:tc>
          <w:tcPr>
            <w:tcW w:w="3777" w:type="dxa"/>
          </w:tcPr>
          <w:p w14:paraId="5D4DC49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B7C7363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340DB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BBEBA0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F4C" w:rsidRPr="009E3BC3" w14:paraId="023FDC44" w14:textId="77777777" w:rsidTr="00B9154E">
        <w:tc>
          <w:tcPr>
            <w:tcW w:w="3777" w:type="dxa"/>
          </w:tcPr>
          <w:p w14:paraId="1A17EBA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2B77534" w14:textId="6A4F683B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73180D13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A9326" w14:textId="604A1FF2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1CAC25BF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30DD7E" w14:textId="3C8F64D3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54ADDABA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CACF500" w14:textId="1AF95E82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</w:tr>
      <w:tr w:rsidR="00C96F4C" w:rsidRPr="009E3BC3" w14:paraId="764384A7" w14:textId="77777777" w:rsidTr="00B9154E">
        <w:tc>
          <w:tcPr>
            <w:tcW w:w="3777" w:type="dxa"/>
          </w:tcPr>
          <w:p w14:paraId="66F1D95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72AF69B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87563" w:rsidRPr="009E3BC3" w14:paraId="455E0178" w14:textId="77777777" w:rsidTr="00B9154E">
        <w:tc>
          <w:tcPr>
            <w:tcW w:w="3777" w:type="dxa"/>
          </w:tcPr>
          <w:p w14:paraId="1744ED89" w14:textId="77777777" w:rsidR="00A87563" w:rsidRPr="009E3BC3" w:rsidRDefault="00A87563" w:rsidP="00A87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A5965C7" w14:textId="488767F3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7,382,713</w:t>
            </w:r>
          </w:p>
        </w:tc>
        <w:tc>
          <w:tcPr>
            <w:tcW w:w="270" w:type="dxa"/>
          </w:tcPr>
          <w:p w14:paraId="62A2684B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7FFC2" w14:textId="62A21AED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5,727,225</w:t>
            </w:r>
          </w:p>
        </w:tc>
        <w:tc>
          <w:tcPr>
            <w:tcW w:w="270" w:type="dxa"/>
          </w:tcPr>
          <w:p w14:paraId="7B6B6846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28C4B7A" w14:textId="2C5002D1" w:rsidR="00A87563" w:rsidRPr="009E3BC3" w:rsidRDefault="00EE0EA9" w:rsidP="000F07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7,382,713</w:t>
            </w:r>
          </w:p>
        </w:tc>
        <w:tc>
          <w:tcPr>
            <w:tcW w:w="270" w:type="dxa"/>
          </w:tcPr>
          <w:p w14:paraId="3B385F83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CB4F668" w14:textId="76257246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5,727,225</w:t>
            </w:r>
          </w:p>
        </w:tc>
      </w:tr>
      <w:tr w:rsidR="00A87563" w:rsidRPr="009E3BC3" w14:paraId="3998C218" w14:textId="77777777" w:rsidTr="00B9154E">
        <w:tc>
          <w:tcPr>
            <w:tcW w:w="3777" w:type="dxa"/>
          </w:tcPr>
          <w:p w14:paraId="426B4504" w14:textId="77777777" w:rsidR="00A87563" w:rsidRPr="009E3BC3" w:rsidRDefault="00A87563" w:rsidP="00A87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8437DED" w14:textId="6117F113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667,192</w:t>
            </w:r>
          </w:p>
        </w:tc>
        <w:tc>
          <w:tcPr>
            <w:tcW w:w="270" w:type="dxa"/>
          </w:tcPr>
          <w:p w14:paraId="4042ADE9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6A20E" w14:textId="2E53B880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613,138</w:t>
            </w:r>
          </w:p>
        </w:tc>
        <w:tc>
          <w:tcPr>
            <w:tcW w:w="270" w:type="dxa"/>
          </w:tcPr>
          <w:p w14:paraId="5453C7D4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D25FA91" w14:textId="3A56FC11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667,192</w:t>
            </w:r>
          </w:p>
        </w:tc>
        <w:tc>
          <w:tcPr>
            <w:tcW w:w="270" w:type="dxa"/>
          </w:tcPr>
          <w:p w14:paraId="250A4B65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6FB1672" w14:textId="668C9B02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613,138</w:t>
            </w:r>
          </w:p>
        </w:tc>
      </w:tr>
      <w:tr w:rsidR="00A87563" w:rsidRPr="009E3BC3" w14:paraId="07A7B3A8" w14:textId="77777777" w:rsidTr="00B9154E">
        <w:tc>
          <w:tcPr>
            <w:tcW w:w="3777" w:type="dxa"/>
          </w:tcPr>
          <w:p w14:paraId="345AF2C7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02090E4" w14:textId="4ADE8EF9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8,049,905</w:t>
            </w:r>
          </w:p>
        </w:tc>
        <w:tc>
          <w:tcPr>
            <w:tcW w:w="270" w:type="dxa"/>
          </w:tcPr>
          <w:p w14:paraId="1C633114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5E933A" w14:textId="28DFF090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5B42CC12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C9BAAA1" w14:textId="56380E62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8,049,905</w:t>
            </w:r>
          </w:p>
        </w:tc>
        <w:tc>
          <w:tcPr>
            <w:tcW w:w="270" w:type="dxa"/>
          </w:tcPr>
          <w:p w14:paraId="6AED9F07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38FAC6C1" w14:textId="5B452321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</w:tr>
      <w:tr w:rsidR="00A87563" w:rsidRPr="009E3BC3" w14:paraId="74E6E0E9" w14:textId="77777777" w:rsidTr="00B9154E">
        <w:tc>
          <w:tcPr>
            <w:tcW w:w="3777" w:type="dxa"/>
          </w:tcPr>
          <w:p w14:paraId="47A3E9D4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4E53E3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51E8E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A2076E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3B245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EDADA75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B88BB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8B939AF" w14:textId="77777777" w:rsidR="00A87563" w:rsidRPr="009E3BC3" w:rsidRDefault="00A87563" w:rsidP="00A8756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563" w:rsidRPr="009E3BC3" w14:paraId="2A334E4D" w14:textId="77777777" w:rsidTr="00B9154E">
        <w:tc>
          <w:tcPr>
            <w:tcW w:w="3777" w:type="dxa"/>
          </w:tcPr>
          <w:p w14:paraId="584F520A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60B2C29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A1BA1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2B759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08C3A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BC05E11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59993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C418FB7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7563" w:rsidRPr="009E3BC3" w14:paraId="3D469CA6" w14:textId="77777777" w:rsidTr="00B9154E">
        <w:tc>
          <w:tcPr>
            <w:tcW w:w="3777" w:type="dxa"/>
          </w:tcPr>
          <w:p w14:paraId="0D4FAC54" w14:textId="77777777" w:rsidR="00A87563" w:rsidRPr="009E3BC3" w:rsidRDefault="00A87563" w:rsidP="00A87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92C983" w14:textId="36688631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8,049,905</w:t>
            </w:r>
          </w:p>
        </w:tc>
        <w:tc>
          <w:tcPr>
            <w:tcW w:w="270" w:type="dxa"/>
          </w:tcPr>
          <w:p w14:paraId="4E498CDE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ADF829" w14:textId="0A9681C3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0B164318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018AF7B" w14:textId="6191997A" w:rsidR="00A87563" w:rsidRPr="009E3BC3" w:rsidRDefault="00EE0EA9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8,049,905</w:t>
            </w:r>
          </w:p>
        </w:tc>
        <w:tc>
          <w:tcPr>
            <w:tcW w:w="270" w:type="dxa"/>
          </w:tcPr>
          <w:p w14:paraId="7E10F19F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126F59" w14:textId="68C78F73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6,340,363</w:t>
            </w:r>
          </w:p>
        </w:tc>
      </w:tr>
      <w:tr w:rsidR="00A87563" w:rsidRPr="009E3BC3" w14:paraId="02E748E1" w14:textId="77777777" w:rsidTr="00B9154E">
        <w:tc>
          <w:tcPr>
            <w:tcW w:w="3777" w:type="dxa"/>
          </w:tcPr>
          <w:p w14:paraId="58F454C2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064891E" w14:textId="0BDA8419" w:rsidR="00A87563" w:rsidRPr="009E3BC3" w:rsidRDefault="00EE0EA9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8,049,905</w:t>
            </w:r>
          </w:p>
        </w:tc>
        <w:tc>
          <w:tcPr>
            <w:tcW w:w="270" w:type="dxa"/>
          </w:tcPr>
          <w:p w14:paraId="1BED1A4B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67347" w14:textId="615EDC18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6251684C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81B0F09" w14:textId="12A43C36" w:rsidR="00A87563" w:rsidRPr="009E3BC3" w:rsidRDefault="00EE0EA9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8,049,905</w:t>
            </w:r>
          </w:p>
        </w:tc>
        <w:tc>
          <w:tcPr>
            <w:tcW w:w="270" w:type="dxa"/>
          </w:tcPr>
          <w:p w14:paraId="711CCDE5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913AD2B" w14:textId="38A2EDDA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</w:tr>
    </w:tbl>
    <w:p w14:paraId="7DE395C2" w14:textId="77777777" w:rsidR="007425C0" w:rsidRPr="009E3BC3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53243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95E56B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305ED" w14:textId="5B635A18" w:rsidR="00A13265" w:rsidRPr="0024665D" w:rsidRDefault="00A13265" w:rsidP="0024665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กลุ่มบริษัทมีรายได้จากลูกค้ารายหนึ่งของกลุ่มบริษัทและบริษัทเป็นจำนวนเงินประมาณ</w:t>
      </w:r>
      <w:r w:rsidR="00F637BE">
        <w:rPr>
          <w:rFonts w:asciiTheme="majorBidi" w:hAnsiTheme="majorBidi" w:cstheme="majorBidi"/>
          <w:sz w:val="30"/>
          <w:szCs w:val="30"/>
          <w:lang w:val="en-US"/>
        </w:rPr>
        <w:t xml:space="preserve"> 6,732.2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สำหรับงบการเงินรวมและ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3C18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87563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87563" w:rsidRPr="00A8756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5,300.4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สำหรับงบการเงินรวมและงบการเงินเฉพาะกิจการ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</w:p>
    <w:p w14:paraId="4A19C6EB" w14:textId="3825E330" w:rsidR="00532089" w:rsidRPr="00622A7A" w:rsidRDefault="0053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4D40A91" w14:textId="77777777" w:rsidR="00280E0C" w:rsidRDefault="00280E0C" w:rsidP="00A2446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80E0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71E213" w14:textId="1D788D5E" w:rsidR="009D2465" w:rsidRPr="00F24E44" w:rsidRDefault="009D2465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4E4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72FADBA6" w14:textId="77777777" w:rsidR="0046749D" w:rsidRPr="00F24E44" w:rsidRDefault="0046749D" w:rsidP="00280E0C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9E3BC3" w14:paraId="147CF681" w14:textId="77777777" w:rsidTr="0024665D">
        <w:trPr>
          <w:tblHeader/>
        </w:trPr>
        <w:tc>
          <w:tcPr>
            <w:tcW w:w="3420" w:type="dxa"/>
          </w:tcPr>
          <w:p w14:paraId="1CC96D1D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6BA41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A83B75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1C5CB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1CC9F8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96F4C" w:rsidRPr="009E3BC3" w14:paraId="6EF74A5A" w14:textId="77777777" w:rsidTr="0024665D">
        <w:trPr>
          <w:tblHeader/>
        </w:trPr>
        <w:tc>
          <w:tcPr>
            <w:tcW w:w="3420" w:type="dxa"/>
          </w:tcPr>
          <w:p w14:paraId="19096A5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40426D" w14:textId="55E303B9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410E63" w14:textId="0678522C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47D1CE0C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7348" w14:textId="6684332F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15857198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7EEE" w14:textId="0A139D6A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73093877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81C6D" w14:textId="3C915DBC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A8756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</w:tr>
      <w:tr w:rsidR="00C96F4C" w:rsidRPr="009E3BC3" w14:paraId="595D08C9" w14:textId="77777777" w:rsidTr="0024665D">
        <w:trPr>
          <w:tblHeader/>
        </w:trPr>
        <w:tc>
          <w:tcPr>
            <w:tcW w:w="3420" w:type="dxa"/>
          </w:tcPr>
          <w:p w14:paraId="1FEC46D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66B8E4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6DCFD64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2D4C4593" w14:textId="77777777" w:rsidTr="0024665D">
        <w:tc>
          <w:tcPr>
            <w:tcW w:w="3420" w:type="dxa"/>
          </w:tcPr>
          <w:p w14:paraId="6126E581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2C3F6194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8F2AD5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EC79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E8F2F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7E4E1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4474F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064B0" w14:textId="77777777" w:rsidR="00C96F4C" w:rsidRPr="003D3AD7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7641" w14:textId="77777777" w:rsidR="00C96F4C" w:rsidRPr="003D3AD7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563" w:rsidRPr="009E3BC3" w14:paraId="17AC6B8E" w14:textId="77777777" w:rsidTr="0024665D">
        <w:tc>
          <w:tcPr>
            <w:tcW w:w="3420" w:type="dxa"/>
          </w:tcPr>
          <w:p w14:paraId="6215E773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7D5D18D1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8DF54C" w14:textId="2C3B19A2" w:rsidR="00A87563" w:rsidRPr="003D3AD7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98,054</w:t>
            </w:r>
          </w:p>
        </w:tc>
        <w:tc>
          <w:tcPr>
            <w:tcW w:w="270" w:type="dxa"/>
          </w:tcPr>
          <w:p w14:paraId="1C0849B1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021" w14:textId="37686A94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13,927</w:t>
            </w:r>
          </w:p>
        </w:tc>
        <w:tc>
          <w:tcPr>
            <w:tcW w:w="270" w:type="dxa"/>
          </w:tcPr>
          <w:p w14:paraId="627A67A3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6B428" w14:textId="05FE8DD2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98,054</w:t>
            </w:r>
          </w:p>
        </w:tc>
        <w:tc>
          <w:tcPr>
            <w:tcW w:w="270" w:type="dxa"/>
          </w:tcPr>
          <w:p w14:paraId="099A1124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044CD" w14:textId="12D76E8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13,927</w:t>
            </w:r>
          </w:p>
        </w:tc>
      </w:tr>
      <w:tr w:rsidR="00A87563" w:rsidRPr="009E3BC3" w14:paraId="29D27E1C" w14:textId="77777777" w:rsidTr="0024665D">
        <w:tc>
          <w:tcPr>
            <w:tcW w:w="3420" w:type="dxa"/>
          </w:tcPr>
          <w:p w14:paraId="4CA6DC75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ต้นทุนวัตถุดิบและวัสดุสิ้นเปลืองใช้ไป</w:t>
            </w:r>
          </w:p>
        </w:tc>
        <w:tc>
          <w:tcPr>
            <w:tcW w:w="810" w:type="dxa"/>
          </w:tcPr>
          <w:p w14:paraId="38646559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90CFEF" w14:textId="73B5173B" w:rsidR="00A87563" w:rsidRPr="003D3AD7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3,687,968</w:t>
            </w:r>
          </w:p>
        </w:tc>
        <w:tc>
          <w:tcPr>
            <w:tcW w:w="270" w:type="dxa"/>
          </w:tcPr>
          <w:p w14:paraId="14860467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B191" w14:textId="54A98D8F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3,049,623</w:t>
            </w:r>
          </w:p>
        </w:tc>
        <w:tc>
          <w:tcPr>
            <w:tcW w:w="270" w:type="dxa"/>
          </w:tcPr>
          <w:p w14:paraId="2F9FF2D3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58E7" w14:textId="2555B250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3,687,968</w:t>
            </w:r>
          </w:p>
        </w:tc>
        <w:tc>
          <w:tcPr>
            <w:tcW w:w="270" w:type="dxa"/>
          </w:tcPr>
          <w:p w14:paraId="1AE65E00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F5CD" w14:textId="45F12F85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3,049,623</w:t>
            </w:r>
          </w:p>
        </w:tc>
      </w:tr>
      <w:tr w:rsidR="00A87563" w:rsidRPr="009E3BC3" w14:paraId="499DC2A0" w14:textId="77777777" w:rsidTr="0024665D">
        <w:tc>
          <w:tcPr>
            <w:tcW w:w="3420" w:type="dxa"/>
            <w:shd w:val="clear" w:color="auto" w:fill="auto"/>
          </w:tcPr>
          <w:p w14:paraId="79E8E87C" w14:textId="5197FE9F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810" w:type="dxa"/>
            <w:shd w:val="clear" w:color="auto" w:fill="auto"/>
          </w:tcPr>
          <w:p w14:paraId="772BCD10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66CDEE" w14:textId="1A230412" w:rsidR="00A87563" w:rsidRPr="003D3AD7" w:rsidRDefault="000417E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978,000</w:t>
            </w:r>
          </w:p>
        </w:tc>
        <w:tc>
          <w:tcPr>
            <w:tcW w:w="270" w:type="dxa"/>
            <w:shd w:val="clear" w:color="auto" w:fill="auto"/>
          </w:tcPr>
          <w:p w14:paraId="10F70BB0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82BD0" w14:textId="6A91C6D0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821,001</w:t>
            </w:r>
          </w:p>
        </w:tc>
        <w:tc>
          <w:tcPr>
            <w:tcW w:w="270" w:type="dxa"/>
            <w:shd w:val="clear" w:color="auto" w:fill="auto"/>
          </w:tcPr>
          <w:p w14:paraId="3305B257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77D1B" w14:textId="4BBC5321" w:rsidR="00A87563" w:rsidRPr="003D3AD7" w:rsidRDefault="003D3AD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978,000</w:t>
            </w:r>
          </w:p>
        </w:tc>
        <w:tc>
          <w:tcPr>
            <w:tcW w:w="270" w:type="dxa"/>
            <w:shd w:val="clear" w:color="auto" w:fill="auto"/>
          </w:tcPr>
          <w:p w14:paraId="5AA77C47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79937" w14:textId="5CFBF360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821,001</w:t>
            </w:r>
          </w:p>
        </w:tc>
      </w:tr>
      <w:tr w:rsidR="00A87563" w:rsidRPr="009E3BC3" w14:paraId="379341E9" w14:textId="77777777" w:rsidTr="0024665D">
        <w:tc>
          <w:tcPr>
            <w:tcW w:w="3420" w:type="dxa"/>
          </w:tcPr>
          <w:p w14:paraId="0B3CBA56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10" w:type="dxa"/>
          </w:tcPr>
          <w:p w14:paraId="33C537A1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F3F2C8" w14:textId="19BCD507" w:rsidR="00A87563" w:rsidRPr="003D3AD7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546,838</w:t>
            </w:r>
          </w:p>
        </w:tc>
        <w:tc>
          <w:tcPr>
            <w:tcW w:w="270" w:type="dxa"/>
          </w:tcPr>
          <w:p w14:paraId="3CB5AD96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1F8C" w14:textId="0DC46B2E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547,288</w:t>
            </w:r>
          </w:p>
        </w:tc>
        <w:tc>
          <w:tcPr>
            <w:tcW w:w="270" w:type="dxa"/>
          </w:tcPr>
          <w:p w14:paraId="11B3FF5A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C9BB" w14:textId="7BA5DCB0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546,838</w:t>
            </w:r>
          </w:p>
        </w:tc>
        <w:tc>
          <w:tcPr>
            <w:tcW w:w="270" w:type="dxa"/>
          </w:tcPr>
          <w:p w14:paraId="5FE2E0F3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CB833" w14:textId="5477E3C0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547,288</w:t>
            </w:r>
          </w:p>
        </w:tc>
      </w:tr>
      <w:tr w:rsidR="00A87563" w:rsidRPr="009E3BC3" w14:paraId="22CBB5E5" w14:textId="77777777" w:rsidTr="0024665D">
        <w:tc>
          <w:tcPr>
            <w:tcW w:w="3420" w:type="dxa"/>
          </w:tcPr>
          <w:p w14:paraId="27546921" w14:textId="0948C718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6C51D686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9FD415" w14:textId="62B9EFB2" w:rsidR="00A87563" w:rsidRPr="003D3AD7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341,746</w:t>
            </w:r>
          </w:p>
        </w:tc>
        <w:tc>
          <w:tcPr>
            <w:tcW w:w="270" w:type="dxa"/>
          </w:tcPr>
          <w:p w14:paraId="0097F7C9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7870" w14:textId="033DE3FD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293,782</w:t>
            </w:r>
          </w:p>
        </w:tc>
        <w:tc>
          <w:tcPr>
            <w:tcW w:w="270" w:type="dxa"/>
          </w:tcPr>
          <w:p w14:paraId="435E5727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38C7" w14:textId="3DE2B531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341,746</w:t>
            </w:r>
          </w:p>
        </w:tc>
        <w:tc>
          <w:tcPr>
            <w:tcW w:w="270" w:type="dxa"/>
          </w:tcPr>
          <w:p w14:paraId="2888FA51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CEF7" w14:textId="584F73A1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293,782</w:t>
            </w:r>
          </w:p>
        </w:tc>
      </w:tr>
      <w:tr w:rsidR="00A87563" w:rsidRPr="009E3BC3" w14:paraId="398B4EE9" w14:textId="77777777" w:rsidTr="0024665D">
        <w:tc>
          <w:tcPr>
            <w:tcW w:w="3420" w:type="dxa"/>
          </w:tcPr>
          <w:p w14:paraId="7C0DD5B3" w14:textId="3892ECD3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9CC271E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583BC" w14:textId="105DCAE9" w:rsidR="00665D92" w:rsidRPr="003D3AD7" w:rsidRDefault="00665D92" w:rsidP="00665D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176,528</w:t>
            </w:r>
          </w:p>
        </w:tc>
        <w:tc>
          <w:tcPr>
            <w:tcW w:w="270" w:type="dxa"/>
          </w:tcPr>
          <w:p w14:paraId="369BBB55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8546" w14:textId="1AA45880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154,334</w:t>
            </w:r>
          </w:p>
        </w:tc>
        <w:tc>
          <w:tcPr>
            <w:tcW w:w="270" w:type="dxa"/>
          </w:tcPr>
          <w:p w14:paraId="1DFB764B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5E6FF" w14:textId="7C20CE42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176,528</w:t>
            </w:r>
          </w:p>
        </w:tc>
        <w:tc>
          <w:tcPr>
            <w:tcW w:w="270" w:type="dxa"/>
          </w:tcPr>
          <w:p w14:paraId="3EABB6FA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775B4" w14:textId="432E1FAF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154,334</w:t>
            </w:r>
          </w:p>
        </w:tc>
      </w:tr>
      <w:tr w:rsidR="00A87563" w:rsidRPr="009E3BC3" w14:paraId="01C34F89" w14:textId="77777777" w:rsidTr="0024665D">
        <w:tc>
          <w:tcPr>
            <w:tcW w:w="3420" w:type="dxa"/>
          </w:tcPr>
          <w:p w14:paraId="305F164A" w14:textId="631A1566" w:rsidR="00A87563" w:rsidRPr="003D3AD7" w:rsidRDefault="00A87563" w:rsidP="00A875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4AE6DFF6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2ABA5C" w14:textId="238739D8" w:rsidR="00A87563" w:rsidRPr="003D3AD7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25,576</w:t>
            </w:r>
          </w:p>
        </w:tc>
        <w:tc>
          <w:tcPr>
            <w:tcW w:w="270" w:type="dxa"/>
          </w:tcPr>
          <w:p w14:paraId="003C14AC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1B545" w14:textId="1D27AFB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23,225</w:t>
            </w:r>
          </w:p>
        </w:tc>
        <w:tc>
          <w:tcPr>
            <w:tcW w:w="270" w:type="dxa"/>
          </w:tcPr>
          <w:p w14:paraId="22C3E70B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36417" w14:textId="2463AB40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25,576</w:t>
            </w:r>
          </w:p>
        </w:tc>
        <w:tc>
          <w:tcPr>
            <w:tcW w:w="270" w:type="dxa"/>
          </w:tcPr>
          <w:p w14:paraId="5BA3B10D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32BD" w14:textId="31487D0B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23,225</w:t>
            </w:r>
          </w:p>
        </w:tc>
      </w:tr>
      <w:tr w:rsidR="00A87563" w:rsidRPr="009E3BC3" w14:paraId="23024F29" w14:textId="77777777" w:rsidTr="0024665D">
        <w:tc>
          <w:tcPr>
            <w:tcW w:w="3420" w:type="dxa"/>
          </w:tcPr>
          <w:p w14:paraId="3CCEEA33" w14:textId="2E4D81E3" w:rsidR="00A87563" w:rsidRPr="003D3AD7" w:rsidRDefault="00A87563" w:rsidP="00A875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8FB7F8B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58E040" w14:textId="07C0EA8A" w:rsidR="00A87563" w:rsidRPr="003D3AD7" w:rsidRDefault="000417E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308,505</w:t>
            </w:r>
          </w:p>
        </w:tc>
        <w:tc>
          <w:tcPr>
            <w:tcW w:w="270" w:type="dxa"/>
          </w:tcPr>
          <w:p w14:paraId="539FA82D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3B7A4" w14:textId="2E80B543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250,610</w:t>
            </w:r>
          </w:p>
        </w:tc>
        <w:tc>
          <w:tcPr>
            <w:tcW w:w="270" w:type="dxa"/>
          </w:tcPr>
          <w:p w14:paraId="3CA8DAA2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83A57" w14:textId="38158B23" w:rsidR="00A87563" w:rsidRPr="003D3AD7" w:rsidRDefault="003D3AD7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308,505</w:t>
            </w:r>
          </w:p>
        </w:tc>
        <w:tc>
          <w:tcPr>
            <w:tcW w:w="270" w:type="dxa"/>
          </w:tcPr>
          <w:p w14:paraId="6642EC00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4B862" w14:textId="0F8F6AA4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sz w:val="30"/>
                <w:szCs w:val="30"/>
              </w:rPr>
              <w:t>250,610</w:t>
            </w:r>
          </w:p>
        </w:tc>
      </w:tr>
      <w:tr w:rsidR="00A87563" w:rsidRPr="009E3BC3" w14:paraId="438EFFE3" w14:textId="77777777" w:rsidTr="0024665D">
        <w:tc>
          <w:tcPr>
            <w:tcW w:w="3420" w:type="dxa"/>
          </w:tcPr>
          <w:p w14:paraId="2AA39D48" w14:textId="7B11BE1A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1D58E46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BFF955" w14:textId="645D0B53" w:rsidR="00A87563" w:rsidRPr="003D3AD7" w:rsidRDefault="000417E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  <w:tc>
          <w:tcPr>
            <w:tcW w:w="270" w:type="dxa"/>
          </w:tcPr>
          <w:p w14:paraId="57CD0CEA" w14:textId="77777777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756172" w14:textId="6CB4DE54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5,153,790</w:t>
            </w:r>
          </w:p>
        </w:tc>
        <w:tc>
          <w:tcPr>
            <w:tcW w:w="270" w:type="dxa"/>
          </w:tcPr>
          <w:p w14:paraId="62283697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3983" w14:textId="46DB3EFC" w:rsidR="00A87563" w:rsidRPr="003D3AD7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6,163,215</w:t>
            </w:r>
          </w:p>
        </w:tc>
        <w:tc>
          <w:tcPr>
            <w:tcW w:w="270" w:type="dxa"/>
          </w:tcPr>
          <w:p w14:paraId="4B823DB1" w14:textId="77777777" w:rsidR="00A87563" w:rsidRPr="003D3AD7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586BE" w14:textId="30F9D8FF" w:rsidR="00A87563" w:rsidRPr="003D3AD7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5,153,790</w:t>
            </w:r>
          </w:p>
        </w:tc>
      </w:tr>
      <w:tr w:rsidR="00883114" w:rsidRPr="009E3BC3" w14:paraId="50B8E767" w14:textId="77777777" w:rsidTr="0024665D">
        <w:tc>
          <w:tcPr>
            <w:tcW w:w="3420" w:type="dxa"/>
          </w:tcPr>
          <w:p w14:paraId="5FFB91A3" w14:textId="28DA54A3" w:rsidR="00883114" w:rsidRPr="00882C8F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10F02D0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EBD548" w14:textId="5AEDBD31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1FE54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A7D1" w14:textId="6D7FE1A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EBD2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AA8A" w14:textId="5E01CB18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1C0A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A9668" w14:textId="05D92D5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3114" w:rsidRPr="009E3BC3" w14:paraId="0BCCD28C" w14:textId="77777777" w:rsidTr="0024665D">
        <w:tc>
          <w:tcPr>
            <w:tcW w:w="3420" w:type="dxa"/>
          </w:tcPr>
          <w:p w14:paraId="6092292A" w14:textId="77AE13DC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62422CC9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BD16E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372E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03F8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1FF5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BD4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DC34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77DB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563" w:rsidRPr="009E3BC3" w14:paraId="54C97A1E" w14:textId="77777777" w:rsidTr="0024665D">
        <w:tc>
          <w:tcPr>
            <w:tcW w:w="3420" w:type="dxa"/>
          </w:tcPr>
          <w:p w14:paraId="4BB5EAFF" w14:textId="764E601C" w:rsidR="00A87563" w:rsidRPr="009E3BC3" w:rsidRDefault="00A87563" w:rsidP="00A875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1D0523F0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4065DB" w14:textId="16473AD5" w:rsidR="00A87563" w:rsidRPr="00413DB4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351,44</w:t>
            </w:r>
            <w:r w:rsidR="00F637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90812F" w14:textId="77777777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8E73A" w14:textId="5217139A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268,862</w:t>
            </w:r>
          </w:p>
        </w:tc>
        <w:tc>
          <w:tcPr>
            <w:tcW w:w="270" w:type="dxa"/>
          </w:tcPr>
          <w:p w14:paraId="608B7F46" w14:textId="77777777" w:rsidR="00A87563" w:rsidRPr="00413DB4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E8D26" w14:textId="77F3CC6C" w:rsidR="00A87563" w:rsidRPr="00413DB4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351,44</w:t>
            </w:r>
            <w:r w:rsidR="00F637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99DA25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2BA7F" w14:textId="372F05FC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268,862</w:t>
            </w:r>
          </w:p>
        </w:tc>
      </w:tr>
      <w:tr w:rsidR="00A87563" w:rsidRPr="009E3BC3" w14:paraId="7D3CACE0" w14:textId="77777777" w:rsidTr="0024665D">
        <w:tc>
          <w:tcPr>
            <w:tcW w:w="3420" w:type="dxa"/>
          </w:tcPr>
          <w:p w14:paraId="505EC4E3" w14:textId="14076F2E" w:rsidR="00A87563" w:rsidRPr="009E3BC3" w:rsidRDefault="00A87563" w:rsidP="00A875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5EB41932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37801C" w14:textId="7236C9CA" w:rsidR="00A87563" w:rsidRPr="00413DB4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22,963</w:t>
            </w:r>
          </w:p>
        </w:tc>
        <w:tc>
          <w:tcPr>
            <w:tcW w:w="270" w:type="dxa"/>
          </w:tcPr>
          <w:p w14:paraId="723A900E" w14:textId="77777777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559C7" w14:textId="7922F6D0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18,135</w:t>
            </w:r>
          </w:p>
        </w:tc>
        <w:tc>
          <w:tcPr>
            <w:tcW w:w="270" w:type="dxa"/>
          </w:tcPr>
          <w:p w14:paraId="07420854" w14:textId="77777777" w:rsidR="00A87563" w:rsidRPr="00413DB4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3A9D" w14:textId="28157AAE" w:rsidR="00A87563" w:rsidRPr="00413DB4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22,963</w:t>
            </w:r>
          </w:p>
        </w:tc>
        <w:tc>
          <w:tcPr>
            <w:tcW w:w="270" w:type="dxa"/>
          </w:tcPr>
          <w:p w14:paraId="20434013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DE4BB" w14:textId="46DE4CD3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18,135</w:t>
            </w:r>
          </w:p>
        </w:tc>
      </w:tr>
      <w:tr w:rsidR="00A87563" w:rsidRPr="009E3BC3" w14:paraId="036FCABB" w14:textId="77777777" w:rsidTr="0024665D">
        <w:tc>
          <w:tcPr>
            <w:tcW w:w="3420" w:type="dxa"/>
          </w:tcPr>
          <w:p w14:paraId="1BC11081" w14:textId="59242E27" w:rsidR="00A87563" w:rsidRPr="009E3BC3" w:rsidRDefault="00A87563" w:rsidP="00A875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810" w:type="dxa"/>
          </w:tcPr>
          <w:p w14:paraId="58A2D38B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9A5B8D" w14:textId="26CC0C21" w:rsidR="00A87563" w:rsidRPr="00413DB4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5,668</w:t>
            </w:r>
          </w:p>
        </w:tc>
        <w:tc>
          <w:tcPr>
            <w:tcW w:w="270" w:type="dxa"/>
          </w:tcPr>
          <w:p w14:paraId="31B72B2E" w14:textId="77777777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06065" w14:textId="7FA8CA5D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4,776</w:t>
            </w:r>
          </w:p>
        </w:tc>
        <w:tc>
          <w:tcPr>
            <w:tcW w:w="270" w:type="dxa"/>
          </w:tcPr>
          <w:p w14:paraId="387EF6FB" w14:textId="77777777" w:rsidR="00A87563" w:rsidRPr="00413DB4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5D16C" w14:textId="731B5F4E" w:rsidR="00A87563" w:rsidRPr="00413DB4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5,668</w:t>
            </w:r>
          </w:p>
        </w:tc>
        <w:tc>
          <w:tcPr>
            <w:tcW w:w="270" w:type="dxa"/>
          </w:tcPr>
          <w:p w14:paraId="1AD01F10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61FC" w14:textId="0ADF75E6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4,776</w:t>
            </w:r>
          </w:p>
        </w:tc>
      </w:tr>
      <w:tr w:rsidR="00A87563" w:rsidRPr="009E3BC3" w14:paraId="5BC3CC2F" w14:textId="77777777" w:rsidTr="0024665D">
        <w:tc>
          <w:tcPr>
            <w:tcW w:w="3420" w:type="dxa"/>
          </w:tcPr>
          <w:p w14:paraId="72C114AA" w14:textId="48924B30" w:rsidR="00A87563" w:rsidRPr="009E3BC3" w:rsidRDefault="00A87563" w:rsidP="00A875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810" w:type="dxa"/>
          </w:tcPr>
          <w:p w14:paraId="7442A874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455D28" w14:textId="694DF1B8" w:rsidR="00A87563" w:rsidRPr="00413DB4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4C139A7A" w14:textId="77777777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1715" w14:textId="7ED3EE9F" w:rsidR="00A87563" w:rsidRPr="00413DB4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2EF45586" w14:textId="77777777" w:rsidR="00A87563" w:rsidRPr="00413DB4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C7CC" w14:textId="39F5861C" w:rsidR="00A87563" w:rsidRPr="00413DB4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03DAE050" w14:textId="77777777" w:rsidR="00A87563" w:rsidRPr="009E3BC3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C12A2" w14:textId="47ABD47E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</w:tr>
      <w:tr w:rsidR="00A87563" w:rsidRPr="009E3BC3" w14:paraId="52401CD5" w14:textId="77777777" w:rsidTr="0024665D">
        <w:tc>
          <w:tcPr>
            <w:tcW w:w="3420" w:type="dxa"/>
          </w:tcPr>
          <w:p w14:paraId="017D0051" w14:textId="124F051A" w:rsidR="00A87563" w:rsidRPr="009E3BC3" w:rsidRDefault="00A87563" w:rsidP="00A875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381E3B7" w14:textId="77777777" w:rsidR="00A87563" w:rsidRPr="009E3BC3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09B77B" w14:textId="49374FF1" w:rsidR="00A87563" w:rsidRPr="00966522" w:rsidRDefault="00665D92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381,41</w:t>
            </w:r>
            <w:r w:rsid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D09A0D" w14:textId="77777777" w:rsidR="00A87563" w:rsidRPr="00966522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2B4EE" w14:textId="0B008611" w:rsidR="00A87563" w:rsidRPr="00966522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292,983</w:t>
            </w:r>
          </w:p>
        </w:tc>
        <w:tc>
          <w:tcPr>
            <w:tcW w:w="270" w:type="dxa"/>
          </w:tcPr>
          <w:p w14:paraId="6FD40C9A" w14:textId="77777777" w:rsidR="00A87563" w:rsidRPr="00966522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45506" w14:textId="2754950F" w:rsidR="00A87563" w:rsidRPr="00966522" w:rsidRDefault="00135F1D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381,41</w:t>
            </w:r>
            <w:r w:rsidR="00F6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6EA25F" w14:textId="77777777" w:rsidR="00A87563" w:rsidRPr="00966522" w:rsidRDefault="00A87563" w:rsidP="00A8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7CC29" w14:textId="7BE89887" w:rsidR="00A87563" w:rsidRPr="00966522" w:rsidRDefault="00A87563" w:rsidP="00A875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292,983</w:t>
            </w:r>
          </w:p>
        </w:tc>
      </w:tr>
    </w:tbl>
    <w:p w14:paraId="60A383B5" w14:textId="77777777" w:rsidR="000F07D7" w:rsidRDefault="000F07D7">
      <w:r>
        <w:br w:type="page"/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62"/>
        <w:gridCol w:w="270"/>
        <w:gridCol w:w="1080"/>
        <w:gridCol w:w="270"/>
        <w:gridCol w:w="1080"/>
        <w:gridCol w:w="270"/>
        <w:gridCol w:w="1080"/>
      </w:tblGrid>
      <w:tr w:rsidR="00832A35" w:rsidRPr="009E3BC3" w14:paraId="1350EAF8" w14:textId="77777777" w:rsidTr="00832A35">
        <w:tc>
          <w:tcPr>
            <w:tcW w:w="3240" w:type="dxa"/>
          </w:tcPr>
          <w:p w14:paraId="7C9DD7C2" w14:textId="6FDBDC68" w:rsidR="00832A35" w:rsidRPr="00882C8F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4E6B340C" w14:textId="77777777" w:rsidR="00832A35" w:rsidRPr="009E3BC3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</w:tcPr>
          <w:p w14:paraId="00B5B13E" w14:textId="42DEEC0D" w:rsidR="00832A35" w:rsidRPr="009E3BC3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351F" w14:textId="77777777" w:rsidR="00832A35" w:rsidRPr="009E3BC3" w:rsidRDefault="00832A35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34403C1" w14:textId="393CB669" w:rsidR="00832A35" w:rsidRPr="00832A35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2A35" w:rsidRPr="009E3BC3" w14:paraId="5430BB1C" w14:textId="77777777" w:rsidTr="00832A35">
        <w:tc>
          <w:tcPr>
            <w:tcW w:w="3240" w:type="dxa"/>
          </w:tcPr>
          <w:p w14:paraId="22454B87" w14:textId="77777777" w:rsidR="00832A35" w:rsidRPr="00882C8F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576F40ED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621A977E" w14:textId="0ED954E9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1329CFC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BD2BB6" w14:textId="0AF67E58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D42DFD9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92760D" w14:textId="2F59C64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2C7B1FB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03BB2F" w14:textId="1CD24D86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832A35" w:rsidRPr="009E3BC3" w14:paraId="76273E10" w14:textId="77777777" w:rsidTr="00832A35">
        <w:tc>
          <w:tcPr>
            <w:tcW w:w="3240" w:type="dxa"/>
          </w:tcPr>
          <w:p w14:paraId="210787BE" w14:textId="77777777" w:rsidR="00832A35" w:rsidRPr="00882C8F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8EF5519" w14:textId="4107D53F" w:rsidR="00832A35" w:rsidRPr="00832A35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2A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112" w:type="dxa"/>
            <w:gridSpan w:val="7"/>
          </w:tcPr>
          <w:p w14:paraId="68E00B88" w14:textId="7C3735C0" w:rsidR="00832A35" w:rsidRPr="00832A35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32A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2A35" w:rsidRPr="009E3BC3" w14:paraId="7CCBE7A4" w14:textId="77777777" w:rsidTr="00832A35">
        <w:tc>
          <w:tcPr>
            <w:tcW w:w="3240" w:type="dxa"/>
          </w:tcPr>
          <w:p w14:paraId="781486CD" w14:textId="62E396A1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46845C7C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2" w:type="dxa"/>
          </w:tcPr>
          <w:p w14:paraId="5EDCDE2E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48272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4D334C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5A2F4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395B42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ECD0A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BCDF36" w14:textId="77777777" w:rsidR="00832A35" w:rsidRPr="009E3BC3" w:rsidRDefault="00832A35" w:rsidP="00832A3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2A35" w:rsidRPr="009E3BC3" w14:paraId="56DE0F92" w14:textId="77777777" w:rsidTr="00832A35">
        <w:tc>
          <w:tcPr>
            <w:tcW w:w="3240" w:type="dxa"/>
          </w:tcPr>
          <w:p w14:paraId="3582744B" w14:textId="0915E010" w:rsidR="00832A35" w:rsidRPr="009E3BC3" w:rsidRDefault="00832A35" w:rsidP="00832A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68B42282" w14:textId="77777777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9CB715" w14:textId="21043711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134,443</w:t>
            </w:r>
          </w:p>
        </w:tc>
        <w:tc>
          <w:tcPr>
            <w:tcW w:w="270" w:type="dxa"/>
          </w:tcPr>
          <w:p w14:paraId="54288302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6D086" w14:textId="105F2B06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122,801</w:t>
            </w:r>
          </w:p>
        </w:tc>
        <w:tc>
          <w:tcPr>
            <w:tcW w:w="270" w:type="dxa"/>
          </w:tcPr>
          <w:p w14:paraId="1EEA74A1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91710" w14:textId="38436D9B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134,443</w:t>
            </w:r>
          </w:p>
        </w:tc>
        <w:tc>
          <w:tcPr>
            <w:tcW w:w="270" w:type="dxa"/>
          </w:tcPr>
          <w:p w14:paraId="5D467ABB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F416E" w14:textId="0E0F7FBD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122,801</w:t>
            </w:r>
          </w:p>
        </w:tc>
      </w:tr>
      <w:tr w:rsidR="00832A35" w:rsidRPr="009E3BC3" w14:paraId="7F111653" w14:textId="77777777" w:rsidTr="00832A35">
        <w:tc>
          <w:tcPr>
            <w:tcW w:w="3240" w:type="dxa"/>
          </w:tcPr>
          <w:p w14:paraId="0D13F267" w14:textId="3CD3FF23" w:rsidR="00832A35" w:rsidRPr="009E3BC3" w:rsidRDefault="00832A35" w:rsidP="00832A3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ผล</w:t>
            </w: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</w:tcPr>
          <w:p w14:paraId="514709F9" w14:textId="77777777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5663E9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39BF0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22C2A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52944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DFA9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D1496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B8F31" w14:textId="77777777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A35" w:rsidRPr="009E3BC3" w14:paraId="448BADCC" w14:textId="77777777" w:rsidTr="00832A35">
        <w:tc>
          <w:tcPr>
            <w:tcW w:w="3240" w:type="dxa"/>
          </w:tcPr>
          <w:p w14:paraId="38DE2F92" w14:textId="5C598975" w:rsidR="00832A35" w:rsidRDefault="00832A35" w:rsidP="00832A3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ด้านเครดิตที่คาดว่าจะเกิดขึ้น</w:t>
            </w:r>
          </w:p>
        </w:tc>
        <w:tc>
          <w:tcPr>
            <w:tcW w:w="990" w:type="dxa"/>
          </w:tcPr>
          <w:p w14:paraId="3ED3C4AA" w14:textId="75D316A4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4, 7</w:t>
            </w:r>
          </w:p>
        </w:tc>
        <w:tc>
          <w:tcPr>
            <w:tcW w:w="1062" w:type="dxa"/>
          </w:tcPr>
          <w:p w14:paraId="5D2C7251" w14:textId="39C14FC8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A6EFC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0800E" w14:textId="26109908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D7001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EA4D0" w14:textId="0033FE3C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(74,766)</w:t>
            </w:r>
          </w:p>
        </w:tc>
        <w:tc>
          <w:tcPr>
            <w:tcW w:w="270" w:type="dxa"/>
          </w:tcPr>
          <w:p w14:paraId="04B5A039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06A52" w14:textId="4ACB20E5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832A35" w:rsidRPr="009E3BC3" w14:paraId="042B5C80" w14:textId="77777777" w:rsidTr="00832A35">
        <w:tc>
          <w:tcPr>
            <w:tcW w:w="3240" w:type="dxa"/>
          </w:tcPr>
          <w:p w14:paraId="6391AE70" w14:textId="0F94488F" w:rsidR="00832A35" w:rsidRDefault="00832A35" w:rsidP="00832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90" w:type="dxa"/>
          </w:tcPr>
          <w:p w14:paraId="66DDEB8E" w14:textId="74CF82D3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A2A3DD" w14:textId="77777777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54A18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881BD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615C9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EAFF6" w14:textId="77777777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15899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08C19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A35" w:rsidRPr="009E3BC3" w14:paraId="27B9672F" w14:textId="77777777" w:rsidTr="00832A35">
        <w:tc>
          <w:tcPr>
            <w:tcW w:w="3240" w:type="dxa"/>
          </w:tcPr>
          <w:p w14:paraId="5281E73C" w14:textId="616FF0A1" w:rsidR="00832A35" w:rsidRDefault="00832A35" w:rsidP="00832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เงินลงทุนในบริษัทย่อย</w:t>
            </w:r>
          </w:p>
        </w:tc>
        <w:tc>
          <w:tcPr>
            <w:tcW w:w="990" w:type="dxa"/>
          </w:tcPr>
          <w:p w14:paraId="5C90B8D2" w14:textId="5B47E2DE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62" w:type="dxa"/>
          </w:tcPr>
          <w:p w14:paraId="370F29D4" w14:textId="57BF6890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4862D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C5639" w14:textId="767130EA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4956E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59D29" w14:textId="6F6E7CDD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76,000</w:t>
            </w:r>
          </w:p>
        </w:tc>
        <w:tc>
          <w:tcPr>
            <w:tcW w:w="270" w:type="dxa"/>
          </w:tcPr>
          <w:p w14:paraId="5B2B2601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DD4CC" w14:textId="7CB90DDD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A35" w:rsidRPr="009E3BC3" w14:paraId="000BEAD7" w14:textId="77777777" w:rsidTr="00832A35">
        <w:tc>
          <w:tcPr>
            <w:tcW w:w="3240" w:type="dxa"/>
          </w:tcPr>
          <w:p w14:paraId="6571F5E7" w14:textId="69AB9A07" w:rsidR="00832A35" w:rsidRDefault="00832A35" w:rsidP="00832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F39D9F" w14:textId="77777777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F2BC86" w14:textId="44D1CEEB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22,685</w:t>
            </w:r>
          </w:p>
        </w:tc>
        <w:tc>
          <w:tcPr>
            <w:tcW w:w="270" w:type="dxa"/>
          </w:tcPr>
          <w:p w14:paraId="3E371967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64B26" w14:textId="12ADA03E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22,899</w:t>
            </w:r>
          </w:p>
        </w:tc>
        <w:tc>
          <w:tcPr>
            <w:tcW w:w="270" w:type="dxa"/>
          </w:tcPr>
          <w:p w14:paraId="520DDCA0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CE92" w14:textId="431C092A" w:rsidR="00832A3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22,685</w:t>
            </w:r>
          </w:p>
        </w:tc>
        <w:tc>
          <w:tcPr>
            <w:tcW w:w="270" w:type="dxa"/>
          </w:tcPr>
          <w:p w14:paraId="3D62BF2F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D4991" w14:textId="72BD0ECD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22,899</w:t>
            </w:r>
          </w:p>
        </w:tc>
      </w:tr>
      <w:tr w:rsidR="00832A35" w:rsidRPr="009E3BC3" w14:paraId="1E2E390D" w14:textId="77777777" w:rsidTr="00832A35">
        <w:tc>
          <w:tcPr>
            <w:tcW w:w="3240" w:type="dxa"/>
          </w:tcPr>
          <w:p w14:paraId="5C3E7BF2" w14:textId="12B3C4F6" w:rsidR="00832A35" w:rsidRPr="009E3BC3" w:rsidRDefault="00832A35" w:rsidP="00832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425E04F" w14:textId="77777777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75C2DF" w14:textId="62180E3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11,038</w:t>
            </w:r>
          </w:p>
        </w:tc>
        <w:tc>
          <w:tcPr>
            <w:tcW w:w="270" w:type="dxa"/>
          </w:tcPr>
          <w:p w14:paraId="7EC1C84A" w14:textId="77777777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287643" w14:textId="559523EF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26,495</w:t>
            </w:r>
          </w:p>
        </w:tc>
        <w:tc>
          <w:tcPr>
            <w:tcW w:w="270" w:type="dxa"/>
          </w:tcPr>
          <w:p w14:paraId="524DBF7B" w14:textId="77777777" w:rsidR="00832A35" w:rsidRPr="00FA6AB1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914EE" w14:textId="526D5458" w:rsidR="00832A35" w:rsidRPr="00FA6AB1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10,931</w:t>
            </w:r>
          </w:p>
        </w:tc>
        <w:tc>
          <w:tcPr>
            <w:tcW w:w="270" w:type="dxa"/>
          </w:tcPr>
          <w:p w14:paraId="6E94AF32" w14:textId="77777777" w:rsidR="00832A35" w:rsidRPr="009E3BC3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D51909" w14:textId="43CB2C12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26,392</w:t>
            </w:r>
          </w:p>
        </w:tc>
      </w:tr>
      <w:tr w:rsidR="00832A35" w:rsidRPr="009E3BC3" w14:paraId="3475503E" w14:textId="77777777" w:rsidTr="00832A35">
        <w:tc>
          <w:tcPr>
            <w:tcW w:w="3240" w:type="dxa"/>
          </w:tcPr>
          <w:p w14:paraId="6E4F65D6" w14:textId="4B0A0363" w:rsidR="00832A35" w:rsidRPr="009E3BC3" w:rsidRDefault="00832A35" w:rsidP="00832A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702B2D5" w14:textId="77777777" w:rsidR="00832A35" w:rsidRPr="009E3BC3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D938B64" w14:textId="3A010227" w:rsidR="00832A35" w:rsidRPr="00F606B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168,166</w:t>
            </w:r>
          </w:p>
        </w:tc>
        <w:tc>
          <w:tcPr>
            <w:tcW w:w="270" w:type="dxa"/>
          </w:tcPr>
          <w:p w14:paraId="60575876" w14:textId="77777777" w:rsidR="00832A35" w:rsidRPr="00F606B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99E9B" w14:textId="469B5E26" w:rsidR="00832A35" w:rsidRPr="00F606B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172,195</w:t>
            </w:r>
          </w:p>
        </w:tc>
        <w:tc>
          <w:tcPr>
            <w:tcW w:w="270" w:type="dxa"/>
          </w:tcPr>
          <w:p w14:paraId="4A765DD3" w14:textId="77777777" w:rsidR="00832A35" w:rsidRPr="00F606B5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A465D" w14:textId="7F46E70C" w:rsidR="00832A35" w:rsidRPr="00F606B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169,293</w:t>
            </w:r>
          </w:p>
        </w:tc>
        <w:tc>
          <w:tcPr>
            <w:tcW w:w="270" w:type="dxa"/>
          </w:tcPr>
          <w:p w14:paraId="516A280A" w14:textId="77777777" w:rsidR="00832A35" w:rsidRPr="00F606B5" w:rsidRDefault="00832A35" w:rsidP="008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E1B2" w14:textId="16B6C941" w:rsidR="00832A35" w:rsidRPr="00F606B5" w:rsidRDefault="00832A35" w:rsidP="00832A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172,937</w:t>
            </w:r>
          </w:p>
        </w:tc>
      </w:tr>
    </w:tbl>
    <w:p w14:paraId="1529C7CB" w14:textId="1AE41011" w:rsidR="00381CAD" w:rsidRDefault="00381CAD" w:rsidP="00381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F9200E2" w14:textId="6C87147C" w:rsidR="00A2383E" w:rsidRPr="00237781" w:rsidRDefault="00A2383E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3778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B9A342B" w14:textId="77777777" w:rsidR="00F24E44" w:rsidRDefault="00F24E44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6BC772" w14:textId="506EF42D" w:rsidR="0017336D" w:rsidRPr="009E3BC3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0CF6ACE" w14:textId="77777777" w:rsidR="0017336D" w:rsidRPr="00F24E44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80"/>
        <w:gridCol w:w="270"/>
        <w:gridCol w:w="1080"/>
      </w:tblGrid>
      <w:tr w:rsidR="00137464" w:rsidRPr="009E3BC3" w14:paraId="61F12220" w14:textId="77777777" w:rsidTr="00137464">
        <w:tc>
          <w:tcPr>
            <w:tcW w:w="4230" w:type="dxa"/>
            <w:gridSpan w:val="2"/>
          </w:tcPr>
          <w:p w14:paraId="60414D8E" w14:textId="77777777" w:rsidR="00137464" w:rsidRPr="009E3BC3" w:rsidRDefault="00137464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214D96" w14:textId="2C0B8328" w:rsidR="00137464" w:rsidRDefault="00137464" w:rsidP="00F8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92" w:right="-108" w:firstLine="28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5A9F0" w14:textId="4BD78BF7" w:rsidR="00137464" w:rsidRDefault="00137464" w:rsidP="0005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493001" w14:textId="741005AA" w:rsidR="00137464" w:rsidRPr="009E3BC3" w:rsidRDefault="00137464" w:rsidP="00F8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464" w:rsidRPr="009E3BC3" w14:paraId="6B7FF32B" w14:textId="77777777" w:rsidTr="00137464">
        <w:tc>
          <w:tcPr>
            <w:tcW w:w="3600" w:type="dxa"/>
          </w:tcPr>
          <w:p w14:paraId="7AB706F4" w14:textId="77777777" w:rsidR="00137464" w:rsidRPr="009E3BC3" w:rsidRDefault="00137464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A92BCF8" w14:textId="77777777" w:rsidR="00137464" w:rsidRPr="009E3BC3" w:rsidRDefault="00137464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12B5C" w14:textId="7606A05F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2AFD91B7" w14:textId="7D41E2A7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4494B5F" w14:textId="1C47B9D1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720778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54F52209" w14:textId="43AA3894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A685986" w14:textId="148532A8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203F44F2" w14:textId="77777777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4B488" w14:textId="3435B6A4" w:rsidR="00137464" w:rsidRPr="009E3BC3" w:rsidRDefault="00137464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720778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</w:tr>
      <w:tr w:rsidR="00137464" w:rsidRPr="006767BE" w14:paraId="08335B69" w14:textId="77777777" w:rsidTr="00137464">
        <w:tc>
          <w:tcPr>
            <w:tcW w:w="3600" w:type="dxa"/>
            <w:shd w:val="clear" w:color="auto" w:fill="auto"/>
          </w:tcPr>
          <w:p w14:paraId="256683FC" w14:textId="77777777" w:rsidR="00137464" w:rsidRPr="006767BE" w:rsidRDefault="00137464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8E20FBE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0596662" w14:textId="5B27864A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 w:hanging="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464" w:rsidRPr="006767BE" w14:paraId="6E473824" w14:textId="77777777" w:rsidTr="00137464">
        <w:tc>
          <w:tcPr>
            <w:tcW w:w="3600" w:type="dxa"/>
            <w:shd w:val="clear" w:color="auto" w:fill="auto"/>
          </w:tcPr>
          <w:p w14:paraId="3CBAF5AB" w14:textId="77777777" w:rsidR="00137464" w:rsidRPr="006767BE" w:rsidRDefault="00137464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30" w:type="dxa"/>
            <w:shd w:val="clear" w:color="auto" w:fill="auto"/>
          </w:tcPr>
          <w:p w14:paraId="6B6F6468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BF59E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5D364" w14:textId="71D05E3B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F939C" w14:textId="3C4EF626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45AB1" w14:textId="04919AE2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6BC7F8" w14:textId="3BEC5FCF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firstLine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33502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75653F" w14:textId="77777777" w:rsidR="00137464" w:rsidRPr="006767BE" w:rsidRDefault="00137464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464" w:rsidRPr="00F325F5" w14:paraId="3472F6A7" w14:textId="77777777" w:rsidTr="00720778">
        <w:tc>
          <w:tcPr>
            <w:tcW w:w="3600" w:type="dxa"/>
            <w:shd w:val="clear" w:color="auto" w:fill="auto"/>
          </w:tcPr>
          <w:p w14:paraId="145AF12F" w14:textId="48C1C0D3" w:rsidR="00137464" w:rsidRPr="00F325F5" w:rsidRDefault="00137464" w:rsidP="001374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630" w:type="dxa"/>
            <w:shd w:val="clear" w:color="auto" w:fill="auto"/>
          </w:tcPr>
          <w:p w14:paraId="7FE34434" w14:textId="77777777" w:rsidR="00137464" w:rsidRPr="00F325F5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EC68E" w14:textId="6684B030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271,828</w:t>
            </w:r>
          </w:p>
        </w:tc>
        <w:tc>
          <w:tcPr>
            <w:tcW w:w="270" w:type="dxa"/>
          </w:tcPr>
          <w:p w14:paraId="61A1F6E5" w14:textId="02CA95BB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FA4AF" w14:textId="0B681E32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sz w:val="30"/>
                <w:szCs w:val="30"/>
              </w:rPr>
              <w:t>143,299</w:t>
            </w:r>
          </w:p>
        </w:tc>
        <w:tc>
          <w:tcPr>
            <w:tcW w:w="270" w:type="dxa"/>
          </w:tcPr>
          <w:p w14:paraId="15485F71" w14:textId="61FEBAC3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BC7E91" w14:textId="4E58E2EC" w:rsidR="00137464" w:rsidRPr="00F325F5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271,828</w:t>
            </w:r>
          </w:p>
        </w:tc>
        <w:tc>
          <w:tcPr>
            <w:tcW w:w="270" w:type="dxa"/>
            <w:shd w:val="clear" w:color="auto" w:fill="auto"/>
          </w:tcPr>
          <w:p w14:paraId="76506E4B" w14:textId="77777777" w:rsidR="00137464" w:rsidRPr="00F325F5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A4297D" w14:textId="1EF4A69E" w:rsidR="00137464" w:rsidRPr="00456229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sz w:val="30"/>
                <w:szCs w:val="30"/>
              </w:rPr>
              <w:t>143,299</w:t>
            </w:r>
          </w:p>
        </w:tc>
      </w:tr>
      <w:tr w:rsidR="00720778" w:rsidRPr="006767BE" w14:paraId="4FD136C3" w14:textId="77777777" w:rsidTr="00720778">
        <w:tc>
          <w:tcPr>
            <w:tcW w:w="3600" w:type="dxa"/>
            <w:shd w:val="clear" w:color="auto" w:fill="auto"/>
          </w:tcPr>
          <w:p w14:paraId="3D41B0B1" w14:textId="2BC644B6" w:rsidR="00137464" w:rsidRPr="006767BE" w:rsidRDefault="00137464" w:rsidP="001374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630" w:type="dxa"/>
            <w:shd w:val="clear" w:color="auto" w:fill="auto"/>
          </w:tcPr>
          <w:p w14:paraId="1C245AA2" w14:textId="77777777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81084C" w14:textId="345B2833" w:rsidR="00137464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270" w:type="dxa"/>
          </w:tcPr>
          <w:p w14:paraId="44EF94D0" w14:textId="6D740216" w:rsidR="00137464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C34F7E" w14:textId="282203AC" w:rsidR="00137464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270" w:type="dxa"/>
          </w:tcPr>
          <w:p w14:paraId="642ACC92" w14:textId="7E6D78E1" w:rsidR="00137464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B5B4A5" w14:textId="67F51DB9" w:rsidR="00137464" w:rsidRPr="006767BE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0ADFF5D6" w14:textId="77777777" w:rsidR="00137464" w:rsidRPr="00BB2852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6C8B1" w14:textId="27C790D4" w:rsidR="00137464" w:rsidRPr="00456229" w:rsidRDefault="00137464" w:rsidP="00F24E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</w:tr>
      <w:tr w:rsidR="00720778" w:rsidRPr="006767BE" w14:paraId="28A7EBAA" w14:textId="77777777" w:rsidTr="00720778">
        <w:tc>
          <w:tcPr>
            <w:tcW w:w="3600" w:type="dxa"/>
            <w:shd w:val="clear" w:color="auto" w:fill="auto"/>
          </w:tcPr>
          <w:p w14:paraId="282EA8D0" w14:textId="77777777" w:rsidR="00137464" w:rsidRPr="006767BE" w:rsidRDefault="00137464" w:rsidP="001374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10F0277" w14:textId="77777777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9C8F0" w14:textId="3BF39A7A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271,087</w:t>
            </w:r>
          </w:p>
        </w:tc>
        <w:tc>
          <w:tcPr>
            <w:tcW w:w="270" w:type="dxa"/>
          </w:tcPr>
          <w:p w14:paraId="7022FB7C" w14:textId="6F27FA4A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5EA29F" w14:textId="0B7A0E9E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142,610</w:t>
            </w:r>
          </w:p>
        </w:tc>
        <w:tc>
          <w:tcPr>
            <w:tcW w:w="270" w:type="dxa"/>
          </w:tcPr>
          <w:p w14:paraId="11957C4B" w14:textId="07CD6314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4CF8" w14:textId="3A326ABC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271,087</w:t>
            </w:r>
          </w:p>
        </w:tc>
        <w:tc>
          <w:tcPr>
            <w:tcW w:w="270" w:type="dxa"/>
            <w:shd w:val="clear" w:color="auto" w:fill="auto"/>
          </w:tcPr>
          <w:p w14:paraId="063BB9B6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3902" w14:textId="186D150A" w:rsidR="00137464" w:rsidRPr="00456229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142,610</w:t>
            </w:r>
          </w:p>
        </w:tc>
      </w:tr>
      <w:tr w:rsidR="00720778" w:rsidRPr="006767BE" w14:paraId="45CA95F9" w14:textId="77777777" w:rsidTr="00F24E3D">
        <w:tc>
          <w:tcPr>
            <w:tcW w:w="3600" w:type="dxa"/>
            <w:shd w:val="clear" w:color="auto" w:fill="auto"/>
          </w:tcPr>
          <w:p w14:paraId="3EA7FD8C" w14:textId="77777777" w:rsidR="00137464" w:rsidRPr="006767BE" w:rsidRDefault="00137464" w:rsidP="001374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4DB6B0A9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5219DF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C5350" w14:textId="515E9A4B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9CD85" w14:textId="0916A4C8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276F" w14:textId="62919BFB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42433" w14:textId="2ECDF322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DAC71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9D44E4" w14:textId="77777777" w:rsidR="00137464" w:rsidRPr="00456229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778" w:rsidRPr="006767BE" w14:paraId="76872BB8" w14:textId="77777777" w:rsidTr="00F24E3D">
        <w:tc>
          <w:tcPr>
            <w:tcW w:w="3600" w:type="dxa"/>
            <w:shd w:val="clear" w:color="auto" w:fill="auto"/>
          </w:tcPr>
          <w:p w14:paraId="07E852B8" w14:textId="77777777" w:rsidR="00137464" w:rsidRPr="006767BE" w:rsidRDefault="00137464" w:rsidP="00137464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30" w:type="dxa"/>
            <w:shd w:val="clear" w:color="auto" w:fill="auto"/>
          </w:tcPr>
          <w:p w14:paraId="76BA077A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994A7" w14:textId="68896B50" w:rsidR="00137464" w:rsidRDefault="00BB2852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66,425</w:t>
            </w:r>
          </w:p>
        </w:tc>
        <w:tc>
          <w:tcPr>
            <w:tcW w:w="270" w:type="dxa"/>
          </w:tcPr>
          <w:p w14:paraId="12C3E595" w14:textId="29B745B2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ED2A6" w14:textId="31D7378B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  <w:tc>
          <w:tcPr>
            <w:tcW w:w="270" w:type="dxa"/>
          </w:tcPr>
          <w:p w14:paraId="7FF69941" w14:textId="03EE18EC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DBAB8" w14:textId="0FA8F8E8" w:rsidR="00137464" w:rsidRPr="006767BE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(7,643)</w:t>
            </w:r>
          </w:p>
        </w:tc>
        <w:tc>
          <w:tcPr>
            <w:tcW w:w="270" w:type="dxa"/>
            <w:shd w:val="clear" w:color="auto" w:fill="auto"/>
          </w:tcPr>
          <w:p w14:paraId="5EB11828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8A546" w14:textId="6C6DA248" w:rsidR="00137464" w:rsidRPr="00456229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</w:tr>
      <w:tr w:rsidR="00BB2852" w:rsidRPr="006767BE" w14:paraId="6F3F9709" w14:textId="77777777" w:rsidTr="00F24E3D">
        <w:tc>
          <w:tcPr>
            <w:tcW w:w="3600" w:type="dxa"/>
            <w:shd w:val="clear" w:color="auto" w:fill="auto"/>
          </w:tcPr>
          <w:p w14:paraId="4B467331" w14:textId="23F3FA29" w:rsidR="00BB2852" w:rsidRPr="006767BE" w:rsidRDefault="00BB2852" w:rsidP="00137464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การลดภาษีเงินได้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68BE0035" w14:textId="77777777" w:rsidR="00BB2852" w:rsidRPr="006767BE" w:rsidRDefault="00BB2852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1AD030" w14:textId="0C44E274" w:rsidR="00BB2852" w:rsidRDefault="00BB2852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(62,900)</w:t>
            </w:r>
          </w:p>
        </w:tc>
        <w:tc>
          <w:tcPr>
            <w:tcW w:w="270" w:type="dxa"/>
          </w:tcPr>
          <w:p w14:paraId="0BB1A09A" w14:textId="77777777" w:rsidR="00BB2852" w:rsidRDefault="00BB2852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6ADB49" w14:textId="49B02E1E" w:rsidR="00BB2852" w:rsidRPr="00456229" w:rsidRDefault="00BB2852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B40DB" w14:textId="77777777" w:rsidR="00BB2852" w:rsidRDefault="00BB2852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A3FA63" w14:textId="06E614A9" w:rsidR="00BB2852" w:rsidRDefault="00BB2852" w:rsidP="00F2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95FF0" w14:textId="77777777" w:rsidR="00BB2852" w:rsidRPr="006767BE" w:rsidRDefault="00BB2852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7247F7" w14:textId="43B3501E" w:rsidR="00BB2852" w:rsidRPr="00456229" w:rsidRDefault="00BB2852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778" w:rsidRPr="006767BE" w14:paraId="7EDC7CEF" w14:textId="77777777" w:rsidTr="00720778">
        <w:tc>
          <w:tcPr>
            <w:tcW w:w="3600" w:type="dxa"/>
            <w:shd w:val="clear" w:color="auto" w:fill="auto"/>
          </w:tcPr>
          <w:p w14:paraId="7A59B4B8" w14:textId="0C20F572" w:rsidR="00137464" w:rsidRPr="006767BE" w:rsidRDefault="00137464" w:rsidP="00137464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76FACA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20651" w14:textId="2FE8FECB" w:rsidR="00137464" w:rsidRPr="00BB2852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3,52</w:t>
            </w:r>
            <w:r w:rsidR="00BB2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E9B6EB" w14:textId="5FC8C673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9F847F" w14:textId="03B6A5D1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36,876</w:t>
            </w:r>
          </w:p>
        </w:tc>
        <w:tc>
          <w:tcPr>
            <w:tcW w:w="270" w:type="dxa"/>
          </w:tcPr>
          <w:p w14:paraId="03435454" w14:textId="65241DFE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012A5" w14:textId="1C3BFB7A" w:rsidR="00137464" w:rsidRPr="00BB2852" w:rsidRDefault="00137464" w:rsidP="00BB285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(7,643)</w:t>
            </w:r>
          </w:p>
        </w:tc>
        <w:tc>
          <w:tcPr>
            <w:tcW w:w="270" w:type="dxa"/>
            <w:shd w:val="clear" w:color="auto" w:fill="auto"/>
          </w:tcPr>
          <w:p w14:paraId="6D57EFB2" w14:textId="77777777" w:rsidR="00137464" w:rsidRPr="006767BE" w:rsidRDefault="00137464" w:rsidP="001374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82DD" w14:textId="67C8B8DD" w:rsidR="00137464" w:rsidRPr="00456229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36,876</w:t>
            </w:r>
          </w:p>
        </w:tc>
      </w:tr>
      <w:tr w:rsidR="00720778" w:rsidRPr="009E3BC3" w14:paraId="4B99416B" w14:textId="77777777" w:rsidTr="00720778">
        <w:trPr>
          <w:trHeight w:val="64"/>
        </w:trPr>
        <w:tc>
          <w:tcPr>
            <w:tcW w:w="3600" w:type="dxa"/>
            <w:shd w:val="clear" w:color="auto" w:fill="auto"/>
          </w:tcPr>
          <w:p w14:paraId="3AA52682" w14:textId="77777777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</w:tcPr>
          <w:p w14:paraId="6CC31C05" w14:textId="77777777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CDEDFD" w14:textId="146E4EEB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274,61</w:t>
            </w:r>
            <w:r w:rsidR="00AE7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BB217E" w14:textId="1569116B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754E48" w14:textId="5F52E7A0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179,486</w:t>
            </w:r>
          </w:p>
        </w:tc>
        <w:tc>
          <w:tcPr>
            <w:tcW w:w="270" w:type="dxa"/>
          </w:tcPr>
          <w:p w14:paraId="25C2F352" w14:textId="43AAD334" w:rsidR="00137464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6E102" w14:textId="4715A5C8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263,444</w:t>
            </w:r>
          </w:p>
        </w:tc>
        <w:tc>
          <w:tcPr>
            <w:tcW w:w="270" w:type="dxa"/>
            <w:shd w:val="clear" w:color="auto" w:fill="auto"/>
          </w:tcPr>
          <w:p w14:paraId="4CC2C080" w14:textId="77777777" w:rsidR="00137464" w:rsidRPr="006767BE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BFDF" w14:textId="45F61FE7" w:rsidR="00137464" w:rsidRPr="00456229" w:rsidRDefault="00137464" w:rsidP="0013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179,486</w:t>
            </w:r>
          </w:p>
        </w:tc>
      </w:tr>
    </w:tbl>
    <w:p w14:paraId="50BEFC42" w14:textId="4930B05E" w:rsidR="006767BE" w:rsidRDefault="00F24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8CEAD1" w14:textId="77777777" w:rsidR="005B71E2" w:rsidRPr="009E3BC3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B71E2" w:rsidRPr="009E3BC3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19387A" w14:textId="1057A68C" w:rsidR="006E33EB" w:rsidRPr="009E3BC3" w:rsidRDefault="00D81438" w:rsidP="00C90408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4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E989762" w14:textId="77777777" w:rsidR="00D81438" w:rsidRPr="000F04D6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val="en-US"/>
        </w:rPr>
      </w:pP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81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066"/>
      </w:tblGrid>
      <w:tr w:rsidR="005B71E2" w:rsidRPr="009E3BC3" w14:paraId="6D83EDD7" w14:textId="77777777" w:rsidTr="00456AC7">
        <w:trPr>
          <w:trHeight w:val="426"/>
        </w:trPr>
        <w:tc>
          <w:tcPr>
            <w:tcW w:w="3960" w:type="dxa"/>
            <w:shd w:val="clear" w:color="auto" w:fill="auto"/>
          </w:tcPr>
          <w:p w14:paraId="5EF45634" w14:textId="77777777" w:rsidR="005B71E2" w:rsidRPr="009E3B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90" w:type="dxa"/>
            <w:gridSpan w:val="7"/>
            <w:vAlign w:val="bottom"/>
          </w:tcPr>
          <w:p w14:paraId="5E9BED4B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B3F5F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0" w:type="dxa"/>
            <w:gridSpan w:val="7"/>
          </w:tcPr>
          <w:p w14:paraId="41EAF348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F4C" w:rsidRPr="009E3BC3" w14:paraId="67F99568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79484564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  <w:gridSpan w:val="3"/>
            <w:vAlign w:val="bottom"/>
          </w:tcPr>
          <w:p w14:paraId="649B09EF" w14:textId="75AE0BB5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70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D8F2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FD699C6" w14:textId="18DA1ABB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70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D61F6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1F800139" w14:textId="1D767AFF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5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CBBA7C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16201606" w14:textId="2D7A9E2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5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6F4C" w:rsidRPr="009E3BC3" w14:paraId="44076DCF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6CE59D9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FDB3F0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90F0BD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4759A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4E3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91233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E0109D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E43A0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3EB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C2357B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C8A94E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7F97B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EB547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7143A0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E035F3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26767D7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9E3BC3" w14:paraId="47FFF210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6C0C7BB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F2C2F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D2E737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0F9D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41DF7D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B98CE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55E802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56778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D816EF5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8AB1C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08D2F40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E8E7D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4512220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AF5B7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59552C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393CBD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0B1" w:rsidRPr="006767BE" w14:paraId="315687CD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40F62C6D" w14:textId="6A8CD16C" w:rsidR="008570B1" w:rsidRPr="006767BE" w:rsidRDefault="008570B1" w:rsidP="00857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4" w:type="dxa"/>
            <w:shd w:val="clear" w:color="auto" w:fill="auto"/>
          </w:tcPr>
          <w:p w14:paraId="3F13188E" w14:textId="77777777" w:rsidR="008570B1" w:rsidRPr="006767BE" w:rsidRDefault="008570B1" w:rsidP="008570B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A1D9F3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0E331B5E" w14:textId="1AB78AC2" w:rsidR="008570B1" w:rsidRPr="006767BE" w:rsidRDefault="009671BB" w:rsidP="008570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1,375,033</w:t>
            </w:r>
          </w:p>
        </w:tc>
        <w:tc>
          <w:tcPr>
            <w:tcW w:w="270" w:type="dxa"/>
            <w:shd w:val="clear" w:color="auto" w:fill="auto"/>
          </w:tcPr>
          <w:p w14:paraId="59ADA1B0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520D425" w14:textId="77777777" w:rsidR="008570B1" w:rsidRPr="006767BE" w:rsidRDefault="008570B1" w:rsidP="008570B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778F46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0C01F6A" w14:textId="002CE50D" w:rsidR="008570B1" w:rsidRPr="006767BE" w:rsidRDefault="008570B1" w:rsidP="008570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821,129</w:t>
            </w:r>
          </w:p>
        </w:tc>
        <w:tc>
          <w:tcPr>
            <w:tcW w:w="270" w:type="dxa"/>
            <w:shd w:val="clear" w:color="auto" w:fill="auto"/>
          </w:tcPr>
          <w:p w14:paraId="3581D4B7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0CA3497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85062F6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3EF17CF7" w14:textId="5BECE839" w:rsidR="008570B1" w:rsidRPr="006767BE" w:rsidRDefault="00025008" w:rsidP="008570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1,389,44</w:t>
            </w:r>
            <w:r w:rsidR="00AE78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153E479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A70E082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76199F0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765B8DA9" w14:textId="6D9392D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905,240</w:t>
            </w:r>
          </w:p>
        </w:tc>
      </w:tr>
      <w:tr w:rsidR="008570B1" w:rsidRPr="006767BE" w14:paraId="1A051380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5FA4A39B" w14:textId="77777777" w:rsidR="008570B1" w:rsidRPr="00237781" w:rsidRDefault="008570B1" w:rsidP="00857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4" w:type="dxa"/>
            <w:shd w:val="clear" w:color="auto" w:fill="auto"/>
          </w:tcPr>
          <w:p w14:paraId="4A254CDF" w14:textId="6A018D3A" w:rsidR="008570B1" w:rsidRPr="00237781" w:rsidRDefault="00CD3E53" w:rsidP="008570B1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02DF81" w14:textId="77777777" w:rsidR="008570B1" w:rsidRPr="00237781" w:rsidRDefault="008570B1" w:rsidP="008570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4D451F32" w14:textId="5E32A738" w:rsidR="008570B1" w:rsidRPr="00237781" w:rsidRDefault="009671BB" w:rsidP="008570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275,007</w:t>
            </w:r>
          </w:p>
        </w:tc>
        <w:tc>
          <w:tcPr>
            <w:tcW w:w="270" w:type="dxa"/>
            <w:shd w:val="clear" w:color="auto" w:fill="auto"/>
          </w:tcPr>
          <w:p w14:paraId="6FCA9801" w14:textId="77777777" w:rsidR="008570B1" w:rsidRPr="00237781" w:rsidRDefault="008570B1" w:rsidP="008570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A364C35" w14:textId="3C8A11A9" w:rsidR="008570B1" w:rsidRPr="00237781" w:rsidRDefault="008570B1" w:rsidP="008570B1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6722F" w14:textId="77777777" w:rsidR="008570B1" w:rsidRPr="00237781" w:rsidRDefault="008570B1" w:rsidP="008570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18274241" w14:textId="4A768BDF" w:rsidR="008570B1" w:rsidRPr="00237781" w:rsidRDefault="008570B1" w:rsidP="008570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164,226</w:t>
            </w:r>
          </w:p>
        </w:tc>
        <w:tc>
          <w:tcPr>
            <w:tcW w:w="270" w:type="dxa"/>
            <w:shd w:val="clear" w:color="auto" w:fill="auto"/>
          </w:tcPr>
          <w:p w14:paraId="35256E89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80E5D13" w14:textId="3BD4A505" w:rsidR="008570B1" w:rsidRPr="006767BE" w:rsidRDefault="00CD3E53" w:rsidP="008570B1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A15A3E7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0B3DB475" w14:textId="3051A5E2" w:rsidR="008570B1" w:rsidRPr="006767BE" w:rsidRDefault="00025008" w:rsidP="008570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277,889</w:t>
            </w:r>
          </w:p>
        </w:tc>
        <w:tc>
          <w:tcPr>
            <w:tcW w:w="252" w:type="dxa"/>
            <w:shd w:val="clear" w:color="auto" w:fill="auto"/>
          </w:tcPr>
          <w:p w14:paraId="59409052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CED6CE3" w14:textId="16CECCDE" w:rsidR="008570B1" w:rsidRPr="006767BE" w:rsidRDefault="008570B1" w:rsidP="008570B1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B7704CC" w14:textId="7777777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shd w:val="clear" w:color="auto" w:fill="auto"/>
          </w:tcPr>
          <w:p w14:paraId="7FFFF91F" w14:textId="18E1E687" w:rsidR="008570B1" w:rsidRPr="006767BE" w:rsidRDefault="008570B1" w:rsidP="008570B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181,048</w:t>
            </w:r>
          </w:p>
        </w:tc>
      </w:tr>
      <w:tr w:rsidR="006E2016" w:rsidRPr="006767BE" w14:paraId="563D3877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5B77D685" w14:textId="77777777" w:rsidR="006E2016" w:rsidRPr="00237781" w:rsidRDefault="006E2016" w:rsidP="006E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</w:t>
            </w: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ารร่วมค้า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</w:t>
            </w:r>
          </w:p>
          <w:p w14:paraId="79C578AF" w14:textId="67FD5FCC" w:rsidR="006E2016" w:rsidRPr="00237781" w:rsidRDefault="006E2016" w:rsidP="006E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วิธีส่วนได้เสีย</w:t>
            </w:r>
          </w:p>
        </w:tc>
        <w:tc>
          <w:tcPr>
            <w:tcW w:w="814" w:type="dxa"/>
            <w:shd w:val="clear" w:color="auto" w:fill="auto"/>
          </w:tcPr>
          <w:p w14:paraId="27B3C770" w14:textId="77777777" w:rsidR="006E2016" w:rsidRPr="00237781" w:rsidRDefault="006E2016" w:rsidP="006E20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F6E2E3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5BDA5A7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6AF814" w14:textId="1E5E8317" w:rsidR="009671BB" w:rsidRPr="00237781" w:rsidRDefault="009671BB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(923)</w:t>
            </w:r>
          </w:p>
        </w:tc>
        <w:tc>
          <w:tcPr>
            <w:tcW w:w="270" w:type="dxa"/>
            <w:shd w:val="clear" w:color="auto" w:fill="auto"/>
          </w:tcPr>
          <w:p w14:paraId="7ABBFA64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881DA72" w14:textId="77777777" w:rsidR="006E2016" w:rsidRPr="00237781" w:rsidRDefault="006E2016" w:rsidP="006E20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A614AA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A0E30A3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73A204" w14:textId="5D6C9C4E" w:rsidR="006E2016" w:rsidRPr="00237781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(16,449)</w:t>
            </w:r>
          </w:p>
        </w:tc>
        <w:tc>
          <w:tcPr>
            <w:tcW w:w="270" w:type="dxa"/>
            <w:shd w:val="clear" w:color="auto" w:fill="auto"/>
          </w:tcPr>
          <w:p w14:paraId="3D1B2847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5E507CE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E6945C6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384B24BF" w14:textId="77777777" w:rsidR="006E2016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691E6" w14:textId="7F0BA33D" w:rsidR="00025008" w:rsidRPr="006767BE" w:rsidRDefault="00025008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C37FDA6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B0A7BA8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C36B845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47E97A33" w14:textId="77777777" w:rsidR="006E2016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47F98C" w14:textId="6301C234" w:rsidR="006E2016" w:rsidRDefault="006E2016" w:rsidP="006E20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E2016" w:rsidRPr="006767BE" w14:paraId="0559F76B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0B89CDB3" w14:textId="77777777" w:rsidR="006E2016" w:rsidRPr="00237781" w:rsidRDefault="006E2016" w:rsidP="006E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ผลกระทบจากความแตกต่างทางภาษี</w:t>
            </w:r>
          </w:p>
          <w:p w14:paraId="584E3161" w14:textId="2BC2ABF9" w:rsidR="006E2016" w:rsidRPr="00237781" w:rsidRDefault="006E2016" w:rsidP="006E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ของเงินลงทุนในการร่วมค้า</w:t>
            </w:r>
          </w:p>
        </w:tc>
        <w:tc>
          <w:tcPr>
            <w:tcW w:w="814" w:type="dxa"/>
            <w:shd w:val="clear" w:color="auto" w:fill="auto"/>
          </w:tcPr>
          <w:p w14:paraId="4AC94C8D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8A8FCC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4A2ED8A0" w14:textId="77777777" w:rsidR="00460F5C" w:rsidRPr="00237781" w:rsidRDefault="00460F5C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BB3F08" w14:textId="4D4DF11C" w:rsidR="009671BB" w:rsidRPr="00237781" w:rsidRDefault="009671BB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6DD90A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42C4B3E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4F780C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495F1E7" w14:textId="77777777" w:rsidR="006E2016" w:rsidRPr="00237781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BD14C4" w14:textId="076DE67D" w:rsidR="006E2016" w:rsidRPr="00237781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33,420</w:t>
            </w:r>
          </w:p>
        </w:tc>
        <w:tc>
          <w:tcPr>
            <w:tcW w:w="270" w:type="dxa"/>
            <w:shd w:val="clear" w:color="auto" w:fill="auto"/>
          </w:tcPr>
          <w:p w14:paraId="29D263B8" w14:textId="77777777" w:rsidR="006E2016" w:rsidRPr="00D516E0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7484C62" w14:textId="77777777" w:rsidR="006E2016" w:rsidRPr="00D516E0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BA70A77" w14:textId="77777777" w:rsidR="006E2016" w:rsidRPr="00D516E0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3122C315" w14:textId="77777777" w:rsidR="006E2016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496047" w14:textId="1DA2D678" w:rsidR="00025008" w:rsidRDefault="00025008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FF771B" w14:textId="77777777" w:rsidR="006E2016" w:rsidRPr="00D516E0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A89358D" w14:textId="77777777" w:rsidR="006E2016" w:rsidRPr="00D516E0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CD84DE5" w14:textId="77777777" w:rsidR="006E2016" w:rsidRPr="006767BE" w:rsidRDefault="006E2016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4B3C5F58" w14:textId="77777777" w:rsidR="006E2016" w:rsidRDefault="006E2016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3124B4" w14:textId="6622871C" w:rsidR="006E2016" w:rsidRPr="00D516E0" w:rsidRDefault="006E2016" w:rsidP="006E20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5008" w:rsidRPr="006767BE" w14:paraId="469289A0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64437F3E" w14:textId="0AFC2060" w:rsidR="00AE7892" w:rsidRDefault="00025008" w:rsidP="006E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="00595B2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งวดก่อนๆ</w:t>
            </w:r>
            <w:r w:rsidR="00582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ที่ไม่รับรู้เป็น</w:t>
            </w:r>
          </w:p>
          <w:p w14:paraId="728A06C0" w14:textId="723619D0" w:rsidR="00025008" w:rsidRPr="00237781" w:rsidRDefault="00AE7892" w:rsidP="006E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25008"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4" w:type="dxa"/>
            <w:shd w:val="clear" w:color="auto" w:fill="auto"/>
          </w:tcPr>
          <w:p w14:paraId="3431F993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403FC2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05004FF0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7DB00FE" w14:textId="780756EB" w:rsidR="009671BB" w:rsidRPr="00237781" w:rsidRDefault="009671BB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1F281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26811DB9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5E1A66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9C618B8" w14:textId="77777777" w:rsidR="00025008" w:rsidRPr="00237781" w:rsidRDefault="00025008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278CE1" w14:textId="05807740" w:rsidR="00025008" w:rsidRPr="00237781" w:rsidRDefault="00025008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454B4" w14:textId="77777777" w:rsidR="00025008" w:rsidRPr="00D516E0" w:rsidRDefault="00025008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D424361" w14:textId="77777777" w:rsidR="00025008" w:rsidRPr="00D516E0" w:rsidRDefault="00025008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21F8661" w14:textId="77777777" w:rsidR="00025008" w:rsidRPr="00D516E0" w:rsidRDefault="00025008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E1C7D0B" w14:textId="77777777" w:rsidR="00025008" w:rsidRDefault="00025008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72FC2C" w14:textId="2FC9FC98" w:rsidR="00CD3E53" w:rsidRPr="00D516E0" w:rsidRDefault="00CD3E53" w:rsidP="006E20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(14,953)</w:t>
            </w:r>
          </w:p>
        </w:tc>
        <w:tc>
          <w:tcPr>
            <w:tcW w:w="252" w:type="dxa"/>
            <w:shd w:val="clear" w:color="auto" w:fill="auto"/>
          </w:tcPr>
          <w:p w14:paraId="2C410205" w14:textId="77777777" w:rsidR="00025008" w:rsidRPr="00D516E0" w:rsidRDefault="00025008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4F75215" w14:textId="77777777" w:rsidR="00025008" w:rsidRPr="00D516E0" w:rsidRDefault="00025008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F14C86C" w14:textId="77777777" w:rsidR="00025008" w:rsidRPr="006767BE" w:rsidRDefault="00025008" w:rsidP="006E2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36BEE22C" w14:textId="77777777" w:rsidR="00025008" w:rsidRDefault="00025008" w:rsidP="006E20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599413" w14:textId="53F772CC" w:rsidR="00025008" w:rsidRDefault="00025008" w:rsidP="006E20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D3E53" w:rsidRPr="006767BE" w14:paraId="37B8F71E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500BB0D2" w14:textId="77777777" w:rsidR="00CD3E53" w:rsidRPr="00237781" w:rsidRDefault="00CD3E53" w:rsidP="00CD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4" w:type="dxa"/>
            <w:shd w:val="clear" w:color="auto" w:fill="auto"/>
          </w:tcPr>
          <w:p w14:paraId="6B8B3E4F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23B42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D0835CF" w14:textId="49FE4968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1,264</w:t>
            </w:r>
          </w:p>
        </w:tc>
        <w:tc>
          <w:tcPr>
            <w:tcW w:w="270" w:type="dxa"/>
            <w:shd w:val="clear" w:color="auto" w:fill="auto"/>
          </w:tcPr>
          <w:p w14:paraId="5F051014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046ACD9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1FC04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40DF09B" w14:textId="3458675E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35D44B44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2C584B31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2496852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6534039A" w14:textId="41F40DE4" w:rsidR="00CD3E53" w:rsidRPr="00D516E0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1,264</w:t>
            </w:r>
          </w:p>
        </w:tc>
        <w:tc>
          <w:tcPr>
            <w:tcW w:w="252" w:type="dxa"/>
            <w:shd w:val="clear" w:color="auto" w:fill="auto"/>
          </w:tcPr>
          <w:p w14:paraId="177B27C7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6AB1C84B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15DDEA1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4932AA38" w14:textId="65737EB5" w:rsidR="00CD3E53" w:rsidRPr="006767BE" w:rsidRDefault="00CD3E53" w:rsidP="00CD3E5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579</w:t>
            </w:r>
          </w:p>
        </w:tc>
      </w:tr>
      <w:tr w:rsidR="00CD3E53" w:rsidRPr="006767BE" w14:paraId="67132582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4DED0C65" w14:textId="77777777" w:rsidR="00CD3E53" w:rsidRPr="00237781" w:rsidRDefault="00CD3E53" w:rsidP="00CD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4" w:type="dxa"/>
            <w:shd w:val="clear" w:color="auto" w:fill="auto"/>
          </w:tcPr>
          <w:p w14:paraId="1A015802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A0BFC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0CA926B" w14:textId="3B52FBD0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266004D7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CA66A38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D670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405656" w14:textId="287C5E02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14:paraId="683CFE4D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6F4C0BE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692FAA8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7FA703BA" w14:textId="6D0642B4" w:rsidR="00CD3E53" w:rsidRPr="00D516E0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52" w:type="dxa"/>
            <w:shd w:val="clear" w:color="auto" w:fill="auto"/>
          </w:tcPr>
          <w:p w14:paraId="4546EAC9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CA9F05E" w14:textId="77777777" w:rsidR="00CD3E53" w:rsidRPr="00D516E0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772DB3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2D2106EB" w14:textId="5AD09CA6" w:rsidR="00CD3E53" w:rsidRPr="006767BE" w:rsidRDefault="00CD3E53" w:rsidP="00CD3E5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</w:tr>
      <w:tr w:rsidR="00CD3E53" w:rsidRPr="006767BE" w14:paraId="57DFED17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7EBB02A7" w14:textId="00CC1CF9" w:rsidR="00CD3E53" w:rsidRPr="00237781" w:rsidRDefault="00CD3E53" w:rsidP="00CD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237781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814" w:type="dxa"/>
            <w:shd w:val="clear" w:color="auto" w:fill="auto"/>
          </w:tcPr>
          <w:p w14:paraId="6761C584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E334BE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36B240F" w14:textId="4494BDA0" w:rsidR="00CD3E53" w:rsidRPr="00237781" w:rsidRDefault="009671BB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60530E6B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D5CF6D6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65306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05BDA95" w14:textId="1D79E0CB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(689)</w:t>
            </w:r>
          </w:p>
        </w:tc>
        <w:tc>
          <w:tcPr>
            <w:tcW w:w="270" w:type="dxa"/>
            <w:shd w:val="clear" w:color="auto" w:fill="auto"/>
          </w:tcPr>
          <w:p w14:paraId="4EDD51F5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1B9DF6F4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617A50B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4234587" w14:textId="23F88F5F" w:rsidR="00CD3E53" w:rsidRPr="006767BE" w:rsidRDefault="00CF08B0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(741)</w:t>
            </w:r>
          </w:p>
        </w:tc>
        <w:tc>
          <w:tcPr>
            <w:tcW w:w="252" w:type="dxa"/>
            <w:shd w:val="clear" w:color="auto" w:fill="auto"/>
          </w:tcPr>
          <w:p w14:paraId="782F1E29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2A50E18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11A8AA8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02462401" w14:textId="48FCECB9" w:rsidR="00CD3E53" w:rsidRPr="006767BE" w:rsidRDefault="00CD3E53" w:rsidP="00CD3E5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(689)</w:t>
            </w:r>
          </w:p>
        </w:tc>
      </w:tr>
      <w:tr w:rsidR="00CD3E53" w:rsidRPr="006767BE" w14:paraId="584ACD07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5B7EB99D" w14:textId="01FE4EF6" w:rsidR="00CD3E53" w:rsidRPr="00237781" w:rsidRDefault="00CD3E53" w:rsidP="00CD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778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4" w:type="dxa"/>
            <w:shd w:val="clear" w:color="auto" w:fill="auto"/>
          </w:tcPr>
          <w:p w14:paraId="27A3B14D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D594B7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5B6FDBC" w14:textId="05920BD0" w:rsidR="00CD3E53" w:rsidRPr="00237781" w:rsidRDefault="009671BB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08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830D330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422B39F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51DD22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99D63A7" w14:textId="2116CC1D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(1,565)</w:t>
            </w:r>
          </w:p>
        </w:tc>
        <w:tc>
          <w:tcPr>
            <w:tcW w:w="270" w:type="dxa"/>
            <w:shd w:val="clear" w:color="auto" w:fill="auto"/>
          </w:tcPr>
          <w:p w14:paraId="3604D2B6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214702C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52042F2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11B4F43D" w14:textId="2FD1CC7E" w:rsidR="00CD3E53" w:rsidRDefault="00CF08B0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0A9615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3F2CA03C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0BFA43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1C8C955D" w14:textId="19F6C1FA" w:rsidR="00CD3E53" w:rsidRDefault="00CD3E53" w:rsidP="00CD3E5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(1,416)</w:t>
            </w:r>
          </w:p>
        </w:tc>
      </w:tr>
      <w:tr w:rsidR="00CD3E53" w:rsidRPr="009E3BC3" w14:paraId="0379470A" w14:textId="77777777" w:rsidTr="00456AC7">
        <w:trPr>
          <w:trHeight w:val="426"/>
        </w:trPr>
        <w:tc>
          <w:tcPr>
            <w:tcW w:w="3960" w:type="dxa"/>
            <w:shd w:val="clear" w:color="auto" w:fill="auto"/>
          </w:tcPr>
          <w:p w14:paraId="44976413" w14:textId="77777777" w:rsidR="00CD3E53" w:rsidRPr="00237781" w:rsidRDefault="00CD3E53" w:rsidP="00CD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F9C6" w14:textId="7A1C9224" w:rsidR="00CD3E53" w:rsidRPr="00237781" w:rsidRDefault="000347C0" w:rsidP="00CD3E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E092F11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F8F0B" w14:textId="618092B8" w:rsidR="00CD3E53" w:rsidRPr="00237781" w:rsidRDefault="009671BB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274,61</w:t>
            </w:r>
            <w:r w:rsidR="000C08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9FF7A2F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00BE" w14:textId="7B6EEDEC" w:rsidR="00CD3E53" w:rsidRPr="00237781" w:rsidRDefault="00CD3E53" w:rsidP="00CD3E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9CC3E2E" w14:textId="77777777" w:rsidR="00CD3E53" w:rsidRPr="00237781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A5DA8" w14:textId="4B5FA0E9" w:rsidR="00CD3E53" w:rsidRPr="00237781" w:rsidRDefault="00CD3E53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77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179,486</w:t>
            </w:r>
          </w:p>
        </w:tc>
        <w:tc>
          <w:tcPr>
            <w:tcW w:w="270" w:type="dxa"/>
            <w:shd w:val="clear" w:color="auto" w:fill="auto"/>
          </w:tcPr>
          <w:p w14:paraId="70679B91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09F4" w14:textId="0F335608" w:rsidR="00CD3E53" w:rsidRPr="006767BE" w:rsidRDefault="00AE7892" w:rsidP="00CD3E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52" w:type="dxa"/>
            <w:shd w:val="clear" w:color="auto" w:fill="auto"/>
          </w:tcPr>
          <w:p w14:paraId="0232AE49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4D56C" w14:textId="2C6357E8" w:rsidR="00CD3E53" w:rsidRPr="006767BE" w:rsidRDefault="00CF08B0" w:rsidP="00CD3E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263,444</w:t>
            </w:r>
          </w:p>
        </w:tc>
        <w:tc>
          <w:tcPr>
            <w:tcW w:w="252" w:type="dxa"/>
            <w:shd w:val="clear" w:color="auto" w:fill="auto"/>
          </w:tcPr>
          <w:p w14:paraId="6A8C8533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D4C3" w14:textId="7D211C45" w:rsidR="00CD3E53" w:rsidRPr="006767BE" w:rsidRDefault="00CD3E53" w:rsidP="00CD3E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1E951183" w14:textId="77777777" w:rsidR="00CD3E53" w:rsidRPr="006767BE" w:rsidRDefault="00CD3E53" w:rsidP="00CD3E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D8BCE" w14:textId="7C2FB65E" w:rsidR="00CD3E53" w:rsidRPr="006767BE" w:rsidRDefault="00CD3E53" w:rsidP="00CD3E5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179,486</w:t>
            </w:r>
          </w:p>
        </w:tc>
      </w:tr>
    </w:tbl>
    <w:p w14:paraId="4791C84B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D5E4464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5B71E2" w:rsidRPr="009E3BC3" w:rsidSect="00E86C05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301D1C" w:rsidRPr="00A81989" w14:paraId="7C70926E" w14:textId="77777777" w:rsidTr="00AE7892">
        <w:trPr>
          <w:trHeight w:val="272"/>
        </w:trPr>
        <w:tc>
          <w:tcPr>
            <w:tcW w:w="4230" w:type="dxa"/>
          </w:tcPr>
          <w:p w14:paraId="5472B147" w14:textId="77777777" w:rsidR="00301D1C" w:rsidRPr="00A81989" w:rsidRDefault="00301D1C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58114086"/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4F07E1DC" w14:textId="77777777" w:rsidR="00301D1C" w:rsidRPr="00A81989" w:rsidRDefault="00301D1C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03E6" w:rsidRPr="00A81989" w14:paraId="243F9738" w14:textId="77777777" w:rsidTr="00AE7892">
        <w:trPr>
          <w:trHeight w:val="299"/>
        </w:trPr>
        <w:tc>
          <w:tcPr>
            <w:tcW w:w="4230" w:type="dxa"/>
          </w:tcPr>
          <w:p w14:paraId="05AE7A2E" w14:textId="77777777" w:rsidR="00EE03E6" w:rsidRPr="00A81989" w:rsidRDefault="006E33EB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1191DFB3" w14:textId="3715B440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E03E6" w:rsidRPr="00A81989" w14:paraId="5CD6B4B2" w14:textId="77777777" w:rsidTr="00C90408">
        <w:tc>
          <w:tcPr>
            <w:tcW w:w="4230" w:type="dxa"/>
          </w:tcPr>
          <w:p w14:paraId="3698F3DF" w14:textId="77777777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7227" w14:textId="77777777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80839" w14:textId="77777777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E206C8B" w14:textId="77777777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CF0D176" w14:textId="77777777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061DB" w14:textId="77777777" w:rsidR="00EE03E6" w:rsidRPr="00A81989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3E6" w:rsidRPr="00FE78C0" w14:paraId="7C2015F6" w14:textId="77777777" w:rsidTr="00C90408">
        <w:tc>
          <w:tcPr>
            <w:tcW w:w="4230" w:type="dxa"/>
            <w:shd w:val="clear" w:color="auto" w:fill="auto"/>
          </w:tcPr>
          <w:p w14:paraId="33DEFBF6" w14:textId="77777777" w:rsidR="00EE03E6" w:rsidRPr="00A81989" w:rsidRDefault="00EE03E6" w:rsidP="00900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4EA68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C5149AE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975D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FAE10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58F81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04F0CB8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7EC47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03E6" w:rsidRPr="00FE78C0" w14:paraId="160C907C" w14:textId="77777777" w:rsidTr="00C90408">
        <w:tc>
          <w:tcPr>
            <w:tcW w:w="4230" w:type="dxa"/>
            <w:shd w:val="clear" w:color="auto" w:fill="auto"/>
          </w:tcPr>
          <w:p w14:paraId="75F78B14" w14:textId="77777777" w:rsidR="00EE03E6" w:rsidRPr="00FE78C0" w:rsidRDefault="00EE03E6" w:rsidP="00900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F8344" w14:textId="1FFDE749" w:rsidR="00EE03E6" w:rsidRPr="00FE78C0" w:rsidRDefault="008852A1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03E6"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67B8B10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2C9F8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65AEAD1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FE7C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3A5BB7B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62EC1" w14:textId="3E651C7D" w:rsidR="00EE03E6" w:rsidRPr="00FE78C0" w:rsidRDefault="008852A1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E03E6"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E03E6"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03E6" w:rsidRPr="00FE78C0" w14:paraId="270C1F00" w14:textId="77777777" w:rsidTr="00AE7892">
        <w:trPr>
          <w:trHeight w:val="254"/>
        </w:trPr>
        <w:tc>
          <w:tcPr>
            <w:tcW w:w="4230" w:type="dxa"/>
          </w:tcPr>
          <w:p w14:paraId="7B0FADE0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38E597F" w14:textId="77777777" w:rsidR="00EE03E6" w:rsidRPr="00FE78C0" w:rsidRDefault="00EE03E6" w:rsidP="009009E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1694" w:rsidRPr="00FE78C0" w14:paraId="0D075D9A" w14:textId="77777777" w:rsidTr="00AE7892">
        <w:trPr>
          <w:trHeight w:val="281"/>
        </w:trPr>
        <w:tc>
          <w:tcPr>
            <w:tcW w:w="4230" w:type="dxa"/>
          </w:tcPr>
          <w:p w14:paraId="170E0FE1" w14:textId="6EB89B40" w:rsidR="00541694" w:rsidRPr="00FE78C0" w:rsidRDefault="008852A1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D0390"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130" w:type="dxa"/>
            <w:gridSpan w:val="7"/>
          </w:tcPr>
          <w:p w14:paraId="1183EC27" w14:textId="77777777" w:rsidR="00541694" w:rsidRPr="00FE78C0" w:rsidRDefault="00541694" w:rsidP="009009E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E03E6" w:rsidRPr="00FE78C0" w14:paraId="6ACAAFB7" w14:textId="77777777" w:rsidTr="00AE7892">
        <w:trPr>
          <w:trHeight w:val="218"/>
        </w:trPr>
        <w:tc>
          <w:tcPr>
            <w:tcW w:w="4230" w:type="dxa"/>
          </w:tcPr>
          <w:p w14:paraId="6E9E90B8" w14:textId="77777777" w:rsidR="00EE03E6" w:rsidRPr="00FE78C0" w:rsidRDefault="00EE03E6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6" w:name="_Hlk32954517"/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422D063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15562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556E44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73DC21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D0A504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579226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8E93D9" w14:textId="77777777" w:rsidR="00EE03E6" w:rsidRPr="00FE78C0" w:rsidRDefault="00EE03E6" w:rsidP="009009E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bookmarkEnd w:id="6"/>
      <w:tr w:rsidR="00BC433A" w:rsidRPr="00FE78C0" w14:paraId="7F765F70" w14:textId="77777777" w:rsidTr="00C90408">
        <w:tc>
          <w:tcPr>
            <w:tcW w:w="4230" w:type="dxa"/>
          </w:tcPr>
          <w:p w14:paraId="7CC3EF0C" w14:textId="77777777" w:rsidR="00BC433A" w:rsidRPr="00FE78C0" w:rsidRDefault="00BC433A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03B68B09" w14:textId="3AFE6B58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0D008C7F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1AAEC3" w14:textId="4BD9F8B6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</w:t>
            </w:r>
            <w:r w:rsidR="00AE78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AF6BBF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C5505C" w14:textId="7642367B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8A851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4E35E5" w14:textId="6D643D27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 w:rsidR="00AE78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C433A" w:rsidRPr="00FE78C0" w14:paraId="3663BEDD" w14:textId="77777777" w:rsidTr="00C90408">
        <w:tc>
          <w:tcPr>
            <w:tcW w:w="4230" w:type="dxa"/>
          </w:tcPr>
          <w:p w14:paraId="7B38564D" w14:textId="77777777" w:rsidR="00BC433A" w:rsidRPr="00FE78C0" w:rsidRDefault="00BC433A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3B53C9AD" w14:textId="4D68EE0D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186CB583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7C16E4" w14:textId="6E968E38" w:rsidR="00BC433A" w:rsidRPr="00FE78C0" w:rsidRDefault="002110D7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FF3BE2"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86FA6D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1FA05" w14:textId="653101DF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16429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C6AA3" w14:textId="0B26C60E" w:rsidR="00BC433A" w:rsidRPr="00FE78C0" w:rsidRDefault="002110D7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  <w:r w:rsidR="00FF3BE2"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C433A" w:rsidRPr="00FE78C0" w14:paraId="022E073B" w14:textId="77777777" w:rsidTr="00C90408">
        <w:tc>
          <w:tcPr>
            <w:tcW w:w="4230" w:type="dxa"/>
          </w:tcPr>
          <w:p w14:paraId="2B9E0159" w14:textId="77777777" w:rsidR="00BC433A" w:rsidRPr="00FE78C0" w:rsidRDefault="00BC433A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67A67DBC" w14:textId="4D8155D1" w:rsidR="00BC433A" w:rsidRPr="00FE78C0" w:rsidRDefault="00BC433A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7,473</w:t>
            </w:r>
          </w:p>
        </w:tc>
        <w:tc>
          <w:tcPr>
            <w:tcW w:w="270" w:type="dxa"/>
            <w:shd w:val="clear" w:color="auto" w:fill="auto"/>
          </w:tcPr>
          <w:p w14:paraId="79327D4B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FDAAF2" w14:textId="30B0FCED" w:rsidR="00BC433A" w:rsidRPr="00FE78C0" w:rsidRDefault="00A67858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(4,11</w:t>
            </w:r>
            <w:r w:rsidR="00FF3BE2"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976C1A" w:rsidRPr="00FE7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3D3C4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2FD57A" w14:textId="15A46CA3" w:rsidR="00BC433A" w:rsidRPr="00FE78C0" w:rsidRDefault="00976C1A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D89E7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4041EC" w14:textId="16AFB9DD" w:rsidR="00BC433A" w:rsidRPr="00FE78C0" w:rsidRDefault="004906C8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</w:t>
            </w:r>
            <w:r w:rsidR="00FF3BE2"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AE7892" w:rsidRPr="00FE78C0" w14:paraId="73C32B36" w14:textId="77777777" w:rsidTr="00C90408">
        <w:tc>
          <w:tcPr>
            <w:tcW w:w="4230" w:type="dxa"/>
          </w:tcPr>
          <w:p w14:paraId="7CCB4F1D" w14:textId="62D6A24F" w:rsidR="00AE7892" w:rsidRPr="00FE78C0" w:rsidRDefault="00AE7892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EA700BA" w14:textId="730DBF7F" w:rsidR="00AE7892" w:rsidRPr="00AE7892" w:rsidRDefault="00AE7892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62,900</w:t>
            </w:r>
          </w:p>
        </w:tc>
        <w:tc>
          <w:tcPr>
            <w:tcW w:w="270" w:type="dxa"/>
            <w:shd w:val="clear" w:color="auto" w:fill="auto"/>
          </w:tcPr>
          <w:p w14:paraId="07D39659" w14:textId="77777777" w:rsidR="00AE7892" w:rsidRPr="00FE78C0" w:rsidRDefault="00AE7892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3B7F57" w14:textId="47ACF172" w:rsidR="00AE7892" w:rsidRPr="00FE78C0" w:rsidRDefault="00AE7892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(62,900)</w:t>
            </w:r>
          </w:p>
        </w:tc>
        <w:tc>
          <w:tcPr>
            <w:tcW w:w="270" w:type="dxa"/>
            <w:shd w:val="clear" w:color="auto" w:fill="auto"/>
          </w:tcPr>
          <w:p w14:paraId="1491107D" w14:textId="2C7C8063" w:rsidR="00AE7892" w:rsidRPr="00FE78C0" w:rsidRDefault="00AE7892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3243C2" w14:textId="3F56222B" w:rsidR="00AE7892" w:rsidRPr="00FE78C0" w:rsidRDefault="00AE7892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5E33BB" w14:textId="77777777" w:rsidR="00AE7892" w:rsidRPr="00FE78C0" w:rsidRDefault="00AE7892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F366FF" w14:textId="66699B0B" w:rsidR="00AE7892" w:rsidRPr="00FE78C0" w:rsidRDefault="00AE7892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E78C0" w:rsidRPr="00FE78C0" w14:paraId="0EE55311" w14:textId="77777777" w:rsidTr="00C90408">
        <w:tc>
          <w:tcPr>
            <w:tcW w:w="4230" w:type="dxa"/>
          </w:tcPr>
          <w:p w14:paraId="4D4C9F19" w14:textId="682448F9" w:rsidR="00FE78C0" w:rsidRPr="00FE78C0" w:rsidRDefault="00FE78C0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0F805A6D" w14:textId="385F66C7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4A19C0FE" w14:textId="77777777" w:rsidR="00FE78C0" w:rsidRPr="00FE78C0" w:rsidRDefault="00FE78C0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0DAF5B" w14:textId="17641DA7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(1,022)</w:t>
            </w:r>
          </w:p>
        </w:tc>
        <w:tc>
          <w:tcPr>
            <w:tcW w:w="270" w:type="dxa"/>
            <w:shd w:val="clear" w:color="auto" w:fill="auto"/>
          </w:tcPr>
          <w:p w14:paraId="7D0D2327" w14:textId="77777777" w:rsidR="00FE78C0" w:rsidRPr="00FE78C0" w:rsidRDefault="00FE78C0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0A7AFD" w14:textId="7AEDF98B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D2470" w14:textId="77777777" w:rsidR="00FE78C0" w:rsidRPr="00FE78C0" w:rsidRDefault="00FE78C0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0B9F26" w14:textId="75B74AE1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</w:tr>
      <w:tr w:rsidR="00FE78C0" w:rsidRPr="00FE78C0" w14:paraId="16E6C4A2" w14:textId="77777777" w:rsidTr="00C90408">
        <w:tc>
          <w:tcPr>
            <w:tcW w:w="4230" w:type="dxa"/>
          </w:tcPr>
          <w:p w14:paraId="706AE4F2" w14:textId="77777777" w:rsidR="00FE78C0" w:rsidRPr="00FE78C0" w:rsidRDefault="00FE78C0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FDDFD5E" w14:textId="5CF8BA3A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8,790</w:t>
            </w:r>
          </w:p>
        </w:tc>
        <w:tc>
          <w:tcPr>
            <w:tcW w:w="270" w:type="dxa"/>
            <w:shd w:val="clear" w:color="auto" w:fill="auto"/>
          </w:tcPr>
          <w:p w14:paraId="124DD6E5" w14:textId="77777777" w:rsidR="00FE78C0" w:rsidRPr="00FE78C0" w:rsidRDefault="00FE78C0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9B734" w14:textId="0E0366D3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74361F94" w14:textId="77777777" w:rsidR="00FE78C0" w:rsidRPr="00FE78C0" w:rsidRDefault="00FE78C0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665ADD" w14:textId="5349D852" w:rsidR="00FE78C0" w:rsidRPr="000A0A71" w:rsidRDefault="000A0A71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8B1EC" w14:textId="77777777" w:rsidR="00FE78C0" w:rsidRPr="00FE78C0" w:rsidRDefault="00FE78C0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8E51D9" w14:textId="6D048C7D" w:rsidR="00FE78C0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</w:tr>
      <w:tr w:rsidR="00BC433A" w:rsidRPr="004233A3" w14:paraId="0F7BF70D" w14:textId="77777777" w:rsidTr="00A263BB">
        <w:tc>
          <w:tcPr>
            <w:tcW w:w="4230" w:type="dxa"/>
          </w:tcPr>
          <w:p w14:paraId="40439E8B" w14:textId="77777777" w:rsidR="00BC433A" w:rsidRPr="00FE78C0" w:rsidRDefault="00BC433A" w:rsidP="0090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61D53" w14:textId="6F975841" w:rsidR="00BC433A" w:rsidRPr="00FE78C0" w:rsidRDefault="00AE7892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83,016</w:t>
            </w:r>
          </w:p>
        </w:tc>
        <w:tc>
          <w:tcPr>
            <w:tcW w:w="270" w:type="dxa"/>
            <w:shd w:val="clear" w:color="auto" w:fill="auto"/>
          </w:tcPr>
          <w:p w14:paraId="3A3FE965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A56D" w14:textId="52776002" w:rsidR="00BC433A" w:rsidRPr="00FE78C0" w:rsidRDefault="00AE7892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66,425</w:t>
            </w:r>
          </w:p>
        </w:tc>
        <w:tc>
          <w:tcPr>
            <w:tcW w:w="270" w:type="dxa"/>
            <w:shd w:val="clear" w:color="auto" w:fill="auto"/>
          </w:tcPr>
          <w:p w14:paraId="5E7C295A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B4AF8" w14:textId="701D271B" w:rsidR="00BC433A" w:rsidRPr="00FE78C0" w:rsidRDefault="00C30BE8" w:rsidP="009009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7EDCD" w14:textId="77777777" w:rsidR="00BC433A" w:rsidRPr="00FE78C0" w:rsidRDefault="00BC433A" w:rsidP="009009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A5EB" w14:textId="62CBE9FF" w:rsidR="00BC433A" w:rsidRPr="00FE78C0" w:rsidRDefault="00FE78C0" w:rsidP="009009E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75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16,59</w:t>
            </w:r>
            <w:r w:rsidR="00AE78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bookmarkEnd w:id="5"/>
    </w:tbl>
    <w:p w14:paraId="6CB49A0E" w14:textId="3B3B66E4" w:rsidR="00C832F4" w:rsidRPr="009E210C" w:rsidRDefault="00C832F4" w:rsidP="009009EB">
      <w:pPr>
        <w:pStyle w:val="BodyText2"/>
        <w:tabs>
          <w:tab w:val="left" w:pos="540"/>
        </w:tabs>
        <w:spacing w:line="240" w:lineRule="exact"/>
        <w:ind w:left="5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97B2F" w:rsidRPr="00A81989" w14:paraId="4D0B2A2D" w14:textId="77777777" w:rsidTr="004F7733">
        <w:trPr>
          <w:trHeight w:val="272"/>
        </w:trPr>
        <w:tc>
          <w:tcPr>
            <w:tcW w:w="4230" w:type="dxa"/>
          </w:tcPr>
          <w:p w14:paraId="2BA52C56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7AA2A7C5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97B2F" w:rsidRPr="00A81989" w14:paraId="4FE8EF7F" w14:textId="77777777" w:rsidTr="004F7733">
        <w:trPr>
          <w:trHeight w:val="299"/>
        </w:trPr>
        <w:tc>
          <w:tcPr>
            <w:tcW w:w="4230" w:type="dxa"/>
          </w:tcPr>
          <w:p w14:paraId="405DD2B2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6A68C20A" w14:textId="787D3595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EE2E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7B2F" w:rsidRPr="00A81989" w14:paraId="07B27E93" w14:textId="77777777" w:rsidTr="004F7733">
        <w:tc>
          <w:tcPr>
            <w:tcW w:w="4230" w:type="dxa"/>
          </w:tcPr>
          <w:p w14:paraId="3638AA43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89EF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810C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19477D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DD85709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FB8D4" w14:textId="77777777" w:rsidR="00697B2F" w:rsidRPr="00A81989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7B2F" w:rsidRPr="00FE78C0" w14:paraId="25F3C4DB" w14:textId="77777777" w:rsidTr="004F7733">
        <w:tc>
          <w:tcPr>
            <w:tcW w:w="4230" w:type="dxa"/>
            <w:shd w:val="clear" w:color="auto" w:fill="auto"/>
          </w:tcPr>
          <w:p w14:paraId="65AE93E8" w14:textId="77777777" w:rsidR="00697B2F" w:rsidRPr="00A81989" w:rsidRDefault="00697B2F" w:rsidP="004F7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6D288F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7B9EAC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701B93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DE9D10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3C2D4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3A2CF8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00E8E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97B2F" w:rsidRPr="00FE78C0" w14:paraId="3DCF1723" w14:textId="77777777" w:rsidTr="004F7733">
        <w:tc>
          <w:tcPr>
            <w:tcW w:w="4230" w:type="dxa"/>
            <w:shd w:val="clear" w:color="auto" w:fill="auto"/>
          </w:tcPr>
          <w:p w14:paraId="13D3BE5B" w14:textId="77777777" w:rsidR="00697B2F" w:rsidRPr="00FE78C0" w:rsidRDefault="00697B2F" w:rsidP="004F7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3A76C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6EAD82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41F2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3DCB93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B6CD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24B74D6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DEB77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97B2F" w:rsidRPr="00FE78C0" w14:paraId="4E1E7A7C" w14:textId="77777777" w:rsidTr="004F7733">
        <w:trPr>
          <w:trHeight w:val="254"/>
        </w:trPr>
        <w:tc>
          <w:tcPr>
            <w:tcW w:w="4230" w:type="dxa"/>
          </w:tcPr>
          <w:p w14:paraId="4CB76A90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37FEFC7" w14:textId="77777777" w:rsidR="00697B2F" w:rsidRPr="00FE78C0" w:rsidRDefault="00697B2F" w:rsidP="004F77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E78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7B2F" w:rsidRPr="00FE78C0" w14:paraId="44A2DAB2" w14:textId="77777777" w:rsidTr="004F7733">
        <w:trPr>
          <w:trHeight w:val="281"/>
        </w:trPr>
        <w:tc>
          <w:tcPr>
            <w:tcW w:w="4230" w:type="dxa"/>
          </w:tcPr>
          <w:p w14:paraId="024DD50C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130" w:type="dxa"/>
            <w:gridSpan w:val="7"/>
          </w:tcPr>
          <w:p w14:paraId="7EF2D358" w14:textId="77777777" w:rsidR="00697B2F" w:rsidRPr="00FE78C0" w:rsidRDefault="00697B2F" w:rsidP="004F77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97B2F" w:rsidRPr="00FE78C0" w14:paraId="35B2D970" w14:textId="77777777" w:rsidTr="004F7733">
        <w:trPr>
          <w:trHeight w:val="218"/>
        </w:trPr>
        <w:tc>
          <w:tcPr>
            <w:tcW w:w="4230" w:type="dxa"/>
          </w:tcPr>
          <w:p w14:paraId="36ACB5A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AC1C37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73EF51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8B0B669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52DEFE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419210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D36D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7DDDCD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97B2F" w:rsidRPr="00FE78C0" w14:paraId="190A35C3" w14:textId="77777777" w:rsidTr="004F7733">
        <w:tc>
          <w:tcPr>
            <w:tcW w:w="4230" w:type="dxa"/>
          </w:tcPr>
          <w:p w14:paraId="294C80F8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76FC776B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4E7E2F1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E182DC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66154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4B1916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E4819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F09829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697B2F" w:rsidRPr="00FE78C0" w14:paraId="31EB8F33" w14:textId="77777777" w:rsidTr="004F7733">
        <w:tc>
          <w:tcPr>
            <w:tcW w:w="4230" w:type="dxa"/>
          </w:tcPr>
          <w:p w14:paraId="37BD3DA7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71F2F1E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10371AA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05B276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4E9C2B23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2FC87D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B370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EAFCA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</w:p>
        </w:tc>
      </w:tr>
      <w:tr w:rsidR="00697B2F" w:rsidRPr="00FE78C0" w14:paraId="2E1C506B" w14:textId="77777777" w:rsidTr="004F7733">
        <w:tc>
          <w:tcPr>
            <w:tcW w:w="4230" w:type="dxa"/>
          </w:tcPr>
          <w:p w14:paraId="34E16D06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7203C52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7,473</w:t>
            </w:r>
          </w:p>
        </w:tc>
        <w:tc>
          <w:tcPr>
            <w:tcW w:w="270" w:type="dxa"/>
            <w:shd w:val="clear" w:color="auto" w:fill="auto"/>
          </w:tcPr>
          <w:p w14:paraId="3AB6F805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55B6AE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(4,113</w:t>
            </w:r>
            <w:r w:rsidRPr="00FE78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4DE30A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0BC87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15F17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DD4E93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3,360</w:t>
            </w:r>
          </w:p>
        </w:tc>
      </w:tr>
      <w:tr w:rsidR="00697B2F" w:rsidRPr="00FE78C0" w14:paraId="37B5637C" w14:textId="77777777" w:rsidTr="004F7733">
        <w:tc>
          <w:tcPr>
            <w:tcW w:w="4230" w:type="dxa"/>
          </w:tcPr>
          <w:p w14:paraId="0F45EBD2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8748DB1" w14:textId="77777777" w:rsidR="00697B2F" w:rsidRPr="00AE7892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62,900</w:t>
            </w:r>
          </w:p>
        </w:tc>
        <w:tc>
          <w:tcPr>
            <w:tcW w:w="270" w:type="dxa"/>
            <w:shd w:val="clear" w:color="auto" w:fill="auto"/>
          </w:tcPr>
          <w:p w14:paraId="7A6C6DD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BE5680" w14:textId="1BEBCB0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(4,032)</w:t>
            </w:r>
          </w:p>
        </w:tc>
        <w:tc>
          <w:tcPr>
            <w:tcW w:w="270" w:type="dxa"/>
            <w:shd w:val="clear" w:color="auto" w:fill="auto"/>
          </w:tcPr>
          <w:p w14:paraId="1D09495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4F441C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48DCF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F11B69" w14:textId="589B5503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58,868</w:t>
            </w:r>
          </w:p>
        </w:tc>
      </w:tr>
      <w:tr w:rsidR="00697B2F" w:rsidRPr="00FE78C0" w14:paraId="725D952E" w14:textId="77777777" w:rsidTr="004F7733">
        <w:tc>
          <w:tcPr>
            <w:tcW w:w="4230" w:type="dxa"/>
          </w:tcPr>
          <w:p w14:paraId="5F823CD3" w14:textId="30A1FADE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2646696" w14:textId="611FA11A" w:rsidR="00697B2F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C04C9B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478E0E" w14:textId="76E25814" w:rsidR="00697B2F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(15,200)</w:t>
            </w:r>
          </w:p>
        </w:tc>
        <w:tc>
          <w:tcPr>
            <w:tcW w:w="270" w:type="dxa"/>
            <w:shd w:val="clear" w:color="auto" w:fill="auto"/>
          </w:tcPr>
          <w:p w14:paraId="10218E53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5DC012" w14:textId="6459F897" w:rsidR="00697B2F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E5C0B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3DBBE3" w14:textId="784FE4FB" w:rsidR="00697B2F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15,200</w:t>
            </w:r>
          </w:p>
        </w:tc>
      </w:tr>
      <w:tr w:rsidR="00697B2F" w:rsidRPr="00FE78C0" w14:paraId="7EEF2194" w14:textId="77777777" w:rsidTr="004F7733">
        <w:tc>
          <w:tcPr>
            <w:tcW w:w="4230" w:type="dxa"/>
          </w:tcPr>
          <w:p w14:paraId="44B66BCE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FE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25529CEC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6D5AD07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FC510D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(1,022)</w:t>
            </w:r>
          </w:p>
        </w:tc>
        <w:tc>
          <w:tcPr>
            <w:tcW w:w="270" w:type="dxa"/>
            <w:shd w:val="clear" w:color="auto" w:fill="auto"/>
          </w:tcPr>
          <w:p w14:paraId="1DBE4840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681A3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82181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FA432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</w:tr>
      <w:tr w:rsidR="00697B2F" w:rsidRPr="00FE78C0" w14:paraId="3482406F" w14:textId="77777777" w:rsidTr="004F7733">
        <w:tc>
          <w:tcPr>
            <w:tcW w:w="4230" w:type="dxa"/>
          </w:tcPr>
          <w:p w14:paraId="36E838FB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5DEC5BC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8,790</w:t>
            </w:r>
          </w:p>
        </w:tc>
        <w:tc>
          <w:tcPr>
            <w:tcW w:w="270" w:type="dxa"/>
            <w:shd w:val="clear" w:color="auto" w:fill="auto"/>
          </w:tcPr>
          <w:p w14:paraId="4E547AE3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B3C25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563F1D93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5E6AD7" w14:textId="77777777" w:rsidR="00697B2F" w:rsidRPr="000A0A71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59D2A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DB0CAD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9,271</w:t>
            </w:r>
          </w:p>
        </w:tc>
      </w:tr>
      <w:tr w:rsidR="00697B2F" w:rsidRPr="004233A3" w14:paraId="32B4F7A1" w14:textId="77777777" w:rsidTr="004F7733">
        <w:tc>
          <w:tcPr>
            <w:tcW w:w="4230" w:type="dxa"/>
          </w:tcPr>
          <w:p w14:paraId="03EEB845" w14:textId="77777777" w:rsidR="00697B2F" w:rsidRPr="00FE78C0" w:rsidRDefault="00697B2F" w:rsidP="004F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FEFA7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83,016</w:t>
            </w:r>
          </w:p>
        </w:tc>
        <w:tc>
          <w:tcPr>
            <w:tcW w:w="270" w:type="dxa"/>
            <w:shd w:val="clear" w:color="auto" w:fill="auto"/>
          </w:tcPr>
          <w:p w14:paraId="7C39C988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56DF3" w14:textId="3465D560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7,643</w:t>
            </w:r>
          </w:p>
        </w:tc>
        <w:tc>
          <w:tcPr>
            <w:tcW w:w="270" w:type="dxa"/>
            <w:shd w:val="clear" w:color="auto" w:fill="auto"/>
          </w:tcPr>
          <w:p w14:paraId="1587F3BF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EB284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7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33A69" w14:textId="77777777" w:rsidR="00697B2F" w:rsidRPr="00FE78C0" w:rsidRDefault="00697B2F" w:rsidP="004F77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9A6B" w14:textId="772B2455" w:rsidR="00697B2F" w:rsidRPr="00FE78C0" w:rsidRDefault="00697B2F" w:rsidP="004F773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90,659</w:t>
            </w:r>
          </w:p>
        </w:tc>
      </w:tr>
      <w:tr w:rsidR="00737390" w:rsidRPr="00A81989" w14:paraId="74F1DB3C" w14:textId="77777777" w:rsidTr="00C912AF">
        <w:tc>
          <w:tcPr>
            <w:tcW w:w="4230" w:type="dxa"/>
          </w:tcPr>
          <w:p w14:paraId="53B4E985" w14:textId="77777777" w:rsidR="00737390" w:rsidRPr="00A81989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5E6F753F" w14:textId="77777777" w:rsidR="00737390" w:rsidRPr="00A81989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37390" w:rsidRPr="00A81989" w14:paraId="53154026" w14:textId="77777777" w:rsidTr="00C912AF">
        <w:tc>
          <w:tcPr>
            <w:tcW w:w="4230" w:type="dxa"/>
          </w:tcPr>
          <w:p w14:paraId="7D747578" w14:textId="77777777" w:rsidR="00737390" w:rsidRPr="00A81989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77CB735A" w14:textId="77777777" w:rsidR="00737390" w:rsidRPr="00A81989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37390" w:rsidRPr="00A263BB" w14:paraId="55A7B345" w14:textId="77777777" w:rsidTr="00C912AF">
        <w:tc>
          <w:tcPr>
            <w:tcW w:w="4230" w:type="dxa"/>
          </w:tcPr>
          <w:p w14:paraId="714AE6C4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3DBCC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3FED9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AA4873A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263B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54E47EFB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844E3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7390" w:rsidRPr="00A263BB" w14:paraId="037085F2" w14:textId="77777777" w:rsidTr="00C912AF">
        <w:tc>
          <w:tcPr>
            <w:tcW w:w="4230" w:type="dxa"/>
            <w:shd w:val="clear" w:color="auto" w:fill="auto"/>
          </w:tcPr>
          <w:p w14:paraId="1D95531B" w14:textId="77777777" w:rsidR="00737390" w:rsidRPr="00A263BB" w:rsidRDefault="00737390" w:rsidP="00C91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20203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633E057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324CBD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B6AE0C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3FF5D2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EC675F8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A88E86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37390" w:rsidRPr="00A263BB" w14:paraId="7B095CE6" w14:textId="77777777" w:rsidTr="00C912AF">
        <w:tc>
          <w:tcPr>
            <w:tcW w:w="4230" w:type="dxa"/>
            <w:shd w:val="clear" w:color="auto" w:fill="auto"/>
          </w:tcPr>
          <w:p w14:paraId="0ECF5189" w14:textId="77777777" w:rsidR="00737390" w:rsidRPr="00A263BB" w:rsidRDefault="00737390" w:rsidP="00C91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7A639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330AE0E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1FE4A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D5475B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F632B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002C6528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315EA9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37390" w:rsidRPr="00A263BB" w14:paraId="4F1D70CE" w14:textId="77777777" w:rsidTr="00C912AF">
        <w:tc>
          <w:tcPr>
            <w:tcW w:w="4230" w:type="dxa"/>
          </w:tcPr>
          <w:p w14:paraId="313DD42C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017620" w14:textId="77777777" w:rsidR="00737390" w:rsidRPr="00A263BB" w:rsidRDefault="00737390" w:rsidP="00C912A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263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7390" w:rsidRPr="00A263BB" w14:paraId="2A50C270" w14:textId="77777777" w:rsidTr="00C912AF">
        <w:tc>
          <w:tcPr>
            <w:tcW w:w="4230" w:type="dxa"/>
          </w:tcPr>
          <w:p w14:paraId="377D7E1B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130" w:type="dxa"/>
            <w:gridSpan w:val="7"/>
          </w:tcPr>
          <w:p w14:paraId="645BA188" w14:textId="77777777" w:rsidR="00737390" w:rsidRPr="00A263BB" w:rsidRDefault="00737390" w:rsidP="00C912A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37390" w:rsidRPr="00A263BB" w14:paraId="2468C10C" w14:textId="77777777" w:rsidTr="00C912AF">
        <w:tc>
          <w:tcPr>
            <w:tcW w:w="4230" w:type="dxa"/>
          </w:tcPr>
          <w:p w14:paraId="774008F8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EA4FA77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29A87B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315D4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D3A05D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BC0580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2BC0C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8EDAB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7390" w:rsidRPr="00A263BB" w14:paraId="2899E962" w14:textId="77777777" w:rsidTr="00C912AF">
        <w:tc>
          <w:tcPr>
            <w:tcW w:w="4230" w:type="dxa"/>
          </w:tcPr>
          <w:p w14:paraId="61C2AFCA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04DECEB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1,547</w:t>
            </w:r>
          </w:p>
        </w:tc>
        <w:tc>
          <w:tcPr>
            <w:tcW w:w="270" w:type="dxa"/>
            <w:shd w:val="clear" w:color="auto" w:fill="auto"/>
          </w:tcPr>
          <w:p w14:paraId="72AC553B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4EBF14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(582)</w:t>
            </w:r>
          </w:p>
        </w:tc>
        <w:tc>
          <w:tcPr>
            <w:tcW w:w="270" w:type="dxa"/>
            <w:shd w:val="clear" w:color="auto" w:fill="auto"/>
          </w:tcPr>
          <w:p w14:paraId="60054BD7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3B4E52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388A1C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174AB5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965</w:t>
            </w:r>
          </w:p>
        </w:tc>
      </w:tr>
      <w:tr w:rsidR="00737390" w:rsidRPr="00A263BB" w14:paraId="21BC65C7" w14:textId="77777777" w:rsidTr="00C912AF">
        <w:tc>
          <w:tcPr>
            <w:tcW w:w="4230" w:type="dxa"/>
          </w:tcPr>
          <w:p w14:paraId="339B1019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5EC54B1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51DEEAE1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E589AF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53DFF782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2716A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D2278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01D9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553</w:t>
            </w:r>
          </w:p>
        </w:tc>
      </w:tr>
      <w:tr w:rsidR="00737390" w:rsidRPr="00A263BB" w14:paraId="34285CE7" w14:textId="77777777" w:rsidTr="00C912AF">
        <w:tc>
          <w:tcPr>
            <w:tcW w:w="4230" w:type="dxa"/>
          </w:tcPr>
          <w:p w14:paraId="53994C0C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3B07508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11,585</w:t>
            </w:r>
          </w:p>
        </w:tc>
        <w:tc>
          <w:tcPr>
            <w:tcW w:w="270" w:type="dxa"/>
            <w:shd w:val="clear" w:color="auto" w:fill="auto"/>
          </w:tcPr>
          <w:p w14:paraId="22A87780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D2F0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(4,112)</w:t>
            </w:r>
          </w:p>
        </w:tc>
        <w:tc>
          <w:tcPr>
            <w:tcW w:w="270" w:type="dxa"/>
            <w:shd w:val="clear" w:color="auto" w:fill="auto"/>
          </w:tcPr>
          <w:p w14:paraId="13023554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C48ED0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79D5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4C4CBA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7,473</w:t>
            </w:r>
          </w:p>
        </w:tc>
      </w:tr>
      <w:tr w:rsidR="00737390" w:rsidRPr="00A263BB" w14:paraId="3C4617DB" w14:textId="77777777" w:rsidTr="00C912AF">
        <w:tc>
          <w:tcPr>
            <w:tcW w:w="4230" w:type="dxa"/>
          </w:tcPr>
          <w:p w14:paraId="0B80E1E3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A667E61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90B42ED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136952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(33,420)</w:t>
            </w:r>
          </w:p>
        </w:tc>
        <w:tc>
          <w:tcPr>
            <w:tcW w:w="270" w:type="dxa"/>
            <w:shd w:val="clear" w:color="auto" w:fill="auto"/>
          </w:tcPr>
          <w:p w14:paraId="43BC45EE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D39ED1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808C38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902772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62,900</w:t>
            </w:r>
          </w:p>
        </w:tc>
      </w:tr>
      <w:tr w:rsidR="00737390" w:rsidRPr="00A263BB" w14:paraId="79479917" w14:textId="77777777" w:rsidTr="00C912AF">
        <w:tc>
          <w:tcPr>
            <w:tcW w:w="4230" w:type="dxa"/>
          </w:tcPr>
          <w:p w14:paraId="680E056C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A2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7CF2EA68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0E178062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A4F8F5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FA22C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2D63A7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4C647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4745A4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</w:tr>
      <w:tr w:rsidR="00737390" w:rsidRPr="00A263BB" w14:paraId="1A4AECC8" w14:textId="77777777" w:rsidTr="00C912AF">
        <w:tc>
          <w:tcPr>
            <w:tcW w:w="4230" w:type="dxa"/>
          </w:tcPr>
          <w:p w14:paraId="4AC8F294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1A0EEEE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9,352</w:t>
            </w:r>
          </w:p>
        </w:tc>
        <w:tc>
          <w:tcPr>
            <w:tcW w:w="270" w:type="dxa"/>
            <w:shd w:val="clear" w:color="auto" w:fill="auto"/>
          </w:tcPr>
          <w:p w14:paraId="49F01DA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ADCA8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14:paraId="753EC45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FEA1F6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(1,615)</w:t>
            </w:r>
          </w:p>
        </w:tc>
        <w:tc>
          <w:tcPr>
            <w:tcW w:w="270" w:type="dxa"/>
            <w:shd w:val="clear" w:color="auto" w:fill="auto"/>
          </w:tcPr>
          <w:p w14:paraId="5A980CF1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356AB2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8,790</w:t>
            </w:r>
          </w:p>
        </w:tc>
      </w:tr>
      <w:tr w:rsidR="00737390" w:rsidRPr="00A263BB" w14:paraId="356B8BC3" w14:textId="77777777" w:rsidTr="00C912AF">
        <w:tc>
          <w:tcPr>
            <w:tcW w:w="4230" w:type="dxa"/>
          </w:tcPr>
          <w:p w14:paraId="476A7E63" w14:textId="77777777" w:rsidR="00737390" w:rsidRPr="00A263BB" w:rsidRDefault="00737390" w:rsidP="00C91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F6B9D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121,507</w:t>
            </w:r>
          </w:p>
        </w:tc>
        <w:tc>
          <w:tcPr>
            <w:tcW w:w="270" w:type="dxa"/>
            <w:shd w:val="clear" w:color="auto" w:fill="auto"/>
          </w:tcPr>
          <w:p w14:paraId="42504319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AE07D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(36,876)</w:t>
            </w:r>
          </w:p>
        </w:tc>
        <w:tc>
          <w:tcPr>
            <w:tcW w:w="270" w:type="dxa"/>
            <w:shd w:val="clear" w:color="auto" w:fill="auto"/>
          </w:tcPr>
          <w:p w14:paraId="33F2DD0C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6F3B3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(1,615)</w:t>
            </w:r>
          </w:p>
        </w:tc>
        <w:tc>
          <w:tcPr>
            <w:tcW w:w="270" w:type="dxa"/>
            <w:shd w:val="clear" w:color="auto" w:fill="auto"/>
          </w:tcPr>
          <w:p w14:paraId="168FC171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CD45C" w14:textId="77777777" w:rsidR="00737390" w:rsidRPr="00A263BB" w:rsidRDefault="00737390" w:rsidP="00C912A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83,016</w:t>
            </w:r>
          </w:p>
        </w:tc>
      </w:tr>
    </w:tbl>
    <w:p w14:paraId="3E325BD0" w14:textId="77777777" w:rsidR="00737390" w:rsidRDefault="00737390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  <w:lang w:val="th-TH"/>
        </w:rPr>
      </w:pPr>
    </w:p>
    <w:p w14:paraId="6786F914" w14:textId="4E6CC82B" w:rsidR="00C832F4" w:rsidRDefault="00C832F4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4E3D">
        <w:rPr>
          <w:rFonts w:asciiTheme="majorBidi" w:hAnsiTheme="majorBidi" w:cstheme="majorBidi"/>
          <w:spacing w:val="-10"/>
          <w:sz w:val="30"/>
          <w:szCs w:val="30"/>
          <w:cs/>
          <w:lang w:val="th-TH"/>
        </w:rPr>
        <w:t xml:space="preserve">ณ วันที่ </w:t>
      </w:r>
      <w:r w:rsidR="008852A1" w:rsidRPr="00F24E3D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F24E3D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F24E3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ธันวาคม </w:t>
      </w:r>
      <w:r w:rsidR="008852A1" w:rsidRPr="00F24E3D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1D74BA" w:rsidRPr="00F24E3D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F24E3D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F24E3D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กลุ่มบริษัทมีขาดทุนทางภาษี</w:t>
      </w:r>
      <w:r w:rsidR="00062C70" w:rsidRPr="00F24E3D">
        <w:rPr>
          <w:rFonts w:asciiTheme="majorBidi" w:hAnsiTheme="majorBidi" w:cstheme="majorBidi"/>
          <w:spacing w:val="-10"/>
          <w:sz w:val="30"/>
          <w:szCs w:val="30"/>
          <w:cs/>
        </w:rPr>
        <w:t>ในงบการเงินรวม</w:t>
      </w:r>
      <w:r w:rsidR="00CF26CC" w:rsidRPr="00F24E3D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เป็นจำนวนเงิน </w:t>
      </w:r>
      <w:r w:rsidR="002C19FF" w:rsidRPr="00F24E3D">
        <w:rPr>
          <w:rFonts w:asciiTheme="majorBidi" w:hAnsiTheme="majorBidi" w:cstheme="majorBidi"/>
          <w:spacing w:val="-10"/>
          <w:sz w:val="30"/>
          <w:szCs w:val="30"/>
        </w:rPr>
        <w:t>24.1</w:t>
      </w:r>
      <w:r w:rsidR="00CF26CC" w:rsidRPr="00F24E3D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CF26CC" w:rsidRPr="00F24E3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ล้านบาท </w:t>
      </w:r>
      <w:r w:rsidR="00CF26CC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>(</w:t>
      </w:r>
      <w:r w:rsidR="008852A1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>256</w:t>
      </w:r>
      <w:r w:rsidR="001D74BA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>5</w:t>
      </w:r>
      <w:r w:rsidR="00CF26CC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: </w:t>
      </w:r>
      <w:r w:rsidR="00C96F4C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>71.</w:t>
      </w:r>
      <w:r w:rsidR="001D74BA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>8</w:t>
      </w:r>
      <w:r w:rsidR="00CF26CC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 </w:t>
      </w:r>
      <w:r w:rsidR="00CF26CC" w:rsidRPr="00F24E3D"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  <w:t>ล้านบาท</w:t>
      </w:r>
      <w:r w:rsidR="00CF26CC" w:rsidRPr="00F24E3D">
        <w:rPr>
          <w:rFonts w:asciiTheme="majorBidi" w:hAnsiTheme="majorBidi" w:cstheme="majorBidi"/>
          <w:i/>
          <w:iCs/>
          <w:spacing w:val="-10"/>
          <w:sz w:val="30"/>
          <w:szCs w:val="30"/>
        </w:rPr>
        <w:t>)</w:t>
      </w:r>
      <w:r w:rsidRPr="009E3BC3">
        <w:rPr>
          <w:rFonts w:asciiTheme="majorBidi" w:hAnsiTheme="majorBidi" w:cstheme="majorBidi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0417901C" w14:textId="02108087" w:rsidR="00C96F4C" w:rsidRDefault="00C96F4C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E1F77E2" w14:textId="284705D4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7B74FA3" w14:textId="5E76EDD7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38F31D7" w14:textId="7777CBAF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9CDFCD3" w14:textId="7E68F50D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B8E0217" w14:textId="31F2E454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E2E384A" w14:textId="5E325D8D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D3BCEED" w14:textId="0A7E38BC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7534796" w14:textId="40EDFD50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051BCC45" w14:textId="16781D41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9070435" w14:textId="3D392492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543CBB2C" w14:textId="38E5616C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52D74F4A" w14:textId="2909A8AB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72987957" w14:textId="5E73FAE9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26DA3AC" w14:textId="632CCDF5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8E60CFD" w14:textId="3C8D2FB6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0F6C1EE1" w14:textId="41E95556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F7B958A" w14:textId="3324AC0C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0E904D4" w14:textId="77777777" w:rsidR="00332AF5" w:rsidRDefault="00332AF5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013022C7" w14:textId="2CAD98FE" w:rsidR="008443B9" w:rsidRPr="009E3BC3" w:rsidRDefault="008443B9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176837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2EB2DD73" w14:textId="77777777" w:rsidR="008443B9" w:rsidRPr="00FB1014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9E3BC3" w14:paraId="080FDE61" w14:textId="77777777" w:rsidTr="00CE3E79">
        <w:trPr>
          <w:tblHeader/>
        </w:trPr>
        <w:tc>
          <w:tcPr>
            <w:tcW w:w="3780" w:type="dxa"/>
          </w:tcPr>
          <w:p w14:paraId="1EE63E40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EEE872" w14:textId="77777777" w:rsidR="003B490F" w:rsidRPr="009E3BC3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5808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D43AB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96F4C" w:rsidRPr="009E3BC3" w14:paraId="101F9890" w14:textId="77777777" w:rsidTr="00CE3E79">
        <w:trPr>
          <w:tblHeader/>
        </w:trPr>
        <w:tc>
          <w:tcPr>
            <w:tcW w:w="3780" w:type="dxa"/>
          </w:tcPr>
          <w:p w14:paraId="63D2D93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34894" w14:textId="2297E842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0D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642171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3D76C" w14:textId="38802651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0D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4C2F51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BFEB2D" w14:textId="79B2B4E6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0D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FADF264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38C664" w14:textId="50790576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0D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6F4C" w:rsidRPr="009E3BC3" w14:paraId="2C00526E" w14:textId="77777777" w:rsidTr="00CE3E79">
        <w:trPr>
          <w:tblHeader/>
        </w:trPr>
        <w:tc>
          <w:tcPr>
            <w:tcW w:w="3780" w:type="dxa"/>
          </w:tcPr>
          <w:p w14:paraId="272C8290" w14:textId="77777777" w:rsidR="00C96F4C" w:rsidRPr="009E3BC3" w:rsidRDefault="00C96F4C" w:rsidP="00C96F4C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999544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7E2949A9" w14:textId="77777777" w:rsidTr="00CE3E79">
        <w:tc>
          <w:tcPr>
            <w:tcW w:w="3780" w:type="dxa"/>
          </w:tcPr>
          <w:p w14:paraId="23672233" w14:textId="77777777" w:rsidR="00C96F4C" w:rsidRPr="009E3BC3" w:rsidRDefault="00C96F4C" w:rsidP="00C96F4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14:paraId="4697C902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71A55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A0917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BABDE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D4EC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D4B85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1698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D88" w:rsidRPr="009E3BC3" w14:paraId="00AE0BDE" w14:textId="77777777" w:rsidTr="00F8477D">
        <w:tc>
          <w:tcPr>
            <w:tcW w:w="3780" w:type="dxa"/>
          </w:tcPr>
          <w:p w14:paraId="10FBC365" w14:textId="77777777" w:rsidR="00B50D88" w:rsidRPr="009E3BC3" w:rsidRDefault="00B50D88" w:rsidP="00B50D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83BBDB" w14:textId="65E92B0D" w:rsidR="00B50D88" w:rsidRPr="009E3BC3" w:rsidRDefault="003D3AD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</w:t>
            </w:r>
            <w:r w:rsidR="008F6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F48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8F6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9CA82F2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0E5534" w14:textId="144BE7B9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641,644</w:t>
            </w:r>
          </w:p>
        </w:tc>
        <w:tc>
          <w:tcPr>
            <w:tcW w:w="270" w:type="dxa"/>
          </w:tcPr>
          <w:p w14:paraId="35E79D2F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1185E021" w14:textId="6BE0A83A" w:rsidR="00B50D88" w:rsidRPr="009E3BC3" w:rsidRDefault="003D3AD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</w:t>
            </w:r>
            <w:r w:rsidR="008F6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F48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F6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F48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  <w:shd w:val="clear" w:color="auto" w:fill="auto"/>
          </w:tcPr>
          <w:p w14:paraId="57F41379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99BFFB8" w14:textId="5E6B368D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725,754</w:t>
            </w:r>
          </w:p>
        </w:tc>
      </w:tr>
      <w:tr w:rsidR="00B50D88" w:rsidRPr="009E3BC3" w14:paraId="680DB4A5" w14:textId="77777777" w:rsidTr="00CE3E79">
        <w:trPr>
          <w:trHeight w:val="89"/>
        </w:trPr>
        <w:tc>
          <w:tcPr>
            <w:tcW w:w="3780" w:type="dxa"/>
          </w:tcPr>
          <w:p w14:paraId="3009E4D8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CF7DB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D532E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CD9E7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027F8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89A1FA5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BCF2E1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E77FB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0D88" w:rsidRPr="009E3BC3" w14:paraId="0650C640" w14:textId="77777777" w:rsidTr="00456692">
        <w:tc>
          <w:tcPr>
            <w:tcW w:w="3780" w:type="dxa"/>
          </w:tcPr>
          <w:p w14:paraId="70D7FD53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1E3BC2" w14:textId="032D7AF7" w:rsidR="00B50D88" w:rsidRPr="009E3BC3" w:rsidRDefault="003D3AD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07E75CD1" w14:textId="77777777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E08183" w14:textId="4C7FF50C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2CD55249" w14:textId="77777777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EC2903E" w14:textId="460D316A" w:rsidR="00B50D88" w:rsidRPr="009E3BC3" w:rsidRDefault="003D3AD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4" w:type="dxa"/>
          </w:tcPr>
          <w:p w14:paraId="59244635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FA6351F" w14:textId="199FD3D8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204737" w:rsidRPr="009E3BC3" w14:paraId="23193384" w14:textId="77777777" w:rsidTr="00456692">
        <w:tc>
          <w:tcPr>
            <w:tcW w:w="3780" w:type="dxa"/>
          </w:tcPr>
          <w:p w14:paraId="08C4CE1F" w14:textId="77777777" w:rsidR="00204737" w:rsidRPr="00204737" w:rsidRDefault="00204737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241F02" w14:textId="77777777" w:rsidR="00204737" w:rsidRPr="00D600AF" w:rsidRDefault="0020473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357D" w14:textId="77777777" w:rsidR="00204737" w:rsidRPr="009E3BC3" w:rsidRDefault="0020473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FEEB3C" w14:textId="77777777" w:rsidR="00204737" w:rsidRPr="00D600AF" w:rsidRDefault="0020473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30E2D" w14:textId="77777777" w:rsidR="00204737" w:rsidRPr="009E3BC3" w:rsidRDefault="0020473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D93A2BA" w14:textId="77777777" w:rsidR="00204737" w:rsidRPr="00D600AF" w:rsidRDefault="0020473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3D66CE5" w14:textId="77777777" w:rsidR="00204737" w:rsidRPr="009E3BC3" w:rsidRDefault="00204737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41C774B" w14:textId="77777777" w:rsidR="00204737" w:rsidRPr="00D600AF" w:rsidRDefault="0020473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0D88" w:rsidRPr="009E3BC3" w14:paraId="645A6F74" w14:textId="77777777" w:rsidTr="00456692">
        <w:tc>
          <w:tcPr>
            <w:tcW w:w="3780" w:type="dxa"/>
          </w:tcPr>
          <w:p w14:paraId="4DFD4601" w14:textId="7B33D704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737121" w14:textId="3D180BF3" w:rsidR="00B50D88" w:rsidRPr="003D3AD7" w:rsidRDefault="003D3AD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AF48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C7AD85" w14:textId="77777777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589970" w14:textId="6DAB54FC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4033A85" w14:textId="77777777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AE9028B" w14:textId="0F771D87" w:rsidR="00B50D88" w:rsidRPr="003D3AD7" w:rsidRDefault="003D3AD7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8F6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18135CA6" w14:textId="77777777" w:rsidR="00B50D88" w:rsidRPr="009E3BC3" w:rsidRDefault="00B50D8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9D61117" w14:textId="34FDF1BA" w:rsidR="00B50D88" w:rsidRPr="009E3BC3" w:rsidRDefault="00B50D8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B16448" w:rsidRPr="009E3BC3" w14:paraId="59C2850F" w14:textId="77777777" w:rsidTr="00456692">
        <w:tc>
          <w:tcPr>
            <w:tcW w:w="3780" w:type="dxa"/>
          </w:tcPr>
          <w:p w14:paraId="15B94BDF" w14:textId="77777777" w:rsidR="00B16448" w:rsidRPr="009E3BC3" w:rsidRDefault="00B1644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A06A01" w14:textId="77777777" w:rsidR="00B16448" w:rsidRPr="003D3AD7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F607D" w14:textId="77777777" w:rsidR="00B16448" w:rsidRPr="009E3BC3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F550C2" w14:textId="77777777" w:rsidR="00B16448" w:rsidRPr="00D600AF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81468" w14:textId="77777777" w:rsidR="00B16448" w:rsidRPr="009E3BC3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3A3A78F" w14:textId="77777777" w:rsidR="00B16448" w:rsidRPr="003D3AD7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5FE141" w14:textId="77777777" w:rsidR="00B16448" w:rsidRPr="009E3BC3" w:rsidRDefault="00B16448" w:rsidP="00B5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1515F50" w14:textId="77777777" w:rsidR="00B16448" w:rsidRPr="00D600AF" w:rsidRDefault="00B16448" w:rsidP="00B50D8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80C737" w14:textId="77777777" w:rsidR="00332AF5" w:rsidRDefault="00332AF5" w:rsidP="0033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99E801" w14:textId="6C251AC4" w:rsidR="00D31312" w:rsidRPr="009E3BC3" w:rsidRDefault="00D31312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B662A3C" w14:textId="77777777" w:rsidR="005D40B6" w:rsidRPr="00FB1014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EF84B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1382D6F" w14:textId="77777777" w:rsidR="00BB2766" w:rsidRPr="00FB1014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90"/>
        <w:gridCol w:w="1278"/>
        <w:gridCol w:w="236"/>
        <w:gridCol w:w="1294"/>
      </w:tblGrid>
      <w:tr w:rsidR="001C6D7A" w:rsidRPr="009E3BC3" w14:paraId="7E1181E8" w14:textId="77777777" w:rsidTr="00AF6A6C">
        <w:tc>
          <w:tcPr>
            <w:tcW w:w="2700" w:type="dxa"/>
            <w:shd w:val="clear" w:color="auto" w:fill="auto"/>
            <w:vAlign w:val="bottom"/>
          </w:tcPr>
          <w:p w14:paraId="1333F38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11A98D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A2729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612178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1DF48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B39DDDE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0161CC" w14:textId="77777777" w:rsidR="00BB2766" w:rsidRPr="009E3BC3" w:rsidDel="00D43E7A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9E3BC3" w14:paraId="07242B35" w14:textId="77777777" w:rsidTr="00AF6A6C">
        <w:tc>
          <w:tcPr>
            <w:tcW w:w="2700" w:type="dxa"/>
            <w:shd w:val="clear" w:color="auto" w:fill="auto"/>
          </w:tcPr>
          <w:p w14:paraId="00B1A75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6D19B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680069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88928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0D7C42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08C083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F0F54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9E3BC3" w14:paraId="5B4A291C" w14:textId="77777777" w:rsidTr="00AF6A6C">
        <w:tc>
          <w:tcPr>
            <w:tcW w:w="2700" w:type="dxa"/>
            <w:shd w:val="clear" w:color="auto" w:fill="auto"/>
          </w:tcPr>
          <w:p w14:paraId="119A4216" w14:textId="68DC587D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B50D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5E5F17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416CB01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1ACC1CC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93553F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E3A3D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C26A2A" w:rsidRPr="009E3BC3" w14:paraId="4ED16AFD" w14:textId="77777777" w:rsidTr="00AF6A6C">
        <w:tc>
          <w:tcPr>
            <w:tcW w:w="2700" w:type="dxa"/>
            <w:shd w:val="clear" w:color="auto" w:fill="auto"/>
          </w:tcPr>
          <w:p w14:paraId="73D33252" w14:textId="32B9E585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083E7558" w14:textId="20A6DEA2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5F2866B1" w14:textId="3CB7B2FC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2BF87735" w14:textId="09B631CE" w:rsidR="00C26A2A" w:rsidRPr="00C26A2A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14:paraId="7601FD19" w14:textId="77777777" w:rsidR="00C26A2A" w:rsidRPr="00C26A2A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557A7E9" w14:textId="2DA17232" w:rsidR="00C26A2A" w:rsidRPr="00C26A2A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780,000</w:t>
            </w:r>
          </w:p>
        </w:tc>
      </w:tr>
      <w:tr w:rsidR="00C26A2A" w:rsidRPr="009E3BC3" w14:paraId="2EC588B6" w14:textId="77777777" w:rsidTr="00AF6A6C">
        <w:tc>
          <w:tcPr>
            <w:tcW w:w="2700" w:type="dxa"/>
            <w:shd w:val="clear" w:color="auto" w:fill="auto"/>
          </w:tcPr>
          <w:p w14:paraId="47180CBC" w14:textId="0ABAC9FB" w:rsidR="00C26A2A" w:rsidRPr="00332080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AF4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AF44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00AD61EA" w14:textId="1AB739E6" w:rsidR="00C26A2A" w:rsidRPr="00545C80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C80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545C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545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6920AC7" w14:textId="45717750" w:rsidR="00C26A2A" w:rsidRPr="00545C80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C80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45C8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545C8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BB433AE" w14:textId="06E6AF23" w:rsidR="00C26A2A" w:rsidRPr="00C26A2A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4B2F992D" w14:textId="77777777" w:rsidR="00C26A2A" w:rsidRPr="00C26A2A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C14386C" w14:textId="66C04FFF" w:rsidR="00C26A2A" w:rsidRPr="00C26A2A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240" w:lineRule="auto"/>
              <w:ind w:left="-156" w:right="-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sz w:val="30"/>
                <w:szCs w:val="30"/>
              </w:rPr>
              <w:t>650,000</w:t>
            </w:r>
          </w:p>
        </w:tc>
      </w:tr>
      <w:tr w:rsidR="00C26A2A" w:rsidRPr="009E3BC3" w14:paraId="05E13849" w14:textId="77777777" w:rsidTr="00AF6A6C">
        <w:tc>
          <w:tcPr>
            <w:tcW w:w="2700" w:type="dxa"/>
            <w:shd w:val="clear" w:color="auto" w:fill="auto"/>
          </w:tcPr>
          <w:p w14:paraId="67989ACD" w14:textId="157E0E49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778DC0" w14:textId="3941343E" w:rsidR="00C26A2A" w:rsidRPr="00B50D88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</w:tcPr>
          <w:p w14:paraId="5985F270" w14:textId="46795F13" w:rsidR="00C26A2A" w:rsidRPr="00B50D88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B29DEA" w14:textId="28B4ACD7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36" w:type="dxa"/>
            <w:shd w:val="clear" w:color="auto" w:fill="auto"/>
          </w:tcPr>
          <w:p w14:paraId="1960CAB7" w14:textId="77777777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14D8482" w14:textId="67B48022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240" w:lineRule="auto"/>
              <w:ind w:left="-156" w:right="-1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1,430,00</w:t>
            </w:r>
            <w:r w:rsidR="008F6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C26A2A" w:rsidRPr="009E3BC3" w14:paraId="5988543A" w14:textId="77777777" w:rsidTr="00AF6A6C">
        <w:trPr>
          <w:trHeight w:val="152"/>
        </w:trPr>
        <w:tc>
          <w:tcPr>
            <w:tcW w:w="2700" w:type="dxa"/>
            <w:shd w:val="clear" w:color="auto" w:fill="auto"/>
          </w:tcPr>
          <w:p w14:paraId="6B1A8329" w14:textId="27CBAA2A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73269BF3" w14:textId="77777777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2B39B463" w14:textId="77777777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FC9FE39" w14:textId="3947EB56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632ABCC0" w14:textId="77777777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9980F1A" w14:textId="4BB3516F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C26A2A" w:rsidRPr="009E3BC3" w14:paraId="18783FB2" w14:textId="77777777" w:rsidTr="00AF6A6C">
        <w:tc>
          <w:tcPr>
            <w:tcW w:w="2700" w:type="dxa"/>
            <w:shd w:val="clear" w:color="auto" w:fill="auto"/>
          </w:tcPr>
          <w:p w14:paraId="15E39EC1" w14:textId="0C9A4FDD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584E0DAE" w14:textId="08A0E8E8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56FB58F" w14:textId="3360B82D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995179F" w14:textId="5F2A92F3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7B82573" w14:textId="77777777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E817BD4" w14:textId="63FE8BBC" w:rsidR="00C26A2A" w:rsidRPr="009E3BC3" w:rsidRDefault="00C26A2A" w:rsidP="00C2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77B1BD98" w14:textId="4D6D936D" w:rsidR="00242EA7" w:rsidRDefault="00242EA7" w:rsidP="0024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</w:rPr>
      </w:pPr>
    </w:p>
    <w:p w14:paraId="7FBDA2A5" w14:textId="2915A348" w:rsidR="00332AF5" w:rsidRDefault="00332AF5" w:rsidP="00242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</w:rPr>
      </w:pPr>
    </w:p>
    <w:p w14:paraId="3E25C711" w14:textId="565407F7" w:rsidR="00B82710" w:rsidRDefault="00B8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9C0A7F9" w14:textId="30DF12A5" w:rsidR="00242EA7" w:rsidRPr="00192260" w:rsidRDefault="00242EA7" w:rsidP="008F6F5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ครื่องมือทางการเงิน</w:t>
      </w:r>
    </w:p>
    <w:p w14:paraId="467C3BE9" w14:textId="77777777" w:rsidR="00A81C49" w:rsidRPr="00527EF6" w:rsidRDefault="00A81C49" w:rsidP="00FF255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1331B0" w14:textId="5402F7BA" w:rsidR="00A81C49" w:rsidRPr="009E3BC3" w:rsidRDefault="00A81C49" w:rsidP="00BA3BCA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65F0D3" w14:textId="77777777" w:rsidR="00E25327" w:rsidRPr="000A6C5C" w:rsidRDefault="00E25327" w:rsidP="007278E2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</w:rPr>
      </w:pPr>
    </w:p>
    <w:p w14:paraId="2FD497DC" w14:textId="1E5F8701" w:rsidR="00A81C49" w:rsidRPr="009E3BC3" w:rsidRDefault="00A81C49" w:rsidP="00E9608C">
      <w:pPr>
        <w:pStyle w:val="BodyText2"/>
        <w:spacing w:line="260" w:lineRule="atLeast"/>
        <w:ind w:left="540" w:right="4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8828CC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และหนี้สินทางการเงิน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D29829" w14:textId="0A76C3A7" w:rsidR="00A81C49" w:rsidRPr="000A6C5C" w:rsidRDefault="00A81C49" w:rsidP="00242EA7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620"/>
        <w:gridCol w:w="270"/>
        <w:gridCol w:w="1620"/>
        <w:gridCol w:w="270"/>
        <w:gridCol w:w="900"/>
        <w:gridCol w:w="270"/>
        <w:gridCol w:w="900"/>
        <w:gridCol w:w="270"/>
        <w:gridCol w:w="900"/>
      </w:tblGrid>
      <w:tr w:rsidR="00BA3BCA" w:rsidRPr="008E651F" w14:paraId="486033E1" w14:textId="77777777" w:rsidTr="00A14D76">
        <w:trPr>
          <w:trHeight w:val="261"/>
          <w:tblHeader/>
        </w:trPr>
        <w:tc>
          <w:tcPr>
            <w:tcW w:w="2160" w:type="dxa"/>
            <w:vAlign w:val="bottom"/>
          </w:tcPr>
          <w:p w14:paraId="63AD8FB6" w14:textId="77777777" w:rsidR="00BA3BCA" w:rsidRPr="008E651F" w:rsidRDefault="00BA3BCA" w:rsidP="004E64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9"/>
          </w:tcPr>
          <w:p w14:paraId="72ABEAEB" w14:textId="77777777" w:rsidR="00BA3BCA" w:rsidRPr="008E651F" w:rsidRDefault="00BA3BCA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8E651F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97E87" w:rsidRPr="008E651F" w14:paraId="3D79D4DE" w14:textId="77777777" w:rsidTr="00A14D76">
        <w:trPr>
          <w:trHeight w:val="261"/>
          <w:tblHeader/>
        </w:trPr>
        <w:tc>
          <w:tcPr>
            <w:tcW w:w="2160" w:type="dxa"/>
            <w:vAlign w:val="bottom"/>
          </w:tcPr>
          <w:p w14:paraId="2DB317FB" w14:textId="77777777" w:rsidR="00197E87" w:rsidRPr="008E651F" w:rsidRDefault="00197E87" w:rsidP="004E64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AABB879" w14:textId="77777777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510" w:type="dxa"/>
            <w:gridSpan w:val="6"/>
            <w:vAlign w:val="bottom"/>
          </w:tcPr>
          <w:p w14:paraId="38D0CDF4" w14:textId="77777777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7E87" w:rsidRPr="008E651F" w14:paraId="4E3D6EEE" w14:textId="77777777" w:rsidTr="00A14D76">
        <w:trPr>
          <w:trHeight w:val="261"/>
          <w:tblHeader/>
        </w:trPr>
        <w:tc>
          <w:tcPr>
            <w:tcW w:w="2160" w:type="dxa"/>
            <w:vAlign w:val="bottom"/>
            <w:hideMark/>
          </w:tcPr>
          <w:p w14:paraId="05E83094" w14:textId="77777777" w:rsidR="00197E87" w:rsidRPr="008E651F" w:rsidRDefault="00197E87" w:rsidP="004E64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535F049" w14:textId="77777777" w:rsidR="00C2501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79C4EC5" w14:textId="4AD91636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286AD78" w14:textId="77777777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EBECE96" w14:textId="77777777" w:rsidR="008E651F" w:rsidRPr="008E651F" w:rsidRDefault="00197E87" w:rsidP="00C25017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03B9762A" w14:textId="3F36A759" w:rsidR="00197E87" w:rsidRPr="008E651F" w:rsidRDefault="00197E87" w:rsidP="00C25017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7CF6EB1E" w14:textId="77777777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A6E822" w14:textId="77777777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9242FDA" w14:textId="77777777" w:rsidR="00197E87" w:rsidRPr="008E651F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C4C8D53" w14:textId="77777777" w:rsidR="00197E87" w:rsidRPr="008E651F" w:rsidRDefault="00197E87" w:rsidP="004E64FC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FD6556F" w14:textId="77777777" w:rsidR="00197E87" w:rsidRPr="008E651F" w:rsidRDefault="00197E87" w:rsidP="004E64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C986A94" w14:textId="77777777" w:rsidR="00197E87" w:rsidRPr="008E651F" w:rsidRDefault="00197E87" w:rsidP="00BA3BC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A3BCA" w:rsidRPr="008E651F" w14:paraId="318722CF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25D57F06" w14:textId="77777777" w:rsidR="00BA3BCA" w:rsidRPr="008E651F" w:rsidRDefault="00BA3BCA" w:rsidP="004E64F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020" w:type="dxa"/>
            <w:gridSpan w:val="9"/>
          </w:tcPr>
          <w:p w14:paraId="142383E2" w14:textId="77777777" w:rsidR="00BA3BCA" w:rsidRPr="008E651F" w:rsidRDefault="00BA3BCA" w:rsidP="004E64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97E87" w:rsidRPr="008E651F" w14:paraId="6B953BDD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284F3166" w14:textId="30251366" w:rsidR="00197E87" w:rsidRPr="008E651F" w:rsidRDefault="00197E87" w:rsidP="00B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E651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D453C"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0126D380" w14:textId="77777777" w:rsidR="00197E87" w:rsidRPr="008E651F" w:rsidRDefault="00197E87" w:rsidP="00197E87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8C86E1" w14:textId="77777777" w:rsidR="00197E87" w:rsidRPr="008E651F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2F1F341E" w14:textId="77777777" w:rsidR="00197E87" w:rsidRPr="008E651F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1F21B0" w14:textId="77777777" w:rsidR="00197E87" w:rsidRPr="008E651F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5C3F05" w14:textId="77777777" w:rsidR="00197E87" w:rsidRPr="008E651F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EA73BC" w14:textId="77777777" w:rsidR="00197E87" w:rsidRPr="008E651F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A66FA18" w14:textId="77777777" w:rsidR="00197E87" w:rsidRPr="008E651F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97E87" w:rsidRPr="008E651F" w14:paraId="726DEF03" w14:textId="77777777" w:rsidTr="00A14D76">
        <w:trPr>
          <w:trHeight w:val="261"/>
        </w:trPr>
        <w:tc>
          <w:tcPr>
            <w:tcW w:w="2160" w:type="dxa"/>
            <w:vAlign w:val="bottom"/>
            <w:hideMark/>
          </w:tcPr>
          <w:p w14:paraId="5726829F" w14:textId="77777777" w:rsidR="00197E87" w:rsidRPr="008E651F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7B6DF8FB" w14:textId="77777777" w:rsidR="00197E87" w:rsidRPr="008E651F" w:rsidRDefault="00197E87" w:rsidP="00197E87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F5B29D" w14:textId="77777777" w:rsidR="00197E87" w:rsidRPr="008E651F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20D20D93" w14:textId="77777777" w:rsidR="00197E87" w:rsidRPr="008E651F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55F8064" w14:textId="77777777" w:rsidR="00197E87" w:rsidRPr="008E651F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BCD5AD0" w14:textId="77777777" w:rsidR="00197E87" w:rsidRPr="008E651F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21B947" w14:textId="77777777" w:rsidR="00197E87" w:rsidRPr="008E651F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CD98DC" w14:textId="77777777" w:rsidR="00197E87" w:rsidRPr="008E651F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F1641" w:rsidRPr="008E651F" w14:paraId="70D552B8" w14:textId="77777777" w:rsidTr="00A14D76">
        <w:trPr>
          <w:trHeight w:val="261"/>
        </w:trPr>
        <w:tc>
          <w:tcPr>
            <w:tcW w:w="2160" w:type="dxa"/>
            <w:vAlign w:val="bottom"/>
            <w:hideMark/>
          </w:tcPr>
          <w:p w14:paraId="7E772C10" w14:textId="297C72F0" w:rsidR="004F1641" w:rsidRPr="008E651F" w:rsidRDefault="004F1641" w:rsidP="004F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3CE26A42" w14:textId="2A913A11" w:rsidR="004F1641" w:rsidRPr="008E651F" w:rsidRDefault="004F1641" w:rsidP="008E651F">
            <w:pPr>
              <w:tabs>
                <w:tab w:val="clear" w:pos="5613"/>
                <w:tab w:val="left" w:pos="14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8F6F5F" w:rsidRPr="008E65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>,770</w:t>
            </w:r>
          </w:p>
        </w:tc>
        <w:tc>
          <w:tcPr>
            <w:tcW w:w="270" w:type="dxa"/>
          </w:tcPr>
          <w:p w14:paraId="551336F9" w14:textId="77777777" w:rsidR="004F1641" w:rsidRPr="008E651F" w:rsidRDefault="004F1641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30D5DB" w14:textId="5E8833D7" w:rsidR="004F1641" w:rsidRPr="008E651F" w:rsidRDefault="004F1641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8925E0" w14:textId="77777777" w:rsidR="004F1641" w:rsidRPr="008E651F" w:rsidRDefault="004F1641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7ECAC1" w14:textId="1F15ABFF" w:rsidR="004F1641" w:rsidRPr="008E651F" w:rsidRDefault="004F1641" w:rsidP="00BF7AD4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8F6F5F" w:rsidRPr="008E65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>,770</w:t>
            </w:r>
          </w:p>
        </w:tc>
        <w:tc>
          <w:tcPr>
            <w:tcW w:w="270" w:type="dxa"/>
          </w:tcPr>
          <w:p w14:paraId="403539C9" w14:textId="77777777" w:rsidR="004F1641" w:rsidRPr="008E651F" w:rsidRDefault="004F1641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F6AE88" w14:textId="0951369A" w:rsidR="004F1641" w:rsidRPr="008E651F" w:rsidRDefault="004F1641" w:rsidP="00173D45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92816F" w14:textId="77777777" w:rsidR="004F1641" w:rsidRPr="008E651F" w:rsidRDefault="004F1641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7C33A1" w14:textId="072CB39C" w:rsidR="004F1641" w:rsidRPr="008E651F" w:rsidRDefault="004F1641" w:rsidP="00A14D76">
            <w:pPr>
              <w:tabs>
                <w:tab w:val="clear" w:pos="680"/>
                <w:tab w:val="left" w:pos="59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8F6F5F" w:rsidRPr="008E65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>,770</w:t>
            </w:r>
          </w:p>
        </w:tc>
      </w:tr>
      <w:tr w:rsidR="004F1641" w:rsidRPr="008E651F" w14:paraId="178F2465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42D355A1" w14:textId="740351D2" w:rsidR="004F1641" w:rsidRPr="008E651F" w:rsidRDefault="004F1641" w:rsidP="004F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  <w:r w:rsidRPr="008E651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ชั่วคราว</w:t>
            </w:r>
          </w:p>
        </w:tc>
        <w:tc>
          <w:tcPr>
            <w:tcW w:w="1620" w:type="dxa"/>
            <w:vAlign w:val="bottom"/>
          </w:tcPr>
          <w:p w14:paraId="4088D3D6" w14:textId="3E66E8DD" w:rsidR="004F1641" w:rsidRPr="008E651F" w:rsidRDefault="004F1641" w:rsidP="00BF7AD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340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C33841E" w14:textId="77777777" w:rsidR="004F1641" w:rsidRPr="008E651F" w:rsidRDefault="004F1641" w:rsidP="004F1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F6068C3" w14:textId="0331A019" w:rsidR="004F1641" w:rsidRPr="008E651F" w:rsidRDefault="004F1641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</w:rPr>
              <w:t>46,</w:t>
            </w:r>
            <w:r w:rsidR="00173D45" w:rsidRPr="008E651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E65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09FCFF6" w14:textId="77777777" w:rsidR="004F1641" w:rsidRPr="008E651F" w:rsidRDefault="004F1641" w:rsidP="004F1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DFA0960" w14:textId="5D6F5FE2" w:rsidR="004F1641" w:rsidRPr="008E651F" w:rsidRDefault="004F1641" w:rsidP="004F164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C468F34" w14:textId="77777777" w:rsidR="004F1641" w:rsidRPr="008E651F" w:rsidRDefault="004F1641" w:rsidP="004F16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F083DF" w14:textId="6432BFBC" w:rsidR="004F1641" w:rsidRPr="008E651F" w:rsidRDefault="00173D45" w:rsidP="00173D4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46,300</w:t>
            </w:r>
          </w:p>
        </w:tc>
        <w:tc>
          <w:tcPr>
            <w:tcW w:w="270" w:type="dxa"/>
            <w:vAlign w:val="bottom"/>
          </w:tcPr>
          <w:p w14:paraId="1AFFF4E1" w14:textId="77777777" w:rsidR="004F1641" w:rsidRPr="008E651F" w:rsidRDefault="004F1641" w:rsidP="004F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6220BF" w14:textId="3938B605" w:rsidR="004F1641" w:rsidRPr="008E651F" w:rsidRDefault="00173D45" w:rsidP="00A14D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46,300</w:t>
            </w:r>
          </w:p>
        </w:tc>
      </w:tr>
      <w:tr w:rsidR="00C25017" w:rsidRPr="00697627" w14:paraId="56701D1E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0B22ED0B" w14:textId="3B367F60" w:rsidR="00C25017" w:rsidRPr="008E651F" w:rsidRDefault="00C25017" w:rsidP="00A1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651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</w:t>
            </w:r>
            <w:r w:rsidR="008F6F5F" w:rsidRPr="008E651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ขาย</w:t>
            </w:r>
            <w:r w:rsidRPr="008E651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เงินตรต่างประเทศ</w:t>
            </w:r>
          </w:p>
        </w:tc>
        <w:tc>
          <w:tcPr>
            <w:tcW w:w="1620" w:type="dxa"/>
            <w:vAlign w:val="bottom"/>
          </w:tcPr>
          <w:p w14:paraId="55EC6FD9" w14:textId="6B5A05E5" w:rsidR="00C25017" w:rsidRPr="008E651F" w:rsidRDefault="00BF7AD4" w:rsidP="00A14D76">
            <w:pPr>
              <w:pStyle w:val="acctfourfigures"/>
              <w:tabs>
                <w:tab w:val="clear" w:pos="765"/>
                <w:tab w:val="left" w:pos="796"/>
                <w:tab w:val="left" w:pos="919"/>
                <w:tab w:val="left" w:pos="1362"/>
              </w:tabs>
              <w:spacing w:line="240" w:lineRule="atLeast"/>
              <w:ind w:left="616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50,258 </w:t>
            </w:r>
          </w:p>
        </w:tc>
        <w:tc>
          <w:tcPr>
            <w:tcW w:w="270" w:type="dxa"/>
          </w:tcPr>
          <w:p w14:paraId="6A8BC227" w14:textId="77777777" w:rsidR="00C25017" w:rsidRPr="008E651F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EA448B5" w14:textId="3998421F" w:rsidR="00C25017" w:rsidRPr="008E651F" w:rsidRDefault="00BF7AD4" w:rsidP="00A14D76">
            <w:pPr>
              <w:pStyle w:val="acctfourfigures"/>
              <w:tabs>
                <w:tab w:val="clear" w:pos="765"/>
                <w:tab w:val="decimal" w:pos="1407"/>
              </w:tabs>
              <w:spacing w:line="240" w:lineRule="atLeast"/>
              <w:ind w:left="520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-</w:t>
            </w:r>
          </w:p>
        </w:tc>
        <w:tc>
          <w:tcPr>
            <w:tcW w:w="270" w:type="dxa"/>
          </w:tcPr>
          <w:p w14:paraId="4F8608DE" w14:textId="77777777" w:rsidR="00C25017" w:rsidRPr="008E651F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40F0091" w14:textId="612444A4" w:rsidR="00C25017" w:rsidRPr="008E651F" w:rsidRDefault="00BF7AD4" w:rsidP="00C250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50,258</w:t>
            </w:r>
          </w:p>
        </w:tc>
        <w:tc>
          <w:tcPr>
            <w:tcW w:w="270" w:type="dxa"/>
            <w:vAlign w:val="bottom"/>
          </w:tcPr>
          <w:p w14:paraId="2E95A54D" w14:textId="77777777" w:rsidR="00C25017" w:rsidRPr="008E651F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DF340A8" w14:textId="6359156F" w:rsidR="00C25017" w:rsidRPr="008E651F" w:rsidRDefault="00BF7AD4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044406" w14:textId="77777777" w:rsidR="00C25017" w:rsidRPr="008E651F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B26F9A" w14:textId="21379415" w:rsidR="00C25017" w:rsidRPr="008E651F" w:rsidRDefault="00BF7AD4" w:rsidP="00A14D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5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50,258</w:t>
            </w:r>
          </w:p>
        </w:tc>
      </w:tr>
      <w:tr w:rsidR="000824DC" w:rsidRPr="00C81CBE" w14:paraId="3D8FCEC7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2D1B3DDE" w14:textId="77777777" w:rsidR="000824DC" w:rsidRPr="00AE6ED0" w:rsidRDefault="000824DC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14A57" w14:textId="77777777" w:rsidR="000824DC" w:rsidRDefault="000824DC" w:rsidP="00BF7AD4">
            <w:pPr>
              <w:pStyle w:val="acctfourfigures"/>
              <w:tabs>
                <w:tab w:val="clear" w:pos="765"/>
                <w:tab w:val="left" w:pos="1240"/>
              </w:tabs>
              <w:spacing w:line="240" w:lineRule="atLeast"/>
              <w:ind w:left="430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D2D932B" w14:textId="77777777" w:rsidR="000824DC" w:rsidRPr="00BA3BCA" w:rsidRDefault="000824DC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873AEDD" w14:textId="77777777" w:rsidR="000824DC" w:rsidRDefault="000824DC" w:rsidP="00BF7AD4">
            <w:pPr>
              <w:pStyle w:val="acctfourfigures"/>
              <w:tabs>
                <w:tab w:val="clear" w:pos="765"/>
                <w:tab w:val="decimal" w:pos="1330"/>
                <w:tab w:val="left" w:pos="1389"/>
              </w:tabs>
              <w:spacing w:line="240" w:lineRule="atLeast"/>
              <w:ind w:left="520" w:right="-79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0830BF" w14:textId="77777777" w:rsidR="000824DC" w:rsidRPr="00BA3BCA" w:rsidRDefault="000824DC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42EEC5" w14:textId="77777777" w:rsidR="000824DC" w:rsidRDefault="000824DC" w:rsidP="00C250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CEDE2C" w14:textId="77777777" w:rsidR="000824DC" w:rsidRPr="00BA3BCA" w:rsidRDefault="000824DC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F2E1953" w14:textId="77777777" w:rsidR="000824DC" w:rsidRDefault="000824DC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8E48BD" w14:textId="77777777" w:rsidR="000824DC" w:rsidRPr="00BA3BCA" w:rsidRDefault="000824DC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894E5B" w14:textId="77777777" w:rsidR="000824DC" w:rsidRDefault="000824DC" w:rsidP="00C2501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25017" w:rsidRPr="00C81CBE" w14:paraId="21B1F590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233A56E9" w14:textId="781564B3" w:rsidR="00C25017" w:rsidRPr="00BA3BCA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620" w:type="dxa"/>
            <w:vAlign w:val="bottom"/>
          </w:tcPr>
          <w:p w14:paraId="1024FDFE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30A87A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43BC3ACB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7285BEF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5B9FAA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090D4F" w14:textId="77777777" w:rsidR="00C25017" w:rsidRPr="00BA3BCA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504D4B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25017" w:rsidRPr="00C81CBE" w14:paraId="6D1E7F1F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43265B72" w14:textId="77777777" w:rsidR="00C25017" w:rsidRPr="00BA3BCA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318EFEDB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5D3D440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3A827A09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A907C7E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04C3B7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D52A6E" w14:textId="77777777" w:rsidR="00C25017" w:rsidRPr="00BA3BCA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C9ADD4" w14:textId="77777777" w:rsidR="00C25017" w:rsidRPr="00BA3BCA" w:rsidRDefault="00C25017" w:rsidP="00C250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25017" w:rsidRPr="00C81CBE" w14:paraId="29ED543C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45FFB1B0" w14:textId="28CD04EC" w:rsidR="00C25017" w:rsidRPr="00BA3BCA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หน่วยลงทุนในตราสารหนี้</w:t>
            </w:r>
          </w:p>
        </w:tc>
        <w:tc>
          <w:tcPr>
            <w:tcW w:w="1620" w:type="dxa"/>
            <w:vAlign w:val="bottom"/>
          </w:tcPr>
          <w:p w14:paraId="7D50764A" w14:textId="7924CBB8" w:rsidR="00C25017" w:rsidRPr="00BA3BCA" w:rsidRDefault="00BF7AD4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25017" w:rsidRPr="00BA3BCA">
              <w:rPr>
                <w:rFonts w:asciiTheme="majorBidi" w:hAnsiTheme="majorBidi" w:cstheme="majorBidi"/>
                <w:sz w:val="26"/>
                <w:szCs w:val="26"/>
              </w:rPr>
              <w:t>572,727</w:t>
            </w:r>
          </w:p>
        </w:tc>
        <w:tc>
          <w:tcPr>
            <w:tcW w:w="270" w:type="dxa"/>
          </w:tcPr>
          <w:p w14:paraId="12D6EE6B" w14:textId="77777777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A854A53" w14:textId="7DF4B586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81289F" w14:textId="77777777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0026C3" w14:textId="1ACE564B" w:rsidR="00C25017" w:rsidRPr="00BA3BCA" w:rsidRDefault="00C25017" w:rsidP="00A14D76">
            <w:pPr>
              <w:tabs>
                <w:tab w:val="clear" w:pos="454"/>
                <w:tab w:val="clear" w:pos="680"/>
                <w:tab w:val="left" w:pos="731"/>
              </w:tabs>
              <w:spacing w:line="240" w:lineRule="auto"/>
              <w:ind w:left="130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572,727</w:t>
            </w:r>
          </w:p>
        </w:tc>
        <w:tc>
          <w:tcPr>
            <w:tcW w:w="900" w:type="dxa"/>
            <w:vAlign w:val="bottom"/>
          </w:tcPr>
          <w:p w14:paraId="74DC0039" w14:textId="56FAF9D5" w:rsidR="00C25017" w:rsidRPr="00BA3BCA" w:rsidRDefault="00C25017" w:rsidP="008E651F">
            <w:pPr>
              <w:tabs>
                <w:tab w:val="clear" w:pos="680"/>
                <w:tab w:val="clear" w:pos="1871"/>
                <w:tab w:val="left" w:pos="68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7016E70" w14:textId="77777777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F68F89" w14:textId="7DE62C14" w:rsidR="00C25017" w:rsidRPr="00BA3BCA" w:rsidRDefault="00C25017" w:rsidP="00A14D76">
            <w:pPr>
              <w:tabs>
                <w:tab w:val="clear" w:pos="680"/>
                <w:tab w:val="left" w:pos="59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572,727</w:t>
            </w:r>
          </w:p>
        </w:tc>
      </w:tr>
      <w:tr w:rsidR="00C25017" w:rsidRPr="00C81CBE" w14:paraId="42151B87" w14:textId="77777777" w:rsidTr="00A14D76">
        <w:trPr>
          <w:trHeight w:val="261"/>
        </w:trPr>
        <w:tc>
          <w:tcPr>
            <w:tcW w:w="2160" w:type="dxa"/>
            <w:vAlign w:val="bottom"/>
          </w:tcPr>
          <w:p w14:paraId="4B968D80" w14:textId="5366BAA6" w:rsidR="00C25017" w:rsidRPr="00BA3BCA" w:rsidRDefault="00C25017" w:rsidP="00C2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20" w:type="dxa"/>
            <w:vAlign w:val="bottom"/>
          </w:tcPr>
          <w:p w14:paraId="69BF3679" w14:textId="662BF81C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99AB07" w14:textId="77777777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431B0A" w14:textId="3FDA41E9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  <w:tc>
          <w:tcPr>
            <w:tcW w:w="270" w:type="dxa"/>
          </w:tcPr>
          <w:p w14:paraId="62710CE5" w14:textId="77777777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08AB39" w14:textId="551F8CE6" w:rsidR="00C25017" w:rsidRPr="00BA3BCA" w:rsidRDefault="00C25017" w:rsidP="004F1641">
            <w:pPr>
              <w:tabs>
                <w:tab w:val="clear" w:pos="907"/>
                <w:tab w:val="left" w:pos="610"/>
              </w:tabs>
              <w:spacing w:line="240" w:lineRule="auto"/>
              <w:ind w:left="-110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59D711D" w14:textId="0235F361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  <w:tc>
          <w:tcPr>
            <w:tcW w:w="270" w:type="dxa"/>
            <w:vAlign w:val="bottom"/>
          </w:tcPr>
          <w:p w14:paraId="74094358" w14:textId="77777777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6970B2" w14:textId="6AC68A4E" w:rsidR="00C25017" w:rsidRPr="00BA3BCA" w:rsidRDefault="00C25017" w:rsidP="004F164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</w:tr>
    </w:tbl>
    <w:p w14:paraId="23CEFF50" w14:textId="77777777" w:rsidR="00392529" w:rsidRPr="000A6C5C" w:rsidRDefault="00392529" w:rsidP="00E9608C">
      <w:pPr>
        <w:pStyle w:val="BodyText2"/>
        <w:spacing w:line="260" w:lineRule="atLeast"/>
        <w:ind w:left="540" w:hanging="7"/>
        <w:jc w:val="thaiDistribute"/>
        <w:rPr>
          <w:rFonts w:asciiTheme="majorBidi" w:hAnsiTheme="majorBidi"/>
          <w:sz w:val="24"/>
          <w:szCs w:val="24"/>
        </w:rPr>
      </w:pPr>
    </w:p>
    <w:p w14:paraId="2BFC96D3" w14:textId="5FECB244" w:rsidR="005C00F7" w:rsidRDefault="001E40C7" w:rsidP="00A14D76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18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="006D55BF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</w:t>
      </w:r>
      <w:r w:rsidR="006D55BF"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6C090879" w14:textId="04C0215B" w:rsidR="009A1C6F" w:rsidRPr="000A6C5C" w:rsidRDefault="009A1C6F" w:rsidP="00456AC7">
      <w:pPr>
        <w:pStyle w:val="BodyText2"/>
        <w:tabs>
          <w:tab w:val="decimal" w:pos="540"/>
        </w:tabs>
        <w:spacing w:line="260" w:lineRule="atLeast"/>
        <w:ind w:left="540" w:hanging="7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480"/>
      </w:tblGrid>
      <w:tr w:rsidR="00C3598D" w:rsidRPr="00C81CBE" w14:paraId="73EB5F27" w14:textId="77777777" w:rsidTr="00C3598D">
        <w:trPr>
          <w:tblHeader/>
        </w:trPr>
        <w:tc>
          <w:tcPr>
            <w:tcW w:w="2790" w:type="dxa"/>
            <w:hideMark/>
          </w:tcPr>
          <w:p w14:paraId="439A1BE2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A2C800D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hideMark/>
          </w:tcPr>
          <w:p w14:paraId="6839291E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3598D" w:rsidRPr="00C81CBE" w14:paraId="5D18D49D" w14:textId="77777777" w:rsidTr="00C3598D">
        <w:tc>
          <w:tcPr>
            <w:tcW w:w="2790" w:type="dxa"/>
            <w:hideMark/>
          </w:tcPr>
          <w:p w14:paraId="27AE53A8" w14:textId="77777777" w:rsidR="00C3598D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65CC0A81" w14:textId="77777777" w:rsidR="00C3598D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5326BD50" w14:textId="77777777" w:rsidR="00C3598D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BBD2B9" w14:textId="71402C06" w:rsidR="00B82710" w:rsidRPr="00C81CBE" w:rsidRDefault="00B82710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8FF792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  <w:hideMark/>
          </w:tcPr>
          <w:p w14:paraId="05197941" w14:textId="77777777" w:rsidR="00C3598D" w:rsidRDefault="00C3598D" w:rsidP="005A3495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3D4D6497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C3598D" w:rsidRPr="00C81CBE" w14:paraId="0F578DB9" w14:textId="77777777" w:rsidTr="00C3598D">
        <w:tc>
          <w:tcPr>
            <w:tcW w:w="2790" w:type="dxa"/>
          </w:tcPr>
          <w:p w14:paraId="365C335B" w14:textId="77777777" w:rsidR="00470832" w:rsidRDefault="00470832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A16A1F" w14:textId="7A3DF7E6" w:rsidR="00C3598D" w:rsidRPr="00B53C65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ชั่วคราวที่วัด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7770EDFE" w14:textId="77777777" w:rsidR="00C3598D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  <w:p w14:paraId="42671518" w14:textId="77777777" w:rsidR="00C3598D" w:rsidRPr="00C81CBE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7A1223F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</w:tcPr>
          <w:p w14:paraId="30A5D031" w14:textId="77777777" w:rsidR="00470832" w:rsidRDefault="00470832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98D83C" w14:textId="77777777" w:rsidR="00470832" w:rsidRDefault="00470832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AB8D46" w14:textId="6430B4E6" w:rsidR="00C3598D" w:rsidRPr="00141C04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  <w:tr w:rsidR="00C3598D" w:rsidRPr="00C81CBE" w14:paraId="590F56AE" w14:textId="77777777" w:rsidTr="00C3598D">
        <w:tc>
          <w:tcPr>
            <w:tcW w:w="2790" w:type="dxa"/>
          </w:tcPr>
          <w:p w14:paraId="2CE4BD23" w14:textId="360BE4D8" w:rsidR="00C3598D" w:rsidRPr="00C81CBE" w:rsidRDefault="00C3598D" w:rsidP="005A349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</w:t>
            </w:r>
            <w:r w:rsidR="008F6F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270" w:type="dxa"/>
          </w:tcPr>
          <w:p w14:paraId="5E38B3C4" w14:textId="77777777" w:rsidR="00C3598D" w:rsidRPr="00C81CBE" w:rsidRDefault="00C3598D" w:rsidP="005A349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80" w:type="dxa"/>
          </w:tcPr>
          <w:p w14:paraId="40554E0E" w14:textId="7CB9AEFF" w:rsidR="00C3598D" w:rsidRPr="00BB41BD" w:rsidRDefault="00C3598D" w:rsidP="00991BE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70"/>
                <w:tab w:val="left" w:pos="5920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การกำหนดราคาสัญญา</w:t>
            </w:r>
            <w:r w:rsidR="008F6F5F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ล่วงหน้า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 w:rsidR="008F6F5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>สัญญา</w:t>
            </w:r>
          </w:p>
          <w:p w14:paraId="23A03F7C" w14:textId="21E84F11" w:rsidR="00C3598D" w:rsidRPr="00BB41BD" w:rsidRDefault="00C3598D" w:rsidP="005A3495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8F6F5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</w:t>
            </w:r>
            <w:r w:rsidRPr="00BB41B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</w:t>
            </w:r>
          </w:p>
          <w:p w14:paraId="55B04E10" w14:textId="77777777" w:rsidR="00C3598D" w:rsidRPr="00387B30" w:rsidRDefault="00C3598D" w:rsidP="005A3495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  <w:t xml:space="preserve">    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</w:p>
          <w:p w14:paraId="67AFA9BB" w14:textId="77777777" w:rsidR="00C3598D" w:rsidRPr="00BB41BD" w:rsidRDefault="00C3598D" w:rsidP="005A3495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  <w:t xml:space="preserve">     </w:t>
            </w:r>
            <w:r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ในสกุ</w:t>
            </w: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ล</w:t>
            </w:r>
            <w:r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54D1E375" w14:textId="414ED850" w:rsidR="00C3598D" w:rsidRDefault="00B75329" w:rsidP="00C3598D">
      <w:pPr>
        <w:pStyle w:val="BodyText2"/>
        <w:tabs>
          <w:tab w:val="decimal" w:pos="45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424030F2" w14:textId="1B14B404" w:rsidR="00DD269C" w:rsidRPr="00C3598D" w:rsidRDefault="007A39D6" w:rsidP="008F6F5F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</w:t>
      </w:r>
      <w:r w:rsidR="009A2FDD"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หน่วยลงทุนใน</w:t>
      </w: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ตราสาร</w:t>
      </w:r>
      <w:r w:rsidR="0031002A"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</w:t>
      </w:r>
      <w:r w:rsidRPr="00C359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33A27DCB" w14:textId="77777777" w:rsidR="007A39D6" w:rsidRPr="009A1C6F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991BEB" w:rsidRPr="009E3BC3" w14:paraId="4D806FAF" w14:textId="77777777" w:rsidTr="00991BEB">
        <w:trPr>
          <w:tblHeader/>
        </w:trPr>
        <w:tc>
          <w:tcPr>
            <w:tcW w:w="2880" w:type="dxa"/>
            <w:vAlign w:val="bottom"/>
          </w:tcPr>
          <w:p w14:paraId="3F631A1A" w14:textId="77777777" w:rsidR="00991BEB" w:rsidRDefault="00991BEB" w:rsidP="007B7238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72DE1960" w14:textId="753490A2" w:rsidR="00991BEB" w:rsidRPr="009E3BC3" w:rsidRDefault="00991BEB" w:rsidP="00991BEB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1BEB" w:rsidRPr="009E3BC3" w14:paraId="634A0EA8" w14:textId="77777777" w:rsidTr="00991BEB">
        <w:trPr>
          <w:tblHeader/>
        </w:trPr>
        <w:tc>
          <w:tcPr>
            <w:tcW w:w="2880" w:type="dxa"/>
            <w:vAlign w:val="bottom"/>
          </w:tcPr>
          <w:p w14:paraId="3AD5A6B3" w14:textId="50786884" w:rsidR="00991BEB" w:rsidRDefault="00991BEB" w:rsidP="00991BEB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364E7089" w14:textId="77777777" w:rsidR="00991BEB" w:rsidRPr="009E3BC3" w:rsidRDefault="00991BEB" w:rsidP="00991BE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690582" w14:textId="7A4016C6" w:rsidR="00991BEB" w:rsidRPr="009E3BC3" w:rsidRDefault="00991BEB" w:rsidP="00991BEB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50515F5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F2827A7" w14:textId="07B6B66D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52860EBA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7BEFE656" w14:textId="078116E5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D64593E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4DC07DDC" w14:textId="7E57F181" w:rsidR="00991BEB" w:rsidRPr="009E3BC3" w:rsidRDefault="00991BEB" w:rsidP="00991BE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CA92EB2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0ED8E969" w14:textId="77777777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715156" w14:textId="327F2B40" w:rsidR="00991BEB" w:rsidRPr="009E3BC3" w:rsidRDefault="00991BEB" w:rsidP="00991BEB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91BEB" w:rsidRPr="009E3BC3" w14:paraId="48101392" w14:textId="77777777" w:rsidTr="00991BEB">
        <w:tc>
          <w:tcPr>
            <w:tcW w:w="2880" w:type="dxa"/>
            <w:hideMark/>
          </w:tcPr>
          <w:p w14:paraId="7DDB5187" w14:textId="7A21F5F1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206E71CA" w14:textId="656D7511" w:rsidR="00991BEB" w:rsidRPr="009E3BC3" w:rsidRDefault="00991BEB" w:rsidP="00991B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1BEB" w:rsidRPr="009E3BC3" w14:paraId="641BD35F" w14:textId="77777777" w:rsidTr="00991BEB">
        <w:tc>
          <w:tcPr>
            <w:tcW w:w="2880" w:type="dxa"/>
          </w:tcPr>
          <w:p w14:paraId="0A678788" w14:textId="075244B1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40" w:type="dxa"/>
          </w:tcPr>
          <w:p w14:paraId="40C71C8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9D9898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3D23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551E3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3B3689B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4C0AE97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EF6BE1B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E7F72F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002BD0F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063F3B7D" w14:textId="77777777" w:rsidTr="00991BEB">
        <w:tc>
          <w:tcPr>
            <w:tcW w:w="2880" w:type="dxa"/>
            <w:hideMark/>
          </w:tcPr>
          <w:p w14:paraId="2BCBA2EE" w14:textId="77777777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3E36449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2F28E0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E8FD5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0C58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47B71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7470954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B3DA28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691B632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F074DC4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38BB5392" w14:textId="77777777" w:rsidTr="00991BEB">
        <w:tc>
          <w:tcPr>
            <w:tcW w:w="2880" w:type="dxa"/>
            <w:shd w:val="clear" w:color="auto" w:fill="auto"/>
          </w:tcPr>
          <w:p w14:paraId="42D9D173" w14:textId="1190719A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3944F49B" w14:textId="63E89F15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940" w:type="dxa"/>
            <w:shd w:val="clear" w:color="auto" w:fill="auto"/>
          </w:tcPr>
          <w:p w14:paraId="2568B142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C64E760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0D22C6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FBB1B0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2DC89C7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19E4CCB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20F4D5C0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B8DD98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2E1A0EED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6BE92BFA" w14:textId="77777777" w:rsidTr="00991BEB">
        <w:tc>
          <w:tcPr>
            <w:tcW w:w="2880" w:type="dxa"/>
            <w:shd w:val="clear" w:color="auto" w:fill="auto"/>
            <w:hideMark/>
          </w:tcPr>
          <w:p w14:paraId="0581C7BB" w14:textId="366721C2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ED8138B" w14:textId="08C67C45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2A7B2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8163B" w14:textId="6C1F13CF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9A29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D0017F5" w14:textId="34ED37FD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(4,898,692)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3F15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76D65B4" w14:textId="0EF0ECAF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E3637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06C759F" w14:textId="73B73A46" w:rsidR="00991BEB" w:rsidRPr="009E3BC3" w:rsidRDefault="00991BEB" w:rsidP="00991BEB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</w:tr>
      <w:tr w:rsidR="00991BEB" w:rsidRPr="009E3BC3" w14:paraId="20BC31C8" w14:textId="77777777" w:rsidTr="00991BEB">
        <w:tc>
          <w:tcPr>
            <w:tcW w:w="2880" w:type="dxa"/>
            <w:hideMark/>
          </w:tcPr>
          <w:p w14:paraId="6B490024" w14:textId="77777777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5BB0" w14:textId="419A17D1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  <w:tc>
          <w:tcPr>
            <w:tcW w:w="236" w:type="dxa"/>
            <w:vAlign w:val="bottom"/>
          </w:tcPr>
          <w:p w14:paraId="4BA55D75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F2846" w14:textId="7ACF803B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4,690,000</w:t>
            </w:r>
          </w:p>
        </w:tc>
        <w:tc>
          <w:tcPr>
            <w:tcW w:w="236" w:type="dxa"/>
            <w:vAlign w:val="bottom"/>
          </w:tcPr>
          <w:p w14:paraId="54B8C5F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9773" w14:textId="31372645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(4,898,692)</w:t>
            </w:r>
          </w:p>
        </w:tc>
        <w:tc>
          <w:tcPr>
            <w:tcW w:w="231" w:type="dxa"/>
            <w:vAlign w:val="bottom"/>
          </w:tcPr>
          <w:p w14:paraId="2C54FC02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49B69" w14:textId="001C44C1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31" w:type="dxa"/>
            <w:vAlign w:val="bottom"/>
          </w:tcPr>
          <w:p w14:paraId="6FDAFE4F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AFD82" w14:textId="5B8E82C9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</w:tr>
      <w:tr w:rsidR="00991BEB" w:rsidRPr="009E3BC3" w14:paraId="182B135D" w14:textId="77777777" w:rsidTr="00991BEB">
        <w:tc>
          <w:tcPr>
            <w:tcW w:w="2880" w:type="dxa"/>
          </w:tcPr>
          <w:p w14:paraId="6ECE790E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940" w:type="dxa"/>
          </w:tcPr>
          <w:p w14:paraId="0206FF28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758C0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94B8EF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78AFA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EB9713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10F904B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F3F4D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CC2D56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DF41734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02AD0C83" w14:textId="77777777" w:rsidTr="00991BEB">
        <w:tc>
          <w:tcPr>
            <w:tcW w:w="2880" w:type="dxa"/>
            <w:hideMark/>
          </w:tcPr>
          <w:p w14:paraId="479298CC" w14:textId="734DC475" w:rsidR="00991BEB" w:rsidRPr="009E3BC3" w:rsidRDefault="00991BEB" w:rsidP="00991BEB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40" w:type="dxa"/>
          </w:tcPr>
          <w:p w14:paraId="5DFCA4E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D145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C0E3F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B59FC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797DCE2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0196C1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0013CFC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D6557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D75939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2999007D" w14:textId="77777777" w:rsidTr="00991BEB">
        <w:tc>
          <w:tcPr>
            <w:tcW w:w="2880" w:type="dxa"/>
            <w:hideMark/>
          </w:tcPr>
          <w:p w14:paraId="43C5B796" w14:textId="4656F2B1" w:rsidR="00991BEB" w:rsidRPr="009E3BC3" w:rsidRDefault="00991BEB" w:rsidP="00991BEB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320BF9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333B6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3B2D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1E21D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3C48EE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6967F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F885D47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6F6726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5D50E79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543BBFA5" w14:textId="77777777" w:rsidTr="00991BEB">
        <w:tc>
          <w:tcPr>
            <w:tcW w:w="2880" w:type="dxa"/>
          </w:tcPr>
          <w:p w14:paraId="5420CB0F" w14:textId="77777777" w:rsidR="00991BEB" w:rsidRPr="009E3BC3" w:rsidRDefault="00991BEB" w:rsidP="00762EB3">
            <w:pPr>
              <w:spacing w:line="240" w:lineRule="auto"/>
              <w:ind w:left="72" w:firstLine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0710A563" w14:textId="091ADD89" w:rsidR="00991BEB" w:rsidRPr="00991BEB" w:rsidRDefault="00991BEB" w:rsidP="00762EB3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940" w:type="dxa"/>
          </w:tcPr>
          <w:p w14:paraId="24A56F5A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DA5DC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0E4C8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589E0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9571935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6F075B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77A06A0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5CF66C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C668652" w14:textId="7777777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BEB" w:rsidRPr="009E3BC3" w14:paraId="1903385C" w14:textId="77777777" w:rsidTr="00991BEB">
        <w:tc>
          <w:tcPr>
            <w:tcW w:w="2880" w:type="dxa"/>
            <w:hideMark/>
          </w:tcPr>
          <w:p w14:paraId="6DB48EA7" w14:textId="274ABEC0" w:rsidR="00991BEB" w:rsidRPr="009E3BC3" w:rsidRDefault="00762EB3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940" w:type="dxa"/>
            <w:vAlign w:val="bottom"/>
          </w:tcPr>
          <w:p w14:paraId="42D1954D" w14:textId="49F50706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36" w:type="dxa"/>
            <w:vAlign w:val="bottom"/>
          </w:tcPr>
          <w:p w14:paraId="7D5995E4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D853BF" w14:textId="286D83C2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3,040,000</w:t>
            </w:r>
          </w:p>
        </w:tc>
        <w:tc>
          <w:tcPr>
            <w:tcW w:w="236" w:type="dxa"/>
            <w:vAlign w:val="bottom"/>
          </w:tcPr>
          <w:p w14:paraId="3611B369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01C81B5" w14:textId="0705EC7D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(2,764,017)</w:t>
            </w:r>
          </w:p>
        </w:tc>
        <w:tc>
          <w:tcPr>
            <w:tcW w:w="231" w:type="dxa"/>
            <w:vAlign w:val="bottom"/>
          </w:tcPr>
          <w:p w14:paraId="40A8F04B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2C174A89" w14:textId="18992394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31" w:type="dxa"/>
            <w:vAlign w:val="bottom"/>
          </w:tcPr>
          <w:p w14:paraId="149322B8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BA7A21E" w14:textId="1FB43A47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</w:tr>
      <w:tr w:rsidR="00991BEB" w:rsidRPr="009E3BC3" w14:paraId="3F43A47A" w14:textId="77777777" w:rsidTr="00991BEB">
        <w:tc>
          <w:tcPr>
            <w:tcW w:w="2880" w:type="dxa"/>
            <w:hideMark/>
          </w:tcPr>
          <w:p w14:paraId="2B95E4C9" w14:textId="68FD2110" w:rsidR="00991BEB" w:rsidRPr="009E3BC3" w:rsidRDefault="00991BEB" w:rsidP="00991BEB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6B1D0" w14:textId="2305EB48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36" w:type="dxa"/>
            <w:vAlign w:val="bottom"/>
          </w:tcPr>
          <w:p w14:paraId="54903448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27F14" w14:textId="27D225CD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3,040,000</w:t>
            </w:r>
          </w:p>
        </w:tc>
        <w:tc>
          <w:tcPr>
            <w:tcW w:w="236" w:type="dxa"/>
            <w:vAlign w:val="bottom"/>
          </w:tcPr>
          <w:p w14:paraId="1B4202B3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E5E19" w14:textId="75450D1A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(2,764,017)</w:t>
            </w:r>
          </w:p>
        </w:tc>
        <w:tc>
          <w:tcPr>
            <w:tcW w:w="231" w:type="dxa"/>
            <w:vAlign w:val="bottom"/>
          </w:tcPr>
          <w:p w14:paraId="7B1CD373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8D1F9" w14:textId="33BAF09B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31" w:type="dxa"/>
            <w:vAlign w:val="bottom"/>
          </w:tcPr>
          <w:p w14:paraId="4DCC0636" w14:textId="77777777" w:rsidR="00991BEB" w:rsidRPr="009E3BC3" w:rsidRDefault="00991BEB" w:rsidP="00991B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72DC5" w14:textId="0258C046" w:rsidR="00991BEB" w:rsidRPr="009E3BC3" w:rsidRDefault="00991BEB" w:rsidP="00991B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</w:tr>
    </w:tbl>
    <w:p w14:paraId="2EE88840" w14:textId="087A60CB" w:rsidR="00635170" w:rsidRPr="009E3BC3" w:rsidRDefault="003E6F7C" w:rsidP="008601E4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9B76DC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9BFC130" w14:textId="77777777" w:rsidR="009B76DC" w:rsidRPr="009E3BC3" w:rsidRDefault="009B76DC" w:rsidP="002E517F">
      <w:pPr>
        <w:pStyle w:val="BodyText2"/>
        <w:tabs>
          <w:tab w:val="left" w:pos="9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2248" w14:textId="057DD75F" w:rsidR="00967C3F" w:rsidRPr="009E3BC3" w:rsidRDefault="00E9608C" w:rsidP="00E9608C">
      <w:pPr>
        <w:tabs>
          <w:tab w:val="clear" w:pos="227"/>
          <w:tab w:val="clear" w:pos="454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2707D0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805D" w14:textId="47BC1840" w:rsidR="00967C3F" w:rsidRPr="009E3BC3" w:rsidRDefault="00E9608C" w:rsidP="00E9608C">
      <w:pPr>
        <w:tabs>
          <w:tab w:val="clear" w:pos="227"/>
          <w:tab w:val="clear" w:pos="454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A029CA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A029CA" w:rsidRPr="009E3BC3">
        <w:rPr>
          <w:rFonts w:asciiTheme="majorBidi" w:hAnsiTheme="majorBidi" w:cstheme="majorBidi"/>
          <w:sz w:val="30"/>
          <w:szCs w:val="30"/>
        </w:rPr>
        <w:br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="00967C3F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A406CC3" w14:textId="77777777" w:rsidR="00967C3F" w:rsidRPr="009E3BC3" w:rsidRDefault="00967C3F" w:rsidP="00E9608C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997425" w14:textId="3DB7DC70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E097A4B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57AB2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60C445" w14:textId="77777777" w:rsidR="00967C3F" w:rsidRPr="009E3BC3" w:rsidRDefault="00967C3F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8175" w14:textId="2B3E9DCD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897AF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1BB118AF" w14:textId="77777777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CA75F" w14:textId="77777777" w:rsidR="00B82050" w:rsidRPr="009E3BC3" w:rsidRDefault="00B82050" w:rsidP="00897AF1">
      <w:pPr>
        <w:tabs>
          <w:tab w:val="clear" w:pos="227"/>
          <w:tab w:val="clear" w:pos="454"/>
          <w:tab w:val="clear" w:pos="907"/>
          <w:tab w:val="left" w:pos="540"/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47DD163" w14:textId="77777777" w:rsidR="00245AC7" w:rsidRPr="009E3BC3" w:rsidRDefault="00245AC7" w:rsidP="0099060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</w:p>
    <w:p w14:paraId="641D3A9F" w14:textId="77777777" w:rsidR="00C90408" w:rsidRDefault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0ED2AC" w14:textId="10C4AC93" w:rsidR="00245AC7" w:rsidRPr="009E3BC3" w:rsidRDefault="0099060F" w:rsidP="00897AF1">
      <w:pPr>
        <w:pStyle w:val="BodyText2"/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>ค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)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2ACD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0B4EDFF" w14:textId="77777777" w:rsidR="0099060F" w:rsidRPr="009E3BC3" w:rsidRDefault="0099060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1B1D7C" w14:textId="21834688" w:rsidR="0099060F" w:rsidRPr="009E3BC3" w:rsidRDefault="0099060F" w:rsidP="004076F6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9E3BC3">
        <w:rPr>
          <w:rFonts w:asciiTheme="majorBidi" w:hAnsiTheme="majorBidi" w:cstheme="majorBidi"/>
          <w:sz w:val="30"/>
          <w:szCs w:val="30"/>
          <w:cs/>
        </w:rPr>
        <w:t>ด้านเครดิตของกลุ่มบริษัท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A029CA" w:rsidRPr="009E3BC3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="00375613">
        <w:rPr>
          <w:rFonts w:asciiTheme="majorBidi" w:hAnsiTheme="majorBidi" w:cstheme="majorBidi"/>
          <w:sz w:val="30"/>
          <w:szCs w:val="30"/>
        </w:rPr>
        <w:t>8</w:t>
      </w:r>
    </w:p>
    <w:p w14:paraId="434713AF" w14:textId="77777777" w:rsidR="0099060F" w:rsidRPr="009E3BC3" w:rsidRDefault="0099060F" w:rsidP="0089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18CB014F" w14:textId="6565C168" w:rsidR="0099060F" w:rsidRPr="009E3BC3" w:rsidRDefault="00AD1A89" w:rsidP="00B405A7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F17A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จะกำหนดไว้สำหรับลูกค้าแต่ละรายและจะทบทวนเป็นราย</w:t>
      </w:r>
      <w:r w:rsidR="002A3C23" w:rsidRPr="009E3BC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B6BC5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ยอดขายที่เกินกว่าวงเงินดังกล่าวต้อง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ได้รับการอนุมัติจากคณะกรรมการ</w:t>
      </w:r>
      <w:r w:rsidR="002A3C2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FDFA48" w14:textId="77777777" w:rsidR="0099060F" w:rsidRPr="009E3BC3" w:rsidRDefault="0099060F" w:rsidP="0099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77A0B" w14:textId="402164D5" w:rsidR="0099060F" w:rsidRDefault="0099060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EE2">
        <w:rPr>
          <w:rFonts w:asciiTheme="majorBidi" w:hAnsiTheme="majorBidi" w:cstheme="majorBidi"/>
          <w:sz w:val="30"/>
          <w:szCs w:val="30"/>
        </w:rPr>
        <w:t xml:space="preserve">60 </w:t>
      </w:r>
      <w:r w:rsidR="00CB5EE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6D55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</w:t>
      </w:r>
      <w:r w:rsidR="003E07F4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ทุกวันสิ้นรอบระยะเวลารายงาน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</w:t>
      </w:r>
      <w:r w:rsidR="00223D85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0E0269B9" w14:textId="0D9E8985" w:rsidR="006D55BF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</w:p>
    <w:p w14:paraId="160E6658" w14:textId="0D0465C1" w:rsidR="006D55BF" w:rsidRPr="009E3BC3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6D55BF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การค้า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เปิดเผยในหมายเหตุ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4D2E">
        <w:rPr>
          <w:rFonts w:asciiTheme="majorBidi" w:hAnsiTheme="majorBidi" w:cs="Angsana New"/>
          <w:sz w:val="30"/>
          <w:szCs w:val="30"/>
        </w:rPr>
        <w:t>7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291C252" w14:textId="77777777" w:rsidR="0099060F" w:rsidRPr="009E3BC3" w:rsidRDefault="0099060F" w:rsidP="00897AF1">
      <w:pPr>
        <w:pStyle w:val="BodyText2"/>
        <w:tabs>
          <w:tab w:val="left" w:pos="1530"/>
          <w:tab w:val="left" w:pos="1800"/>
        </w:tabs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F68331C" w14:textId="30542CEF" w:rsidR="00AA36B2" w:rsidRPr="009E3BC3" w:rsidRDefault="00AA36B2" w:rsidP="00D67CE1">
      <w:pPr>
        <w:pStyle w:val="BodyText2"/>
        <w:tabs>
          <w:tab w:val="left" w:pos="1530"/>
        </w:tabs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046DA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</w:p>
    <w:p w14:paraId="0B7DB69B" w14:textId="77777777" w:rsidR="00AA36B2" w:rsidRPr="009E3BC3" w:rsidRDefault="00AA36B2" w:rsidP="00AA36B2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</w:rPr>
        <w:tab/>
      </w:r>
    </w:p>
    <w:p w14:paraId="70D30E7B" w14:textId="647BD4BD" w:rsidR="00AA36B2" w:rsidRPr="009E3BC3" w:rsidRDefault="00AA36B2" w:rsidP="00D67CE1">
      <w:pPr>
        <w:tabs>
          <w:tab w:val="clear" w:pos="907"/>
          <w:tab w:val="clear" w:pos="1644"/>
          <w:tab w:val="clear" w:pos="1871"/>
          <w:tab w:val="left" w:pos="1080"/>
          <w:tab w:val="left" w:pos="1800"/>
          <w:tab w:val="left" w:pos="1890"/>
          <w:tab w:val="left" w:pos="2070"/>
          <w:tab w:val="left" w:pos="25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Pr="009E3BC3">
        <w:rPr>
          <w:rFonts w:asciiTheme="majorBidi" w:hAnsiTheme="majorBidi" w:cstheme="majorBidi"/>
          <w:sz w:val="30"/>
          <w:szCs w:val="30"/>
          <w:cs/>
        </w:rPr>
        <w:t>เครดิตของกลุ่มบริษัทที่เกิดจากเงินสดและรายการเทียบเท่าเงินสด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E3BC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กลุ่มบริษัทพิจารณาว่ามีความเสี่ยงด้านเครดิตต่ำ</w:t>
      </w:r>
    </w:p>
    <w:p w14:paraId="6BDF6B09" w14:textId="77777777" w:rsidR="00AB3241" w:rsidRPr="009E3BC3" w:rsidRDefault="00AB3241" w:rsidP="008046DA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1A16E7" w14:textId="4216AD09" w:rsidR="00AD526D" w:rsidRPr="009E3BC3" w:rsidRDefault="00AD526D" w:rsidP="00AD526D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671E68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04ED85A5" w14:textId="77777777" w:rsidR="00AD526D" w:rsidRPr="009E3BC3" w:rsidRDefault="00AD526D" w:rsidP="00AD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C9CF" w14:textId="77777777" w:rsidR="00AD526D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2EED44" w14:textId="2F612A91" w:rsidR="008B3964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โดย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E3BC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tbl>
      <w:tblPr>
        <w:tblStyle w:val="TableGrid"/>
        <w:tblW w:w="909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114"/>
        <w:gridCol w:w="278"/>
        <w:gridCol w:w="1114"/>
        <w:gridCol w:w="278"/>
        <w:gridCol w:w="1206"/>
        <w:gridCol w:w="278"/>
        <w:gridCol w:w="1300"/>
        <w:gridCol w:w="242"/>
        <w:gridCol w:w="36"/>
        <w:gridCol w:w="1396"/>
      </w:tblGrid>
      <w:tr w:rsidR="000F7F32" w:rsidRPr="009E3BC3" w14:paraId="231DF861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16DB9104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7" w:name="_Hlk62652390"/>
          </w:p>
        </w:tc>
        <w:tc>
          <w:tcPr>
            <w:tcW w:w="7242" w:type="dxa"/>
            <w:gridSpan w:val="10"/>
            <w:vAlign w:val="bottom"/>
          </w:tcPr>
          <w:p w14:paraId="0056F5BD" w14:textId="234CE3BE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A67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0F7F32" w:rsidRPr="009E3BC3" w14:paraId="799DE681" w14:textId="77777777" w:rsidTr="002847A5">
        <w:trPr>
          <w:trHeight w:val="397"/>
          <w:tblHeader/>
        </w:trPr>
        <w:tc>
          <w:tcPr>
            <w:tcW w:w="1856" w:type="dxa"/>
            <w:vAlign w:val="bottom"/>
          </w:tcPr>
          <w:p w14:paraId="4FCE54DD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42" w:type="dxa"/>
            <w:gridSpan w:val="10"/>
            <w:vAlign w:val="bottom"/>
          </w:tcPr>
          <w:p w14:paraId="399A904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B5EE2" w:rsidRPr="009E3BC3" w14:paraId="66D9AE58" w14:textId="77777777" w:rsidTr="002847A5">
        <w:trPr>
          <w:trHeight w:val="807"/>
          <w:tblHeader/>
        </w:trPr>
        <w:tc>
          <w:tcPr>
            <w:tcW w:w="1856" w:type="dxa"/>
            <w:vAlign w:val="bottom"/>
            <w:hideMark/>
          </w:tcPr>
          <w:p w14:paraId="42886CB7" w14:textId="77777777" w:rsidR="00CB5EE2" w:rsidRDefault="00CB5EE2" w:rsidP="00064196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A0E697" w14:textId="32274603" w:rsidR="00CB5EE2" w:rsidRPr="009E3BC3" w:rsidRDefault="00CB5EE2" w:rsidP="00655618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14" w:type="dxa"/>
            <w:vAlign w:val="bottom"/>
            <w:hideMark/>
          </w:tcPr>
          <w:p w14:paraId="6CBAEEEB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6C92D3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8" w:type="dxa"/>
          </w:tcPr>
          <w:p w14:paraId="12498066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8CF7111" w14:textId="219FA67B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8" w:type="dxa"/>
          </w:tcPr>
          <w:p w14:paraId="393172DE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0BB2FA47" w14:textId="0197511D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8" w:type="dxa"/>
            <w:vAlign w:val="bottom"/>
          </w:tcPr>
          <w:p w14:paraId="6C382239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D37D06B" w14:textId="77777777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085D9E5" w14:textId="5CB3EA7E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6A05035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vAlign w:val="bottom"/>
            <w:hideMark/>
          </w:tcPr>
          <w:p w14:paraId="5D5D7EE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F32" w:rsidRPr="009E3BC3" w14:paraId="2F065C4C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480244AE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42" w:type="dxa"/>
            <w:gridSpan w:val="10"/>
            <w:vAlign w:val="bottom"/>
          </w:tcPr>
          <w:p w14:paraId="1A11917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618" w:rsidRPr="009E3BC3" w14:paraId="3AFEEFCA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7756739E" w14:textId="3516DD7B" w:rsidR="00655618" w:rsidRPr="009E3BC3" w:rsidRDefault="00655618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65A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242" w:type="dxa"/>
            <w:gridSpan w:val="10"/>
            <w:vAlign w:val="bottom"/>
          </w:tcPr>
          <w:p w14:paraId="4A9E6E6C" w14:textId="77777777" w:rsidR="00655618" w:rsidRPr="009E3BC3" w:rsidRDefault="00655618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5EE2" w:rsidRPr="009E3BC3" w14:paraId="760390E7" w14:textId="77777777" w:rsidTr="002847A5">
        <w:trPr>
          <w:trHeight w:val="807"/>
        </w:trPr>
        <w:tc>
          <w:tcPr>
            <w:tcW w:w="1856" w:type="dxa"/>
            <w:hideMark/>
          </w:tcPr>
          <w:p w14:paraId="220F8FD3" w14:textId="668CEA41" w:rsidR="00CB5EE2" w:rsidRPr="009E3BC3" w:rsidRDefault="00CB5EE2" w:rsidP="00E158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4A0D5EAE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DF6088E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B33D80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114B328B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EAB2D8B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7FF0DA1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3EBAB50D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1BC08C37" w14:textId="77777777" w:rsidR="00CB5EE2" w:rsidRPr="00CB5EE2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</w:tcPr>
          <w:p w14:paraId="44CFE150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7"/>
      <w:tr w:rsidR="00932858" w:rsidRPr="009E3BC3" w14:paraId="2F2F4830" w14:textId="77777777" w:rsidTr="002847A5">
        <w:trPr>
          <w:trHeight w:val="387"/>
        </w:trPr>
        <w:tc>
          <w:tcPr>
            <w:tcW w:w="1856" w:type="dxa"/>
            <w:hideMark/>
          </w:tcPr>
          <w:p w14:paraId="01DADBC4" w14:textId="70B7372A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442DACC5" w14:textId="2016E6A4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628,156</w:t>
            </w:r>
          </w:p>
        </w:tc>
        <w:tc>
          <w:tcPr>
            <w:tcW w:w="278" w:type="dxa"/>
          </w:tcPr>
          <w:p w14:paraId="2749CEB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8D4350" w14:textId="49F6FC52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628,156</w:t>
            </w:r>
          </w:p>
        </w:tc>
        <w:tc>
          <w:tcPr>
            <w:tcW w:w="278" w:type="dxa"/>
          </w:tcPr>
          <w:p w14:paraId="275C2A4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9EC8F61" w14:textId="0C7289A5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345579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63D8C5A" w14:textId="37956199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23E2C8A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63F8DC9" w14:textId="67EEA726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628,156</w:t>
            </w:r>
          </w:p>
        </w:tc>
      </w:tr>
      <w:tr w:rsidR="00932858" w:rsidRPr="009E3BC3" w14:paraId="65E8D1FF" w14:textId="77777777" w:rsidTr="002847A5">
        <w:trPr>
          <w:trHeight w:val="377"/>
        </w:trPr>
        <w:tc>
          <w:tcPr>
            <w:tcW w:w="1856" w:type="dxa"/>
          </w:tcPr>
          <w:p w14:paraId="4E4CC8A1" w14:textId="6D23925F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4" w:type="dxa"/>
          </w:tcPr>
          <w:p w14:paraId="72B99BF5" w14:textId="3414AB6F" w:rsidR="00932858" w:rsidRPr="007841D6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50,408</w:t>
            </w:r>
          </w:p>
        </w:tc>
        <w:tc>
          <w:tcPr>
            <w:tcW w:w="278" w:type="dxa"/>
          </w:tcPr>
          <w:p w14:paraId="55A0ED2E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B7DC33" w14:textId="354ACD60" w:rsidR="00932858" w:rsidRPr="007841D6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8F6F5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78" w:type="dxa"/>
          </w:tcPr>
          <w:p w14:paraId="3D8745E0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2392CB1" w14:textId="04E8899B" w:rsidR="00932858" w:rsidRPr="007841D6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067442BE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5312E98" w14:textId="53A5AD8A" w:rsidR="00932858" w:rsidRPr="007841D6" w:rsidRDefault="008F6F5F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AD54035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20CF391" w14:textId="34AA50BF" w:rsidR="00932858" w:rsidRPr="007841D6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50,408</w:t>
            </w:r>
          </w:p>
        </w:tc>
      </w:tr>
      <w:tr w:rsidR="00932858" w:rsidRPr="009E3BC3" w14:paraId="1ED36719" w14:textId="77777777" w:rsidTr="002847A5">
        <w:trPr>
          <w:trHeight w:val="387"/>
        </w:trPr>
        <w:tc>
          <w:tcPr>
            <w:tcW w:w="1856" w:type="dxa"/>
          </w:tcPr>
          <w:p w14:paraId="294E56ED" w14:textId="68C77A72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14" w:type="dxa"/>
          </w:tcPr>
          <w:p w14:paraId="3D698C21" w14:textId="533D0F8A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531932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6E56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9FAAC8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6BE218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4CD815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E6EF05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86C708D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326B3FB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858" w:rsidRPr="009E3BC3" w14:paraId="6E8DEAED" w14:textId="77777777" w:rsidTr="002847A5">
        <w:trPr>
          <w:trHeight w:val="387"/>
        </w:trPr>
        <w:tc>
          <w:tcPr>
            <w:tcW w:w="1856" w:type="dxa"/>
          </w:tcPr>
          <w:p w14:paraId="088EBF1C" w14:textId="09A878E1" w:rsidR="00932858" w:rsidRPr="009E3BC3" w:rsidRDefault="00932858" w:rsidP="000B698A">
            <w:pPr>
              <w:tabs>
                <w:tab w:val="clear" w:pos="454"/>
                <w:tab w:val="left" w:pos="430"/>
              </w:tabs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114" w:type="dxa"/>
          </w:tcPr>
          <w:p w14:paraId="67464FB0" w14:textId="16D4E63C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278" w:type="dxa"/>
          </w:tcPr>
          <w:p w14:paraId="0F6C0DD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5B06EF" w14:textId="136CCFD7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278" w:type="dxa"/>
          </w:tcPr>
          <w:p w14:paraId="2225C9E8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4938EFA" w14:textId="506E2ADE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BE0DBCB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C5CE5D1" w14:textId="2D6F7698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2E9727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0DA3773" w14:textId="282566EF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</w:tr>
      <w:tr w:rsidR="00932858" w:rsidRPr="009E3BC3" w14:paraId="336CE8D8" w14:textId="77777777" w:rsidTr="002847A5">
        <w:trPr>
          <w:trHeight w:val="121"/>
        </w:trPr>
        <w:tc>
          <w:tcPr>
            <w:tcW w:w="1856" w:type="dxa"/>
            <w:hideMark/>
          </w:tcPr>
          <w:p w14:paraId="40121CAF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1E3402A" w14:textId="2218BFE6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</w:t>
            </w:r>
            <w:r w:rsidR="003B43A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8" w:type="dxa"/>
            <w:vAlign w:val="bottom"/>
          </w:tcPr>
          <w:p w14:paraId="562155E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E8BC02" w14:textId="04E675DD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18,157</w:t>
            </w:r>
          </w:p>
        </w:tc>
        <w:tc>
          <w:tcPr>
            <w:tcW w:w="278" w:type="dxa"/>
            <w:vAlign w:val="bottom"/>
          </w:tcPr>
          <w:p w14:paraId="16816AB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76BDB24" w14:textId="0BFC0076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57,79</w:t>
            </w:r>
            <w:r w:rsidR="004F0F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8" w:type="dxa"/>
            <w:vAlign w:val="bottom"/>
          </w:tcPr>
          <w:p w14:paraId="0FC2D85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0F21011" w14:textId="40369E36" w:rsidR="00932858" w:rsidRPr="006B4D2E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215F3831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CFB6560" w14:textId="3023F4AB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75,95</w:t>
            </w:r>
            <w:r w:rsidR="008F6F5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32858" w:rsidRPr="009E3BC3" w14:paraId="0341C9B7" w14:textId="77777777" w:rsidTr="002847A5">
        <w:trPr>
          <w:trHeight w:val="397"/>
        </w:trPr>
        <w:tc>
          <w:tcPr>
            <w:tcW w:w="1856" w:type="dxa"/>
          </w:tcPr>
          <w:p w14:paraId="742D7F8E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69AB" w14:textId="3895FD16" w:rsidR="00932858" w:rsidRPr="009E3BC3" w:rsidRDefault="003B43A0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757,252</w:t>
            </w:r>
          </w:p>
        </w:tc>
        <w:tc>
          <w:tcPr>
            <w:tcW w:w="278" w:type="dxa"/>
          </w:tcPr>
          <w:p w14:paraId="1C797AF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531D" w14:textId="02E3A0D6" w:rsidR="00932858" w:rsidRPr="009E3BC3" w:rsidRDefault="004F0FFB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</w:t>
            </w:r>
            <w:r w:rsidR="008F6F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8" w:type="dxa"/>
          </w:tcPr>
          <w:p w14:paraId="1F316E8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DBD8C" w14:textId="6E3DA81C" w:rsidR="00932858" w:rsidRPr="009E3BC3" w:rsidRDefault="008E47B9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57,79</w:t>
            </w:r>
            <w:r w:rsidR="004F0F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8" w:type="dxa"/>
            <w:vAlign w:val="bottom"/>
          </w:tcPr>
          <w:p w14:paraId="1F0D745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4BDDD" w14:textId="03AAA5F1" w:rsidR="00932858" w:rsidRPr="009E3BC3" w:rsidRDefault="008F6F5F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C64B11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A5EC0" w14:textId="2E5414C1" w:rsidR="00932858" w:rsidRPr="009E3BC3" w:rsidRDefault="004F0FFB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761,095</w:t>
            </w:r>
          </w:p>
        </w:tc>
      </w:tr>
      <w:tr w:rsidR="00932858" w:rsidRPr="009E3BC3" w14:paraId="05AE1A7B" w14:textId="77777777" w:rsidTr="002847A5">
        <w:trPr>
          <w:trHeight w:val="387"/>
        </w:trPr>
        <w:tc>
          <w:tcPr>
            <w:tcW w:w="1856" w:type="dxa"/>
          </w:tcPr>
          <w:p w14:paraId="7BC9BF45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05BBC476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F6CA93A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56A4DF0D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E0DCC6B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2FC5A0E6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BBA5DC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7ABE33F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839C6D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</w:tcPr>
          <w:p w14:paraId="4B8D4573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2858" w:rsidRPr="009E3BC3" w14:paraId="63F40FF7" w14:textId="77777777" w:rsidTr="002847A5">
        <w:trPr>
          <w:trHeight w:val="408"/>
          <w:tblHeader/>
        </w:trPr>
        <w:tc>
          <w:tcPr>
            <w:tcW w:w="1856" w:type="dxa"/>
            <w:vAlign w:val="bottom"/>
          </w:tcPr>
          <w:p w14:paraId="123DDBE7" w14:textId="09D81B0F" w:rsidR="00932858" w:rsidRPr="009E3BC3" w:rsidRDefault="00932858" w:rsidP="009328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65A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242" w:type="dxa"/>
            <w:gridSpan w:val="10"/>
            <w:vAlign w:val="bottom"/>
          </w:tcPr>
          <w:p w14:paraId="6A29E2F0" w14:textId="77777777" w:rsidR="00932858" w:rsidRPr="009E3BC3" w:rsidRDefault="00932858" w:rsidP="009328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32858" w:rsidRPr="009E3BC3" w14:paraId="502D1121" w14:textId="77777777" w:rsidTr="002847A5">
        <w:trPr>
          <w:trHeight w:val="807"/>
        </w:trPr>
        <w:tc>
          <w:tcPr>
            <w:tcW w:w="1856" w:type="dxa"/>
            <w:hideMark/>
          </w:tcPr>
          <w:p w14:paraId="25155D76" w14:textId="14630FB3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3FAF2C78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49BEB3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E25C154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7976875B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21AC5E7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2826D942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75697524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69BFE0CF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</w:tcPr>
          <w:p w14:paraId="0120536C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5A48" w:rsidRPr="009E3BC3" w14:paraId="03D9F81D" w14:textId="77777777" w:rsidTr="002847A5">
        <w:trPr>
          <w:trHeight w:val="387"/>
        </w:trPr>
        <w:tc>
          <w:tcPr>
            <w:tcW w:w="1856" w:type="dxa"/>
            <w:hideMark/>
          </w:tcPr>
          <w:p w14:paraId="6BF6EFFC" w14:textId="2C1131D6" w:rsidR="00765A48" w:rsidRPr="009E3BC3" w:rsidRDefault="00765A48" w:rsidP="00765A4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4" w:type="dxa"/>
          </w:tcPr>
          <w:p w14:paraId="7B618969" w14:textId="72A55695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503,787</w:t>
            </w:r>
          </w:p>
        </w:tc>
        <w:tc>
          <w:tcPr>
            <w:tcW w:w="278" w:type="dxa"/>
          </w:tcPr>
          <w:p w14:paraId="67E16C84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0CE908" w14:textId="70573F6C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503,787</w:t>
            </w:r>
          </w:p>
        </w:tc>
        <w:tc>
          <w:tcPr>
            <w:tcW w:w="278" w:type="dxa"/>
          </w:tcPr>
          <w:p w14:paraId="6054B304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303FC8" w14:textId="653CEC78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490B91E7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E9383D" w14:textId="17221CEB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D1F5687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6472EC4" w14:textId="54E21336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503,787</w:t>
            </w:r>
          </w:p>
        </w:tc>
      </w:tr>
      <w:tr w:rsidR="00765A48" w:rsidRPr="009E3BC3" w14:paraId="10DDA1AE" w14:textId="77777777" w:rsidTr="002847A5">
        <w:trPr>
          <w:trHeight w:val="387"/>
        </w:trPr>
        <w:tc>
          <w:tcPr>
            <w:tcW w:w="1856" w:type="dxa"/>
          </w:tcPr>
          <w:p w14:paraId="5C101B05" w14:textId="745D2D60" w:rsidR="00765A48" w:rsidRPr="009E3BC3" w:rsidRDefault="00765A48" w:rsidP="00765A4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14" w:type="dxa"/>
          </w:tcPr>
          <w:p w14:paraId="70E96847" w14:textId="478957DE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65,697</w:t>
            </w:r>
          </w:p>
        </w:tc>
        <w:tc>
          <w:tcPr>
            <w:tcW w:w="278" w:type="dxa"/>
          </w:tcPr>
          <w:p w14:paraId="4552675A" w14:textId="77777777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53AF68" w14:textId="4AC1229A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65,697</w:t>
            </w:r>
          </w:p>
        </w:tc>
        <w:tc>
          <w:tcPr>
            <w:tcW w:w="278" w:type="dxa"/>
          </w:tcPr>
          <w:p w14:paraId="767CD5BC" w14:textId="77777777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62AB71F" w14:textId="709CCD47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FBFE75F" w14:textId="77777777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01BE973" w14:textId="1426CEC5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9D7B49F" w14:textId="77777777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391B6B" w14:textId="68E4851B" w:rsidR="00765A48" w:rsidRPr="007841D6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65,697</w:t>
            </w:r>
          </w:p>
        </w:tc>
      </w:tr>
      <w:tr w:rsidR="00765A48" w:rsidRPr="009E3BC3" w14:paraId="6C44C738" w14:textId="77777777" w:rsidTr="002847A5">
        <w:trPr>
          <w:trHeight w:val="387"/>
        </w:trPr>
        <w:tc>
          <w:tcPr>
            <w:tcW w:w="1856" w:type="dxa"/>
          </w:tcPr>
          <w:p w14:paraId="21904078" w14:textId="48A516CC" w:rsidR="00765A48" w:rsidRPr="009E3BC3" w:rsidRDefault="00765A48" w:rsidP="00765A4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14" w:type="dxa"/>
          </w:tcPr>
          <w:p w14:paraId="3605EE2C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C8ED8C4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1E9552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3533485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C06FF27" w14:textId="61068C59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3773CCF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64892D" w14:textId="15365925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BEF2AC2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1484326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5A48" w:rsidRPr="009E3BC3" w14:paraId="7AE881DD" w14:textId="77777777" w:rsidTr="002847A5">
        <w:trPr>
          <w:trHeight w:val="377"/>
        </w:trPr>
        <w:tc>
          <w:tcPr>
            <w:tcW w:w="1856" w:type="dxa"/>
          </w:tcPr>
          <w:p w14:paraId="259B94F3" w14:textId="7EF8E399" w:rsidR="00765A48" w:rsidRPr="009E3BC3" w:rsidRDefault="00765A48" w:rsidP="00765A4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114" w:type="dxa"/>
          </w:tcPr>
          <w:p w14:paraId="5CADED71" w14:textId="41039789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51,490</w:t>
            </w:r>
          </w:p>
        </w:tc>
        <w:tc>
          <w:tcPr>
            <w:tcW w:w="278" w:type="dxa"/>
          </w:tcPr>
          <w:p w14:paraId="177AE69D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EDD15A" w14:textId="4428332A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51,490</w:t>
            </w:r>
          </w:p>
        </w:tc>
        <w:tc>
          <w:tcPr>
            <w:tcW w:w="278" w:type="dxa"/>
          </w:tcPr>
          <w:p w14:paraId="1E854C01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624FC57" w14:textId="085ADA01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3F1610F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E2552EA" w14:textId="21B38D7E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8EACC5F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2AF51F8" w14:textId="5F9A8995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51,490</w:t>
            </w:r>
          </w:p>
        </w:tc>
      </w:tr>
      <w:tr w:rsidR="00765A48" w:rsidRPr="009E3BC3" w14:paraId="47457EAB" w14:textId="77777777" w:rsidTr="002847A5">
        <w:trPr>
          <w:trHeight w:val="121"/>
        </w:trPr>
        <w:tc>
          <w:tcPr>
            <w:tcW w:w="1856" w:type="dxa"/>
            <w:hideMark/>
          </w:tcPr>
          <w:p w14:paraId="44CAF545" w14:textId="7925D599" w:rsidR="00765A48" w:rsidRPr="009E3BC3" w:rsidRDefault="00765A48" w:rsidP="00765A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3026D1" w14:textId="0FA602B2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78,564</w:t>
            </w:r>
          </w:p>
        </w:tc>
        <w:tc>
          <w:tcPr>
            <w:tcW w:w="278" w:type="dxa"/>
            <w:vAlign w:val="bottom"/>
          </w:tcPr>
          <w:p w14:paraId="074DF619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6CC36" w14:textId="298570D4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15,484</w:t>
            </w:r>
          </w:p>
        </w:tc>
        <w:tc>
          <w:tcPr>
            <w:tcW w:w="278" w:type="dxa"/>
            <w:vAlign w:val="bottom"/>
          </w:tcPr>
          <w:p w14:paraId="3535171F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9D510C" w14:textId="4238B3B0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59,828</w:t>
            </w:r>
          </w:p>
        </w:tc>
        <w:tc>
          <w:tcPr>
            <w:tcW w:w="278" w:type="dxa"/>
            <w:vAlign w:val="bottom"/>
          </w:tcPr>
          <w:p w14:paraId="213AE4D2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90D40" w14:textId="2FF101F8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8,422</w:t>
            </w:r>
          </w:p>
        </w:tc>
        <w:tc>
          <w:tcPr>
            <w:tcW w:w="278" w:type="dxa"/>
            <w:gridSpan w:val="2"/>
            <w:vAlign w:val="bottom"/>
          </w:tcPr>
          <w:p w14:paraId="382E3C99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0D7863B" w14:textId="39404872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83,734</w:t>
            </w:r>
          </w:p>
        </w:tc>
      </w:tr>
      <w:tr w:rsidR="00765A48" w:rsidRPr="009E3BC3" w14:paraId="0CD9E8B4" w14:textId="77777777" w:rsidTr="002847A5">
        <w:trPr>
          <w:trHeight w:val="397"/>
        </w:trPr>
        <w:tc>
          <w:tcPr>
            <w:tcW w:w="1856" w:type="dxa"/>
          </w:tcPr>
          <w:p w14:paraId="50193BEA" w14:textId="77777777" w:rsidR="00765A48" w:rsidRPr="009E3BC3" w:rsidRDefault="00765A48" w:rsidP="00765A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C5905" w14:textId="06A96EF2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699,538</w:t>
            </w:r>
          </w:p>
        </w:tc>
        <w:tc>
          <w:tcPr>
            <w:tcW w:w="278" w:type="dxa"/>
          </w:tcPr>
          <w:p w14:paraId="21900CEE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C088" w14:textId="22FDF050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636,458</w:t>
            </w:r>
          </w:p>
        </w:tc>
        <w:tc>
          <w:tcPr>
            <w:tcW w:w="278" w:type="dxa"/>
          </w:tcPr>
          <w:p w14:paraId="5182F27A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11B41B" w14:textId="24F26FF5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59,828</w:t>
            </w:r>
          </w:p>
        </w:tc>
        <w:tc>
          <w:tcPr>
            <w:tcW w:w="278" w:type="dxa"/>
            <w:vAlign w:val="bottom"/>
          </w:tcPr>
          <w:p w14:paraId="473757F5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63E47" w14:textId="227F7053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8,422</w:t>
            </w:r>
          </w:p>
        </w:tc>
        <w:tc>
          <w:tcPr>
            <w:tcW w:w="278" w:type="dxa"/>
            <w:gridSpan w:val="2"/>
          </w:tcPr>
          <w:p w14:paraId="08FFEF55" w14:textId="77777777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D3292" w14:textId="6CB2DC94" w:rsidR="00765A48" w:rsidRPr="009E3BC3" w:rsidRDefault="00765A48" w:rsidP="00765A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704,708</w:t>
            </w:r>
          </w:p>
        </w:tc>
      </w:tr>
    </w:tbl>
    <w:p w14:paraId="0DE41C6B" w14:textId="535EB5D2" w:rsidR="00B56AEC" w:rsidRDefault="00B56AEC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ar-SA"/>
        </w:rPr>
      </w:pPr>
    </w:p>
    <w:p w14:paraId="73720E41" w14:textId="77777777" w:rsidR="00B56AEC" w:rsidRDefault="00B5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x-none" w:eastAsia="x-none" w:bidi="ar-SA"/>
        </w:rPr>
      </w:pPr>
      <w:r>
        <w:rPr>
          <w:rFonts w:asciiTheme="majorBidi" w:hAnsiTheme="majorBidi" w:cstheme="majorBidi"/>
          <w:sz w:val="30"/>
          <w:szCs w:val="30"/>
          <w:highlight w:val="yellow"/>
          <w:lang w:bidi="ar-SA"/>
        </w:rPr>
        <w:br w:type="page"/>
      </w:r>
    </w:p>
    <w:p w14:paraId="5592B333" w14:textId="39BAB0CE" w:rsidR="00B41F8B" w:rsidRPr="009E3BC3" w:rsidRDefault="00B41F8B" w:rsidP="00B41F8B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77F18224" w14:textId="77777777" w:rsidR="00B41F8B" w:rsidRPr="009E3BC3" w:rsidRDefault="00B41F8B" w:rsidP="00B4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A9E63" w14:textId="12222186" w:rsidR="00B41F8B" w:rsidRPr="009E3BC3" w:rsidRDefault="00B41F8B" w:rsidP="00A35733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701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655618" w:rsidRPr="0046701D">
        <w:rPr>
          <w:rFonts w:asciiTheme="majorBidi" w:hAnsiTheme="majorBidi" w:cs="Angsana New"/>
          <w:sz w:val="30"/>
          <w:szCs w:val="30"/>
        </w:rPr>
        <w:t xml:space="preserve">       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655618" w:rsidRPr="004670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233AE075" w14:textId="77777777" w:rsidR="00B41F8B" w:rsidRPr="009E3BC3" w:rsidRDefault="00B41F8B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</w:p>
    <w:p w14:paraId="24C1AD97" w14:textId="42BC909C" w:rsidR="001C5D85" w:rsidRPr="009E3BC3" w:rsidRDefault="001C5D85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352D3F77" w14:textId="77777777" w:rsidR="002C327D" w:rsidRPr="009E3BC3" w:rsidRDefault="002C327D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3E88842" w14:textId="56410144" w:rsidR="001C5D85" w:rsidRPr="009E3BC3" w:rsidRDefault="001C5D85" w:rsidP="00DC2ACD">
      <w:pPr>
        <w:pStyle w:val="BodyText2"/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4F75D3">
        <w:rPr>
          <w:rFonts w:asciiTheme="majorBidi" w:hAnsiTheme="majorBidi" w:cstheme="majorBidi" w:hint="cs"/>
          <w:sz w:val="30"/>
          <w:szCs w:val="30"/>
          <w:cs/>
          <w:lang w:val="en-US"/>
        </w:rPr>
        <w:t>การ</w:t>
      </w:r>
      <w:r w:rsidR="00D71406">
        <w:rPr>
          <w:rFonts w:asciiTheme="majorBidi" w:hAnsiTheme="majorBidi" w:cstheme="majorBidi" w:hint="cs"/>
          <w:sz w:val="30"/>
          <w:szCs w:val="30"/>
          <w:cs/>
          <w:lang w:val="en-US"/>
        </w:rPr>
        <w:t>ซื้อ</w:t>
      </w:r>
      <w:r w:rsidR="0043081E" w:rsidRPr="009E3BC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  <w:r w:rsidR="00BD648B">
        <w:rPr>
          <w:rFonts w:asciiTheme="majorBidi" w:hAnsiTheme="majorBidi" w:cstheme="majorBidi" w:hint="cs"/>
          <w:sz w:val="30"/>
          <w:szCs w:val="30"/>
          <w:cs/>
        </w:rPr>
        <w:t>และจากการฝากเงินตราต่างประเทศ กลุ่มบริษัทได้ทำสัญญา</w:t>
      </w:r>
      <w:r w:rsidR="008F6F5F">
        <w:rPr>
          <w:rFonts w:asciiTheme="majorBidi" w:hAnsiTheme="majorBidi" w:cstheme="majorBidi" w:hint="cs"/>
          <w:sz w:val="30"/>
          <w:szCs w:val="30"/>
          <w:cs/>
          <w:lang w:val="en-US"/>
        </w:rPr>
        <w:t>ขาย</w:t>
      </w:r>
      <w:r w:rsidR="00BD648B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เพื่อป้องกันความเสี่ยงของสินทรัพย์ทางการเงินที่เป็นเงินตราต่างประเทศ</w:t>
      </w:r>
    </w:p>
    <w:p w14:paraId="2ABFFF27" w14:textId="77777777" w:rsidR="001C5D85" w:rsidRPr="009E3BC3" w:rsidRDefault="001C5D85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2AC5755" w14:textId="77777777" w:rsidR="00E05CA2" w:rsidRPr="009E3BC3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E05CA2" w:rsidRPr="009E3BC3" w:rsidSect="00B82050">
          <w:headerReference w:type="default" r:id="rId26"/>
          <w:pgSz w:w="11909" w:h="16834" w:code="9"/>
          <w:pgMar w:top="691" w:right="1152" w:bottom="576" w:left="1170" w:header="720" w:footer="720" w:gutter="0"/>
          <w:cols w:space="720"/>
        </w:sectPr>
      </w:pPr>
    </w:p>
    <w:p w14:paraId="489F1B64" w14:textId="74985E16" w:rsidR="00D15644" w:rsidRPr="009E3BC3" w:rsidRDefault="00BF2E9F" w:rsidP="00F97149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620C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620C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</w:t>
      </w:r>
      <w:r w:rsidR="00BD648B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สินทรัพย์และ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หนี้สิน</w:t>
      </w:r>
      <w:r w:rsidR="00B242F0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 w:rsidRPr="009E3BC3">
        <w:rPr>
          <w:rFonts w:asciiTheme="majorBidi" w:hAnsiTheme="majorBidi" w:cstheme="majorBidi"/>
          <w:sz w:val="30"/>
          <w:szCs w:val="30"/>
        </w:rPr>
        <w:tab/>
      </w:r>
    </w:p>
    <w:p w14:paraId="1AEA980F" w14:textId="77777777" w:rsidR="00C832F4" w:rsidRPr="009E3BC3" w:rsidRDefault="00C832F4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3"/>
        <w:gridCol w:w="1260"/>
        <w:gridCol w:w="270"/>
        <w:gridCol w:w="117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09"/>
      </w:tblGrid>
      <w:tr w:rsidR="007029FA" w:rsidRPr="009E3BC3" w14:paraId="0DBA160E" w14:textId="77777777" w:rsidTr="007029FA">
        <w:trPr>
          <w:trHeight w:val="346"/>
        </w:trPr>
        <w:tc>
          <w:tcPr>
            <w:tcW w:w="4230" w:type="dxa"/>
            <w:shd w:val="clear" w:color="auto" w:fill="auto"/>
            <w:vAlign w:val="bottom"/>
          </w:tcPr>
          <w:p w14:paraId="7BB777BB" w14:textId="0133811A" w:rsidR="007029FA" w:rsidRPr="00B2226B" w:rsidRDefault="007029FA" w:rsidP="00073FF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bookmarkStart w:id="8" w:name="_Hlk32004119"/>
          </w:p>
        </w:tc>
        <w:tc>
          <w:tcPr>
            <w:tcW w:w="273" w:type="dxa"/>
            <w:shd w:val="clear" w:color="auto" w:fill="auto"/>
            <w:vAlign w:val="bottom"/>
          </w:tcPr>
          <w:p w14:paraId="487941A9" w14:textId="77777777" w:rsidR="007029FA" w:rsidRPr="00B2226B" w:rsidRDefault="007029FA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69" w:type="dxa"/>
            <w:gridSpan w:val="13"/>
            <w:shd w:val="clear" w:color="auto" w:fill="auto"/>
          </w:tcPr>
          <w:p w14:paraId="618D887D" w14:textId="5DA23CA1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9FA" w:rsidRPr="009E3BC3" w14:paraId="428C8EE5" w14:textId="77777777" w:rsidTr="007029FA">
        <w:trPr>
          <w:trHeight w:val="346"/>
        </w:trPr>
        <w:tc>
          <w:tcPr>
            <w:tcW w:w="4230" w:type="dxa"/>
            <w:shd w:val="clear" w:color="auto" w:fill="auto"/>
            <w:vAlign w:val="bottom"/>
          </w:tcPr>
          <w:p w14:paraId="3D7DCD56" w14:textId="77777777" w:rsidR="007029FA" w:rsidRPr="00B2226B" w:rsidRDefault="007029FA" w:rsidP="007029FA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E3B2B4B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492AD334" w14:textId="51C0B955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AF53CBF" w14:textId="77777777" w:rsidR="007029FA" w:rsidRPr="00B2226B" w:rsidRDefault="007029FA" w:rsidP="007029F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9" w:type="dxa"/>
            <w:gridSpan w:val="5"/>
            <w:shd w:val="clear" w:color="auto" w:fill="auto"/>
          </w:tcPr>
          <w:p w14:paraId="788C89BA" w14:textId="412AD1AB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029FA" w:rsidRPr="009E3BC3" w14:paraId="3D0AD758" w14:textId="77777777" w:rsidTr="00470B07">
        <w:trPr>
          <w:trHeight w:val="851"/>
        </w:trPr>
        <w:tc>
          <w:tcPr>
            <w:tcW w:w="4230" w:type="dxa"/>
            <w:shd w:val="clear" w:color="auto" w:fill="auto"/>
            <w:vAlign w:val="bottom"/>
          </w:tcPr>
          <w:p w14:paraId="673BAB54" w14:textId="77777777" w:rsidR="007029FA" w:rsidRPr="00B2226B" w:rsidRDefault="007029FA" w:rsidP="007029FA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5C672C3" w14:textId="77289199" w:rsidR="007029FA" w:rsidRPr="00B2226B" w:rsidRDefault="007029FA" w:rsidP="007029FA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2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2D982E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3E16C" w14:textId="6A66A3D9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shd w:val="clear" w:color="auto" w:fill="auto"/>
          </w:tcPr>
          <w:p w14:paraId="225BB55E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49956A" w14:textId="65E236CC" w:rsidR="007029FA" w:rsidRPr="00B2226B" w:rsidRDefault="007029FA" w:rsidP="00470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</w:t>
            </w:r>
            <w:r w:rsidR="00470B07">
              <w:rPr>
                <w:rFonts w:asciiTheme="majorBidi" w:hAnsiTheme="majorBidi" w:cs="Angsana New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270" w:type="dxa"/>
            <w:shd w:val="clear" w:color="auto" w:fill="auto"/>
          </w:tcPr>
          <w:p w14:paraId="28F5DB2D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83236" w14:textId="77777777" w:rsidR="007029FA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เงินเยน</w:t>
            </w:r>
          </w:p>
          <w:p w14:paraId="7AE614C0" w14:textId="7E0B172F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14:paraId="67B70DEC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E0075" w14:textId="0A85508D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C846DA8" w14:textId="77777777" w:rsidR="007029FA" w:rsidRPr="00B2226B" w:rsidRDefault="007029FA" w:rsidP="007029F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6FA843" w14:textId="376FE90C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7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shd w:val="clear" w:color="auto" w:fill="auto"/>
          </w:tcPr>
          <w:p w14:paraId="6996F146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4C3132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2E996" w14:textId="15084214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</w:tcPr>
          <w:p w14:paraId="10B8138F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0D3164A" w14:textId="78DBB6DB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029FA" w:rsidRPr="009E3BC3" w14:paraId="5EBBB2C7" w14:textId="77777777" w:rsidTr="00D71E0D">
        <w:trPr>
          <w:trHeight w:val="408"/>
        </w:trPr>
        <w:tc>
          <w:tcPr>
            <w:tcW w:w="4230" w:type="dxa"/>
          </w:tcPr>
          <w:p w14:paraId="263EEB4A" w14:textId="541BD392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6D5369F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9" w:type="dxa"/>
            <w:gridSpan w:val="13"/>
          </w:tcPr>
          <w:p w14:paraId="07C9AB42" w14:textId="1A4BE2E4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9FA" w:rsidRPr="009E3BC3" w14:paraId="6CD8B348" w14:textId="77777777" w:rsidTr="007029FA">
        <w:trPr>
          <w:trHeight w:val="408"/>
        </w:trPr>
        <w:tc>
          <w:tcPr>
            <w:tcW w:w="4230" w:type="dxa"/>
          </w:tcPr>
          <w:p w14:paraId="32DF64FD" w14:textId="7BC0B81C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273" w:type="dxa"/>
          </w:tcPr>
          <w:p w14:paraId="3F320CCF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2454D" w14:textId="2B63FBEA" w:rsidR="007029FA" w:rsidRPr="00B2226B" w:rsidRDefault="007029FA" w:rsidP="003668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98E97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FF4D2" w14:textId="35C40FA8" w:rsidR="007029FA" w:rsidRPr="00B2226B" w:rsidRDefault="007029FA" w:rsidP="00470B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100,073</w:t>
            </w:r>
          </w:p>
        </w:tc>
        <w:tc>
          <w:tcPr>
            <w:tcW w:w="270" w:type="dxa"/>
          </w:tcPr>
          <w:p w14:paraId="700FFE71" w14:textId="77777777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1334E" w14:textId="3D997D18" w:rsid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49,145</w:t>
            </w:r>
          </w:p>
        </w:tc>
        <w:tc>
          <w:tcPr>
            <w:tcW w:w="270" w:type="dxa"/>
          </w:tcPr>
          <w:p w14:paraId="333A13B9" w14:textId="77777777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13789F" w14:textId="4460CC1F" w:rsid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149,218</w:t>
            </w:r>
          </w:p>
        </w:tc>
        <w:tc>
          <w:tcPr>
            <w:tcW w:w="270" w:type="dxa"/>
          </w:tcPr>
          <w:p w14:paraId="4407527D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4605F" w14:textId="5083A943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209FC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E5CA7C" w14:textId="66014DAC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5CAE3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291578F" w14:textId="37B0C96E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9FA" w:rsidRPr="009E3BC3" w14:paraId="073F9521" w14:textId="77777777" w:rsidTr="007029FA">
        <w:trPr>
          <w:trHeight w:val="408"/>
        </w:trPr>
        <w:tc>
          <w:tcPr>
            <w:tcW w:w="4230" w:type="dxa"/>
          </w:tcPr>
          <w:p w14:paraId="7325B992" w14:textId="10040C01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เจ้าหนี้การค้ากิจการอื่น</w:t>
            </w:r>
          </w:p>
        </w:tc>
        <w:tc>
          <w:tcPr>
            <w:tcW w:w="273" w:type="dxa"/>
          </w:tcPr>
          <w:p w14:paraId="094D0FF3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9A522" w14:textId="265E1DD5" w:rsidR="007029FA" w:rsidRPr="00B2226B" w:rsidRDefault="007029FA" w:rsidP="00470B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(10,572)</w:t>
            </w:r>
          </w:p>
        </w:tc>
        <w:tc>
          <w:tcPr>
            <w:tcW w:w="270" w:type="dxa"/>
          </w:tcPr>
          <w:p w14:paraId="2BF0EA9C" w14:textId="77777777" w:rsidR="007029FA" w:rsidRPr="00B2226B" w:rsidRDefault="007029FA" w:rsidP="005A2BBE">
            <w:pPr>
              <w:pStyle w:val="BodyText"/>
              <w:spacing w:after="0"/>
              <w:ind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533D1" w14:textId="03AB380B" w:rsid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1CE43" w14:textId="77777777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D2CB6A" w14:textId="5A91B24B" w:rsid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26AA4" w14:textId="77777777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51D3D8" w14:textId="3778594D" w:rsid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(10,572)</w:t>
            </w:r>
          </w:p>
        </w:tc>
        <w:tc>
          <w:tcPr>
            <w:tcW w:w="270" w:type="dxa"/>
          </w:tcPr>
          <w:p w14:paraId="6D38DD22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84F1F" w14:textId="7BB28995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503626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3A1A22" w14:textId="0B5509C0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96B62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2A38C05" w14:textId="0591083B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9FA" w:rsidRPr="009E3BC3" w14:paraId="217A9C91" w14:textId="77777777" w:rsidTr="007029FA">
        <w:trPr>
          <w:trHeight w:val="399"/>
        </w:trPr>
        <w:tc>
          <w:tcPr>
            <w:tcW w:w="4230" w:type="dxa"/>
          </w:tcPr>
          <w:p w14:paraId="2111E29E" w14:textId="5B9ED78C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26B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3" w:type="dxa"/>
          </w:tcPr>
          <w:p w14:paraId="462F7E78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13AED7" w14:textId="2C5EE74C" w:rsidR="007029FA" w:rsidRPr="00B2226B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(6,578)</w:t>
            </w:r>
          </w:p>
        </w:tc>
        <w:tc>
          <w:tcPr>
            <w:tcW w:w="270" w:type="dxa"/>
          </w:tcPr>
          <w:p w14:paraId="39274180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08ABB6" w14:textId="46DA4114" w:rsidR="007029FA" w:rsidRPr="00B2226B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0214A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7B1AC4" w14:textId="101A1792" w:rsid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27050A" w14:textId="77777777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F9C1E4" w14:textId="4BA4220E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(6,578)</w:t>
            </w:r>
          </w:p>
        </w:tc>
        <w:tc>
          <w:tcPr>
            <w:tcW w:w="270" w:type="dxa"/>
          </w:tcPr>
          <w:p w14:paraId="04900F8A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0CE17" w14:textId="54C506A2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(6,645)</w:t>
            </w:r>
          </w:p>
        </w:tc>
        <w:tc>
          <w:tcPr>
            <w:tcW w:w="270" w:type="dxa"/>
          </w:tcPr>
          <w:p w14:paraId="0ADF2199" w14:textId="77777777" w:rsidR="007029FA" w:rsidRPr="00B2226B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18AADF" w14:textId="259C4540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(44,646)</w:t>
            </w:r>
          </w:p>
        </w:tc>
        <w:tc>
          <w:tcPr>
            <w:tcW w:w="270" w:type="dxa"/>
          </w:tcPr>
          <w:p w14:paraId="26600102" w14:textId="77777777" w:rsidR="007029FA" w:rsidRPr="00B2226B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C1374F4" w14:textId="2AD30DC8" w:rsidR="007029FA" w:rsidRPr="00B2226B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(51,291)</w:t>
            </w:r>
          </w:p>
        </w:tc>
      </w:tr>
      <w:tr w:rsidR="007029FA" w:rsidRPr="009E3BC3" w14:paraId="3337E30C" w14:textId="77777777" w:rsidTr="007029FA">
        <w:trPr>
          <w:trHeight w:val="793"/>
        </w:trPr>
        <w:tc>
          <w:tcPr>
            <w:tcW w:w="4503" w:type="dxa"/>
            <w:gridSpan w:val="2"/>
          </w:tcPr>
          <w:p w14:paraId="0FE869A0" w14:textId="77777777" w:rsidR="007029FA" w:rsidRDefault="007029FA" w:rsidP="007029F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บัญชีในงบแสดงฐานะการเงิน</w:t>
            </w:r>
          </w:p>
          <w:p w14:paraId="61C67826" w14:textId="4F91A7BA" w:rsidR="007029FA" w:rsidRPr="009E3BC3" w:rsidRDefault="007029FA" w:rsidP="007029F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C2D50" w14:textId="5B142EAC" w:rsidR="007029FA" w:rsidRPr="009E3BC3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(17,150)</w:t>
            </w:r>
          </w:p>
        </w:tc>
        <w:tc>
          <w:tcPr>
            <w:tcW w:w="270" w:type="dxa"/>
          </w:tcPr>
          <w:p w14:paraId="066311EF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3B653" w14:textId="0844F420" w:rsidR="007029FA" w:rsidRPr="00C43507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100,073</w:t>
            </w:r>
          </w:p>
        </w:tc>
        <w:tc>
          <w:tcPr>
            <w:tcW w:w="270" w:type="dxa"/>
          </w:tcPr>
          <w:p w14:paraId="06663FFC" w14:textId="77777777" w:rsidR="007029FA" w:rsidRPr="009E3BC3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6A20" w14:textId="2647435E" w:rsidR="007029FA" w:rsidRPr="00C43507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49,145</w:t>
            </w:r>
          </w:p>
        </w:tc>
        <w:tc>
          <w:tcPr>
            <w:tcW w:w="270" w:type="dxa"/>
          </w:tcPr>
          <w:p w14:paraId="429E74B0" w14:textId="77777777" w:rsid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15202" w14:textId="58923F83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132,068</w:t>
            </w:r>
          </w:p>
        </w:tc>
        <w:tc>
          <w:tcPr>
            <w:tcW w:w="270" w:type="dxa"/>
          </w:tcPr>
          <w:p w14:paraId="7CA3D7B0" w14:textId="77777777" w:rsidR="007029FA" w:rsidRPr="009E3BC3" w:rsidRDefault="007029FA" w:rsidP="007029FA">
            <w:pPr>
              <w:pStyle w:val="BodyText"/>
              <w:tabs>
                <w:tab w:val="decimal" w:pos="975"/>
              </w:tabs>
              <w:spacing w:after="0"/>
              <w:ind w:left="-81"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6749" w14:textId="3101077C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(6,645)</w:t>
            </w:r>
          </w:p>
        </w:tc>
        <w:tc>
          <w:tcPr>
            <w:tcW w:w="270" w:type="dxa"/>
          </w:tcPr>
          <w:p w14:paraId="0E8B915B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left="-81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02B6" w14:textId="151DF652" w:rsidR="007029FA" w:rsidRPr="00CB5EE2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(44,646)</w:t>
            </w:r>
          </w:p>
        </w:tc>
        <w:tc>
          <w:tcPr>
            <w:tcW w:w="270" w:type="dxa"/>
          </w:tcPr>
          <w:p w14:paraId="00F8D1DE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  <w:tab w:val="decimal" w:pos="975"/>
              </w:tabs>
              <w:spacing w:after="0"/>
              <w:ind w:left="-81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EBA4" w14:textId="75C1347B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(51,291)</w:t>
            </w:r>
          </w:p>
        </w:tc>
      </w:tr>
      <w:tr w:rsidR="007029FA" w:rsidRPr="009E3BC3" w14:paraId="60BB72E2" w14:textId="6AFCE96B" w:rsidTr="003E34AB">
        <w:trPr>
          <w:trHeight w:val="419"/>
        </w:trPr>
        <w:tc>
          <w:tcPr>
            <w:tcW w:w="4503" w:type="dxa"/>
            <w:gridSpan w:val="2"/>
          </w:tcPr>
          <w:p w14:paraId="020E1AF4" w14:textId="3EC35D13" w:rsidR="007029FA" w:rsidRPr="00B0002E" w:rsidRDefault="007029FA" w:rsidP="007029F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bookmarkStart w:id="9" w:name="_Hlk31977817"/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</w:t>
            </w:r>
            <w:r w:rsidRPr="0030706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CC314" w14:textId="0DEC89C4" w:rsidR="007029FA" w:rsidRPr="005A2BBE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4B833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95B5683" w14:textId="3DFF805F" w:rsidR="007029FA" w:rsidRPr="009E35D1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12E590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828E7B" w14:textId="540708B1" w:rsidR="007029FA" w:rsidRPr="009E35D1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81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49,416</w:t>
            </w:r>
          </w:p>
        </w:tc>
        <w:tc>
          <w:tcPr>
            <w:tcW w:w="270" w:type="dxa"/>
          </w:tcPr>
          <w:p w14:paraId="1E4CCB3B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FD9676" w14:textId="2AEA814B" w:rsidR="007029FA" w:rsidRPr="009E3BC3" w:rsidRDefault="007029FA" w:rsidP="005A2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49,416</w:t>
            </w:r>
          </w:p>
        </w:tc>
        <w:tc>
          <w:tcPr>
            <w:tcW w:w="270" w:type="dxa"/>
            <w:vAlign w:val="bottom"/>
          </w:tcPr>
          <w:p w14:paraId="2E81FBD8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A7522D" w14:textId="61365E3A" w:rsidR="007029FA" w:rsidRP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877D7" w14:textId="77777777" w:rsidR="007029FA" w:rsidRP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A57BB" w14:textId="7DC9CA3B" w:rsidR="007029FA" w:rsidRP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8A3349" w14:textId="77777777" w:rsidR="007029FA" w:rsidRPr="007029FA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FDE5DA6" w14:textId="4160409B" w:rsidR="007029FA" w:rsidRPr="007029FA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B22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9FA" w:rsidRPr="00BD648B" w14:paraId="77DB9FF5" w14:textId="77777777" w:rsidTr="003E34AB">
        <w:trPr>
          <w:trHeight w:val="408"/>
        </w:trPr>
        <w:tc>
          <w:tcPr>
            <w:tcW w:w="4503" w:type="dxa"/>
            <w:gridSpan w:val="2"/>
          </w:tcPr>
          <w:p w14:paraId="714FB5FD" w14:textId="4EBA36C6" w:rsidR="007029FA" w:rsidRPr="009E3BC3" w:rsidRDefault="007029FA" w:rsidP="007029F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5B023" w14:textId="6F8CD5DD" w:rsidR="007029FA" w:rsidRPr="009E3BC3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(17,150)</w:t>
            </w:r>
          </w:p>
        </w:tc>
        <w:tc>
          <w:tcPr>
            <w:tcW w:w="270" w:type="dxa"/>
          </w:tcPr>
          <w:p w14:paraId="6742E0B1" w14:textId="77777777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2C610" w14:textId="72408B8D" w:rsidR="007029FA" w:rsidRPr="00C43507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100,073</w:t>
            </w:r>
          </w:p>
        </w:tc>
        <w:tc>
          <w:tcPr>
            <w:tcW w:w="270" w:type="dxa"/>
          </w:tcPr>
          <w:p w14:paraId="64650C88" w14:textId="77777777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B5BC1C" w14:textId="100EB82F" w:rsidR="007029FA" w:rsidRPr="00C43507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98,561</w:t>
            </w:r>
          </w:p>
        </w:tc>
        <w:tc>
          <w:tcPr>
            <w:tcW w:w="270" w:type="dxa"/>
          </w:tcPr>
          <w:p w14:paraId="1661390B" w14:textId="77777777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EAA81" w14:textId="48337E90" w:rsidR="007029FA" w:rsidRPr="009E3BC3" w:rsidRDefault="007029FA" w:rsidP="005A2B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181,484</w:t>
            </w:r>
          </w:p>
        </w:tc>
        <w:tc>
          <w:tcPr>
            <w:tcW w:w="270" w:type="dxa"/>
          </w:tcPr>
          <w:p w14:paraId="48FFDC52" w14:textId="77777777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41E3E" w14:textId="7BCD4B16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(6,645)</w:t>
            </w:r>
          </w:p>
        </w:tc>
        <w:tc>
          <w:tcPr>
            <w:tcW w:w="270" w:type="dxa"/>
          </w:tcPr>
          <w:p w14:paraId="0AF8EBF2" w14:textId="77777777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8057F8" w14:textId="35A0E8D1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(44,646)</w:t>
            </w:r>
          </w:p>
        </w:tc>
        <w:tc>
          <w:tcPr>
            <w:tcW w:w="270" w:type="dxa"/>
          </w:tcPr>
          <w:p w14:paraId="78BB6948" w14:textId="77777777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8C2E518" w14:textId="17BD7221" w:rsidR="007029FA" w:rsidRPr="009E3BC3" w:rsidRDefault="007029FA" w:rsidP="007029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(51,291)</w:t>
            </w:r>
          </w:p>
        </w:tc>
      </w:tr>
      <w:tr w:rsidR="007029FA" w:rsidRPr="009E3BC3" w14:paraId="7C4A9DF7" w14:textId="77777777" w:rsidTr="003E34AB">
        <w:trPr>
          <w:trHeight w:val="419"/>
        </w:trPr>
        <w:tc>
          <w:tcPr>
            <w:tcW w:w="4503" w:type="dxa"/>
            <w:gridSpan w:val="2"/>
          </w:tcPr>
          <w:p w14:paraId="39DA3A31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F7393B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B2E3A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093DD6" w14:textId="77777777" w:rsidR="007029FA" w:rsidRPr="009E35D1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6219F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CD1FFF" w14:textId="77777777" w:rsidR="007029FA" w:rsidRPr="009E35D1" w:rsidRDefault="007029FA" w:rsidP="007029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CD921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94934C" w14:textId="2AD612D2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3AFD6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5DD8DCA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571B2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37A87C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76952" w14:textId="77777777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43A06B8B" w14:textId="3024F985" w:rsidR="007029FA" w:rsidRPr="009E3BC3" w:rsidRDefault="007029FA" w:rsidP="00702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8"/>
      <w:bookmarkEnd w:id="9"/>
    </w:tbl>
    <w:p w14:paraId="4EC8E820" w14:textId="77777777" w:rsidR="00C422B7" w:rsidRPr="009E3BC3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422B7" w:rsidRPr="009E3BC3" w:rsidSect="00F97149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7DE0BB" w14:textId="77777777" w:rsidR="002547E7" w:rsidRPr="007F278E" w:rsidRDefault="002547E7" w:rsidP="0030706E">
      <w:pPr>
        <w:pStyle w:val="block"/>
        <w:tabs>
          <w:tab w:val="left" w:pos="720"/>
          <w:tab w:val="left" w:pos="990"/>
        </w:tabs>
        <w:spacing w:after="0" w:line="240" w:lineRule="atLeast"/>
        <w:ind w:left="1440" w:hanging="4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9E3BC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42315E3" w14:textId="77777777" w:rsidR="002547E7" w:rsidRPr="009E3BC3" w:rsidRDefault="002547E7" w:rsidP="0095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B88E5" w14:textId="0DF5944E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C00B16"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46701D">
        <w:rPr>
          <w:rFonts w:asciiTheme="majorBidi" w:hAnsiTheme="majorBidi" w:cstheme="majorBidi" w:hint="cs"/>
          <w:sz w:val="30"/>
          <w:szCs w:val="30"/>
          <w:cs/>
          <w:lang w:bidi="th-TH"/>
        </w:rPr>
        <w:t>บาทที่มีต่อสกุลเงินต่างประเทศ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</w:t>
      </w:r>
      <w:r w:rsidR="0046701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ทางการเงินในสกุลเงินตราต่างประเทศ</w:t>
      </w:r>
      <w:r w:rsidR="003F6F0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46701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</w:t>
      </w:r>
      <w:r w:rsidR="00965D38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ข้อสมมติที่ว่าตัวแปรอื่นเป็นอัตราคงที่ </w:t>
      </w:r>
    </w:p>
    <w:p w14:paraId="128F9475" w14:textId="77777777" w:rsidR="002547E7" w:rsidRPr="009E3BC3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64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440"/>
        <w:gridCol w:w="180"/>
        <w:gridCol w:w="1354"/>
      </w:tblGrid>
      <w:tr w:rsidR="00332AE3" w:rsidRPr="009E3BC3" w14:paraId="2EA38C51" w14:textId="77777777" w:rsidTr="003E6F7C">
        <w:trPr>
          <w:trHeight w:val="218"/>
          <w:tblHeader/>
        </w:trPr>
        <w:tc>
          <w:tcPr>
            <w:tcW w:w="4410" w:type="dxa"/>
          </w:tcPr>
          <w:p w14:paraId="293F091F" w14:textId="77777777" w:rsidR="00332AE3" w:rsidRPr="009E3BC3" w:rsidRDefault="00332AE3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4"/>
          </w:tcPr>
          <w:p w14:paraId="2C1B4E9C" w14:textId="0A8B6C07" w:rsidR="00332AE3" w:rsidRPr="009E3BC3" w:rsidRDefault="00332AE3" w:rsidP="00332AE3">
            <w:pPr>
              <w:pStyle w:val="acctmergecolhdg"/>
              <w:spacing w:line="240" w:lineRule="auto"/>
              <w:ind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4F47A5" w:rsidRPr="009E3BC3" w14:paraId="29B2E1FC" w14:textId="77777777" w:rsidTr="002015D4">
        <w:trPr>
          <w:trHeight w:val="218"/>
          <w:tblHeader/>
        </w:trPr>
        <w:tc>
          <w:tcPr>
            <w:tcW w:w="4410" w:type="dxa"/>
          </w:tcPr>
          <w:p w14:paraId="534ACA81" w14:textId="25C464D2" w:rsidR="004F47A5" w:rsidRPr="008C18BE" w:rsidRDefault="00FA2624" w:rsidP="00E1589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774790D9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4" w:type="dxa"/>
            <w:gridSpan w:val="3"/>
            <w:hideMark/>
          </w:tcPr>
          <w:p w14:paraId="0F8CDACF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F47A5" w:rsidRPr="009E3BC3" w14:paraId="1F755119" w14:textId="77777777" w:rsidTr="003E6F7C">
        <w:trPr>
          <w:tblHeader/>
        </w:trPr>
        <w:tc>
          <w:tcPr>
            <w:tcW w:w="4410" w:type="dxa"/>
          </w:tcPr>
          <w:p w14:paraId="4E944F85" w14:textId="5159616F" w:rsidR="004F47A5" w:rsidRPr="008C18BE" w:rsidRDefault="004F47A5" w:rsidP="006556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ABB8C64" w14:textId="77777777" w:rsidR="004F47A5" w:rsidRPr="008C18BE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805A174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B0FEA23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C95F217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F47A5" w:rsidRPr="009E3BC3" w14:paraId="59401122" w14:textId="77777777" w:rsidTr="002015D4">
        <w:trPr>
          <w:tblHeader/>
        </w:trPr>
        <w:tc>
          <w:tcPr>
            <w:tcW w:w="4410" w:type="dxa"/>
          </w:tcPr>
          <w:p w14:paraId="72B4DF8E" w14:textId="77777777" w:rsidR="004F47A5" w:rsidRPr="008C18BE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142A0" w14:textId="77777777" w:rsidR="004F47A5" w:rsidRPr="008C18BE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4" w:type="dxa"/>
            <w:gridSpan w:val="3"/>
          </w:tcPr>
          <w:p w14:paraId="0595A74E" w14:textId="77777777" w:rsidR="004F47A5" w:rsidRPr="008C18BE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18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5618" w:rsidRPr="009E3BC3" w14:paraId="0365690B" w14:textId="77777777" w:rsidTr="002015D4">
        <w:trPr>
          <w:tblHeader/>
        </w:trPr>
        <w:tc>
          <w:tcPr>
            <w:tcW w:w="4410" w:type="dxa"/>
          </w:tcPr>
          <w:p w14:paraId="000664EB" w14:textId="3EF083AE" w:rsidR="00655618" w:rsidRPr="008C18BE" w:rsidRDefault="00655618" w:rsidP="00655618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8C18B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52E37"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05A490A" w14:textId="77777777" w:rsidR="00655618" w:rsidRPr="008C18BE" w:rsidRDefault="00655618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72B0CAEA" w14:textId="77777777" w:rsidR="00655618" w:rsidRPr="008C18BE" w:rsidRDefault="00655618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46B54" w:rsidRPr="009E3BC3" w14:paraId="48B67F16" w14:textId="77777777" w:rsidTr="00F97149">
        <w:tc>
          <w:tcPr>
            <w:tcW w:w="4410" w:type="dxa"/>
            <w:hideMark/>
          </w:tcPr>
          <w:p w14:paraId="09DE2F3B" w14:textId="49BCFCD4" w:rsidR="00B46B54" w:rsidRPr="008C18BE" w:rsidRDefault="00B46B54" w:rsidP="00B46B5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8C18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 w:rsidR="008D7725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C690CC" w14:textId="2AD33FDE" w:rsidR="00B46B54" w:rsidRPr="008C18BE" w:rsidRDefault="00B46B54" w:rsidP="00B46B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7BADBBF2" w14:textId="08E21DAC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6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3102AF3" w14:textId="77777777" w:rsidR="00B46B54" w:rsidRPr="008C18BE" w:rsidRDefault="00B46B54" w:rsidP="00B46B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C85D1" w14:textId="55192115" w:rsidR="00B46B54" w:rsidRPr="008C18BE" w:rsidRDefault="00296901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3,279</w:t>
            </w:r>
          </w:p>
        </w:tc>
      </w:tr>
      <w:tr w:rsidR="00B46B54" w:rsidRPr="009E3BC3" w14:paraId="7C34DA87" w14:textId="77777777" w:rsidTr="00F97149">
        <w:tc>
          <w:tcPr>
            <w:tcW w:w="4410" w:type="dxa"/>
          </w:tcPr>
          <w:p w14:paraId="3C3CBC43" w14:textId="43EC0C6F" w:rsidR="00B46B54" w:rsidRPr="008C18BE" w:rsidRDefault="00B46B54" w:rsidP="00B46B5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14:paraId="010F38BA" w14:textId="30E0AD36" w:rsidR="00B46B54" w:rsidRPr="008C18BE" w:rsidRDefault="00B46B54" w:rsidP="00B46B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3FFFD7A4" w14:textId="665562F2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(830)</w:t>
            </w:r>
          </w:p>
        </w:tc>
        <w:tc>
          <w:tcPr>
            <w:tcW w:w="180" w:type="dxa"/>
          </w:tcPr>
          <w:p w14:paraId="55007E87" w14:textId="77777777" w:rsidR="00B46B54" w:rsidRPr="008C18BE" w:rsidRDefault="00B46B54" w:rsidP="00B46B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02DF15" w14:textId="2FB083E2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  <w:tr w:rsidR="00B46B54" w:rsidRPr="009E3BC3" w14:paraId="5F3F7517" w14:textId="77777777" w:rsidTr="003E6F7C">
        <w:tc>
          <w:tcPr>
            <w:tcW w:w="4410" w:type="dxa"/>
          </w:tcPr>
          <w:p w14:paraId="0BC96AE2" w14:textId="014DE64A" w:rsidR="00B46B54" w:rsidRPr="008C18BE" w:rsidRDefault="00B46B54" w:rsidP="00B46B5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เงินรูเปีย</w:t>
            </w:r>
            <w:r w:rsidR="008D7725"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60" w:type="dxa"/>
            <w:shd w:val="clear" w:color="auto" w:fill="auto"/>
          </w:tcPr>
          <w:p w14:paraId="49160E08" w14:textId="0545FA00" w:rsidR="00B46B54" w:rsidRPr="008C18BE" w:rsidRDefault="00B46B54" w:rsidP="00B46B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6E253001" w14:textId="03D6668A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6901">
              <w:rPr>
                <w:rFonts w:asciiTheme="majorBidi" w:hAnsiTheme="majorBidi" w:cstheme="majorBidi"/>
                <w:sz w:val="30"/>
                <w:szCs w:val="30"/>
              </w:rPr>
              <w:t>4,955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AF942C" w14:textId="77777777" w:rsidR="00B46B54" w:rsidRPr="008C18BE" w:rsidRDefault="00B46B54" w:rsidP="00B46B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D40E90" w14:textId="157E9EC4" w:rsidR="00B46B54" w:rsidRPr="008C18BE" w:rsidRDefault="00296901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4,955</w:t>
            </w:r>
          </w:p>
        </w:tc>
      </w:tr>
      <w:tr w:rsidR="00B46B54" w:rsidRPr="009E3BC3" w14:paraId="20A74259" w14:textId="77777777" w:rsidTr="003E6F7C">
        <w:tc>
          <w:tcPr>
            <w:tcW w:w="4410" w:type="dxa"/>
          </w:tcPr>
          <w:p w14:paraId="29140768" w14:textId="77777777" w:rsidR="00B46B54" w:rsidRPr="008C18BE" w:rsidRDefault="00B46B54" w:rsidP="00B46B5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6CF2AF" w14:textId="77777777" w:rsidR="00B46B54" w:rsidRPr="008C18BE" w:rsidRDefault="00B46B54" w:rsidP="00B46B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6C524" w14:textId="77777777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DE4F" w14:textId="77777777" w:rsidR="00B46B54" w:rsidRPr="008C18BE" w:rsidRDefault="00B46B54" w:rsidP="00B46B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8E2ED4" w14:textId="77777777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6B54" w:rsidRPr="009E3BC3" w14:paraId="78480D4E" w14:textId="77777777" w:rsidTr="001B6824">
        <w:trPr>
          <w:tblHeader/>
        </w:trPr>
        <w:tc>
          <w:tcPr>
            <w:tcW w:w="4410" w:type="dxa"/>
          </w:tcPr>
          <w:p w14:paraId="10465E40" w14:textId="756DB53B" w:rsidR="00B46B54" w:rsidRPr="008C18BE" w:rsidRDefault="00B46B54" w:rsidP="00B46B54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18B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8C18B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C18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69A6855" w14:textId="77777777" w:rsidR="00B46B54" w:rsidRPr="008C18BE" w:rsidRDefault="00B46B54" w:rsidP="00B46B54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1CA16FBB" w14:textId="77777777" w:rsidR="00B46B54" w:rsidRPr="008C18BE" w:rsidRDefault="00B46B54" w:rsidP="00B46B5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46B54" w:rsidRPr="009E3BC3" w14:paraId="574BF92F" w14:textId="77777777" w:rsidTr="001B6824">
        <w:tc>
          <w:tcPr>
            <w:tcW w:w="4410" w:type="dxa"/>
            <w:hideMark/>
          </w:tcPr>
          <w:p w14:paraId="7F336843" w14:textId="77777777" w:rsidR="00B46B54" w:rsidRPr="008C18BE" w:rsidRDefault="00B46B54" w:rsidP="00B46B5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233C726" w14:textId="03979BBE" w:rsidR="00B46B54" w:rsidRPr="008C18BE" w:rsidRDefault="00B46B54" w:rsidP="00B46B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476C03E6" w14:textId="7AAD0850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</w:rPr>
              <w:t>(315)</w:t>
            </w:r>
          </w:p>
        </w:tc>
        <w:tc>
          <w:tcPr>
            <w:tcW w:w="180" w:type="dxa"/>
          </w:tcPr>
          <w:p w14:paraId="15DE7B94" w14:textId="77777777" w:rsidR="00B46B54" w:rsidRPr="008C18BE" w:rsidRDefault="00B46B54" w:rsidP="00B46B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379B42" w14:textId="332E3FFF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B46B54" w:rsidRPr="009E3BC3" w14:paraId="2EF0F249" w14:textId="77777777" w:rsidTr="001B6824">
        <w:tc>
          <w:tcPr>
            <w:tcW w:w="4410" w:type="dxa"/>
          </w:tcPr>
          <w:p w14:paraId="78DD2996" w14:textId="77777777" w:rsidR="00B46B54" w:rsidRPr="008C18BE" w:rsidRDefault="00B46B54" w:rsidP="00B46B5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8C1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7914D09" w14:textId="669EF853" w:rsidR="00B46B54" w:rsidRPr="008C18BE" w:rsidRDefault="00B46B54" w:rsidP="00B46B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C4541AF" w14:textId="30AD4A92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</w:rPr>
              <w:t>(2,060)</w:t>
            </w:r>
          </w:p>
        </w:tc>
        <w:tc>
          <w:tcPr>
            <w:tcW w:w="180" w:type="dxa"/>
          </w:tcPr>
          <w:p w14:paraId="07F5DA9A" w14:textId="77777777" w:rsidR="00B46B54" w:rsidRPr="008C18BE" w:rsidRDefault="00B46B54" w:rsidP="00B46B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CFFB84" w14:textId="7922578D" w:rsidR="00B46B54" w:rsidRPr="008C18BE" w:rsidRDefault="00B46B54" w:rsidP="00B46B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18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2,060</w:t>
            </w:r>
          </w:p>
        </w:tc>
      </w:tr>
    </w:tbl>
    <w:p w14:paraId="6FEE4A83" w14:textId="4E27CBCD" w:rsidR="0046701D" w:rsidRDefault="0046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4BDAD5D" w14:textId="676DB89E" w:rsidR="001C5D85" w:rsidRPr="009E3BC3" w:rsidRDefault="001C5D85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4BB08746" w14:textId="77777777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E0CD482" w14:textId="3FE7A883" w:rsidR="00F0426B" w:rsidRDefault="001C5D85" w:rsidP="007F278E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5063F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B7D6C" w:rsidRPr="0046701D">
        <w:rPr>
          <w:rFonts w:asciiTheme="majorBidi" w:hAnsiTheme="majorBidi" w:hint="cs"/>
          <w:sz w:val="30"/>
          <w:szCs w:val="30"/>
          <w:cs/>
        </w:rPr>
        <w:t>อย่างสม่ำเสมอโดย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14FC0321" w14:textId="35387F16" w:rsidR="007F278E" w:rsidRDefault="007F2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BF0EB8" w14:textId="77777777" w:rsidR="00273916" w:rsidRPr="009E3BC3" w:rsidRDefault="00A22316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00B2069" w14:textId="77777777" w:rsidR="006E6969" w:rsidRPr="009E3BC3" w:rsidRDefault="006E6969" w:rsidP="00296901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440"/>
      </w:tblGrid>
      <w:tr w:rsidR="00BB4393" w:rsidRPr="009E3BC3" w14:paraId="0ABF21AD" w14:textId="77777777" w:rsidTr="00030B1F">
        <w:tc>
          <w:tcPr>
            <w:tcW w:w="5850" w:type="dxa"/>
          </w:tcPr>
          <w:p w14:paraId="0312E173" w14:textId="401C7DE3" w:rsidR="00BB4393" w:rsidRPr="009E3BC3" w:rsidRDefault="00FA2624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330" w:type="dxa"/>
            <w:gridSpan w:val="3"/>
          </w:tcPr>
          <w:p w14:paraId="065FB3D3" w14:textId="0DF81DBB" w:rsidR="00BB4393" w:rsidRPr="009E3BC3" w:rsidRDefault="00BB4393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393" w:rsidRPr="009E3BC3" w14:paraId="44AE9B10" w14:textId="77777777" w:rsidTr="00030B1F">
        <w:tc>
          <w:tcPr>
            <w:tcW w:w="5850" w:type="dxa"/>
          </w:tcPr>
          <w:p w14:paraId="617B9A40" w14:textId="77777777" w:rsidR="00BB4393" w:rsidRPr="009E3BC3" w:rsidRDefault="00BB4393" w:rsidP="00F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D97020" w14:textId="259FD2C0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7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AF6485" w14:textId="77777777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B04DE8" w14:textId="5C59A36D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7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B4393" w:rsidRPr="009E3BC3" w14:paraId="0D690D5F" w14:textId="77777777" w:rsidTr="00030B1F">
        <w:tc>
          <w:tcPr>
            <w:tcW w:w="5850" w:type="dxa"/>
          </w:tcPr>
          <w:p w14:paraId="177234C5" w14:textId="3A916FCC" w:rsidR="00BB4393" w:rsidRPr="009E3BC3" w:rsidRDefault="00F16897" w:rsidP="00784D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3330" w:type="dxa"/>
            <w:gridSpan w:val="3"/>
          </w:tcPr>
          <w:p w14:paraId="4D2B33A5" w14:textId="52DD2E93" w:rsidR="00BB4393" w:rsidRPr="009E3BC3" w:rsidRDefault="00BB4393" w:rsidP="00030B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7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278E" w:rsidRPr="009E3BC3" w14:paraId="7E1D238F" w14:textId="77777777" w:rsidTr="00030B1F">
        <w:tc>
          <w:tcPr>
            <w:tcW w:w="5850" w:type="dxa"/>
          </w:tcPr>
          <w:p w14:paraId="5C78E630" w14:textId="77777777" w:rsidR="007F278E" w:rsidRPr="009E3BC3" w:rsidRDefault="007F278E" w:rsidP="007F278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2523A903" w14:textId="5E2D9820" w:rsidR="007F278E" w:rsidRPr="009E3BC3" w:rsidRDefault="001E618B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7AF4E" w14:textId="77777777" w:rsidR="007F278E" w:rsidRPr="009E3BC3" w:rsidRDefault="007F278E" w:rsidP="007F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D2DA8" w14:textId="28F2952A" w:rsidR="007F278E" w:rsidRPr="009E3BC3" w:rsidRDefault="007F278E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44,646</w:t>
            </w:r>
          </w:p>
        </w:tc>
      </w:tr>
      <w:tr w:rsidR="007F278E" w:rsidRPr="009E3BC3" w14:paraId="7C0D07D5" w14:textId="77777777" w:rsidTr="00030B1F">
        <w:tc>
          <w:tcPr>
            <w:tcW w:w="5850" w:type="dxa"/>
          </w:tcPr>
          <w:p w14:paraId="3EEA223B" w14:textId="77777777" w:rsidR="007F278E" w:rsidRPr="009E3BC3" w:rsidRDefault="007F278E" w:rsidP="007F27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620" w:type="dxa"/>
          </w:tcPr>
          <w:p w14:paraId="372FFFE2" w14:textId="431D1386" w:rsidR="007F278E" w:rsidRPr="009E3BC3" w:rsidRDefault="00EE0EA9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228,362</w:t>
            </w:r>
          </w:p>
        </w:tc>
        <w:tc>
          <w:tcPr>
            <w:tcW w:w="270" w:type="dxa"/>
          </w:tcPr>
          <w:p w14:paraId="477861C2" w14:textId="77777777" w:rsidR="007F278E" w:rsidRPr="009E3BC3" w:rsidRDefault="007F278E" w:rsidP="007F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B3574" w14:textId="3148C6C6" w:rsidR="007F278E" w:rsidRPr="009E3BC3" w:rsidRDefault="007F278E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194,812</w:t>
            </w:r>
          </w:p>
        </w:tc>
      </w:tr>
      <w:tr w:rsidR="00746366" w:rsidRPr="009E3BC3" w14:paraId="0CF2F460" w14:textId="77777777" w:rsidTr="00030B1F">
        <w:tc>
          <w:tcPr>
            <w:tcW w:w="5850" w:type="dxa"/>
          </w:tcPr>
          <w:p w14:paraId="003C5C2D" w14:textId="068673D6" w:rsidR="00746366" w:rsidRPr="009E3BC3" w:rsidRDefault="00746366" w:rsidP="007F27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หนังสือค้ำประกันจากสภาบันการเงิน</w:t>
            </w:r>
          </w:p>
        </w:tc>
        <w:tc>
          <w:tcPr>
            <w:tcW w:w="1620" w:type="dxa"/>
          </w:tcPr>
          <w:p w14:paraId="26A8E565" w14:textId="27EE35A8" w:rsidR="00746366" w:rsidRPr="009E3BC3" w:rsidRDefault="005C5CD1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  <w:tc>
          <w:tcPr>
            <w:tcW w:w="270" w:type="dxa"/>
          </w:tcPr>
          <w:p w14:paraId="38750C44" w14:textId="77777777" w:rsidR="00746366" w:rsidRPr="009E3BC3" w:rsidRDefault="00746366" w:rsidP="007F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6453E2" w14:textId="5C4227C1" w:rsidR="00746366" w:rsidRDefault="005C5CD1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7F278E" w:rsidRPr="009E3BC3" w14:paraId="283C40B1" w14:textId="77777777" w:rsidTr="00030B1F">
        <w:tc>
          <w:tcPr>
            <w:tcW w:w="5850" w:type="dxa"/>
          </w:tcPr>
          <w:p w14:paraId="7D4CC7B1" w14:textId="12EB56E8" w:rsidR="007F278E" w:rsidRPr="007408B3" w:rsidRDefault="007F278E" w:rsidP="007F27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8B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620" w:type="dxa"/>
          </w:tcPr>
          <w:p w14:paraId="0595C658" w14:textId="33106887" w:rsidR="007F278E" w:rsidRPr="007408B3" w:rsidRDefault="005A2702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6C6F4" w14:textId="77777777" w:rsidR="007F278E" w:rsidRPr="007408B3" w:rsidRDefault="007F278E" w:rsidP="007F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6B6630" w14:textId="6DA6B584" w:rsidR="007F278E" w:rsidRPr="007408B3" w:rsidRDefault="007F278E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08B3">
              <w:rPr>
                <w:rFonts w:asciiTheme="majorBidi" w:hAnsiTheme="majorBidi" w:cstheme="majorBidi"/>
                <w:sz w:val="30"/>
                <w:szCs w:val="30"/>
              </w:rPr>
              <w:t>18,666</w:t>
            </w:r>
          </w:p>
        </w:tc>
      </w:tr>
      <w:tr w:rsidR="007F278E" w:rsidRPr="009E3BC3" w14:paraId="15DCD35B" w14:textId="77777777" w:rsidTr="00030B1F">
        <w:tc>
          <w:tcPr>
            <w:tcW w:w="5850" w:type="dxa"/>
          </w:tcPr>
          <w:p w14:paraId="1AF27A2E" w14:textId="77777777" w:rsidR="007F278E" w:rsidRPr="009E3BC3" w:rsidRDefault="007F278E" w:rsidP="007F27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45FDAB" w14:textId="23537A8F" w:rsidR="007F278E" w:rsidRPr="009E3BC3" w:rsidRDefault="005A2702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241,812</w:t>
            </w:r>
          </w:p>
        </w:tc>
        <w:tc>
          <w:tcPr>
            <w:tcW w:w="270" w:type="dxa"/>
          </w:tcPr>
          <w:p w14:paraId="0F21637D" w14:textId="77777777" w:rsidR="007F278E" w:rsidRPr="009E3BC3" w:rsidRDefault="007F278E" w:rsidP="007F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F26823" w14:textId="622C45B4" w:rsidR="007F278E" w:rsidRPr="009E3BC3" w:rsidRDefault="0001620C" w:rsidP="007F27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271,574</w:t>
            </w:r>
          </w:p>
        </w:tc>
      </w:tr>
    </w:tbl>
    <w:p w14:paraId="6009B734" w14:textId="77777777" w:rsidR="00FA2624" w:rsidRPr="009E3BC3" w:rsidRDefault="00FA2624" w:rsidP="00746366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A077F" w14:textId="690C6E76" w:rsidR="00F34BE7" w:rsidRPr="0095149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14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สัญญาสำคัญที่ทำกับกิจการที่ไม่เกี่ยวข้องกัน</w:t>
      </w:r>
    </w:p>
    <w:p w14:paraId="0EBE6B41" w14:textId="77777777" w:rsidR="00F34BE7" w:rsidRPr="0095149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56778" w14:textId="497BF1F5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F278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3864" w:rsidRPr="0095149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951492">
        <w:rPr>
          <w:rFonts w:asciiTheme="majorBidi" w:hAnsiTheme="majorBidi" w:cstheme="majorBidi"/>
          <w:sz w:val="30"/>
          <w:szCs w:val="30"/>
          <w:cs/>
          <w:lang w:val="en-US"/>
        </w:rPr>
        <w:t>่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 ดังนี้</w:t>
      </w:r>
    </w:p>
    <w:p w14:paraId="47FF2BAD" w14:textId="77777777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B77D2" w14:textId="21DC75DD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C3143B" w:rsidRPr="00951492">
        <w:rPr>
          <w:rFonts w:asciiTheme="majorBidi" w:hAnsiTheme="majorBidi" w:cstheme="majorBidi"/>
          <w:i/>
          <w:iCs/>
          <w:sz w:val="30"/>
          <w:szCs w:val="30"/>
          <w:cs/>
        </w:rPr>
        <w:t>แต่งตั้งผู้</w:t>
      </w: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จัดจำหน่ายสินค้า</w:t>
      </w:r>
      <w:r w:rsidR="001E3A66" w:rsidRPr="0095149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`</w:t>
      </w:r>
    </w:p>
    <w:p w14:paraId="3B708350" w14:textId="77777777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E19D1" w14:textId="5D8EA77F" w:rsidR="00951492" w:rsidRDefault="00951492" w:rsidP="00CD28D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1492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บริษัทมีสัญญาแต่งตั้งผู้จัดจำหน่ายสินค้า</w:t>
      </w:r>
      <w:r w:rsidRPr="00951492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ส</w:t>
      </w:r>
      <w:r w:rsidRPr="00951492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อง</w:t>
      </w:r>
      <w:r w:rsidRPr="00951492">
        <w:rPr>
          <w:rFonts w:asciiTheme="majorBidi" w:hAnsiTheme="majorBidi" w:cstheme="majorBidi"/>
          <w:spacing w:val="-3"/>
          <w:sz w:val="30"/>
          <w:szCs w:val="30"/>
          <w:cs/>
        </w:rPr>
        <w:t>ฉบับกับบริษัทในประเทศ</w:t>
      </w:r>
      <w:r w:rsidR="009F713E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สองแห่ง</w:t>
      </w:r>
      <w:r w:rsidRPr="00951492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</w:t>
      </w:r>
      <w:r w:rsidR="00CD28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28D8">
        <w:rPr>
          <w:rFonts w:asciiTheme="majorBidi" w:hAnsiTheme="majorBidi" w:cstheme="majorBidi"/>
          <w:sz w:val="30"/>
          <w:szCs w:val="30"/>
          <w:cs/>
        </w:rPr>
        <w:br/>
      </w:r>
      <w:r w:rsidRPr="00951492">
        <w:rPr>
          <w:rFonts w:asciiTheme="majorBidi" w:hAnsiTheme="majorBidi" w:cstheme="majorBidi"/>
          <w:sz w:val="30"/>
          <w:szCs w:val="30"/>
          <w:cs/>
        </w:rPr>
        <w:t>ตก</w:t>
      </w:r>
      <w:r w:rsidRPr="00B619F9">
        <w:rPr>
          <w:rFonts w:asciiTheme="majorBidi" w:hAnsiTheme="majorBidi" w:cstheme="majorBidi"/>
          <w:spacing w:val="13"/>
          <w:sz w:val="30"/>
          <w:szCs w:val="30"/>
          <w:cs/>
        </w:rPr>
        <w:t>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และสามารถต่ออายุสัญญาได้โดยอัตโนมัติครั้งละ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เดือนก่อนวันสิ้นสุดสัญญา สัญญาฉบับที่สองมีผลบังคับใช้ตั้งแต่วันที่</w:t>
      </w:r>
      <w:r w:rsidRPr="0095149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9690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9690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B647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>และมีการต่ออายุสัญญาอีก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 3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ตั้งแต่วันที่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C4B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ตุลาคม </w:t>
      </w:r>
      <w:r w:rsidR="007C4BE0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11B94199" w14:textId="77777777" w:rsidR="000F5268" w:rsidRDefault="000F52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C9BD0" w14:textId="77777777" w:rsidR="00601138" w:rsidRPr="00F64452" w:rsidRDefault="00601138" w:rsidP="00BB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F64452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สัญญาซื้อขายก๊าซธรรมชาติ</w:t>
      </w:r>
    </w:p>
    <w:p w14:paraId="0F024C3D" w14:textId="7A23F1BF" w:rsidR="00EC7506" w:rsidRPr="00F64452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633732F" w14:textId="49BC7276" w:rsidR="00601138" w:rsidRPr="00F64452" w:rsidRDefault="0060113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6445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>มีสัญญา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F64452">
        <w:rPr>
          <w:rFonts w:asciiTheme="majorBidi" w:hAnsiTheme="majorBidi" w:cstheme="majorBidi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ที่กำหนดไว้ในสัญญา สัญญาฉบับนี้มีผลบังคับใช้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F6445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386F" w:rsidRPr="00F6445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F6445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64452" w:rsidRPr="00F6445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>และ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F64452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ได้โดย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แจ้งเป็นลายลักษณ์อักษรไม่น้อยกว่า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>วัน</w:t>
      </w:r>
      <w:r w:rsidR="00211566" w:rsidRPr="00F64452">
        <w:rPr>
          <w:rFonts w:asciiTheme="majorBidi" w:hAnsiTheme="majorBidi" w:cstheme="majorBidi"/>
          <w:sz w:val="30"/>
          <w:szCs w:val="30"/>
          <w:cs/>
        </w:rPr>
        <w:t>ก่อน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09097B" w:rsidRPr="00F64452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211566" w:rsidRPr="00F64452">
        <w:rPr>
          <w:rFonts w:asciiTheme="majorBidi" w:hAnsiTheme="majorBidi" w:cstheme="majorBidi"/>
          <w:sz w:val="30"/>
          <w:szCs w:val="30"/>
          <w:cs/>
        </w:rPr>
        <w:t>วันสิ้นสุดสัญญา</w:t>
      </w:r>
    </w:p>
    <w:p w14:paraId="5ED6C6A9" w14:textId="0C6C8842" w:rsidR="004D0288" w:rsidRDefault="004D028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3AB40945" w14:textId="27D465DF" w:rsidR="0075245E" w:rsidRDefault="0075245E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1A54F2A2" w14:textId="77777777" w:rsidR="0075245E" w:rsidRPr="000F5268" w:rsidRDefault="0075245E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70903382" w14:textId="77777777" w:rsidR="003C25B9" w:rsidRPr="005E4B9F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E4B9F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5E4B9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ขนส่ง</w:t>
      </w:r>
      <w:r w:rsidR="00384607" w:rsidRPr="005E4B9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ภายในประเทศ</w:t>
      </w:r>
    </w:p>
    <w:p w14:paraId="6714F491" w14:textId="77777777" w:rsidR="003C25B9" w:rsidRPr="005E4B9F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2081D1" w14:textId="693B33B9" w:rsidR="000F5268" w:rsidRDefault="003C25B9" w:rsidP="009514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4B9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มี</w:t>
      </w:r>
      <w:r w:rsidRPr="005E4B9F">
        <w:rPr>
          <w:rFonts w:asciiTheme="majorBidi" w:hAnsiTheme="majorBidi" w:cstheme="majorBidi"/>
          <w:sz w:val="30"/>
          <w:szCs w:val="30"/>
          <w:cs/>
        </w:rPr>
        <w:t>สัญญา</w:t>
      </w:r>
      <w:r w:rsidR="00071B0A" w:rsidRPr="005E4B9F">
        <w:rPr>
          <w:rFonts w:asciiTheme="majorBidi" w:hAnsiTheme="majorBidi" w:cstheme="majorBidi"/>
          <w:sz w:val="30"/>
          <w:szCs w:val="30"/>
          <w:cs/>
        </w:rPr>
        <w:t>ขนส่ง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ภายในประเทศ</w:t>
      </w:r>
      <w:r w:rsidRPr="005E4B9F">
        <w:rPr>
          <w:rFonts w:asciiTheme="majorBidi" w:hAnsiTheme="majorBidi" w:cstheme="majorBidi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5E4B9F">
        <w:rPr>
          <w:rFonts w:asciiTheme="majorBidi" w:hAnsiTheme="majorBidi" w:cstheme="majorBidi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852A1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5E4B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16DD" w:rsidRPr="005E4B9F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5E4B9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52A1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FA1106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5E4B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E4B9F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E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E4B9F">
        <w:rPr>
          <w:rFonts w:asciiTheme="majorBidi" w:hAnsiTheme="majorBidi" w:cstheme="majorBidi"/>
          <w:sz w:val="30"/>
          <w:szCs w:val="30"/>
        </w:rPr>
        <w:t xml:space="preserve"> </w:t>
      </w:r>
      <w:r w:rsidRPr="005E4B9F">
        <w:rPr>
          <w:rFonts w:asciiTheme="majorBidi" w:hAnsiTheme="majorBidi" w:cstheme="majorBidi"/>
          <w:sz w:val="30"/>
          <w:szCs w:val="30"/>
          <w:cs/>
        </w:rPr>
        <w:t>และสามารถต่ออายุสัญญาได้โดย</w:t>
      </w:r>
      <w:r w:rsidR="00384607" w:rsidRPr="005E4B9F">
        <w:rPr>
          <w:rFonts w:asciiTheme="majorBidi" w:hAnsiTheme="majorBidi" w:cstheme="majorBidi"/>
          <w:sz w:val="30"/>
          <w:szCs w:val="30"/>
          <w:cs/>
        </w:rPr>
        <w:t>อัตโนมัติครั้งละ</w:t>
      </w:r>
      <w:r w:rsidR="00384607" w:rsidRPr="005E4B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84607" w:rsidRPr="005E4B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  <w:r w:rsidR="00D34470" w:rsidRPr="005E4B9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84607" w:rsidRPr="005E4B9F">
        <w:rPr>
          <w:rFonts w:asciiTheme="majorBidi" w:hAnsiTheme="majorBidi" w:cstheme="majorBidi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5E4B9F">
        <w:rPr>
          <w:rFonts w:asciiTheme="majorBidi" w:hAnsiTheme="majorBidi" w:cstheme="majorBidi"/>
          <w:sz w:val="30"/>
          <w:szCs w:val="30"/>
          <w:cs/>
        </w:rPr>
        <w:t>ไม่น้อยกว่า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E4B9F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E4B9F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33577468" w14:textId="77777777" w:rsidR="00BC303E" w:rsidRDefault="00BC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68D1604" w14:textId="77777777" w:rsidR="00020DD9" w:rsidRPr="008F5DE8" w:rsidRDefault="000E2B34" w:rsidP="00524E9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5DE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AEDE4BD" w14:textId="77777777" w:rsidR="00BC303E" w:rsidRPr="008F5DE8" w:rsidRDefault="00BC303E" w:rsidP="00BC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4E3B060" w14:textId="59BE535E" w:rsidR="002C659D" w:rsidRPr="008F5DE8" w:rsidRDefault="002C659D" w:rsidP="002C659D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F5DE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F5DE8">
        <w:rPr>
          <w:rFonts w:asciiTheme="majorBidi" w:hAnsiTheme="majorBidi" w:cstheme="majorBidi"/>
          <w:sz w:val="30"/>
          <w:szCs w:val="30"/>
        </w:rPr>
        <w:t xml:space="preserve">13 </w:t>
      </w:r>
      <w:r w:rsidRPr="008F5DE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F5DE8">
        <w:rPr>
          <w:rFonts w:asciiTheme="majorBidi" w:hAnsiTheme="majorBidi" w:cstheme="majorBidi"/>
          <w:sz w:val="30"/>
          <w:szCs w:val="30"/>
        </w:rPr>
        <w:t xml:space="preserve">2566 </w:t>
      </w:r>
      <w:r w:rsidRPr="008F5DE8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F5DE8">
        <w:rPr>
          <w:rFonts w:asciiTheme="majorBidi" w:hAnsiTheme="majorBidi" w:cstheme="majorBidi"/>
          <w:sz w:val="30"/>
          <w:szCs w:val="30"/>
          <w:cs/>
        </w:rPr>
        <w:t>ประชุม</w:t>
      </w:r>
      <w:r w:rsidR="00180C37">
        <w:rPr>
          <w:rFonts w:asciiTheme="majorBidi" w:hAnsiTheme="majorBidi" w:cstheme="majorBidi" w:hint="cs"/>
          <w:sz w:val="30"/>
          <w:szCs w:val="30"/>
          <w:cs/>
        </w:rPr>
        <w:t>วิสามัญผู้ถือหุ้น</w:t>
      </w:r>
      <w:r w:rsidRPr="008F5DE8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180C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80C37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180C37">
        <w:rPr>
          <w:rFonts w:asciiTheme="majorBidi" w:hAnsiTheme="majorBidi" w:cstheme="majorBidi"/>
          <w:sz w:val="30"/>
          <w:szCs w:val="30"/>
        </w:rPr>
        <w:t>Ichi</w:t>
      </w:r>
      <w:proofErr w:type="spellEnd"/>
      <w:r w:rsidR="00180C37">
        <w:rPr>
          <w:rFonts w:asciiTheme="majorBidi" w:hAnsiTheme="majorBidi" w:cstheme="majorBidi"/>
          <w:sz w:val="30"/>
          <w:szCs w:val="30"/>
        </w:rPr>
        <w:t xml:space="preserve"> Tan Indonesia (“PTI”) </w:t>
      </w:r>
      <w:r w:rsidRPr="008F5DE8">
        <w:rPr>
          <w:rFonts w:asciiTheme="majorBidi" w:hAnsiTheme="majorBidi" w:cstheme="majorBidi"/>
          <w:sz w:val="30"/>
          <w:szCs w:val="30"/>
          <w:cs/>
        </w:rPr>
        <w:t>ได้มีมติ</w:t>
      </w:r>
      <w:r w:rsidRPr="00991BEB">
        <w:rPr>
          <w:rFonts w:asciiTheme="majorBidi" w:hAnsiTheme="majorBidi" w:cstheme="majorBidi"/>
          <w:spacing w:val="-6"/>
          <w:sz w:val="30"/>
          <w:szCs w:val="30"/>
          <w:cs/>
        </w:rPr>
        <w:t>อนุมัติ</w:t>
      </w:r>
      <w:r w:rsidRPr="00991BEB">
        <w:rPr>
          <w:rFonts w:asciiTheme="majorBidi" w:hAnsiTheme="majorBidi" w:cstheme="majorBidi" w:hint="cs"/>
          <w:spacing w:val="-6"/>
          <w:sz w:val="30"/>
          <w:szCs w:val="30"/>
          <w:cs/>
        </w:rPr>
        <w:t>การลดหุ้นเพื่อลดทุนในบริษัท</w:t>
      </w:r>
      <w:r w:rsidRPr="00991BE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91BEB">
        <w:rPr>
          <w:rFonts w:asciiTheme="majorBidi" w:hAnsiTheme="majorBidi" w:cstheme="majorBidi"/>
          <w:spacing w:val="-6"/>
          <w:sz w:val="30"/>
          <w:szCs w:val="30"/>
        </w:rPr>
        <w:t>PT</w:t>
      </w:r>
      <w:r w:rsidR="00180C37" w:rsidRPr="00991BEB">
        <w:rPr>
          <w:rFonts w:asciiTheme="majorBidi" w:hAnsiTheme="majorBidi" w:cstheme="majorBidi"/>
          <w:spacing w:val="-6"/>
          <w:sz w:val="30"/>
          <w:szCs w:val="30"/>
        </w:rPr>
        <w:t xml:space="preserve">I </w:t>
      </w:r>
      <w:r w:rsidRPr="00991BE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เป็นจำนวนเงิน </w:t>
      </w:r>
      <w:r w:rsidR="00180C37" w:rsidRPr="00991BEB">
        <w:rPr>
          <w:rFonts w:asciiTheme="majorBidi" w:hAnsiTheme="majorBidi" w:cstheme="majorBidi"/>
          <w:spacing w:val="-6"/>
          <w:sz w:val="30"/>
          <w:szCs w:val="30"/>
        </w:rPr>
        <w:t xml:space="preserve">35,000 </w:t>
      </w:r>
      <w:r w:rsidRPr="00991BE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91BE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ล้านรูเปียอินโดนีเซีย (หรือเทียบเท่า </w:t>
      </w:r>
      <w:r w:rsidR="00180C37" w:rsidRPr="00991BEB">
        <w:rPr>
          <w:rFonts w:asciiTheme="majorBidi" w:hAnsiTheme="majorBidi" w:cstheme="majorBidi"/>
          <w:spacing w:val="-6"/>
          <w:sz w:val="30"/>
          <w:szCs w:val="30"/>
        </w:rPr>
        <w:t>77.9</w:t>
      </w:r>
      <w:r w:rsidRPr="00991BE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991BEB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ล้านบาท)</w:t>
      </w:r>
      <w:r w:rsidR="007C7F61" w:rsidRPr="00FC37BE">
        <w:rPr>
          <w:rFonts w:asciiTheme="majorBidi" w:hAnsiTheme="majorBidi" w:hint="cs"/>
          <w:sz w:val="30"/>
          <w:szCs w:val="30"/>
          <w:cs/>
          <w:lang w:val="x-none" w:eastAsia="x-none"/>
        </w:rPr>
        <w:t>และการร่วมค้าได้</w:t>
      </w:r>
      <w:r w:rsidR="007C7F61" w:rsidRPr="00B11E81">
        <w:rPr>
          <w:rFonts w:asciiTheme="majorBidi" w:hAnsiTheme="majorBidi" w:hint="cs"/>
          <w:spacing w:val="-2"/>
          <w:sz w:val="30"/>
          <w:szCs w:val="30"/>
          <w:cs/>
          <w:lang w:val="x-none" w:eastAsia="x-none"/>
        </w:rPr>
        <w:t>จดทะเบียนลดทุนกับ</w:t>
      </w:r>
      <w:r w:rsidR="007C7F61" w:rsidRPr="00B11E81">
        <w:rPr>
          <w:rFonts w:asciiTheme="majorBidi" w:hAnsiTheme="majorBidi"/>
          <w:spacing w:val="-2"/>
          <w:sz w:val="30"/>
          <w:szCs w:val="30"/>
          <w:cs/>
          <w:lang w:val="x-none" w:eastAsia="x-none"/>
        </w:rPr>
        <w:t xml:space="preserve"> </w:t>
      </w:r>
      <w:r w:rsidR="007C7F61" w:rsidRPr="00B11E81">
        <w:rPr>
          <w:rFonts w:asciiTheme="majorBidi" w:hAnsiTheme="majorBidi"/>
          <w:spacing w:val="-2"/>
          <w:sz w:val="30"/>
          <w:szCs w:val="30"/>
          <w:lang w:val="x-none" w:eastAsia="x-none"/>
        </w:rPr>
        <w:t xml:space="preserve">Ministry of Law and Human Rights </w:t>
      </w:r>
      <w:r w:rsidR="007C7F61" w:rsidRPr="00B11E81">
        <w:rPr>
          <w:rFonts w:asciiTheme="majorBidi" w:hAnsiTheme="majorBidi" w:hint="cs"/>
          <w:spacing w:val="-2"/>
          <w:sz w:val="30"/>
          <w:szCs w:val="30"/>
          <w:cs/>
          <w:lang w:val="x-none" w:eastAsia="x-none"/>
        </w:rPr>
        <w:t>แล้วเมื่อวันที่</w:t>
      </w:r>
      <w:r w:rsidR="007C7F61" w:rsidRPr="00B11E81">
        <w:rPr>
          <w:rFonts w:asciiTheme="majorBidi" w:hAnsiTheme="majorBidi"/>
          <w:spacing w:val="-2"/>
          <w:sz w:val="30"/>
          <w:szCs w:val="30"/>
          <w:cs/>
          <w:lang w:val="x-none" w:eastAsia="x-none"/>
        </w:rPr>
        <w:t xml:space="preserve"> </w:t>
      </w:r>
      <w:r w:rsidR="007C7F61" w:rsidRPr="00B11E81">
        <w:rPr>
          <w:rFonts w:asciiTheme="majorBidi" w:hAnsiTheme="majorBidi"/>
          <w:spacing w:val="-2"/>
          <w:sz w:val="30"/>
          <w:szCs w:val="30"/>
          <w:lang w:val="x-none" w:eastAsia="x-none"/>
        </w:rPr>
        <w:t>1</w:t>
      </w:r>
      <w:r w:rsidR="007C7F61">
        <w:rPr>
          <w:rFonts w:asciiTheme="majorBidi" w:hAnsiTheme="majorBidi"/>
          <w:spacing w:val="-2"/>
          <w:sz w:val="30"/>
          <w:szCs w:val="30"/>
          <w:lang w:eastAsia="x-none"/>
        </w:rPr>
        <w:t>4</w:t>
      </w:r>
      <w:r w:rsidR="007C7F61" w:rsidRPr="00B11E81">
        <w:rPr>
          <w:rFonts w:asciiTheme="majorBidi" w:hAnsiTheme="majorBidi"/>
          <w:spacing w:val="-2"/>
          <w:sz w:val="30"/>
          <w:szCs w:val="30"/>
          <w:cs/>
          <w:lang w:val="x-none" w:eastAsia="x-none"/>
        </w:rPr>
        <w:t xml:space="preserve"> </w:t>
      </w:r>
      <w:r w:rsidR="007C7F61" w:rsidRPr="00B11E81">
        <w:rPr>
          <w:rFonts w:asciiTheme="majorBidi" w:hAnsiTheme="majorBidi" w:hint="cs"/>
          <w:spacing w:val="-2"/>
          <w:sz w:val="30"/>
          <w:szCs w:val="30"/>
          <w:cs/>
          <w:lang w:val="x-none" w:eastAsia="x-none"/>
        </w:rPr>
        <w:t>กุมภาพันธ์</w:t>
      </w:r>
      <w:r w:rsidR="007C7F61" w:rsidRPr="00B11E81">
        <w:rPr>
          <w:rFonts w:asciiTheme="majorBidi" w:hAnsiTheme="majorBidi"/>
          <w:spacing w:val="-2"/>
          <w:sz w:val="30"/>
          <w:szCs w:val="30"/>
          <w:cs/>
          <w:lang w:val="x-none" w:eastAsia="x-none"/>
        </w:rPr>
        <w:t xml:space="preserve"> </w:t>
      </w:r>
      <w:r w:rsidR="007C7F61" w:rsidRPr="00B11E81">
        <w:rPr>
          <w:rFonts w:asciiTheme="majorBidi" w:hAnsiTheme="majorBidi"/>
          <w:spacing w:val="-2"/>
          <w:sz w:val="30"/>
          <w:szCs w:val="30"/>
          <w:lang w:val="x-none" w:eastAsia="x-none"/>
        </w:rPr>
        <w:t>256</w:t>
      </w:r>
      <w:r w:rsidR="007C7F61">
        <w:rPr>
          <w:rFonts w:asciiTheme="majorBidi" w:hAnsiTheme="majorBidi"/>
          <w:spacing w:val="-2"/>
          <w:sz w:val="30"/>
          <w:szCs w:val="30"/>
          <w:lang w:eastAsia="x-none"/>
        </w:rPr>
        <w:t>7</w:t>
      </w:r>
    </w:p>
    <w:p w14:paraId="37F74A21" w14:textId="77777777" w:rsidR="002C659D" w:rsidRDefault="002C659D" w:rsidP="002C6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5DB8A" w14:textId="531490CC" w:rsidR="002C659D" w:rsidRDefault="006D1D74" w:rsidP="006D1D74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F5DE8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8F5D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DE8">
        <w:rPr>
          <w:rFonts w:asciiTheme="majorBidi" w:hAnsiTheme="majorBidi" w:cstheme="majorBidi"/>
          <w:sz w:val="30"/>
          <w:szCs w:val="30"/>
        </w:rPr>
        <w:t xml:space="preserve">21 </w:t>
      </w:r>
      <w:r w:rsidRPr="008F5DE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8F5DE8">
        <w:rPr>
          <w:rFonts w:asciiTheme="majorBidi" w:hAnsiTheme="majorBidi" w:cstheme="majorBidi"/>
          <w:sz w:val="30"/>
          <w:szCs w:val="30"/>
        </w:rPr>
        <w:t xml:space="preserve">2567 </w:t>
      </w:r>
      <w:r w:rsidRPr="008F5DE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ที่ประชุมคณะกรรมการของบริษัทได้มีมติอนุมัติ</w:t>
      </w:r>
      <w:r w:rsidR="002C659D">
        <w:rPr>
          <w:rFonts w:asciiTheme="majorBidi" w:hAnsiTheme="majorBidi" w:cstheme="majorBidi" w:hint="cs"/>
          <w:sz w:val="30"/>
          <w:szCs w:val="30"/>
          <w:cs/>
        </w:rPr>
        <w:t>เรื่องดังต่อไปนี้</w:t>
      </w:r>
    </w:p>
    <w:p w14:paraId="72B3EEA8" w14:textId="77777777" w:rsidR="002C659D" w:rsidRPr="002C659D" w:rsidRDefault="002C659D" w:rsidP="002C659D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1EF4E832" w14:textId="0A2B8194" w:rsidR="006D1D74" w:rsidRPr="008F5DE8" w:rsidRDefault="006D1D74" w:rsidP="002C659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17"/>
        </w:tabs>
        <w:spacing w:line="260" w:lineRule="atLeast"/>
        <w:ind w:left="1420"/>
        <w:jc w:val="thaiDistribute"/>
        <w:rPr>
          <w:rFonts w:asciiTheme="majorBidi" w:hAnsiTheme="majorBidi" w:cstheme="majorBidi"/>
          <w:sz w:val="30"/>
          <w:szCs w:val="30"/>
        </w:rPr>
      </w:pPr>
      <w:r w:rsidRPr="007218B6">
        <w:rPr>
          <w:rFonts w:asciiTheme="majorBidi" w:hAnsiTheme="majorBidi" w:cstheme="majorBidi"/>
          <w:spacing w:val="-4"/>
          <w:sz w:val="30"/>
          <w:szCs w:val="30"/>
          <w:cs/>
        </w:rPr>
        <w:t>การจัดสรรกำไรเป็นเงินปันผ</w:t>
      </w:r>
      <w:r w:rsidRPr="007218B6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7218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ประจำปี </w:t>
      </w:r>
      <w:r w:rsidRPr="007218B6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0175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สำหรับงวดวันที่ </w:t>
      </w:r>
      <w:r w:rsidR="00017569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017569">
        <w:rPr>
          <w:rFonts w:asciiTheme="majorBidi" w:hAnsiTheme="majorBidi" w:cstheme="majorBidi" w:hint="cs"/>
          <w:spacing w:val="-4"/>
          <w:sz w:val="30"/>
          <w:szCs w:val="30"/>
          <w:cs/>
        </w:rPr>
        <w:t>ตุลาคม</w:t>
      </w:r>
      <w:r w:rsidR="000175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75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วันที่ </w:t>
      </w:r>
      <w:r w:rsidR="0001756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0175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01756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017569">
        <w:rPr>
          <w:rFonts w:asciiTheme="majorBidi" w:hAnsiTheme="majorBidi" w:cstheme="majorBidi"/>
          <w:spacing w:val="-4"/>
          <w:sz w:val="30"/>
          <w:szCs w:val="30"/>
        </w:rPr>
        <w:br/>
      </w:r>
      <w:r w:rsidRPr="007218B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ในอัตราหุ้นละ </w:t>
      </w:r>
      <w:r w:rsidR="004D0E91" w:rsidRPr="007218B6">
        <w:rPr>
          <w:rFonts w:asciiTheme="majorBidi" w:hAnsiTheme="majorBidi" w:cstheme="majorBidi"/>
          <w:spacing w:val="-4"/>
          <w:sz w:val="30"/>
          <w:szCs w:val="30"/>
        </w:rPr>
        <w:t>0.50</w:t>
      </w:r>
      <w:r w:rsidRPr="007218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18B6">
        <w:rPr>
          <w:rFonts w:asciiTheme="majorBidi" w:hAnsiTheme="majorBidi" w:cstheme="majorBidi"/>
          <w:spacing w:val="-4"/>
          <w:sz w:val="30"/>
          <w:szCs w:val="30"/>
          <w:cs/>
        </w:rPr>
        <w:t>บาท เป็นจำนวนเงินทั้งสิ้น</w:t>
      </w:r>
      <w:r w:rsidRPr="007218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D0E91" w:rsidRPr="007218B6">
        <w:rPr>
          <w:rFonts w:asciiTheme="majorBidi" w:hAnsiTheme="majorBidi" w:cstheme="majorBidi"/>
          <w:spacing w:val="-4"/>
          <w:sz w:val="30"/>
          <w:szCs w:val="30"/>
        </w:rPr>
        <w:t>650</w:t>
      </w:r>
      <w:r w:rsidRPr="007218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18B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8F5DE8">
        <w:rPr>
          <w:rFonts w:asciiTheme="majorBidi" w:hAnsiTheme="majorBidi" w:cstheme="majorBidi"/>
          <w:sz w:val="30"/>
          <w:szCs w:val="30"/>
          <w:cs/>
        </w:rPr>
        <w:t xml:space="preserve"> มีกำหนดจ่ายในวันที่ </w:t>
      </w:r>
      <w:r w:rsidR="004D0E91">
        <w:rPr>
          <w:rFonts w:asciiTheme="majorBidi" w:hAnsiTheme="majorBidi" w:cstheme="majorBidi"/>
          <w:sz w:val="30"/>
          <w:szCs w:val="30"/>
        </w:rPr>
        <w:t xml:space="preserve">10 </w:t>
      </w:r>
      <w:r w:rsidR="004D0E9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F5D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DE8">
        <w:rPr>
          <w:rFonts w:asciiTheme="majorBidi" w:hAnsiTheme="majorBidi" w:cstheme="majorBidi"/>
          <w:sz w:val="30"/>
          <w:szCs w:val="30"/>
        </w:rPr>
        <w:t xml:space="preserve">2567 </w:t>
      </w:r>
      <w:r w:rsidRPr="008F5DE8">
        <w:rPr>
          <w:rFonts w:asciiTheme="majorBidi" w:hAnsiTheme="majorBidi" w:cstheme="majorBidi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เงินปันผลดังกล่าวต้องได้รับการอนุมัติครั้งสุดท้ายจากผู้ถือหุ้นของบริษัท</w:t>
      </w:r>
    </w:p>
    <w:p w14:paraId="53152B5C" w14:textId="77777777" w:rsidR="00975403" w:rsidRPr="002C659D" w:rsidRDefault="00975403" w:rsidP="002C659D">
      <w:pPr>
        <w:rPr>
          <w:rFonts w:asciiTheme="majorBidi" w:hAnsiTheme="majorBidi" w:cstheme="majorBidi"/>
          <w:sz w:val="30"/>
          <w:szCs w:val="30"/>
          <w:cs/>
        </w:rPr>
      </w:pPr>
    </w:p>
    <w:p w14:paraId="46D777A1" w14:textId="6FDBA2BF" w:rsidR="00975403" w:rsidRPr="009C5032" w:rsidRDefault="00975403" w:rsidP="009C503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17"/>
        </w:tabs>
        <w:spacing w:line="260" w:lineRule="atLeast"/>
        <w:ind w:left="1420"/>
        <w:jc w:val="thaiDistribute"/>
        <w:rPr>
          <w:rFonts w:asciiTheme="majorBidi" w:hAnsiTheme="majorBidi" w:cstheme="majorBidi"/>
          <w:sz w:val="30"/>
          <w:szCs w:val="30"/>
        </w:rPr>
      </w:pPr>
      <w:r w:rsidRPr="009C5032">
        <w:rPr>
          <w:rFonts w:asciiTheme="majorBidi" w:hAnsiTheme="majorBidi" w:hint="cs"/>
          <w:sz w:val="30"/>
          <w:szCs w:val="30"/>
          <w:cs/>
        </w:rPr>
        <w:t>การเสนอขายที่ดิน</w:t>
      </w:r>
      <w:r w:rsidR="00180C37" w:rsidRPr="009C5032">
        <w:rPr>
          <w:rFonts w:asciiTheme="majorBidi" w:hAnsiTheme="majorBidi" w:hint="cs"/>
          <w:sz w:val="30"/>
          <w:szCs w:val="30"/>
          <w:cs/>
        </w:rPr>
        <w:t xml:space="preserve">เนื้อที่ </w:t>
      </w:r>
      <w:r w:rsidR="009C5032" w:rsidRPr="009C5032">
        <w:rPr>
          <w:rFonts w:asciiTheme="majorBidi" w:hAnsiTheme="majorBidi"/>
          <w:sz w:val="30"/>
          <w:szCs w:val="30"/>
        </w:rPr>
        <w:t xml:space="preserve">72 </w:t>
      </w:r>
      <w:r w:rsidR="009C5032" w:rsidRPr="009C5032">
        <w:rPr>
          <w:rFonts w:asciiTheme="majorBidi" w:hAnsiTheme="majorBidi" w:hint="cs"/>
          <w:sz w:val="30"/>
          <w:szCs w:val="30"/>
          <w:cs/>
        </w:rPr>
        <w:t xml:space="preserve">ไร่ </w:t>
      </w:r>
      <w:r w:rsidR="009C5032" w:rsidRPr="009C5032">
        <w:rPr>
          <w:rFonts w:asciiTheme="majorBidi" w:hAnsiTheme="majorBidi"/>
          <w:sz w:val="30"/>
          <w:szCs w:val="30"/>
        </w:rPr>
        <w:t xml:space="preserve">14 </w:t>
      </w:r>
      <w:r w:rsidR="009C5032" w:rsidRPr="009C5032">
        <w:rPr>
          <w:rFonts w:asciiTheme="majorBidi" w:hAnsiTheme="majorBidi" w:hint="cs"/>
          <w:sz w:val="30"/>
          <w:szCs w:val="30"/>
          <w:cs/>
        </w:rPr>
        <w:t>ตารางวา (</w:t>
      </w:r>
      <w:r w:rsidR="00180C37" w:rsidRPr="009C5032">
        <w:rPr>
          <w:rFonts w:asciiTheme="majorBidi" w:hAnsiTheme="majorBidi"/>
          <w:sz w:val="30"/>
          <w:szCs w:val="30"/>
        </w:rPr>
        <w:t xml:space="preserve">28,814 </w:t>
      </w:r>
      <w:r w:rsidR="00180C37" w:rsidRPr="009C5032">
        <w:rPr>
          <w:rFonts w:asciiTheme="majorBidi" w:hAnsiTheme="majorBidi" w:hint="cs"/>
          <w:sz w:val="30"/>
          <w:szCs w:val="30"/>
          <w:cs/>
        </w:rPr>
        <w:t>ตารางวา</w:t>
      </w:r>
      <w:r w:rsidR="009C5032" w:rsidRPr="009C5032">
        <w:rPr>
          <w:rFonts w:asciiTheme="majorBidi" w:hAnsiTheme="majorBidi" w:hint="cs"/>
          <w:sz w:val="30"/>
          <w:szCs w:val="30"/>
          <w:cs/>
        </w:rPr>
        <w:t xml:space="preserve">) </w:t>
      </w:r>
      <w:r w:rsidR="00C650BC" w:rsidRPr="009C5032">
        <w:rPr>
          <w:rFonts w:asciiTheme="majorBidi" w:hAnsiTheme="majorBidi" w:cstheme="majorBidi" w:hint="cs"/>
          <w:sz w:val="30"/>
          <w:szCs w:val="30"/>
          <w:cs/>
        </w:rPr>
        <w:t>ที่นิคมอุตสาหกรรมโรจนะ จังหวั</w:t>
      </w:r>
      <w:r w:rsidR="009C5032" w:rsidRPr="009C5032">
        <w:rPr>
          <w:rFonts w:asciiTheme="majorBidi" w:hAnsiTheme="majorBidi" w:cstheme="majorBidi" w:hint="cs"/>
          <w:sz w:val="30"/>
          <w:szCs w:val="30"/>
          <w:cs/>
        </w:rPr>
        <w:t>ด</w:t>
      </w:r>
      <w:r w:rsidR="00C650BC" w:rsidRPr="009C5032">
        <w:rPr>
          <w:rFonts w:asciiTheme="majorBidi" w:hAnsiTheme="majorBidi" w:cstheme="majorBidi" w:hint="cs"/>
          <w:sz w:val="30"/>
          <w:szCs w:val="30"/>
          <w:cs/>
        </w:rPr>
        <w:t>พระนครศรีอยุธยา</w:t>
      </w:r>
      <w:r w:rsidR="00C650BC" w:rsidRPr="009C5032">
        <w:rPr>
          <w:rFonts w:asciiTheme="majorBidi" w:hAnsiTheme="majorBidi" w:cstheme="majorBidi"/>
          <w:sz w:val="30"/>
          <w:szCs w:val="30"/>
        </w:rPr>
        <w:t xml:space="preserve"> </w:t>
      </w:r>
      <w:r w:rsidRPr="009C5032">
        <w:rPr>
          <w:rFonts w:asciiTheme="majorBidi" w:hAnsiTheme="majorBidi" w:hint="cs"/>
          <w:sz w:val="30"/>
          <w:szCs w:val="30"/>
          <w:cs/>
        </w:rPr>
        <w:t>ให้กับบริษัท</w:t>
      </w:r>
      <w:r w:rsidR="00180C37" w:rsidRPr="009C5032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762EB3" w:rsidRPr="009C5032">
        <w:rPr>
          <w:rFonts w:asciiTheme="majorBidi" w:hAnsiTheme="majorBidi" w:hint="cs"/>
          <w:sz w:val="30"/>
          <w:szCs w:val="30"/>
          <w:cs/>
        </w:rPr>
        <w:t xml:space="preserve"> </w:t>
      </w:r>
      <w:r w:rsidR="00180C37" w:rsidRPr="009C5032">
        <w:rPr>
          <w:rFonts w:asciiTheme="majorBidi" w:hAnsiTheme="majorBidi" w:hint="cs"/>
          <w:sz w:val="30"/>
          <w:szCs w:val="30"/>
          <w:cs/>
        </w:rPr>
        <w:t xml:space="preserve">เป็นจำนวนเงินทั้งสิ้น </w:t>
      </w:r>
      <w:r w:rsidR="00180C37" w:rsidRPr="009C5032">
        <w:rPr>
          <w:rFonts w:asciiTheme="majorBidi" w:hAnsiTheme="majorBidi"/>
          <w:sz w:val="30"/>
          <w:szCs w:val="30"/>
        </w:rPr>
        <w:t xml:space="preserve">360.2 </w:t>
      </w:r>
      <w:r w:rsidR="00180C37" w:rsidRPr="009C5032">
        <w:rPr>
          <w:rFonts w:asciiTheme="majorBidi" w:hAnsiTheme="majorBidi" w:hint="cs"/>
          <w:sz w:val="30"/>
          <w:szCs w:val="30"/>
          <w:cs/>
        </w:rPr>
        <w:t>ล้านบาท</w:t>
      </w:r>
      <w:r w:rsidR="0022068D" w:rsidRPr="009C5032">
        <w:rPr>
          <w:rFonts w:asciiTheme="majorBidi" w:hAnsiTheme="majorBidi"/>
          <w:sz w:val="30"/>
          <w:szCs w:val="30"/>
        </w:rPr>
        <w:t xml:space="preserve"> </w:t>
      </w:r>
      <w:r w:rsidR="0022068D" w:rsidRPr="009C5032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9C5032" w:rsidRPr="009C5032">
        <w:rPr>
          <w:rFonts w:asciiTheme="majorBidi" w:hAnsiTheme="majorBidi" w:hint="cs"/>
          <w:sz w:val="30"/>
          <w:szCs w:val="30"/>
          <w:cs/>
        </w:rPr>
        <w:t xml:space="preserve"> </w:t>
      </w:r>
      <w:r w:rsidR="0022068D" w:rsidRPr="009C5032">
        <w:rPr>
          <w:rFonts w:asciiTheme="majorBidi" w:hAnsiTheme="majorBidi" w:hint="cs"/>
          <w:sz w:val="30"/>
          <w:szCs w:val="30"/>
          <w:cs/>
        </w:rPr>
        <w:t>การขายท</w:t>
      </w:r>
      <w:r w:rsidR="00180C37" w:rsidRPr="009C5032">
        <w:rPr>
          <w:rFonts w:asciiTheme="majorBidi" w:hAnsiTheme="majorBidi" w:hint="cs"/>
          <w:sz w:val="30"/>
          <w:szCs w:val="30"/>
          <w:cs/>
        </w:rPr>
        <w:t>ี่</w:t>
      </w:r>
      <w:r w:rsidR="0022068D" w:rsidRPr="009C5032">
        <w:rPr>
          <w:rFonts w:asciiTheme="majorBidi" w:hAnsiTheme="majorBidi" w:hint="cs"/>
          <w:sz w:val="30"/>
          <w:szCs w:val="30"/>
          <w:cs/>
        </w:rPr>
        <w:t>ด</w:t>
      </w:r>
      <w:r w:rsidR="00180C37" w:rsidRPr="009C5032">
        <w:rPr>
          <w:rFonts w:asciiTheme="majorBidi" w:hAnsiTheme="majorBidi" w:hint="cs"/>
          <w:sz w:val="30"/>
          <w:szCs w:val="30"/>
          <w:cs/>
        </w:rPr>
        <w:t>ิ</w:t>
      </w:r>
      <w:r w:rsidR="0022068D" w:rsidRPr="009C5032">
        <w:rPr>
          <w:rFonts w:asciiTheme="majorBidi" w:hAnsiTheme="majorBidi" w:hint="cs"/>
          <w:sz w:val="30"/>
          <w:szCs w:val="30"/>
          <w:cs/>
        </w:rPr>
        <w:t>น</w:t>
      </w:r>
      <w:r w:rsidR="00762EB3" w:rsidRPr="009C5032">
        <w:rPr>
          <w:rFonts w:asciiTheme="majorBidi" w:hAnsiTheme="majorBidi" w:hint="cs"/>
          <w:sz w:val="30"/>
          <w:szCs w:val="30"/>
          <w:cs/>
        </w:rPr>
        <w:t>ดังกล่าว</w:t>
      </w:r>
      <w:r w:rsidR="0022068D" w:rsidRPr="009C5032">
        <w:rPr>
          <w:rFonts w:asciiTheme="majorBidi" w:hAnsiTheme="majorBidi" w:hint="cs"/>
          <w:sz w:val="30"/>
          <w:szCs w:val="30"/>
          <w:cs/>
        </w:rPr>
        <w:t>ขึ้นอยู่กับเงื่อนไขและระยะเวลา</w:t>
      </w:r>
      <w:r w:rsidR="00180C37" w:rsidRPr="009C5032">
        <w:rPr>
          <w:rFonts w:asciiTheme="majorBidi" w:hAnsiTheme="majorBidi" w:hint="cs"/>
          <w:sz w:val="30"/>
          <w:szCs w:val="30"/>
          <w:cs/>
        </w:rPr>
        <w:t>ที่กำหนดไว้ใน</w:t>
      </w:r>
      <w:r w:rsidR="0022068D" w:rsidRPr="009C5032">
        <w:rPr>
          <w:rFonts w:asciiTheme="majorBidi" w:hAnsiTheme="majorBidi" w:hint="cs"/>
          <w:sz w:val="30"/>
          <w:szCs w:val="30"/>
          <w:cs/>
        </w:rPr>
        <w:t>สัญญา</w:t>
      </w:r>
    </w:p>
    <w:p w14:paraId="778C683D" w14:textId="77777777" w:rsidR="006D1D74" w:rsidRPr="006D1D74" w:rsidRDefault="006D1D74" w:rsidP="006D1D74">
      <w:pPr>
        <w:pStyle w:val="ListParagrap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6D1D74" w:rsidRPr="006D1D74" w:rsidSect="00B16945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B2F60" w14:textId="77777777" w:rsidR="005F73C6" w:rsidRDefault="005F73C6" w:rsidP="004956B4">
      <w:r>
        <w:separator/>
      </w:r>
    </w:p>
  </w:endnote>
  <w:endnote w:type="continuationSeparator" w:id="0">
    <w:p w14:paraId="404E2B26" w14:textId="77777777" w:rsidR="005F73C6" w:rsidRDefault="005F73C6" w:rsidP="004956B4">
      <w:r>
        <w:continuationSeparator/>
      </w:r>
    </w:p>
  </w:endnote>
  <w:endnote w:type="continuationNotice" w:id="1">
    <w:p w14:paraId="7738C96A" w14:textId="77777777" w:rsidR="005F73C6" w:rsidRDefault="005F73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BEE3" w14:textId="79941BC3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8A9E367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B41C" w14:textId="5E2E303B" w:rsidR="002E3079" w:rsidRPr="00553844" w:rsidRDefault="002E3079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CE606E" w14:textId="77777777" w:rsidR="002E3079" w:rsidRDefault="002E3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5DA9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1D2043F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7259" w14:textId="77777777" w:rsidR="00524E96" w:rsidRPr="00D83CBA" w:rsidRDefault="00524E96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DCF8471" w14:textId="77777777" w:rsidR="00524E96" w:rsidRPr="00AE75D6" w:rsidRDefault="00524E96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8FB1" w14:textId="78BCD572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A3C2A9B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AF83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59B01C4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45C1" w14:textId="77777777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1632A248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F99C" w14:textId="5885D1BA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70A9E0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A387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01442A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B5BC" w14:textId="77777777" w:rsidR="005F73C6" w:rsidRDefault="005F73C6" w:rsidP="004956B4">
      <w:r>
        <w:separator/>
      </w:r>
    </w:p>
  </w:footnote>
  <w:footnote w:type="continuationSeparator" w:id="0">
    <w:p w14:paraId="5EA53412" w14:textId="77777777" w:rsidR="005F73C6" w:rsidRDefault="005F73C6" w:rsidP="004956B4">
      <w:r>
        <w:continuationSeparator/>
      </w:r>
    </w:p>
  </w:footnote>
  <w:footnote w:type="continuationNotice" w:id="1">
    <w:p w14:paraId="539174AA" w14:textId="77777777" w:rsidR="005F73C6" w:rsidRDefault="005F73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D37A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31C676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997803A" w14:textId="6A2F44FD" w:rsidR="002E3079" w:rsidRPr="00CD7525" w:rsidRDefault="002E3079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7D1276">
      <w:rPr>
        <w:rFonts w:asciiTheme="majorBidi" w:hAnsiTheme="majorBidi" w:cstheme="majorBidi"/>
        <w:b/>
        <w:bCs/>
        <w:sz w:val="32"/>
        <w:szCs w:val="32"/>
      </w:rPr>
      <w:t>6</w:t>
    </w:r>
  </w:p>
  <w:p w14:paraId="141EDF01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0469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5A1E49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48D753" w14:textId="4ADFE68D" w:rsidR="002E3079" w:rsidRPr="00A159C7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2620CE">
      <w:rPr>
        <w:rFonts w:ascii="Angsana New" w:hAnsi="Angsana New" w:cs="Angsana New"/>
        <w:b/>
        <w:bCs/>
        <w:sz w:val="32"/>
        <w:szCs w:val="32"/>
      </w:rPr>
      <w:t>6</w:t>
    </w:r>
  </w:p>
  <w:p w14:paraId="337947EC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DC08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7BFAC5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502591" w14:textId="3D73E7DB" w:rsidR="002E3079" w:rsidRPr="00CD7525" w:rsidRDefault="002E3079" w:rsidP="00F971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7F278E">
      <w:rPr>
        <w:rFonts w:asciiTheme="majorBidi" w:hAnsiTheme="majorBidi" w:cstheme="majorBidi"/>
        <w:b/>
        <w:bCs/>
        <w:sz w:val="32"/>
        <w:szCs w:val="32"/>
      </w:rPr>
      <w:t>6</w:t>
    </w:r>
  </w:p>
  <w:p w14:paraId="2CBE08E3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6D6E" w14:textId="77777777" w:rsidR="002E3079" w:rsidRPr="00406DA7" w:rsidRDefault="002E3079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7891DEB0" w14:textId="77777777" w:rsidR="002E3079" w:rsidRPr="00406DA7" w:rsidRDefault="002E3079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0F18FBF4" w14:textId="77777777" w:rsidR="002E3079" w:rsidRPr="002E2783" w:rsidRDefault="002E3079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86766A" w14:textId="4ACE5F8E" w:rsidR="002E3079" w:rsidRPr="00A65EF6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5D7991E1" w14:textId="77777777" w:rsidR="002E3079" w:rsidRDefault="002E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30FD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99934F2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911C5B" w14:textId="6F7393FD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A01C0F">
      <w:rPr>
        <w:rFonts w:asciiTheme="majorBidi" w:hAnsiTheme="majorBidi" w:cstheme="majorBidi"/>
        <w:b/>
        <w:bCs/>
        <w:sz w:val="32"/>
        <w:szCs w:val="32"/>
      </w:rPr>
      <w:t>6</w:t>
    </w:r>
  </w:p>
  <w:p w14:paraId="2AF98D0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1D48" w14:textId="77777777" w:rsidR="00524E96" w:rsidRPr="00225AE3" w:rsidRDefault="00524E96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AD00FB4" w14:textId="77777777" w:rsidR="00524E96" w:rsidRDefault="00524E96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AF716DF" w14:textId="77777777" w:rsidR="00524E96" w:rsidRPr="00CD7525" w:rsidRDefault="00524E96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</w:p>
  <w:p w14:paraId="243568D7" w14:textId="77777777" w:rsidR="00524E96" w:rsidRPr="00C8434E" w:rsidRDefault="00524E9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0D1E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0924EC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9DA3039" w14:textId="45D94545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0F10B5">
      <w:rPr>
        <w:rFonts w:asciiTheme="majorBidi" w:hAnsiTheme="majorBidi" w:cstheme="majorBidi"/>
        <w:b/>
        <w:bCs/>
        <w:sz w:val="32"/>
        <w:szCs w:val="32"/>
      </w:rPr>
      <w:t>6</w:t>
    </w:r>
  </w:p>
  <w:p w14:paraId="5278E74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F7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B43F4EB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917B881" w14:textId="5DDF5848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0F10B5">
      <w:rPr>
        <w:rFonts w:asciiTheme="majorBidi" w:hAnsiTheme="majorBidi" w:cstheme="majorBidi"/>
        <w:b/>
        <w:bCs/>
        <w:sz w:val="32"/>
        <w:szCs w:val="32"/>
      </w:rPr>
      <w:t>6</w:t>
    </w:r>
  </w:p>
  <w:p w14:paraId="7E0E2498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997E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653EA1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92087BF" w14:textId="751C7765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DA5799">
      <w:rPr>
        <w:rFonts w:asciiTheme="majorBidi" w:hAnsiTheme="majorBidi" w:cstheme="majorBidi"/>
        <w:b/>
        <w:bCs/>
        <w:sz w:val="32"/>
        <w:szCs w:val="32"/>
      </w:rPr>
      <w:t>6</w:t>
    </w:r>
  </w:p>
  <w:p w14:paraId="60047B62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D495" w14:textId="77777777" w:rsidR="002E3079" w:rsidRPr="00225AE3" w:rsidRDefault="002E3079" w:rsidP="00C904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F11FFC" w14:textId="77777777" w:rsidR="002E3079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64E7CD" w14:textId="617DCCCE" w:rsidR="002E3079" w:rsidRPr="00A159C7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8570B1">
      <w:rPr>
        <w:rFonts w:ascii="Angsana New" w:hAnsi="Angsana New" w:cs="Angsana New"/>
        <w:b/>
        <w:bCs/>
        <w:sz w:val="32"/>
        <w:szCs w:val="32"/>
      </w:rPr>
      <w:t>6</w:t>
    </w:r>
  </w:p>
  <w:p w14:paraId="321D9AD6" w14:textId="77777777" w:rsidR="002E3079" w:rsidRPr="00C8434E" w:rsidRDefault="002E3079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A4D1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5139A73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191448" w14:textId="3265EB52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B50D88">
      <w:rPr>
        <w:rFonts w:ascii="Angsana New" w:hAnsi="Angsana New" w:cs="Angsana New"/>
        <w:b/>
        <w:bCs/>
        <w:sz w:val="32"/>
        <w:szCs w:val="32"/>
      </w:rPr>
      <w:t>6</w:t>
    </w:r>
  </w:p>
  <w:p w14:paraId="092BD438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B1477"/>
    <w:multiLevelType w:val="singleLevel"/>
    <w:tmpl w:val="EF5C3A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DB3B3B"/>
    <w:multiLevelType w:val="singleLevel"/>
    <w:tmpl w:val="F98030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AF833CF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0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20100630">
    <w:abstractNumId w:val="6"/>
  </w:num>
  <w:num w:numId="2" w16cid:durableId="1307129011">
    <w:abstractNumId w:val="5"/>
  </w:num>
  <w:num w:numId="3" w16cid:durableId="1710256333">
    <w:abstractNumId w:val="9"/>
  </w:num>
  <w:num w:numId="4" w16cid:durableId="1963225914">
    <w:abstractNumId w:val="7"/>
  </w:num>
  <w:num w:numId="5" w16cid:durableId="435562407">
    <w:abstractNumId w:val="8"/>
  </w:num>
  <w:num w:numId="6" w16cid:durableId="1164247562">
    <w:abstractNumId w:val="3"/>
  </w:num>
  <w:num w:numId="7" w16cid:durableId="1818523205">
    <w:abstractNumId w:val="2"/>
  </w:num>
  <w:num w:numId="8" w16cid:durableId="1096750244">
    <w:abstractNumId w:val="0"/>
  </w:num>
  <w:num w:numId="9" w16cid:durableId="448745014">
    <w:abstractNumId w:val="1"/>
  </w:num>
  <w:num w:numId="10" w16cid:durableId="1320229893">
    <w:abstractNumId w:val="4"/>
  </w:num>
  <w:num w:numId="11" w16cid:durableId="705911093">
    <w:abstractNumId w:val="24"/>
  </w:num>
  <w:num w:numId="12" w16cid:durableId="188223087">
    <w:abstractNumId w:val="19"/>
  </w:num>
  <w:num w:numId="13" w16cid:durableId="1047028706">
    <w:abstractNumId w:val="33"/>
  </w:num>
  <w:num w:numId="14" w16cid:durableId="1776360140">
    <w:abstractNumId w:val="23"/>
  </w:num>
  <w:num w:numId="15" w16cid:durableId="278486838">
    <w:abstractNumId w:val="25"/>
  </w:num>
  <w:num w:numId="16" w16cid:durableId="1770202176">
    <w:abstractNumId w:val="38"/>
  </w:num>
  <w:num w:numId="17" w16cid:durableId="2120634753">
    <w:abstractNumId w:val="40"/>
  </w:num>
  <w:num w:numId="18" w16cid:durableId="1506240895">
    <w:abstractNumId w:val="30"/>
  </w:num>
  <w:num w:numId="19" w16cid:durableId="1840459769">
    <w:abstractNumId w:val="37"/>
  </w:num>
  <w:num w:numId="20" w16cid:durableId="20667847">
    <w:abstractNumId w:val="22"/>
  </w:num>
  <w:num w:numId="21" w16cid:durableId="1861820950">
    <w:abstractNumId w:val="39"/>
  </w:num>
  <w:num w:numId="22" w16cid:durableId="579751108">
    <w:abstractNumId w:val="13"/>
  </w:num>
  <w:num w:numId="23" w16cid:durableId="1094016143">
    <w:abstractNumId w:val="35"/>
  </w:num>
  <w:num w:numId="24" w16cid:durableId="915673799">
    <w:abstractNumId w:val="12"/>
  </w:num>
  <w:num w:numId="25" w16cid:durableId="471681858">
    <w:abstractNumId w:val="14"/>
  </w:num>
  <w:num w:numId="26" w16cid:durableId="1904215926">
    <w:abstractNumId w:val="36"/>
  </w:num>
  <w:num w:numId="27" w16cid:durableId="1574731427">
    <w:abstractNumId w:val="42"/>
  </w:num>
  <w:num w:numId="28" w16cid:durableId="57750703">
    <w:abstractNumId w:val="41"/>
  </w:num>
  <w:num w:numId="29" w16cid:durableId="2064404599">
    <w:abstractNumId w:val="29"/>
  </w:num>
  <w:num w:numId="30" w16cid:durableId="1111389608">
    <w:abstractNumId w:val="34"/>
  </w:num>
  <w:num w:numId="31" w16cid:durableId="2036494540">
    <w:abstractNumId w:val="32"/>
  </w:num>
  <w:num w:numId="32" w16cid:durableId="1858739455">
    <w:abstractNumId w:val="11"/>
  </w:num>
  <w:num w:numId="33" w16cid:durableId="494683981">
    <w:abstractNumId w:val="18"/>
  </w:num>
  <w:num w:numId="34" w16cid:durableId="273440321">
    <w:abstractNumId w:val="26"/>
  </w:num>
  <w:num w:numId="35" w16cid:durableId="341976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928494">
    <w:abstractNumId w:val="10"/>
  </w:num>
  <w:num w:numId="37" w16cid:durableId="1373383341">
    <w:abstractNumId w:val="31"/>
  </w:num>
  <w:num w:numId="38" w16cid:durableId="1560091557">
    <w:abstractNumId w:val="28"/>
  </w:num>
  <w:num w:numId="39" w16cid:durableId="581452641">
    <w:abstractNumId w:val="21"/>
  </w:num>
  <w:num w:numId="40" w16cid:durableId="899632520">
    <w:abstractNumId w:val="15"/>
  </w:num>
  <w:num w:numId="41" w16cid:durableId="542789546">
    <w:abstractNumId w:val="20"/>
  </w:num>
  <w:num w:numId="42" w16cid:durableId="921571836">
    <w:abstractNumId w:val="17"/>
  </w:num>
  <w:num w:numId="43" w16cid:durableId="190822207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0C00"/>
    <w:rsid w:val="0000110E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4DE8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07D8A"/>
    <w:rsid w:val="0001023D"/>
    <w:rsid w:val="0001028C"/>
    <w:rsid w:val="00010EA5"/>
    <w:rsid w:val="00010F6F"/>
    <w:rsid w:val="000115C7"/>
    <w:rsid w:val="000117D5"/>
    <w:rsid w:val="00011902"/>
    <w:rsid w:val="00011910"/>
    <w:rsid w:val="00011C54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20C"/>
    <w:rsid w:val="000166BF"/>
    <w:rsid w:val="00016B82"/>
    <w:rsid w:val="00016D8A"/>
    <w:rsid w:val="00016DFA"/>
    <w:rsid w:val="00016EDD"/>
    <w:rsid w:val="0001741F"/>
    <w:rsid w:val="00017569"/>
    <w:rsid w:val="000175DC"/>
    <w:rsid w:val="000178AD"/>
    <w:rsid w:val="00017A46"/>
    <w:rsid w:val="00017D9D"/>
    <w:rsid w:val="00020013"/>
    <w:rsid w:val="000204D4"/>
    <w:rsid w:val="0002079F"/>
    <w:rsid w:val="000208B0"/>
    <w:rsid w:val="000209D5"/>
    <w:rsid w:val="00020DD9"/>
    <w:rsid w:val="00020E29"/>
    <w:rsid w:val="00020E2F"/>
    <w:rsid w:val="0002155F"/>
    <w:rsid w:val="000215D1"/>
    <w:rsid w:val="000217CE"/>
    <w:rsid w:val="00021B6C"/>
    <w:rsid w:val="00021C5A"/>
    <w:rsid w:val="000220C9"/>
    <w:rsid w:val="00023951"/>
    <w:rsid w:val="00023ACE"/>
    <w:rsid w:val="00023E11"/>
    <w:rsid w:val="00023EAB"/>
    <w:rsid w:val="0002460E"/>
    <w:rsid w:val="000246AA"/>
    <w:rsid w:val="000246EE"/>
    <w:rsid w:val="000249EA"/>
    <w:rsid w:val="00024F13"/>
    <w:rsid w:val="00025008"/>
    <w:rsid w:val="000251B2"/>
    <w:rsid w:val="00025555"/>
    <w:rsid w:val="00025C34"/>
    <w:rsid w:val="00025DB7"/>
    <w:rsid w:val="00026A93"/>
    <w:rsid w:val="00026B82"/>
    <w:rsid w:val="00027ADC"/>
    <w:rsid w:val="00027AED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A9F"/>
    <w:rsid w:val="00033E6A"/>
    <w:rsid w:val="000347C0"/>
    <w:rsid w:val="000347F7"/>
    <w:rsid w:val="0003563E"/>
    <w:rsid w:val="000358DB"/>
    <w:rsid w:val="00035AA5"/>
    <w:rsid w:val="00035E28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7ED"/>
    <w:rsid w:val="000418CC"/>
    <w:rsid w:val="00041927"/>
    <w:rsid w:val="0004247A"/>
    <w:rsid w:val="000425D8"/>
    <w:rsid w:val="00042835"/>
    <w:rsid w:val="00042A9F"/>
    <w:rsid w:val="00042E22"/>
    <w:rsid w:val="00043076"/>
    <w:rsid w:val="000432D6"/>
    <w:rsid w:val="00043510"/>
    <w:rsid w:val="00043D08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2B"/>
    <w:rsid w:val="000509FB"/>
    <w:rsid w:val="00050A00"/>
    <w:rsid w:val="00050A13"/>
    <w:rsid w:val="00050AC8"/>
    <w:rsid w:val="000511AA"/>
    <w:rsid w:val="00051245"/>
    <w:rsid w:val="00051448"/>
    <w:rsid w:val="0005167C"/>
    <w:rsid w:val="00051D30"/>
    <w:rsid w:val="00051DE7"/>
    <w:rsid w:val="00051F16"/>
    <w:rsid w:val="00052361"/>
    <w:rsid w:val="00052854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BE2"/>
    <w:rsid w:val="00065C80"/>
    <w:rsid w:val="000660B7"/>
    <w:rsid w:val="00066209"/>
    <w:rsid w:val="00066456"/>
    <w:rsid w:val="00066C93"/>
    <w:rsid w:val="00066E02"/>
    <w:rsid w:val="000670A8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465"/>
    <w:rsid w:val="00073A84"/>
    <w:rsid w:val="00073DFD"/>
    <w:rsid w:val="000744FA"/>
    <w:rsid w:val="00074697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596"/>
    <w:rsid w:val="000818EA"/>
    <w:rsid w:val="00081E66"/>
    <w:rsid w:val="000824B2"/>
    <w:rsid w:val="000824DC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013"/>
    <w:rsid w:val="000902A6"/>
    <w:rsid w:val="000903C4"/>
    <w:rsid w:val="00090747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A71"/>
    <w:rsid w:val="000A0CB9"/>
    <w:rsid w:val="000A1096"/>
    <w:rsid w:val="000A186F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C4C"/>
    <w:rsid w:val="000A6C5C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698A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8E8"/>
    <w:rsid w:val="000C0946"/>
    <w:rsid w:val="000C09B1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31F"/>
    <w:rsid w:val="000D5229"/>
    <w:rsid w:val="000D5CEE"/>
    <w:rsid w:val="000D6247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4C1"/>
    <w:rsid w:val="000E153B"/>
    <w:rsid w:val="000E1727"/>
    <w:rsid w:val="000E1759"/>
    <w:rsid w:val="000E2489"/>
    <w:rsid w:val="000E2B34"/>
    <w:rsid w:val="000E2E74"/>
    <w:rsid w:val="000E3448"/>
    <w:rsid w:val="000E3562"/>
    <w:rsid w:val="000E38E4"/>
    <w:rsid w:val="000E3ACC"/>
    <w:rsid w:val="000E4154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2A2"/>
    <w:rsid w:val="000E746C"/>
    <w:rsid w:val="000E74E0"/>
    <w:rsid w:val="000E7E13"/>
    <w:rsid w:val="000E7EAF"/>
    <w:rsid w:val="000E7FB0"/>
    <w:rsid w:val="000F04D6"/>
    <w:rsid w:val="000F05B1"/>
    <w:rsid w:val="000F07D7"/>
    <w:rsid w:val="000F0A19"/>
    <w:rsid w:val="000F0E7D"/>
    <w:rsid w:val="000F10B5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164"/>
    <w:rsid w:val="000F5268"/>
    <w:rsid w:val="000F53F6"/>
    <w:rsid w:val="000F5658"/>
    <w:rsid w:val="000F5CD3"/>
    <w:rsid w:val="000F5CF0"/>
    <w:rsid w:val="000F5D1A"/>
    <w:rsid w:val="000F606A"/>
    <w:rsid w:val="000F6218"/>
    <w:rsid w:val="000F6274"/>
    <w:rsid w:val="000F647B"/>
    <w:rsid w:val="000F6871"/>
    <w:rsid w:val="000F6CBE"/>
    <w:rsid w:val="000F740A"/>
    <w:rsid w:val="000F77E7"/>
    <w:rsid w:val="000F7858"/>
    <w:rsid w:val="000F7967"/>
    <w:rsid w:val="000F7BCC"/>
    <w:rsid w:val="000F7F32"/>
    <w:rsid w:val="0010111B"/>
    <w:rsid w:val="001012FE"/>
    <w:rsid w:val="00101375"/>
    <w:rsid w:val="001016EA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AA3"/>
    <w:rsid w:val="00103C80"/>
    <w:rsid w:val="0010414B"/>
    <w:rsid w:val="001044C2"/>
    <w:rsid w:val="00104528"/>
    <w:rsid w:val="00104832"/>
    <w:rsid w:val="00104B0C"/>
    <w:rsid w:val="00104EA2"/>
    <w:rsid w:val="001052C0"/>
    <w:rsid w:val="00105A94"/>
    <w:rsid w:val="00105CB6"/>
    <w:rsid w:val="00105DFB"/>
    <w:rsid w:val="00105E5A"/>
    <w:rsid w:val="00106526"/>
    <w:rsid w:val="00106C55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3033"/>
    <w:rsid w:val="001232B7"/>
    <w:rsid w:val="001233DE"/>
    <w:rsid w:val="00123466"/>
    <w:rsid w:val="00123501"/>
    <w:rsid w:val="00123957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2DA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5F1D"/>
    <w:rsid w:val="001362F3"/>
    <w:rsid w:val="001366DC"/>
    <w:rsid w:val="0013676B"/>
    <w:rsid w:val="00136881"/>
    <w:rsid w:val="00136F7D"/>
    <w:rsid w:val="00137172"/>
    <w:rsid w:val="00137370"/>
    <w:rsid w:val="00137464"/>
    <w:rsid w:val="001376B4"/>
    <w:rsid w:val="00137A90"/>
    <w:rsid w:val="00137B18"/>
    <w:rsid w:val="00137B46"/>
    <w:rsid w:val="00137F23"/>
    <w:rsid w:val="0014024B"/>
    <w:rsid w:val="001402A3"/>
    <w:rsid w:val="001404B8"/>
    <w:rsid w:val="001409DB"/>
    <w:rsid w:val="00140C10"/>
    <w:rsid w:val="00140E9C"/>
    <w:rsid w:val="00140FB7"/>
    <w:rsid w:val="00141346"/>
    <w:rsid w:val="001416ED"/>
    <w:rsid w:val="00141D9A"/>
    <w:rsid w:val="00141DA5"/>
    <w:rsid w:val="00142117"/>
    <w:rsid w:val="001422E0"/>
    <w:rsid w:val="00142475"/>
    <w:rsid w:val="00142FED"/>
    <w:rsid w:val="00143871"/>
    <w:rsid w:val="00143C47"/>
    <w:rsid w:val="00143D54"/>
    <w:rsid w:val="00144085"/>
    <w:rsid w:val="00144632"/>
    <w:rsid w:val="001448D2"/>
    <w:rsid w:val="00144D1A"/>
    <w:rsid w:val="00144F7A"/>
    <w:rsid w:val="00145407"/>
    <w:rsid w:val="001455B6"/>
    <w:rsid w:val="001455D3"/>
    <w:rsid w:val="001459AF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B17"/>
    <w:rsid w:val="00150CCB"/>
    <w:rsid w:val="00150FC1"/>
    <w:rsid w:val="00151790"/>
    <w:rsid w:val="00151C7C"/>
    <w:rsid w:val="001525EC"/>
    <w:rsid w:val="00152A0B"/>
    <w:rsid w:val="00152B69"/>
    <w:rsid w:val="00152BD7"/>
    <w:rsid w:val="00152E3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C0A"/>
    <w:rsid w:val="00160DDA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4486"/>
    <w:rsid w:val="00164C0C"/>
    <w:rsid w:val="00164E46"/>
    <w:rsid w:val="00165265"/>
    <w:rsid w:val="0016546E"/>
    <w:rsid w:val="00165614"/>
    <w:rsid w:val="00166233"/>
    <w:rsid w:val="00166653"/>
    <w:rsid w:val="00166673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086"/>
    <w:rsid w:val="00171D05"/>
    <w:rsid w:val="00171D75"/>
    <w:rsid w:val="00171DAA"/>
    <w:rsid w:val="00172207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D45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77FAA"/>
    <w:rsid w:val="0018010E"/>
    <w:rsid w:val="001801A0"/>
    <w:rsid w:val="001808C6"/>
    <w:rsid w:val="00180C37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50"/>
    <w:rsid w:val="00184FB7"/>
    <w:rsid w:val="001853ED"/>
    <w:rsid w:val="001853F3"/>
    <w:rsid w:val="001854F3"/>
    <w:rsid w:val="00185BC0"/>
    <w:rsid w:val="00185EF9"/>
    <w:rsid w:val="00186CED"/>
    <w:rsid w:val="00186ED9"/>
    <w:rsid w:val="0018723A"/>
    <w:rsid w:val="001873FA"/>
    <w:rsid w:val="00187530"/>
    <w:rsid w:val="00187796"/>
    <w:rsid w:val="00190A74"/>
    <w:rsid w:val="00190ED2"/>
    <w:rsid w:val="0019117A"/>
    <w:rsid w:val="00191235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28D"/>
    <w:rsid w:val="0019338D"/>
    <w:rsid w:val="00193A2A"/>
    <w:rsid w:val="00194542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ABC"/>
    <w:rsid w:val="00197DBF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0CAC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A7F"/>
    <w:rsid w:val="001A5636"/>
    <w:rsid w:val="001A5A83"/>
    <w:rsid w:val="001A66BA"/>
    <w:rsid w:val="001A7328"/>
    <w:rsid w:val="001A744C"/>
    <w:rsid w:val="001A7C67"/>
    <w:rsid w:val="001B01A7"/>
    <w:rsid w:val="001B06EC"/>
    <w:rsid w:val="001B0ABD"/>
    <w:rsid w:val="001B0E05"/>
    <w:rsid w:val="001B1759"/>
    <w:rsid w:val="001B1C98"/>
    <w:rsid w:val="001B1F7E"/>
    <w:rsid w:val="001B20C0"/>
    <w:rsid w:val="001B226F"/>
    <w:rsid w:val="001B29E7"/>
    <w:rsid w:val="001B2CEA"/>
    <w:rsid w:val="001B2F76"/>
    <w:rsid w:val="001B31CB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2C3E"/>
    <w:rsid w:val="001C30E7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5E7C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23"/>
    <w:rsid w:val="001D03FA"/>
    <w:rsid w:val="001D0457"/>
    <w:rsid w:val="001D0562"/>
    <w:rsid w:val="001D0899"/>
    <w:rsid w:val="001D09EF"/>
    <w:rsid w:val="001D0CE8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4BA"/>
    <w:rsid w:val="001D7728"/>
    <w:rsid w:val="001D7AF7"/>
    <w:rsid w:val="001D7DB3"/>
    <w:rsid w:val="001E03A1"/>
    <w:rsid w:val="001E03F2"/>
    <w:rsid w:val="001E0A62"/>
    <w:rsid w:val="001E0B37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C89"/>
    <w:rsid w:val="001E4F07"/>
    <w:rsid w:val="001E4FBC"/>
    <w:rsid w:val="001E592A"/>
    <w:rsid w:val="001E5DB7"/>
    <w:rsid w:val="001E5EAC"/>
    <w:rsid w:val="001E618B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90"/>
    <w:rsid w:val="001F3E9F"/>
    <w:rsid w:val="001F4113"/>
    <w:rsid w:val="001F429E"/>
    <w:rsid w:val="001F431A"/>
    <w:rsid w:val="001F4599"/>
    <w:rsid w:val="001F4A05"/>
    <w:rsid w:val="001F4BC5"/>
    <w:rsid w:val="001F50FA"/>
    <w:rsid w:val="001F5299"/>
    <w:rsid w:val="001F546F"/>
    <w:rsid w:val="001F57CF"/>
    <w:rsid w:val="001F5938"/>
    <w:rsid w:val="001F59B1"/>
    <w:rsid w:val="001F5C62"/>
    <w:rsid w:val="001F5E4D"/>
    <w:rsid w:val="001F5FA1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483"/>
    <w:rsid w:val="00202650"/>
    <w:rsid w:val="002026A9"/>
    <w:rsid w:val="002026FC"/>
    <w:rsid w:val="00202E0E"/>
    <w:rsid w:val="00202FB4"/>
    <w:rsid w:val="002033D6"/>
    <w:rsid w:val="00203A0F"/>
    <w:rsid w:val="00203AEB"/>
    <w:rsid w:val="002044CB"/>
    <w:rsid w:val="00204737"/>
    <w:rsid w:val="0020495C"/>
    <w:rsid w:val="00204B53"/>
    <w:rsid w:val="00204B6D"/>
    <w:rsid w:val="00204D8A"/>
    <w:rsid w:val="00204D9D"/>
    <w:rsid w:val="00204EA0"/>
    <w:rsid w:val="00204F22"/>
    <w:rsid w:val="00204F23"/>
    <w:rsid w:val="00204FF7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0D7"/>
    <w:rsid w:val="00211566"/>
    <w:rsid w:val="00211981"/>
    <w:rsid w:val="00211E97"/>
    <w:rsid w:val="0021381B"/>
    <w:rsid w:val="00213D42"/>
    <w:rsid w:val="00213F4F"/>
    <w:rsid w:val="00214201"/>
    <w:rsid w:val="00214351"/>
    <w:rsid w:val="00214992"/>
    <w:rsid w:val="0021517B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68D"/>
    <w:rsid w:val="00220A96"/>
    <w:rsid w:val="00220E27"/>
    <w:rsid w:val="00221929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7412"/>
    <w:rsid w:val="00227533"/>
    <w:rsid w:val="002275D5"/>
    <w:rsid w:val="00227AD1"/>
    <w:rsid w:val="00227FC5"/>
    <w:rsid w:val="0023021D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836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716"/>
    <w:rsid w:val="002358A4"/>
    <w:rsid w:val="00235AD3"/>
    <w:rsid w:val="00236256"/>
    <w:rsid w:val="00236512"/>
    <w:rsid w:val="00236D56"/>
    <w:rsid w:val="00237781"/>
    <w:rsid w:val="00237C56"/>
    <w:rsid w:val="00240217"/>
    <w:rsid w:val="0024053D"/>
    <w:rsid w:val="00240C04"/>
    <w:rsid w:val="00240C5C"/>
    <w:rsid w:val="0024107C"/>
    <w:rsid w:val="0024107E"/>
    <w:rsid w:val="00241575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BE3"/>
    <w:rsid w:val="00242C4E"/>
    <w:rsid w:val="00242EA7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65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3F5F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579"/>
    <w:rsid w:val="002565CD"/>
    <w:rsid w:val="002566F1"/>
    <w:rsid w:val="0025706A"/>
    <w:rsid w:val="002570C5"/>
    <w:rsid w:val="00257279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1F57"/>
    <w:rsid w:val="002620CE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BC2"/>
    <w:rsid w:val="00267BEB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1C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1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7A5"/>
    <w:rsid w:val="00284ABF"/>
    <w:rsid w:val="00284C76"/>
    <w:rsid w:val="002859C8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6901"/>
    <w:rsid w:val="00297190"/>
    <w:rsid w:val="00297230"/>
    <w:rsid w:val="002976EE"/>
    <w:rsid w:val="00297853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2D6"/>
    <w:rsid w:val="002A5350"/>
    <w:rsid w:val="002A56B4"/>
    <w:rsid w:val="002A617F"/>
    <w:rsid w:val="002A6837"/>
    <w:rsid w:val="002A6F3D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574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9FF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59D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63E"/>
    <w:rsid w:val="002D0A7D"/>
    <w:rsid w:val="002D0CDD"/>
    <w:rsid w:val="002D0EC8"/>
    <w:rsid w:val="002D118B"/>
    <w:rsid w:val="002D17EE"/>
    <w:rsid w:val="002D185E"/>
    <w:rsid w:val="002D1927"/>
    <w:rsid w:val="002D1BA7"/>
    <w:rsid w:val="002D1C16"/>
    <w:rsid w:val="002D295E"/>
    <w:rsid w:val="002D3064"/>
    <w:rsid w:val="002D3CF5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72DC"/>
    <w:rsid w:val="002D7503"/>
    <w:rsid w:val="002D7884"/>
    <w:rsid w:val="002D79AC"/>
    <w:rsid w:val="002D7F2E"/>
    <w:rsid w:val="002E0355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3F"/>
    <w:rsid w:val="002F18A6"/>
    <w:rsid w:val="002F18A7"/>
    <w:rsid w:val="002F1BC6"/>
    <w:rsid w:val="002F1CD1"/>
    <w:rsid w:val="002F3217"/>
    <w:rsid w:val="002F324B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59E5"/>
    <w:rsid w:val="00306A3B"/>
    <w:rsid w:val="00306BE7"/>
    <w:rsid w:val="00306CFA"/>
    <w:rsid w:val="00306F9A"/>
    <w:rsid w:val="0030704E"/>
    <w:rsid w:val="0030706E"/>
    <w:rsid w:val="003073DC"/>
    <w:rsid w:val="0030751A"/>
    <w:rsid w:val="00307563"/>
    <w:rsid w:val="00307A6C"/>
    <w:rsid w:val="0031002A"/>
    <w:rsid w:val="00310367"/>
    <w:rsid w:val="003104FB"/>
    <w:rsid w:val="003105B1"/>
    <w:rsid w:val="00310AE9"/>
    <w:rsid w:val="00310BA8"/>
    <w:rsid w:val="00310E93"/>
    <w:rsid w:val="003110B2"/>
    <w:rsid w:val="00311211"/>
    <w:rsid w:val="00311A21"/>
    <w:rsid w:val="003120A8"/>
    <w:rsid w:val="003122FE"/>
    <w:rsid w:val="00312544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17C73"/>
    <w:rsid w:val="00317DC1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6A9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1FCB"/>
    <w:rsid w:val="00332080"/>
    <w:rsid w:val="00332097"/>
    <w:rsid w:val="00332147"/>
    <w:rsid w:val="0033214D"/>
    <w:rsid w:val="00332601"/>
    <w:rsid w:val="00332AE3"/>
    <w:rsid w:val="00332AF5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8CA"/>
    <w:rsid w:val="00344E9D"/>
    <w:rsid w:val="0034514C"/>
    <w:rsid w:val="0034527F"/>
    <w:rsid w:val="003453C3"/>
    <w:rsid w:val="00345527"/>
    <w:rsid w:val="0034556C"/>
    <w:rsid w:val="003460FE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6CB"/>
    <w:rsid w:val="00357C07"/>
    <w:rsid w:val="00357CB1"/>
    <w:rsid w:val="00357FD4"/>
    <w:rsid w:val="00360011"/>
    <w:rsid w:val="003603F0"/>
    <w:rsid w:val="00360730"/>
    <w:rsid w:val="0036087F"/>
    <w:rsid w:val="00360A7E"/>
    <w:rsid w:val="00360EF8"/>
    <w:rsid w:val="00360FE5"/>
    <w:rsid w:val="003617B3"/>
    <w:rsid w:val="0036183B"/>
    <w:rsid w:val="003618E9"/>
    <w:rsid w:val="00361E8E"/>
    <w:rsid w:val="00361EB7"/>
    <w:rsid w:val="00361FBA"/>
    <w:rsid w:val="00362F94"/>
    <w:rsid w:val="003631EE"/>
    <w:rsid w:val="003633E9"/>
    <w:rsid w:val="0036379E"/>
    <w:rsid w:val="00363D03"/>
    <w:rsid w:val="00363E0F"/>
    <w:rsid w:val="00363EC3"/>
    <w:rsid w:val="00364A4B"/>
    <w:rsid w:val="00364C1C"/>
    <w:rsid w:val="00364ED8"/>
    <w:rsid w:val="00365002"/>
    <w:rsid w:val="0036521A"/>
    <w:rsid w:val="00365260"/>
    <w:rsid w:val="00365E5D"/>
    <w:rsid w:val="003663EE"/>
    <w:rsid w:val="00366466"/>
    <w:rsid w:val="003665A1"/>
    <w:rsid w:val="003667CC"/>
    <w:rsid w:val="00366842"/>
    <w:rsid w:val="00366981"/>
    <w:rsid w:val="00366DD1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DF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5613"/>
    <w:rsid w:val="00376028"/>
    <w:rsid w:val="003762B9"/>
    <w:rsid w:val="003767FA"/>
    <w:rsid w:val="00377205"/>
    <w:rsid w:val="003776C4"/>
    <w:rsid w:val="003779E8"/>
    <w:rsid w:val="00377FA6"/>
    <w:rsid w:val="00380308"/>
    <w:rsid w:val="0038030A"/>
    <w:rsid w:val="0038030F"/>
    <w:rsid w:val="0038070B"/>
    <w:rsid w:val="00380C1A"/>
    <w:rsid w:val="00380C57"/>
    <w:rsid w:val="00380EDC"/>
    <w:rsid w:val="00381044"/>
    <w:rsid w:val="003811EF"/>
    <w:rsid w:val="00381A4E"/>
    <w:rsid w:val="00381CAD"/>
    <w:rsid w:val="00381DCA"/>
    <w:rsid w:val="003821BA"/>
    <w:rsid w:val="003825C3"/>
    <w:rsid w:val="00382C75"/>
    <w:rsid w:val="00383432"/>
    <w:rsid w:val="0038390C"/>
    <w:rsid w:val="003839FA"/>
    <w:rsid w:val="00383A24"/>
    <w:rsid w:val="00383DCB"/>
    <w:rsid w:val="00384010"/>
    <w:rsid w:val="00384607"/>
    <w:rsid w:val="00384751"/>
    <w:rsid w:val="00384B01"/>
    <w:rsid w:val="00384F85"/>
    <w:rsid w:val="003850DE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CEE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074"/>
    <w:rsid w:val="0039455D"/>
    <w:rsid w:val="003949AF"/>
    <w:rsid w:val="00395BAD"/>
    <w:rsid w:val="00395BF9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DF2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52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36F"/>
    <w:rsid w:val="003B3C7D"/>
    <w:rsid w:val="003B3E01"/>
    <w:rsid w:val="003B3E22"/>
    <w:rsid w:val="003B41EC"/>
    <w:rsid w:val="003B43A0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B7826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C68"/>
    <w:rsid w:val="003C3DFE"/>
    <w:rsid w:val="003C4107"/>
    <w:rsid w:val="003C415B"/>
    <w:rsid w:val="003C461E"/>
    <w:rsid w:val="003C463D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D5A"/>
    <w:rsid w:val="003C6FE2"/>
    <w:rsid w:val="003C7482"/>
    <w:rsid w:val="003C7853"/>
    <w:rsid w:val="003C78B8"/>
    <w:rsid w:val="003C7ED5"/>
    <w:rsid w:val="003D02D3"/>
    <w:rsid w:val="003D0443"/>
    <w:rsid w:val="003D08A2"/>
    <w:rsid w:val="003D0CD8"/>
    <w:rsid w:val="003D1326"/>
    <w:rsid w:val="003D1657"/>
    <w:rsid w:val="003D16A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3AD7"/>
    <w:rsid w:val="003D4059"/>
    <w:rsid w:val="003D4405"/>
    <w:rsid w:val="003D447C"/>
    <w:rsid w:val="003D4AB2"/>
    <w:rsid w:val="003D5360"/>
    <w:rsid w:val="003D53D7"/>
    <w:rsid w:val="003D5BEE"/>
    <w:rsid w:val="003D64CE"/>
    <w:rsid w:val="003D66C4"/>
    <w:rsid w:val="003D7A06"/>
    <w:rsid w:val="003D7D4A"/>
    <w:rsid w:val="003D7EDB"/>
    <w:rsid w:val="003E026E"/>
    <w:rsid w:val="003E03F0"/>
    <w:rsid w:val="003E07F4"/>
    <w:rsid w:val="003E0B8C"/>
    <w:rsid w:val="003E0F18"/>
    <w:rsid w:val="003E104D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4AB"/>
    <w:rsid w:val="003E3610"/>
    <w:rsid w:val="003E3F7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3E79"/>
    <w:rsid w:val="003F41AD"/>
    <w:rsid w:val="003F4ACC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BE1"/>
    <w:rsid w:val="00410309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822"/>
    <w:rsid w:val="00415B47"/>
    <w:rsid w:val="00415D24"/>
    <w:rsid w:val="00415FBF"/>
    <w:rsid w:val="0041648B"/>
    <w:rsid w:val="00416E3E"/>
    <w:rsid w:val="00416F6E"/>
    <w:rsid w:val="00416FB6"/>
    <w:rsid w:val="0041721B"/>
    <w:rsid w:val="00420FBD"/>
    <w:rsid w:val="004210F7"/>
    <w:rsid w:val="00421244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3A3"/>
    <w:rsid w:val="0042343D"/>
    <w:rsid w:val="004235A7"/>
    <w:rsid w:val="004236E2"/>
    <w:rsid w:val="00423F03"/>
    <w:rsid w:val="00424657"/>
    <w:rsid w:val="004246BD"/>
    <w:rsid w:val="00424AEB"/>
    <w:rsid w:val="00424DFD"/>
    <w:rsid w:val="0042505F"/>
    <w:rsid w:val="00425E17"/>
    <w:rsid w:val="004261A3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4F"/>
    <w:rsid w:val="00430C81"/>
    <w:rsid w:val="00430D30"/>
    <w:rsid w:val="00431232"/>
    <w:rsid w:val="004313CA"/>
    <w:rsid w:val="00431806"/>
    <w:rsid w:val="00431AB9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844"/>
    <w:rsid w:val="00442B78"/>
    <w:rsid w:val="00442B8D"/>
    <w:rsid w:val="00442DF7"/>
    <w:rsid w:val="00442FF4"/>
    <w:rsid w:val="004433C2"/>
    <w:rsid w:val="00443A16"/>
    <w:rsid w:val="00443E1D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47B7F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9B4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29"/>
    <w:rsid w:val="004562E2"/>
    <w:rsid w:val="00456361"/>
    <w:rsid w:val="004564FD"/>
    <w:rsid w:val="00456692"/>
    <w:rsid w:val="00456AC7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0F5C"/>
    <w:rsid w:val="004613AF"/>
    <w:rsid w:val="004613F3"/>
    <w:rsid w:val="00461602"/>
    <w:rsid w:val="00461620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32"/>
    <w:rsid w:val="0047088F"/>
    <w:rsid w:val="00470B07"/>
    <w:rsid w:val="00470E9B"/>
    <w:rsid w:val="004710DF"/>
    <w:rsid w:val="004714A4"/>
    <w:rsid w:val="004715F8"/>
    <w:rsid w:val="004719C4"/>
    <w:rsid w:val="0047230E"/>
    <w:rsid w:val="004726EF"/>
    <w:rsid w:val="0047307F"/>
    <w:rsid w:val="004733C3"/>
    <w:rsid w:val="00473597"/>
    <w:rsid w:val="004736A8"/>
    <w:rsid w:val="0047387C"/>
    <w:rsid w:val="00473E1A"/>
    <w:rsid w:val="00473E8D"/>
    <w:rsid w:val="0047470F"/>
    <w:rsid w:val="00474B36"/>
    <w:rsid w:val="00474CBA"/>
    <w:rsid w:val="00474D51"/>
    <w:rsid w:val="00474E68"/>
    <w:rsid w:val="00474F86"/>
    <w:rsid w:val="0047501A"/>
    <w:rsid w:val="004755CF"/>
    <w:rsid w:val="0047562E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736"/>
    <w:rsid w:val="00486C7D"/>
    <w:rsid w:val="00486E08"/>
    <w:rsid w:val="00487356"/>
    <w:rsid w:val="00487A80"/>
    <w:rsid w:val="00487B04"/>
    <w:rsid w:val="00487CAE"/>
    <w:rsid w:val="00487EC6"/>
    <w:rsid w:val="00490227"/>
    <w:rsid w:val="004906C8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42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0A6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BEC"/>
    <w:rsid w:val="004A5C31"/>
    <w:rsid w:val="004A5F1A"/>
    <w:rsid w:val="004A6177"/>
    <w:rsid w:val="004A6326"/>
    <w:rsid w:val="004A6A7D"/>
    <w:rsid w:val="004A6CEE"/>
    <w:rsid w:val="004A71C4"/>
    <w:rsid w:val="004A729D"/>
    <w:rsid w:val="004A72F9"/>
    <w:rsid w:val="004A75C1"/>
    <w:rsid w:val="004A76E6"/>
    <w:rsid w:val="004A7C40"/>
    <w:rsid w:val="004A7CD3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3985"/>
    <w:rsid w:val="004B420C"/>
    <w:rsid w:val="004B439F"/>
    <w:rsid w:val="004B45D2"/>
    <w:rsid w:val="004B47F0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1A4"/>
    <w:rsid w:val="004B7597"/>
    <w:rsid w:val="004B7CCD"/>
    <w:rsid w:val="004B7F66"/>
    <w:rsid w:val="004C0078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2D7C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390"/>
    <w:rsid w:val="004D05A7"/>
    <w:rsid w:val="004D0AFE"/>
    <w:rsid w:val="004D0E2E"/>
    <w:rsid w:val="004D0E91"/>
    <w:rsid w:val="004D11F8"/>
    <w:rsid w:val="004D1872"/>
    <w:rsid w:val="004D1E8C"/>
    <w:rsid w:val="004D2073"/>
    <w:rsid w:val="004D2237"/>
    <w:rsid w:val="004D2480"/>
    <w:rsid w:val="004D2517"/>
    <w:rsid w:val="004D2A89"/>
    <w:rsid w:val="004D2B52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48C"/>
    <w:rsid w:val="004F0A73"/>
    <w:rsid w:val="004F0FFB"/>
    <w:rsid w:val="004F11D7"/>
    <w:rsid w:val="004F1641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30F0"/>
    <w:rsid w:val="00503C4D"/>
    <w:rsid w:val="00503C55"/>
    <w:rsid w:val="00504C04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1E6B"/>
    <w:rsid w:val="0051244B"/>
    <w:rsid w:val="00512577"/>
    <w:rsid w:val="00512AE4"/>
    <w:rsid w:val="00513187"/>
    <w:rsid w:val="005131D1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E71"/>
    <w:rsid w:val="00521564"/>
    <w:rsid w:val="00521C12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96"/>
    <w:rsid w:val="00524EDF"/>
    <w:rsid w:val="00525411"/>
    <w:rsid w:val="005254FB"/>
    <w:rsid w:val="00525621"/>
    <w:rsid w:val="00525A92"/>
    <w:rsid w:val="00525BED"/>
    <w:rsid w:val="00525C75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27EF6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71D"/>
    <w:rsid w:val="0053578A"/>
    <w:rsid w:val="005357D0"/>
    <w:rsid w:val="005358B8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09E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5C80"/>
    <w:rsid w:val="00545E65"/>
    <w:rsid w:val="005460B5"/>
    <w:rsid w:val="00546371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5E78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173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0EF4"/>
    <w:rsid w:val="00570F5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7FD"/>
    <w:rsid w:val="00581A17"/>
    <w:rsid w:val="00581C42"/>
    <w:rsid w:val="00581CD9"/>
    <w:rsid w:val="00581E78"/>
    <w:rsid w:val="00581F7E"/>
    <w:rsid w:val="00582580"/>
    <w:rsid w:val="005826F3"/>
    <w:rsid w:val="005827A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CFB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351"/>
    <w:rsid w:val="00590C75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BD4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B23"/>
    <w:rsid w:val="005961AF"/>
    <w:rsid w:val="005963EA"/>
    <w:rsid w:val="00596507"/>
    <w:rsid w:val="0059678F"/>
    <w:rsid w:val="00596833"/>
    <w:rsid w:val="00596C0F"/>
    <w:rsid w:val="00596E52"/>
    <w:rsid w:val="0059702E"/>
    <w:rsid w:val="005971F6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816"/>
    <w:rsid w:val="005A1DEC"/>
    <w:rsid w:val="005A2018"/>
    <w:rsid w:val="005A23AE"/>
    <w:rsid w:val="005A2619"/>
    <w:rsid w:val="005A2702"/>
    <w:rsid w:val="005A2BBE"/>
    <w:rsid w:val="005A2E94"/>
    <w:rsid w:val="005A2FCC"/>
    <w:rsid w:val="005A31BE"/>
    <w:rsid w:val="005A32BB"/>
    <w:rsid w:val="005A3656"/>
    <w:rsid w:val="005A36DC"/>
    <w:rsid w:val="005A37A4"/>
    <w:rsid w:val="005A3860"/>
    <w:rsid w:val="005A3DAF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DED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08C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A34"/>
    <w:rsid w:val="005C1BC0"/>
    <w:rsid w:val="005C1BDC"/>
    <w:rsid w:val="005C2135"/>
    <w:rsid w:val="005C215A"/>
    <w:rsid w:val="005C21AE"/>
    <w:rsid w:val="005C2310"/>
    <w:rsid w:val="005C23BD"/>
    <w:rsid w:val="005C251D"/>
    <w:rsid w:val="005C2643"/>
    <w:rsid w:val="005C2C28"/>
    <w:rsid w:val="005C31B6"/>
    <w:rsid w:val="005C3A74"/>
    <w:rsid w:val="005C3B99"/>
    <w:rsid w:val="005C3E78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CD1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1A7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BA5"/>
    <w:rsid w:val="005D4BD6"/>
    <w:rsid w:val="005D4C85"/>
    <w:rsid w:val="005D51CD"/>
    <w:rsid w:val="005D532C"/>
    <w:rsid w:val="005D5473"/>
    <w:rsid w:val="005D5940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D19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4D9F"/>
    <w:rsid w:val="005E52D7"/>
    <w:rsid w:val="005E53BC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9C3"/>
    <w:rsid w:val="005F6C03"/>
    <w:rsid w:val="005F6EE0"/>
    <w:rsid w:val="005F727F"/>
    <w:rsid w:val="005F73C6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1D91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610"/>
    <w:rsid w:val="006068A1"/>
    <w:rsid w:val="00606B60"/>
    <w:rsid w:val="00606C88"/>
    <w:rsid w:val="00606F39"/>
    <w:rsid w:val="00607061"/>
    <w:rsid w:val="006072CA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A3B"/>
    <w:rsid w:val="00623B2F"/>
    <w:rsid w:val="00623E85"/>
    <w:rsid w:val="006245C0"/>
    <w:rsid w:val="006247B6"/>
    <w:rsid w:val="0062480D"/>
    <w:rsid w:val="00624C58"/>
    <w:rsid w:val="00624D5E"/>
    <w:rsid w:val="00624EA0"/>
    <w:rsid w:val="006256CE"/>
    <w:rsid w:val="006256E3"/>
    <w:rsid w:val="006257D3"/>
    <w:rsid w:val="00625B28"/>
    <w:rsid w:val="00625DC4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5AF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115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65C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0DEA"/>
    <w:rsid w:val="0065157E"/>
    <w:rsid w:val="006518AD"/>
    <w:rsid w:val="006519C6"/>
    <w:rsid w:val="00651B89"/>
    <w:rsid w:val="00651DD7"/>
    <w:rsid w:val="00652692"/>
    <w:rsid w:val="006527AD"/>
    <w:rsid w:val="006527F1"/>
    <w:rsid w:val="00652884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1F4D"/>
    <w:rsid w:val="00662036"/>
    <w:rsid w:val="00662497"/>
    <w:rsid w:val="006625D7"/>
    <w:rsid w:val="00662C0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6EB"/>
    <w:rsid w:val="00665BE0"/>
    <w:rsid w:val="00665C86"/>
    <w:rsid w:val="00665CC7"/>
    <w:rsid w:val="00665D92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2F44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1A2"/>
    <w:rsid w:val="006835C8"/>
    <w:rsid w:val="00683821"/>
    <w:rsid w:val="00683A96"/>
    <w:rsid w:val="00683CB6"/>
    <w:rsid w:val="006846D3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B2D"/>
    <w:rsid w:val="00694B8F"/>
    <w:rsid w:val="00694D2E"/>
    <w:rsid w:val="00694D61"/>
    <w:rsid w:val="00695491"/>
    <w:rsid w:val="006958CA"/>
    <w:rsid w:val="006959E1"/>
    <w:rsid w:val="00696B23"/>
    <w:rsid w:val="00696D40"/>
    <w:rsid w:val="00696DF0"/>
    <w:rsid w:val="006972E5"/>
    <w:rsid w:val="00697627"/>
    <w:rsid w:val="00697B2F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1BA"/>
    <w:rsid w:val="006A7432"/>
    <w:rsid w:val="006B00B6"/>
    <w:rsid w:val="006B0451"/>
    <w:rsid w:val="006B0991"/>
    <w:rsid w:val="006B0C85"/>
    <w:rsid w:val="006B1232"/>
    <w:rsid w:val="006B183F"/>
    <w:rsid w:val="006B1C47"/>
    <w:rsid w:val="006B2043"/>
    <w:rsid w:val="006B20FB"/>
    <w:rsid w:val="006B2275"/>
    <w:rsid w:val="006B2B83"/>
    <w:rsid w:val="006B312A"/>
    <w:rsid w:val="006B331A"/>
    <w:rsid w:val="006B3672"/>
    <w:rsid w:val="006B3C03"/>
    <w:rsid w:val="006B3C0E"/>
    <w:rsid w:val="006B3E73"/>
    <w:rsid w:val="006B3F38"/>
    <w:rsid w:val="006B420F"/>
    <w:rsid w:val="006B4D2E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5A9"/>
    <w:rsid w:val="006C3764"/>
    <w:rsid w:val="006C37C5"/>
    <w:rsid w:val="006C3DBB"/>
    <w:rsid w:val="006C4733"/>
    <w:rsid w:val="006C4FFA"/>
    <w:rsid w:val="006C5096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1D74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180F"/>
    <w:rsid w:val="006E2016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A0B"/>
    <w:rsid w:val="006E6F8A"/>
    <w:rsid w:val="006E7920"/>
    <w:rsid w:val="006E7949"/>
    <w:rsid w:val="006E7C4B"/>
    <w:rsid w:val="006F001C"/>
    <w:rsid w:val="006F009B"/>
    <w:rsid w:val="006F06F8"/>
    <w:rsid w:val="006F0C8F"/>
    <w:rsid w:val="006F0E61"/>
    <w:rsid w:val="006F0F54"/>
    <w:rsid w:val="006F13B9"/>
    <w:rsid w:val="006F15EA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14"/>
    <w:rsid w:val="0070189C"/>
    <w:rsid w:val="0070201D"/>
    <w:rsid w:val="00702074"/>
    <w:rsid w:val="00702177"/>
    <w:rsid w:val="007024E1"/>
    <w:rsid w:val="00702703"/>
    <w:rsid w:val="0070280E"/>
    <w:rsid w:val="007029FA"/>
    <w:rsid w:val="00703076"/>
    <w:rsid w:val="0070328B"/>
    <w:rsid w:val="00703ACF"/>
    <w:rsid w:val="00703EE0"/>
    <w:rsid w:val="007045F3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96D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225"/>
    <w:rsid w:val="007163E3"/>
    <w:rsid w:val="0071654D"/>
    <w:rsid w:val="00716E36"/>
    <w:rsid w:val="007179F7"/>
    <w:rsid w:val="00720032"/>
    <w:rsid w:val="00720732"/>
    <w:rsid w:val="0072075C"/>
    <w:rsid w:val="00720778"/>
    <w:rsid w:val="00721025"/>
    <w:rsid w:val="007218B6"/>
    <w:rsid w:val="00721908"/>
    <w:rsid w:val="0072192A"/>
    <w:rsid w:val="00721B18"/>
    <w:rsid w:val="00721B54"/>
    <w:rsid w:val="00721FC2"/>
    <w:rsid w:val="00722122"/>
    <w:rsid w:val="0072292C"/>
    <w:rsid w:val="00722BFF"/>
    <w:rsid w:val="007237F3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390"/>
    <w:rsid w:val="0073743E"/>
    <w:rsid w:val="00737446"/>
    <w:rsid w:val="007375DA"/>
    <w:rsid w:val="00737709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36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5E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7BA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2EB3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A48"/>
    <w:rsid w:val="00765CE3"/>
    <w:rsid w:val="007662B6"/>
    <w:rsid w:val="0076631B"/>
    <w:rsid w:val="00766434"/>
    <w:rsid w:val="007666EE"/>
    <w:rsid w:val="007666F7"/>
    <w:rsid w:val="00766709"/>
    <w:rsid w:val="00766BF1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609"/>
    <w:rsid w:val="00773A83"/>
    <w:rsid w:val="00774506"/>
    <w:rsid w:val="007746D5"/>
    <w:rsid w:val="007746F5"/>
    <w:rsid w:val="00774AEE"/>
    <w:rsid w:val="00774B54"/>
    <w:rsid w:val="00774B69"/>
    <w:rsid w:val="00774EE7"/>
    <w:rsid w:val="00774F6F"/>
    <w:rsid w:val="0077507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134"/>
    <w:rsid w:val="00783169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44D"/>
    <w:rsid w:val="007927AE"/>
    <w:rsid w:val="00792C39"/>
    <w:rsid w:val="00793085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233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5AE"/>
    <w:rsid w:val="007A0D79"/>
    <w:rsid w:val="007A127F"/>
    <w:rsid w:val="007A13C4"/>
    <w:rsid w:val="007A19E2"/>
    <w:rsid w:val="007A2474"/>
    <w:rsid w:val="007A2775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ABC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492"/>
    <w:rsid w:val="007B760A"/>
    <w:rsid w:val="007B7B7D"/>
    <w:rsid w:val="007B7F14"/>
    <w:rsid w:val="007B7F36"/>
    <w:rsid w:val="007C089C"/>
    <w:rsid w:val="007C0962"/>
    <w:rsid w:val="007C0D19"/>
    <w:rsid w:val="007C126F"/>
    <w:rsid w:val="007C1686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E0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6359"/>
    <w:rsid w:val="007C7C1A"/>
    <w:rsid w:val="007C7D5A"/>
    <w:rsid w:val="007C7F61"/>
    <w:rsid w:val="007D07EC"/>
    <w:rsid w:val="007D088E"/>
    <w:rsid w:val="007D09BE"/>
    <w:rsid w:val="007D0F91"/>
    <w:rsid w:val="007D1105"/>
    <w:rsid w:val="007D1276"/>
    <w:rsid w:val="007D1AF2"/>
    <w:rsid w:val="007D1B56"/>
    <w:rsid w:val="007D1C80"/>
    <w:rsid w:val="007D1CA9"/>
    <w:rsid w:val="007D1D97"/>
    <w:rsid w:val="007D2024"/>
    <w:rsid w:val="007D23F3"/>
    <w:rsid w:val="007D2D60"/>
    <w:rsid w:val="007D2EF9"/>
    <w:rsid w:val="007D309A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5CC"/>
    <w:rsid w:val="007D77F4"/>
    <w:rsid w:val="007D7B7E"/>
    <w:rsid w:val="007E0331"/>
    <w:rsid w:val="007E044C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C7D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78E"/>
    <w:rsid w:val="007F2950"/>
    <w:rsid w:val="007F35A1"/>
    <w:rsid w:val="007F3615"/>
    <w:rsid w:val="007F3D23"/>
    <w:rsid w:val="007F40A6"/>
    <w:rsid w:val="007F40AB"/>
    <w:rsid w:val="007F41B0"/>
    <w:rsid w:val="007F4266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2935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8B8"/>
    <w:rsid w:val="00816ABC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4C92"/>
    <w:rsid w:val="00825358"/>
    <w:rsid w:val="00825CD2"/>
    <w:rsid w:val="00826201"/>
    <w:rsid w:val="00826562"/>
    <w:rsid w:val="008268F9"/>
    <w:rsid w:val="008269D9"/>
    <w:rsid w:val="00826D93"/>
    <w:rsid w:val="008272B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CA"/>
    <w:rsid w:val="00832402"/>
    <w:rsid w:val="00832474"/>
    <w:rsid w:val="00832596"/>
    <w:rsid w:val="0083298D"/>
    <w:rsid w:val="00832A35"/>
    <w:rsid w:val="008331B7"/>
    <w:rsid w:val="00833BAB"/>
    <w:rsid w:val="00833FA2"/>
    <w:rsid w:val="00834205"/>
    <w:rsid w:val="00834497"/>
    <w:rsid w:val="0083461B"/>
    <w:rsid w:val="00834703"/>
    <w:rsid w:val="00834DBD"/>
    <w:rsid w:val="00834E65"/>
    <w:rsid w:val="00834F97"/>
    <w:rsid w:val="00835113"/>
    <w:rsid w:val="0083517D"/>
    <w:rsid w:val="00835ACB"/>
    <w:rsid w:val="00835E8B"/>
    <w:rsid w:val="008363FA"/>
    <w:rsid w:val="00836885"/>
    <w:rsid w:val="00836ABD"/>
    <w:rsid w:val="008370DB"/>
    <w:rsid w:val="00837323"/>
    <w:rsid w:val="0083761E"/>
    <w:rsid w:val="00837C15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1826"/>
    <w:rsid w:val="00842435"/>
    <w:rsid w:val="00842680"/>
    <w:rsid w:val="00842AC0"/>
    <w:rsid w:val="0084355D"/>
    <w:rsid w:val="00843724"/>
    <w:rsid w:val="00843891"/>
    <w:rsid w:val="0084424A"/>
    <w:rsid w:val="008443B9"/>
    <w:rsid w:val="00844594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E4C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375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0B1"/>
    <w:rsid w:val="0085759F"/>
    <w:rsid w:val="00857784"/>
    <w:rsid w:val="008600A0"/>
    <w:rsid w:val="008600FF"/>
    <w:rsid w:val="008601E4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CB4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C8F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4DF5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1A"/>
    <w:rsid w:val="008A1674"/>
    <w:rsid w:val="008A2250"/>
    <w:rsid w:val="008A234E"/>
    <w:rsid w:val="008A2B7D"/>
    <w:rsid w:val="008A2E26"/>
    <w:rsid w:val="008A30BA"/>
    <w:rsid w:val="008A3104"/>
    <w:rsid w:val="008A31D3"/>
    <w:rsid w:val="008A35E3"/>
    <w:rsid w:val="008A3BC4"/>
    <w:rsid w:val="008A3C3E"/>
    <w:rsid w:val="008A4345"/>
    <w:rsid w:val="008A44FD"/>
    <w:rsid w:val="008A4807"/>
    <w:rsid w:val="008A49C5"/>
    <w:rsid w:val="008A4A2D"/>
    <w:rsid w:val="008A4EAC"/>
    <w:rsid w:val="008A4F82"/>
    <w:rsid w:val="008A51B6"/>
    <w:rsid w:val="008A59E7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DA4"/>
    <w:rsid w:val="008B3FA2"/>
    <w:rsid w:val="008B427A"/>
    <w:rsid w:val="008B4488"/>
    <w:rsid w:val="008B469D"/>
    <w:rsid w:val="008B4BED"/>
    <w:rsid w:val="008B4DCF"/>
    <w:rsid w:val="008B4FD8"/>
    <w:rsid w:val="008B51AB"/>
    <w:rsid w:val="008B527C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18BE"/>
    <w:rsid w:val="008C2A5D"/>
    <w:rsid w:val="008C31B3"/>
    <w:rsid w:val="008C31C1"/>
    <w:rsid w:val="008C3644"/>
    <w:rsid w:val="008C3A19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09D3"/>
    <w:rsid w:val="008D0BF3"/>
    <w:rsid w:val="008D1B63"/>
    <w:rsid w:val="008D1CCC"/>
    <w:rsid w:val="008D20AA"/>
    <w:rsid w:val="008D2B00"/>
    <w:rsid w:val="008D2E04"/>
    <w:rsid w:val="008D3311"/>
    <w:rsid w:val="008D364C"/>
    <w:rsid w:val="008D3692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BB5"/>
    <w:rsid w:val="008D6CA2"/>
    <w:rsid w:val="008D6D99"/>
    <w:rsid w:val="008D7322"/>
    <w:rsid w:val="008D7725"/>
    <w:rsid w:val="008D7C5D"/>
    <w:rsid w:val="008D7F49"/>
    <w:rsid w:val="008E0072"/>
    <w:rsid w:val="008E023C"/>
    <w:rsid w:val="008E1842"/>
    <w:rsid w:val="008E1FAC"/>
    <w:rsid w:val="008E2775"/>
    <w:rsid w:val="008E2973"/>
    <w:rsid w:val="008E2C95"/>
    <w:rsid w:val="008E2FFE"/>
    <w:rsid w:val="008E353A"/>
    <w:rsid w:val="008E364D"/>
    <w:rsid w:val="008E386F"/>
    <w:rsid w:val="008E387E"/>
    <w:rsid w:val="008E3932"/>
    <w:rsid w:val="008E3C22"/>
    <w:rsid w:val="008E41B2"/>
    <w:rsid w:val="008E44A5"/>
    <w:rsid w:val="008E47B9"/>
    <w:rsid w:val="008E4C73"/>
    <w:rsid w:val="008E5151"/>
    <w:rsid w:val="008E55AA"/>
    <w:rsid w:val="008E57A9"/>
    <w:rsid w:val="008E5B80"/>
    <w:rsid w:val="008E6029"/>
    <w:rsid w:val="008E6270"/>
    <w:rsid w:val="008E651F"/>
    <w:rsid w:val="008E691B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0D1F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515B"/>
    <w:rsid w:val="008F53BE"/>
    <w:rsid w:val="008F56FE"/>
    <w:rsid w:val="008F5DE8"/>
    <w:rsid w:val="008F5E39"/>
    <w:rsid w:val="008F616A"/>
    <w:rsid w:val="008F6ACB"/>
    <w:rsid w:val="008F6F5F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9EB"/>
    <w:rsid w:val="00900E3B"/>
    <w:rsid w:val="00901847"/>
    <w:rsid w:val="00901A50"/>
    <w:rsid w:val="00901CBE"/>
    <w:rsid w:val="00902784"/>
    <w:rsid w:val="00902E6D"/>
    <w:rsid w:val="00902F8D"/>
    <w:rsid w:val="00903082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70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4DBA"/>
    <w:rsid w:val="00925D7C"/>
    <w:rsid w:val="00925D91"/>
    <w:rsid w:val="00925FDC"/>
    <w:rsid w:val="0092667F"/>
    <w:rsid w:val="00926A3F"/>
    <w:rsid w:val="00926C99"/>
    <w:rsid w:val="009273DB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6F5"/>
    <w:rsid w:val="009379D2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8C2"/>
    <w:rsid w:val="00942A03"/>
    <w:rsid w:val="00942DC2"/>
    <w:rsid w:val="0094306B"/>
    <w:rsid w:val="0094364D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56FFA"/>
    <w:rsid w:val="0096040A"/>
    <w:rsid w:val="009608F1"/>
    <w:rsid w:val="0096140E"/>
    <w:rsid w:val="00961485"/>
    <w:rsid w:val="009615E3"/>
    <w:rsid w:val="00961654"/>
    <w:rsid w:val="00961D3C"/>
    <w:rsid w:val="00961D52"/>
    <w:rsid w:val="00961F26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1B"/>
    <w:rsid w:val="0096406F"/>
    <w:rsid w:val="00964198"/>
    <w:rsid w:val="00964A51"/>
    <w:rsid w:val="00965090"/>
    <w:rsid w:val="009657D1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1BB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403"/>
    <w:rsid w:val="00975FCA"/>
    <w:rsid w:val="0097614B"/>
    <w:rsid w:val="00976BBA"/>
    <w:rsid w:val="00976C1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654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295"/>
    <w:rsid w:val="00987712"/>
    <w:rsid w:val="00987757"/>
    <w:rsid w:val="009879AB"/>
    <w:rsid w:val="00987DF3"/>
    <w:rsid w:val="00990072"/>
    <w:rsid w:val="00990129"/>
    <w:rsid w:val="00990223"/>
    <w:rsid w:val="0099060F"/>
    <w:rsid w:val="00990C21"/>
    <w:rsid w:val="00990E8B"/>
    <w:rsid w:val="00990F0C"/>
    <w:rsid w:val="00991B0A"/>
    <w:rsid w:val="00991B24"/>
    <w:rsid w:val="00991BEB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6E5D"/>
    <w:rsid w:val="00997003"/>
    <w:rsid w:val="0099704D"/>
    <w:rsid w:val="00997393"/>
    <w:rsid w:val="009973A9"/>
    <w:rsid w:val="009974D6"/>
    <w:rsid w:val="00997626"/>
    <w:rsid w:val="0099783E"/>
    <w:rsid w:val="009A0172"/>
    <w:rsid w:val="009A021F"/>
    <w:rsid w:val="009A0613"/>
    <w:rsid w:val="009A07E4"/>
    <w:rsid w:val="009A089D"/>
    <w:rsid w:val="009A08FF"/>
    <w:rsid w:val="009A0B1A"/>
    <w:rsid w:val="009A0BAF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FDD"/>
    <w:rsid w:val="009A3209"/>
    <w:rsid w:val="009A3596"/>
    <w:rsid w:val="009A3636"/>
    <w:rsid w:val="009A37E3"/>
    <w:rsid w:val="009A3A68"/>
    <w:rsid w:val="009A3E52"/>
    <w:rsid w:val="009A3E9C"/>
    <w:rsid w:val="009A412C"/>
    <w:rsid w:val="009A464A"/>
    <w:rsid w:val="009A478F"/>
    <w:rsid w:val="009A4798"/>
    <w:rsid w:val="009A4F02"/>
    <w:rsid w:val="009A549E"/>
    <w:rsid w:val="009A5CC1"/>
    <w:rsid w:val="009A5E21"/>
    <w:rsid w:val="009A5EED"/>
    <w:rsid w:val="009A613C"/>
    <w:rsid w:val="009A6426"/>
    <w:rsid w:val="009A690A"/>
    <w:rsid w:val="009A6A23"/>
    <w:rsid w:val="009A6A93"/>
    <w:rsid w:val="009A726D"/>
    <w:rsid w:val="009A7663"/>
    <w:rsid w:val="009B0723"/>
    <w:rsid w:val="009B07A4"/>
    <w:rsid w:val="009B09D0"/>
    <w:rsid w:val="009B0AA4"/>
    <w:rsid w:val="009B0B03"/>
    <w:rsid w:val="009B1302"/>
    <w:rsid w:val="009B13AE"/>
    <w:rsid w:val="009B16CA"/>
    <w:rsid w:val="009B1A2B"/>
    <w:rsid w:val="009B22CA"/>
    <w:rsid w:val="009B245E"/>
    <w:rsid w:val="009B2548"/>
    <w:rsid w:val="009B2822"/>
    <w:rsid w:val="009B2B86"/>
    <w:rsid w:val="009B3341"/>
    <w:rsid w:val="009B351B"/>
    <w:rsid w:val="009B38A2"/>
    <w:rsid w:val="009B3CFA"/>
    <w:rsid w:val="009B41B6"/>
    <w:rsid w:val="009B471B"/>
    <w:rsid w:val="009B4A96"/>
    <w:rsid w:val="009B4B22"/>
    <w:rsid w:val="009B4B24"/>
    <w:rsid w:val="009B4B59"/>
    <w:rsid w:val="009B4DAD"/>
    <w:rsid w:val="009B4DC9"/>
    <w:rsid w:val="009B509A"/>
    <w:rsid w:val="009B53E0"/>
    <w:rsid w:val="009B5711"/>
    <w:rsid w:val="009B59FE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880"/>
    <w:rsid w:val="009C0AD0"/>
    <w:rsid w:val="009C0BAB"/>
    <w:rsid w:val="009C0CD7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2DC7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032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401"/>
    <w:rsid w:val="009D0524"/>
    <w:rsid w:val="009D063E"/>
    <w:rsid w:val="009D0664"/>
    <w:rsid w:val="009D06BC"/>
    <w:rsid w:val="009D0B43"/>
    <w:rsid w:val="009D0C49"/>
    <w:rsid w:val="009D0F07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CBA"/>
    <w:rsid w:val="009E1D8E"/>
    <w:rsid w:val="009E1F29"/>
    <w:rsid w:val="009E210C"/>
    <w:rsid w:val="009E23E1"/>
    <w:rsid w:val="009E2F98"/>
    <w:rsid w:val="009E3293"/>
    <w:rsid w:val="009E35D1"/>
    <w:rsid w:val="009E3B47"/>
    <w:rsid w:val="009E3BC3"/>
    <w:rsid w:val="009E3D54"/>
    <w:rsid w:val="009E45E5"/>
    <w:rsid w:val="009E4EF6"/>
    <w:rsid w:val="009E5294"/>
    <w:rsid w:val="009E5371"/>
    <w:rsid w:val="009E589C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9F7E8E"/>
    <w:rsid w:val="00A00280"/>
    <w:rsid w:val="00A0045B"/>
    <w:rsid w:val="00A0075A"/>
    <w:rsid w:val="00A00C89"/>
    <w:rsid w:val="00A00DD1"/>
    <w:rsid w:val="00A00DF3"/>
    <w:rsid w:val="00A011A5"/>
    <w:rsid w:val="00A01491"/>
    <w:rsid w:val="00A015A1"/>
    <w:rsid w:val="00A015F9"/>
    <w:rsid w:val="00A01C0F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3EE6"/>
    <w:rsid w:val="00A044F2"/>
    <w:rsid w:val="00A0464B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0D2"/>
    <w:rsid w:val="00A13265"/>
    <w:rsid w:val="00A1328D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35A"/>
    <w:rsid w:val="00A14403"/>
    <w:rsid w:val="00A145F4"/>
    <w:rsid w:val="00A1466A"/>
    <w:rsid w:val="00A147B0"/>
    <w:rsid w:val="00A14A4D"/>
    <w:rsid w:val="00A14B36"/>
    <w:rsid w:val="00A14D76"/>
    <w:rsid w:val="00A14FA6"/>
    <w:rsid w:val="00A15066"/>
    <w:rsid w:val="00A156D1"/>
    <w:rsid w:val="00A1570C"/>
    <w:rsid w:val="00A15967"/>
    <w:rsid w:val="00A159C7"/>
    <w:rsid w:val="00A164EF"/>
    <w:rsid w:val="00A16DDC"/>
    <w:rsid w:val="00A16E9E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958"/>
    <w:rsid w:val="00A24C54"/>
    <w:rsid w:val="00A24C8F"/>
    <w:rsid w:val="00A256BD"/>
    <w:rsid w:val="00A25805"/>
    <w:rsid w:val="00A25A14"/>
    <w:rsid w:val="00A25E2C"/>
    <w:rsid w:val="00A261D9"/>
    <w:rsid w:val="00A263BB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71E"/>
    <w:rsid w:val="00A409FE"/>
    <w:rsid w:val="00A40EDA"/>
    <w:rsid w:val="00A41401"/>
    <w:rsid w:val="00A41CA3"/>
    <w:rsid w:val="00A42120"/>
    <w:rsid w:val="00A4233C"/>
    <w:rsid w:val="00A42778"/>
    <w:rsid w:val="00A42D37"/>
    <w:rsid w:val="00A43481"/>
    <w:rsid w:val="00A4383C"/>
    <w:rsid w:val="00A447F4"/>
    <w:rsid w:val="00A44832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86B"/>
    <w:rsid w:val="00A50C90"/>
    <w:rsid w:val="00A50CD8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A60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1D38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F5B"/>
    <w:rsid w:val="00A672D1"/>
    <w:rsid w:val="00A67838"/>
    <w:rsid w:val="00A6785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06FB"/>
    <w:rsid w:val="00A81530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098"/>
    <w:rsid w:val="00A86526"/>
    <w:rsid w:val="00A866C6"/>
    <w:rsid w:val="00A86CD6"/>
    <w:rsid w:val="00A86EBF"/>
    <w:rsid w:val="00A87563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19DC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765"/>
    <w:rsid w:val="00AA0B1E"/>
    <w:rsid w:val="00AA1170"/>
    <w:rsid w:val="00AA128A"/>
    <w:rsid w:val="00AA17CC"/>
    <w:rsid w:val="00AA2514"/>
    <w:rsid w:val="00AA285F"/>
    <w:rsid w:val="00AA297E"/>
    <w:rsid w:val="00AA36B2"/>
    <w:rsid w:val="00AA3B2E"/>
    <w:rsid w:val="00AA3F48"/>
    <w:rsid w:val="00AA4459"/>
    <w:rsid w:val="00AA4A91"/>
    <w:rsid w:val="00AA4E1B"/>
    <w:rsid w:val="00AA56DE"/>
    <w:rsid w:val="00AA60F2"/>
    <w:rsid w:val="00AA6936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AD9"/>
    <w:rsid w:val="00AB2B6F"/>
    <w:rsid w:val="00AB2D03"/>
    <w:rsid w:val="00AB2EB3"/>
    <w:rsid w:val="00AB304C"/>
    <w:rsid w:val="00AB3142"/>
    <w:rsid w:val="00AB3241"/>
    <w:rsid w:val="00AB3842"/>
    <w:rsid w:val="00AB3CD2"/>
    <w:rsid w:val="00AB42D0"/>
    <w:rsid w:val="00AB4806"/>
    <w:rsid w:val="00AB5430"/>
    <w:rsid w:val="00AB56B2"/>
    <w:rsid w:val="00AB6244"/>
    <w:rsid w:val="00AB62DC"/>
    <w:rsid w:val="00AB683A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5BC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A02"/>
    <w:rsid w:val="00AE2B39"/>
    <w:rsid w:val="00AE2D80"/>
    <w:rsid w:val="00AE2FBB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E7892"/>
    <w:rsid w:val="00AF022B"/>
    <w:rsid w:val="00AF06BD"/>
    <w:rsid w:val="00AF0803"/>
    <w:rsid w:val="00AF1176"/>
    <w:rsid w:val="00AF182C"/>
    <w:rsid w:val="00AF18F8"/>
    <w:rsid w:val="00AF1A68"/>
    <w:rsid w:val="00AF2691"/>
    <w:rsid w:val="00AF27CC"/>
    <w:rsid w:val="00AF28E3"/>
    <w:rsid w:val="00AF2FBD"/>
    <w:rsid w:val="00AF32CA"/>
    <w:rsid w:val="00AF331D"/>
    <w:rsid w:val="00AF3B93"/>
    <w:rsid w:val="00AF3D8D"/>
    <w:rsid w:val="00AF41A1"/>
    <w:rsid w:val="00AF427D"/>
    <w:rsid w:val="00AF44B0"/>
    <w:rsid w:val="00AF4830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6C"/>
    <w:rsid w:val="00AF6AD2"/>
    <w:rsid w:val="00AF6AEC"/>
    <w:rsid w:val="00AF6C62"/>
    <w:rsid w:val="00AF6DC6"/>
    <w:rsid w:val="00AF74E5"/>
    <w:rsid w:val="00AF7780"/>
    <w:rsid w:val="00AF7CB4"/>
    <w:rsid w:val="00AF7D81"/>
    <w:rsid w:val="00AF7D96"/>
    <w:rsid w:val="00AF7E13"/>
    <w:rsid w:val="00AF7FD4"/>
    <w:rsid w:val="00B0002E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55"/>
    <w:rsid w:val="00B02BE0"/>
    <w:rsid w:val="00B03387"/>
    <w:rsid w:val="00B03C82"/>
    <w:rsid w:val="00B0410D"/>
    <w:rsid w:val="00B04115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1E81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773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448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26B"/>
    <w:rsid w:val="00B22D4E"/>
    <w:rsid w:val="00B23994"/>
    <w:rsid w:val="00B23B71"/>
    <w:rsid w:val="00B24093"/>
    <w:rsid w:val="00B241AD"/>
    <w:rsid w:val="00B242F0"/>
    <w:rsid w:val="00B244BB"/>
    <w:rsid w:val="00B24D7D"/>
    <w:rsid w:val="00B25279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2C2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A17"/>
    <w:rsid w:val="00B31B6F"/>
    <w:rsid w:val="00B31CA9"/>
    <w:rsid w:val="00B3219E"/>
    <w:rsid w:val="00B321A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130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54"/>
    <w:rsid w:val="00B46BA0"/>
    <w:rsid w:val="00B47249"/>
    <w:rsid w:val="00B47546"/>
    <w:rsid w:val="00B475BF"/>
    <w:rsid w:val="00B47A2A"/>
    <w:rsid w:val="00B47B24"/>
    <w:rsid w:val="00B47B64"/>
    <w:rsid w:val="00B50001"/>
    <w:rsid w:val="00B501BA"/>
    <w:rsid w:val="00B50457"/>
    <w:rsid w:val="00B5089F"/>
    <w:rsid w:val="00B50CFF"/>
    <w:rsid w:val="00B50D88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6A"/>
    <w:rsid w:val="00B557F6"/>
    <w:rsid w:val="00B55D33"/>
    <w:rsid w:val="00B55F8B"/>
    <w:rsid w:val="00B567A0"/>
    <w:rsid w:val="00B56AEC"/>
    <w:rsid w:val="00B56E05"/>
    <w:rsid w:val="00B56E87"/>
    <w:rsid w:val="00B56F0F"/>
    <w:rsid w:val="00B57B19"/>
    <w:rsid w:val="00B57BA9"/>
    <w:rsid w:val="00B57ED4"/>
    <w:rsid w:val="00B60386"/>
    <w:rsid w:val="00B60640"/>
    <w:rsid w:val="00B60822"/>
    <w:rsid w:val="00B60D9D"/>
    <w:rsid w:val="00B61050"/>
    <w:rsid w:val="00B61194"/>
    <w:rsid w:val="00B619F9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67967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DCF"/>
    <w:rsid w:val="00B75E63"/>
    <w:rsid w:val="00B76143"/>
    <w:rsid w:val="00B764FC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710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CF4"/>
    <w:rsid w:val="00B86F57"/>
    <w:rsid w:val="00B87839"/>
    <w:rsid w:val="00B87CA9"/>
    <w:rsid w:val="00B902F2"/>
    <w:rsid w:val="00B9066A"/>
    <w:rsid w:val="00B90737"/>
    <w:rsid w:val="00B9154E"/>
    <w:rsid w:val="00B915F3"/>
    <w:rsid w:val="00B91964"/>
    <w:rsid w:val="00B91A57"/>
    <w:rsid w:val="00B92020"/>
    <w:rsid w:val="00B92AFC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4CE"/>
    <w:rsid w:val="00B96664"/>
    <w:rsid w:val="00B96F35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5E6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2852"/>
    <w:rsid w:val="00BB378B"/>
    <w:rsid w:val="00BB3AA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03E"/>
    <w:rsid w:val="00BC3160"/>
    <w:rsid w:val="00BC3389"/>
    <w:rsid w:val="00BC349D"/>
    <w:rsid w:val="00BC3944"/>
    <w:rsid w:val="00BC3D6F"/>
    <w:rsid w:val="00BC433A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B7D"/>
    <w:rsid w:val="00BD5DD1"/>
    <w:rsid w:val="00BD5F1C"/>
    <w:rsid w:val="00BD6306"/>
    <w:rsid w:val="00BD63FC"/>
    <w:rsid w:val="00BD648B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2A1"/>
    <w:rsid w:val="00BE0384"/>
    <w:rsid w:val="00BE0911"/>
    <w:rsid w:val="00BE0A1B"/>
    <w:rsid w:val="00BE1000"/>
    <w:rsid w:val="00BE1043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B2D"/>
    <w:rsid w:val="00BE3FD9"/>
    <w:rsid w:val="00BE40BC"/>
    <w:rsid w:val="00BE42F2"/>
    <w:rsid w:val="00BE4927"/>
    <w:rsid w:val="00BE4CCB"/>
    <w:rsid w:val="00BE5111"/>
    <w:rsid w:val="00BE5527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885"/>
    <w:rsid w:val="00BF0299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052"/>
    <w:rsid w:val="00BF7177"/>
    <w:rsid w:val="00BF72BE"/>
    <w:rsid w:val="00BF75F2"/>
    <w:rsid w:val="00BF7793"/>
    <w:rsid w:val="00BF780D"/>
    <w:rsid w:val="00BF7AD4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2C74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A6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094"/>
    <w:rsid w:val="00C221E1"/>
    <w:rsid w:val="00C222C7"/>
    <w:rsid w:val="00C22664"/>
    <w:rsid w:val="00C22C72"/>
    <w:rsid w:val="00C22E33"/>
    <w:rsid w:val="00C237C7"/>
    <w:rsid w:val="00C242BF"/>
    <w:rsid w:val="00C24425"/>
    <w:rsid w:val="00C24561"/>
    <w:rsid w:val="00C24609"/>
    <w:rsid w:val="00C24B4D"/>
    <w:rsid w:val="00C24C9B"/>
    <w:rsid w:val="00C25017"/>
    <w:rsid w:val="00C25D60"/>
    <w:rsid w:val="00C2628F"/>
    <w:rsid w:val="00C26688"/>
    <w:rsid w:val="00C26896"/>
    <w:rsid w:val="00C268B2"/>
    <w:rsid w:val="00C26A2A"/>
    <w:rsid w:val="00C26A59"/>
    <w:rsid w:val="00C26D3C"/>
    <w:rsid w:val="00C2711E"/>
    <w:rsid w:val="00C27E29"/>
    <w:rsid w:val="00C301D2"/>
    <w:rsid w:val="00C3058E"/>
    <w:rsid w:val="00C30617"/>
    <w:rsid w:val="00C30628"/>
    <w:rsid w:val="00C30BE8"/>
    <w:rsid w:val="00C30C05"/>
    <w:rsid w:val="00C30C3A"/>
    <w:rsid w:val="00C30F34"/>
    <w:rsid w:val="00C3129E"/>
    <w:rsid w:val="00C3143B"/>
    <w:rsid w:val="00C31905"/>
    <w:rsid w:val="00C31B7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3FCD"/>
    <w:rsid w:val="00C34008"/>
    <w:rsid w:val="00C345A8"/>
    <w:rsid w:val="00C3464C"/>
    <w:rsid w:val="00C34A24"/>
    <w:rsid w:val="00C35439"/>
    <w:rsid w:val="00C35720"/>
    <w:rsid w:val="00C3598D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37D86"/>
    <w:rsid w:val="00C37FE3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B16"/>
    <w:rsid w:val="00C42C2F"/>
    <w:rsid w:val="00C42C7C"/>
    <w:rsid w:val="00C42F2D"/>
    <w:rsid w:val="00C430D1"/>
    <w:rsid w:val="00C43507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4E60"/>
    <w:rsid w:val="00C454C3"/>
    <w:rsid w:val="00C459B6"/>
    <w:rsid w:val="00C45C20"/>
    <w:rsid w:val="00C45C85"/>
    <w:rsid w:val="00C460D1"/>
    <w:rsid w:val="00C4632D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0BC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258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16F"/>
    <w:rsid w:val="00C81393"/>
    <w:rsid w:val="00C81E24"/>
    <w:rsid w:val="00C822D6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4B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29B"/>
    <w:rsid w:val="00C94374"/>
    <w:rsid w:val="00C94645"/>
    <w:rsid w:val="00C94BFA"/>
    <w:rsid w:val="00C950D1"/>
    <w:rsid w:val="00C95BDC"/>
    <w:rsid w:val="00C95D44"/>
    <w:rsid w:val="00C95E0E"/>
    <w:rsid w:val="00C95E30"/>
    <w:rsid w:val="00C95E4A"/>
    <w:rsid w:val="00C961B1"/>
    <w:rsid w:val="00C96382"/>
    <w:rsid w:val="00C96799"/>
    <w:rsid w:val="00C9690B"/>
    <w:rsid w:val="00C96F4C"/>
    <w:rsid w:val="00C96F7D"/>
    <w:rsid w:val="00C97582"/>
    <w:rsid w:val="00C975E4"/>
    <w:rsid w:val="00C97766"/>
    <w:rsid w:val="00C97767"/>
    <w:rsid w:val="00C97B09"/>
    <w:rsid w:val="00CA020D"/>
    <w:rsid w:val="00CA0549"/>
    <w:rsid w:val="00CA05CF"/>
    <w:rsid w:val="00CA0702"/>
    <w:rsid w:val="00CA079C"/>
    <w:rsid w:val="00CA07E8"/>
    <w:rsid w:val="00CA093B"/>
    <w:rsid w:val="00CA1265"/>
    <w:rsid w:val="00CA13CA"/>
    <w:rsid w:val="00CA18EA"/>
    <w:rsid w:val="00CA1DF7"/>
    <w:rsid w:val="00CA1F4E"/>
    <w:rsid w:val="00CA261B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6B4C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4FD"/>
    <w:rsid w:val="00CB19C7"/>
    <w:rsid w:val="00CB1D37"/>
    <w:rsid w:val="00CB1E34"/>
    <w:rsid w:val="00CB2504"/>
    <w:rsid w:val="00CB2875"/>
    <w:rsid w:val="00CB291E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93"/>
    <w:rsid w:val="00CC11AE"/>
    <w:rsid w:val="00CC11DB"/>
    <w:rsid w:val="00CC12A3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54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C7A"/>
    <w:rsid w:val="00CD0D00"/>
    <w:rsid w:val="00CD0EC5"/>
    <w:rsid w:val="00CD19A8"/>
    <w:rsid w:val="00CD251C"/>
    <w:rsid w:val="00CD2713"/>
    <w:rsid w:val="00CD2819"/>
    <w:rsid w:val="00CD28D8"/>
    <w:rsid w:val="00CD2932"/>
    <w:rsid w:val="00CD2B51"/>
    <w:rsid w:val="00CD2E7C"/>
    <w:rsid w:val="00CD31E6"/>
    <w:rsid w:val="00CD385E"/>
    <w:rsid w:val="00CD3B1A"/>
    <w:rsid w:val="00CD3E53"/>
    <w:rsid w:val="00CD3F09"/>
    <w:rsid w:val="00CD3F4E"/>
    <w:rsid w:val="00CD3F9A"/>
    <w:rsid w:val="00CD42DC"/>
    <w:rsid w:val="00CD46EB"/>
    <w:rsid w:val="00CD5A12"/>
    <w:rsid w:val="00CD5CA9"/>
    <w:rsid w:val="00CD63EC"/>
    <w:rsid w:val="00CD6A3A"/>
    <w:rsid w:val="00CD6E80"/>
    <w:rsid w:val="00CD7333"/>
    <w:rsid w:val="00CD7460"/>
    <w:rsid w:val="00CD7525"/>
    <w:rsid w:val="00CD7884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27"/>
    <w:rsid w:val="00CE3A49"/>
    <w:rsid w:val="00CE3B25"/>
    <w:rsid w:val="00CE3E79"/>
    <w:rsid w:val="00CE4118"/>
    <w:rsid w:val="00CE458C"/>
    <w:rsid w:val="00CE485D"/>
    <w:rsid w:val="00CE50CC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E7F25"/>
    <w:rsid w:val="00CF00E9"/>
    <w:rsid w:val="00CF01D6"/>
    <w:rsid w:val="00CF037F"/>
    <w:rsid w:val="00CF050B"/>
    <w:rsid w:val="00CF06AC"/>
    <w:rsid w:val="00CF08B0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A64"/>
    <w:rsid w:val="00CF5B17"/>
    <w:rsid w:val="00CF5EC2"/>
    <w:rsid w:val="00CF6254"/>
    <w:rsid w:val="00CF62D6"/>
    <w:rsid w:val="00CF650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15D7"/>
    <w:rsid w:val="00D026F2"/>
    <w:rsid w:val="00D028E9"/>
    <w:rsid w:val="00D0305F"/>
    <w:rsid w:val="00D032FC"/>
    <w:rsid w:val="00D036E5"/>
    <w:rsid w:val="00D038CC"/>
    <w:rsid w:val="00D03F35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9A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4672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755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1D4"/>
    <w:rsid w:val="00D3237D"/>
    <w:rsid w:val="00D323F5"/>
    <w:rsid w:val="00D32553"/>
    <w:rsid w:val="00D3271C"/>
    <w:rsid w:val="00D32B42"/>
    <w:rsid w:val="00D32C22"/>
    <w:rsid w:val="00D331D2"/>
    <w:rsid w:val="00D33735"/>
    <w:rsid w:val="00D33778"/>
    <w:rsid w:val="00D339D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E1B"/>
    <w:rsid w:val="00D5003A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1A0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7D1"/>
    <w:rsid w:val="00D5686A"/>
    <w:rsid w:val="00D56EBF"/>
    <w:rsid w:val="00D57102"/>
    <w:rsid w:val="00D571FD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1F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3FC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345"/>
    <w:rsid w:val="00D775B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2D2F"/>
    <w:rsid w:val="00D83A62"/>
    <w:rsid w:val="00D83CBA"/>
    <w:rsid w:val="00D83CFA"/>
    <w:rsid w:val="00D83F43"/>
    <w:rsid w:val="00D83FF5"/>
    <w:rsid w:val="00D849D0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40C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799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29F"/>
    <w:rsid w:val="00DA76AA"/>
    <w:rsid w:val="00DA7EDA"/>
    <w:rsid w:val="00DB048B"/>
    <w:rsid w:val="00DB04AF"/>
    <w:rsid w:val="00DB0C4A"/>
    <w:rsid w:val="00DB1DAD"/>
    <w:rsid w:val="00DB1DE5"/>
    <w:rsid w:val="00DB22AE"/>
    <w:rsid w:val="00DB22B4"/>
    <w:rsid w:val="00DB2804"/>
    <w:rsid w:val="00DB2926"/>
    <w:rsid w:val="00DB2B45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C0D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1C4"/>
    <w:rsid w:val="00DD536B"/>
    <w:rsid w:val="00DD54B0"/>
    <w:rsid w:val="00DD558F"/>
    <w:rsid w:val="00DD55B4"/>
    <w:rsid w:val="00DD58B9"/>
    <w:rsid w:val="00DD58E3"/>
    <w:rsid w:val="00DD5ADE"/>
    <w:rsid w:val="00DD5F54"/>
    <w:rsid w:val="00DD6217"/>
    <w:rsid w:val="00DD6BE1"/>
    <w:rsid w:val="00DD6D33"/>
    <w:rsid w:val="00DD7093"/>
    <w:rsid w:val="00DD71CC"/>
    <w:rsid w:val="00DD7981"/>
    <w:rsid w:val="00DD7999"/>
    <w:rsid w:val="00DD7EA8"/>
    <w:rsid w:val="00DE15BC"/>
    <w:rsid w:val="00DE175F"/>
    <w:rsid w:val="00DE1BA4"/>
    <w:rsid w:val="00DE1BA5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3F62"/>
    <w:rsid w:val="00DE447C"/>
    <w:rsid w:val="00DE4868"/>
    <w:rsid w:val="00DE4A2B"/>
    <w:rsid w:val="00DE4B70"/>
    <w:rsid w:val="00DE4C04"/>
    <w:rsid w:val="00DE5130"/>
    <w:rsid w:val="00DE552C"/>
    <w:rsid w:val="00DE55E6"/>
    <w:rsid w:val="00DE560F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08D"/>
    <w:rsid w:val="00DE796B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5E91"/>
    <w:rsid w:val="00E164C8"/>
    <w:rsid w:val="00E164F7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882"/>
    <w:rsid w:val="00E23C92"/>
    <w:rsid w:val="00E23CFF"/>
    <w:rsid w:val="00E23D85"/>
    <w:rsid w:val="00E248DE"/>
    <w:rsid w:val="00E24932"/>
    <w:rsid w:val="00E24B6D"/>
    <w:rsid w:val="00E24D19"/>
    <w:rsid w:val="00E24DB7"/>
    <w:rsid w:val="00E24EEE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6A5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2C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421"/>
    <w:rsid w:val="00E53A3E"/>
    <w:rsid w:val="00E5462D"/>
    <w:rsid w:val="00E54C81"/>
    <w:rsid w:val="00E54D2E"/>
    <w:rsid w:val="00E55149"/>
    <w:rsid w:val="00E551CD"/>
    <w:rsid w:val="00E5612A"/>
    <w:rsid w:val="00E56364"/>
    <w:rsid w:val="00E5663C"/>
    <w:rsid w:val="00E567C0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7BF"/>
    <w:rsid w:val="00E60C9B"/>
    <w:rsid w:val="00E611B3"/>
    <w:rsid w:val="00E6190A"/>
    <w:rsid w:val="00E61AB3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6B8"/>
    <w:rsid w:val="00E64C4E"/>
    <w:rsid w:val="00E65123"/>
    <w:rsid w:val="00E65201"/>
    <w:rsid w:val="00E656E0"/>
    <w:rsid w:val="00E65E99"/>
    <w:rsid w:val="00E65ED4"/>
    <w:rsid w:val="00E6617C"/>
    <w:rsid w:val="00E6637D"/>
    <w:rsid w:val="00E6640F"/>
    <w:rsid w:val="00E6641C"/>
    <w:rsid w:val="00E66505"/>
    <w:rsid w:val="00E66724"/>
    <w:rsid w:val="00E66872"/>
    <w:rsid w:val="00E66892"/>
    <w:rsid w:val="00E66A75"/>
    <w:rsid w:val="00E66D34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0F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2D71"/>
    <w:rsid w:val="00E82E68"/>
    <w:rsid w:val="00E82FB1"/>
    <w:rsid w:val="00E8356F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3FB"/>
    <w:rsid w:val="00EA2548"/>
    <w:rsid w:val="00EA2707"/>
    <w:rsid w:val="00EA2758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665E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1AB"/>
    <w:rsid w:val="00EB3480"/>
    <w:rsid w:val="00EB36F1"/>
    <w:rsid w:val="00EB3A49"/>
    <w:rsid w:val="00EB3F02"/>
    <w:rsid w:val="00EB3F83"/>
    <w:rsid w:val="00EB479D"/>
    <w:rsid w:val="00EB4EF3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A9E"/>
    <w:rsid w:val="00EC4B95"/>
    <w:rsid w:val="00EC4D59"/>
    <w:rsid w:val="00EC534A"/>
    <w:rsid w:val="00EC53F0"/>
    <w:rsid w:val="00EC5C51"/>
    <w:rsid w:val="00EC5E4E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C18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032"/>
    <w:rsid w:val="00ED382C"/>
    <w:rsid w:val="00ED3939"/>
    <w:rsid w:val="00ED3F9E"/>
    <w:rsid w:val="00ED4101"/>
    <w:rsid w:val="00ED415E"/>
    <w:rsid w:val="00ED4276"/>
    <w:rsid w:val="00ED453C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0EA9"/>
    <w:rsid w:val="00EE104D"/>
    <w:rsid w:val="00EE1904"/>
    <w:rsid w:val="00EE1912"/>
    <w:rsid w:val="00EE20D9"/>
    <w:rsid w:val="00EE233C"/>
    <w:rsid w:val="00EE260B"/>
    <w:rsid w:val="00EE27F0"/>
    <w:rsid w:val="00EE2B83"/>
    <w:rsid w:val="00EE2E99"/>
    <w:rsid w:val="00EE371E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69DE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9B1"/>
    <w:rsid w:val="00EF5C3B"/>
    <w:rsid w:val="00EF5CF0"/>
    <w:rsid w:val="00EF5E64"/>
    <w:rsid w:val="00EF6040"/>
    <w:rsid w:val="00EF60AD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03D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23B"/>
    <w:rsid w:val="00F14CEC"/>
    <w:rsid w:val="00F15132"/>
    <w:rsid w:val="00F15376"/>
    <w:rsid w:val="00F156C6"/>
    <w:rsid w:val="00F15C16"/>
    <w:rsid w:val="00F15C94"/>
    <w:rsid w:val="00F161EC"/>
    <w:rsid w:val="00F16258"/>
    <w:rsid w:val="00F165D9"/>
    <w:rsid w:val="00F16897"/>
    <w:rsid w:val="00F170EC"/>
    <w:rsid w:val="00F178DF"/>
    <w:rsid w:val="00F17DB5"/>
    <w:rsid w:val="00F2022B"/>
    <w:rsid w:val="00F2026E"/>
    <w:rsid w:val="00F203AA"/>
    <w:rsid w:val="00F20AB2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B82"/>
    <w:rsid w:val="00F21C80"/>
    <w:rsid w:val="00F21E0D"/>
    <w:rsid w:val="00F21F15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4868"/>
    <w:rsid w:val="00F248AA"/>
    <w:rsid w:val="00F24C32"/>
    <w:rsid w:val="00F24E3D"/>
    <w:rsid w:val="00F24E44"/>
    <w:rsid w:val="00F24E5D"/>
    <w:rsid w:val="00F24F7E"/>
    <w:rsid w:val="00F251F7"/>
    <w:rsid w:val="00F25291"/>
    <w:rsid w:val="00F25341"/>
    <w:rsid w:val="00F2535C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27FFA"/>
    <w:rsid w:val="00F309AB"/>
    <w:rsid w:val="00F31A3A"/>
    <w:rsid w:val="00F31FA2"/>
    <w:rsid w:val="00F3247B"/>
    <w:rsid w:val="00F325F5"/>
    <w:rsid w:val="00F32618"/>
    <w:rsid w:val="00F3269E"/>
    <w:rsid w:val="00F3292B"/>
    <w:rsid w:val="00F33483"/>
    <w:rsid w:val="00F33583"/>
    <w:rsid w:val="00F33787"/>
    <w:rsid w:val="00F33C0E"/>
    <w:rsid w:val="00F34422"/>
    <w:rsid w:val="00F346E4"/>
    <w:rsid w:val="00F3478A"/>
    <w:rsid w:val="00F347B3"/>
    <w:rsid w:val="00F349A8"/>
    <w:rsid w:val="00F34BAD"/>
    <w:rsid w:val="00F34BE7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37C87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A48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3182"/>
    <w:rsid w:val="00F5320C"/>
    <w:rsid w:val="00F53229"/>
    <w:rsid w:val="00F534B6"/>
    <w:rsid w:val="00F53578"/>
    <w:rsid w:val="00F535A6"/>
    <w:rsid w:val="00F53B25"/>
    <w:rsid w:val="00F5439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7BE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BA6"/>
    <w:rsid w:val="00F82D86"/>
    <w:rsid w:val="00F831AC"/>
    <w:rsid w:val="00F8351E"/>
    <w:rsid w:val="00F83C6E"/>
    <w:rsid w:val="00F83F2F"/>
    <w:rsid w:val="00F83F3C"/>
    <w:rsid w:val="00F8434D"/>
    <w:rsid w:val="00F844CE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E"/>
    <w:rsid w:val="00F90B5F"/>
    <w:rsid w:val="00F9151E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BFA"/>
    <w:rsid w:val="00F94D40"/>
    <w:rsid w:val="00F959C7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CB"/>
    <w:rsid w:val="00FA6470"/>
    <w:rsid w:val="00FA6474"/>
    <w:rsid w:val="00FA653D"/>
    <w:rsid w:val="00FA667D"/>
    <w:rsid w:val="00FA6AB1"/>
    <w:rsid w:val="00FA6DFE"/>
    <w:rsid w:val="00FA7B03"/>
    <w:rsid w:val="00FB0362"/>
    <w:rsid w:val="00FB0565"/>
    <w:rsid w:val="00FB05FB"/>
    <w:rsid w:val="00FB0B75"/>
    <w:rsid w:val="00FB0F05"/>
    <w:rsid w:val="00FB0F63"/>
    <w:rsid w:val="00FB100F"/>
    <w:rsid w:val="00FB1014"/>
    <w:rsid w:val="00FB10EC"/>
    <w:rsid w:val="00FB1DF6"/>
    <w:rsid w:val="00FB20B3"/>
    <w:rsid w:val="00FB2661"/>
    <w:rsid w:val="00FB28A0"/>
    <w:rsid w:val="00FB2BA7"/>
    <w:rsid w:val="00FB2E59"/>
    <w:rsid w:val="00FB2ECD"/>
    <w:rsid w:val="00FB3013"/>
    <w:rsid w:val="00FB3114"/>
    <w:rsid w:val="00FB31FA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DFE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909"/>
    <w:rsid w:val="00FD0A23"/>
    <w:rsid w:val="00FD0B46"/>
    <w:rsid w:val="00FD0E2D"/>
    <w:rsid w:val="00FD1029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661"/>
    <w:rsid w:val="00FE0A60"/>
    <w:rsid w:val="00FE0AF7"/>
    <w:rsid w:val="00FE0BDD"/>
    <w:rsid w:val="00FE0D3B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8C0"/>
    <w:rsid w:val="00FE795E"/>
    <w:rsid w:val="00FE7B6F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C3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B01"/>
    <w:rsid w:val="00FF3B28"/>
    <w:rsid w:val="00FF3BE2"/>
    <w:rsid w:val="00FF3D09"/>
    <w:rsid w:val="00FF3D83"/>
    <w:rsid w:val="00FF4261"/>
    <w:rsid w:val="00FF5097"/>
    <w:rsid w:val="00FF51F5"/>
    <w:rsid w:val="00FF5286"/>
    <w:rsid w:val="00FF52CA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7C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B64AE6-A922-4F8D-85BC-DF0B848905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070B5C-4546-44BD-80E6-B1ECBBB31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75</TotalTime>
  <Pages>53</Pages>
  <Words>13295</Words>
  <Characters>53890</Characters>
  <Application>Microsoft Office Word</Application>
  <DocSecurity>0</DocSecurity>
  <Lines>449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Chanthawarit, Warangkhana</dc:creator>
  <cp:keywords/>
  <dc:description/>
  <cp:lastModifiedBy>Kornsiri, Chongaksorn</cp:lastModifiedBy>
  <cp:revision>15</cp:revision>
  <cp:lastPrinted>2024-02-21T03:12:00Z</cp:lastPrinted>
  <dcterms:created xsi:type="dcterms:W3CDTF">2024-02-20T09:17:00Z</dcterms:created>
  <dcterms:modified xsi:type="dcterms:W3CDTF">2024-02-21T07:12:00Z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