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6458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996A989" w14:textId="77777777" w:rsidR="00C76604" w:rsidRPr="0087049C" w:rsidRDefault="00C76604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F29D8C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92E737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7BCFD6D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530D46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53105A0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4B1CB1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3C98793" w14:textId="77777777" w:rsidR="005B1964" w:rsidRPr="0087049C" w:rsidRDefault="005B1964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562F827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0D6E3A1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C1F990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18FD7EA" w14:textId="781DBAFA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E77500" w:rsidRPr="00E7750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E77500" w:rsidRPr="00E7750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565AF43D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A58A5E4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5E124F3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EE7943E" w14:textId="77777777" w:rsidR="0077006B" w:rsidRPr="0087049C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>(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47F23BB3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2E92E87" w14:textId="77777777" w:rsidR="00344CAC" w:rsidRPr="0087049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87049C" w:rsidSect="00BA5EAF"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DA11B07" w14:textId="77777777" w:rsidR="00052EBD" w:rsidRPr="0087049C" w:rsidRDefault="00052EBD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96BF33" w14:textId="77777777" w:rsidR="00125DA7" w:rsidRPr="0087049C" w:rsidRDefault="00125DA7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A31D156" w14:textId="77777777" w:rsidR="00CB37B6" w:rsidRPr="0087049C" w:rsidRDefault="00CB37B6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3438807F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76A66113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67E7070B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250615A0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757872CA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28D89D28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704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87049C" w:rsidRDefault="00344CAC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58DB466A" w14:textId="77777777" w:rsidR="00044386" w:rsidRPr="0087049C" w:rsidRDefault="00560078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 w:rsidRPr="0087049C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Pr="0087049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เซ็ปเป้ จำกัด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(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>มหาชน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)</w:t>
      </w:r>
    </w:p>
    <w:p w14:paraId="6F29318A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1A5E5D97" w14:textId="77777777" w:rsidR="008934BD" w:rsidRPr="0087049C" w:rsidRDefault="008934BD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C3FD2B2" w14:textId="77777777" w:rsidR="001B52B3" w:rsidRDefault="001B52B3" w:rsidP="001B52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1393768" w14:textId="362470BA" w:rsidR="008934BD" w:rsidRPr="0087049C" w:rsidRDefault="008934BD" w:rsidP="001B52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4733B0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>)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771F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B0F6A8B" w14:textId="77777777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74791" w14:textId="447559F8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A1860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EE67B80" w14:textId="5BEF7272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วรรค</w:t>
      </w:r>
      <w:r w:rsidRPr="0087049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ประมวลจรรยาบรรณของผู้ประกอบวิชาชีพบัญชี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รวมถึง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มาตรฐานเรื่องความเป็นอิสระ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ที่กำหนดโดยสภาวิชาชีพบัญชี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(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ประมวลจรรยาบรรณของผู้ประกอบวิชาชีพบัญชี)</w:t>
      </w:r>
      <w:r w:rsid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</w:t>
      </w:r>
      <w:r w:rsidR="00CA62B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   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</w:t>
      </w:r>
      <w:r w:rsidR="00CA62B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        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023F4B73" w14:textId="77777777" w:rsidR="001B52B3" w:rsidRDefault="001B52B3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1A9B8" w14:textId="03F8FE45" w:rsidR="001B52B3" w:rsidRDefault="001B52B3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1B52B3" w:rsidSect="00BA5EAF"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0BF5FB6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8C7BE62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DF7358" w14:textId="370B74A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A62B3">
        <w:rPr>
          <w:rFonts w:asciiTheme="majorBidi" w:eastAsia="Calibri" w:hAnsiTheme="majorBidi" w:cstheme="majorBidi"/>
          <w:sz w:val="30"/>
          <w:szCs w:val="30"/>
        </w:rPr>
        <w:t xml:space="preserve">                  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CA62B3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08F4D4C6" w14:textId="77777777" w:rsidTr="00424EB8">
        <w:tc>
          <w:tcPr>
            <w:tcW w:w="9819" w:type="dxa"/>
            <w:gridSpan w:val="2"/>
            <w:shd w:val="clear" w:color="auto" w:fill="auto"/>
          </w:tcPr>
          <w:p w14:paraId="1C6C7C9A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0BDC" w:rsidRPr="0087049C" w14:paraId="38ACBAB4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3936594" w14:textId="1ACC50E6" w:rsidR="00AC0BDC" w:rsidRPr="0087049C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87049C" w14:paraId="29DFB44E" w14:textId="77777777" w:rsidTr="00424EB8">
        <w:tc>
          <w:tcPr>
            <w:tcW w:w="4698" w:type="dxa"/>
            <w:shd w:val="clear" w:color="auto" w:fill="auto"/>
          </w:tcPr>
          <w:p w14:paraId="5583605C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C148283" w14:textId="77777777" w:rsidR="00AC0BDC" w:rsidRPr="0087049C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87049C" w14:paraId="068A5F36" w14:textId="77777777" w:rsidTr="00424EB8">
        <w:tc>
          <w:tcPr>
            <w:tcW w:w="4698" w:type="dxa"/>
            <w:shd w:val="clear" w:color="auto" w:fill="auto"/>
          </w:tcPr>
          <w:p w14:paraId="0614F094" w14:textId="114ED8D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87049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      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6C5E01E1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4D8701F5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</w:t>
            </w:r>
            <w:r w:rsidR="00CA62B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การปฏิบัติตามนโยบายของกลุ่มบริษัทและบริษัทดังกล่าว </w:t>
            </w:r>
          </w:p>
          <w:p w14:paraId="234A110B" w14:textId="1FF3B814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</w:t>
            </w:r>
            <w:r w:rsidR="00CA62B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</w:t>
            </w: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ของสินค้าคงเหลือรวมถึงสภาพของสินค้าคงเหลือ</w:t>
            </w:r>
            <w:r w:rsidRPr="0087049C" w:rsidDel="00234A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87049C" w:rsidRDefault="00DC2504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87049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564EAEC" w14:textId="0F1669E5" w:rsidR="00906BC5" w:rsidRPr="001A7DAC" w:rsidRDefault="008934BD" w:rsidP="001A7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</w:rPr>
        <w:br w:type="page"/>
      </w: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532E5FB2" w14:textId="77777777" w:rsidTr="00424EB8">
        <w:tc>
          <w:tcPr>
            <w:tcW w:w="9819" w:type="dxa"/>
            <w:gridSpan w:val="2"/>
            <w:shd w:val="clear" w:color="auto" w:fill="auto"/>
          </w:tcPr>
          <w:p w14:paraId="27B483BB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การประมาณการค่าใช้จ่ายส่งเสริมการขายค้างจ่าย</w:t>
            </w:r>
          </w:p>
        </w:tc>
      </w:tr>
      <w:tr w:rsidR="00AC0BDC" w:rsidRPr="0087049C" w14:paraId="42029603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51A036F" w14:textId="3131941D" w:rsidR="00AC0BDC" w:rsidRPr="0087049C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ฒ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38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538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87049C" w14:paraId="6424D333" w14:textId="77777777" w:rsidTr="00424EB8">
        <w:tc>
          <w:tcPr>
            <w:tcW w:w="4698" w:type="dxa"/>
            <w:shd w:val="clear" w:color="auto" w:fill="auto"/>
          </w:tcPr>
          <w:p w14:paraId="7841BF03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0D49D2B3" w14:textId="77777777" w:rsidR="00AC0BDC" w:rsidRPr="0087049C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87049C" w14:paraId="4A6E512E" w14:textId="77777777" w:rsidTr="00424EB8">
        <w:tc>
          <w:tcPr>
            <w:tcW w:w="4698" w:type="dxa"/>
            <w:shd w:val="clear" w:color="auto" w:fill="auto"/>
          </w:tcPr>
          <w:p w14:paraId="73C731E0" w14:textId="1400883C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การใช้ดุลยพินิจ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ของผู้บริหารและอยู่บนพื้นฐานของลูกค้าจำนวนมาก</w:t>
            </w:r>
            <w:r w:rsidR="00CA62B3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ทั้งในประเทศและต่างประเทศ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และในลูกค้าแต่ละราย</w:t>
            </w:r>
            <w:r w:rsidR="00776BE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มีรูปแบบการส่งเสริมการขายที่แตกต่างกันไป ทำให้</w:t>
            </w:r>
            <w:r w:rsidR="00776BE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  <w:shd w:val="clear" w:color="auto" w:fill="auto"/>
          </w:tcPr>
          <w:p w14:paraId="3BD16339" w14:textId="77777777" w:rsidR="00AC0BDC" w:rsidRPr="0087049C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87049C" w:rsidRDefault="002B0434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87049C" w:rsidRDefault="00386CE5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74EC66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DC56A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AB74D5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ADFCFF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CFB8E0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F434FA" w14:textId="5BBCB196" w:rsidR="00093CE2" w:rsidRDefault="0009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80F964C" w14:textId="77777777" w:rsidR="001836E5" w:rsidRPr="0008750C" w:rsidRDefault="008934BD" w:rsidP="009D5500">
      <w:pPr>
        <w:snapToGrid w:val="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750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0905CC3C" w14:textId="77777777" w:rsidR="009D5500" w:rsidRPr="0008750C" w:rsidRDefault="009D5500" w:rsidP="009D5500">
      <w:pPr>
        <w:snapToGrid w:val="0"/>
        <w:jc w:val="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D0B419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899F9A1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160A4119" w14:textId="5F46AE5F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CA62B3">
        <w:rPr>
          <w:rFonts w:asciiTheme="majorBidi" w:eastAsia="Calibri" w:hAnsiTheme="majorBidi"/>
          <w:sz w:val="30"/>
          <w:szCs w:val="30"/>
        </w:rPr>
        <w:t xml:space="preserve">      </w:t>
      </w:r>
      <w:r w:rsidRPr="00842D82">
        <w:rPr>
          <w:rFonts w:asciiTheme="majorBidi" w:eastAsia="Calibri" w:hAnsi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22702AFC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442DC34A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AA9BB23" w14:textId="77777777" w:rsidR="00842D82" w:rsidRPr="00842D82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71A9E229" w14:textId="4C7CEB9B" w:rsidR="00F6526F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842D82">
        <w:rPr>
          <w:rFonts w:asciiTheme="majorBidi" w:eastAsia="Calibri" w:hAnsi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62C64D0" w14:textId="77777777" w:rsidR="00842D82" w:rsidRPr="0087049C" w:rsidRDefault="00842D82" w:rsidP="00842D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517F41E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89C40B" w14:textId="5C284916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CA62B3">
        <w:rPr>
          <w:rFonts w:asciiTheme="majorBidi" w:eastAsia="Calibri" w:hAnsiTheme="majorBidi" w:cstheme="majorBidi"/>
          <w:sz w:val="30"/>
          <w:szCs w:val="30"/>
        </w:rPr>
        <w:t xml:space="preserve">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AD7681" w14:textId="25CC0D08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="00AC4D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284A2F" w14:textId="0A193B42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AC4D8A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D9ABD73" w14:textId="69E92851" w:rsidR="00806059" w:rsidRPr="001A7DAC" w:rsidRDefault="00806059" w:rsidP="001A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DD3115" w14:textId="1462C344" w:rsidR="008934BD" w:rsidRPr="001B52B3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52B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923AB8" w:rsidRDefault="00560078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1F65EA7B" w14:textId="4B66CB60" w:rsidR="00153E0E" w:rsidRPr="001B52B3" w:rsidRDefault="008934BD" w:rsidP="00153E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       </w:t>
      </w:r>
      <w:r w:rsidRPr="001B52B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1B52B3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1B52B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Pr="00923AB8" w:rsidRDefault="00906BC5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613DD1F9" w14:textId="6D08C0CA" w:rsidR="00560078" w:rsidRPr="00923AB8" w:rsidRDefault="008934BD" w:rsidP="00923AB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BAD2768" w14:textId="2C1E6D0D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8704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8704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CCD947A" w14:textId="11DE16F0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</w:t>
      </w:r>
      <w:r w:rsidRPr="0087049C">
        <w:rPr>
          <w:rFonts w:asciiTheme="majorBidi" w:hAnsiTheme="majorBidi" w:cstheme="majorBidi"/>
          <w:sz w:val="30"/>
          <w:szCs w:val="30"/>
          <w:cs/>
        </w:rPr>
        <w:t>ษัท</w:t>
      </w:r>
    </w:p>
    <w:p w14:paraId="55C5E20A" w14:textId="77777777" w:rsidR="00090C66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5A72CC2A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C4D8A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FC6DEA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87049C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หรือถ้า</w:t>
      </w:r>
      <w:r w:rsidRPr="00907A54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</w:t>
      </w:r>
      <w:r w:rsidR="00560078" w:rsidRPr="00907A54">
        <w:rPr>
          <w:rFonts w:asciiTheme="majorBidi" w:hAnsiTheme="majorBidi" w:cstheme="majorBidi"/>
          <w:spacing w:val="-2"/>
          <w:sz w:val="30"/>
          <w:szCs w:val="30"/>
          <w:cs/>
        </w:rPr>
        <w:t>ข้อมูล</w:t>
      </w:r>
      <w:r w:rsidRPr="00907A54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การสอบบัญชีที่ได้รับจนถึงวันที่ใ</w:t>
      </w:r>
      <w:r w:rsidR="00090C66" w:rsidRPr="0087049C">
        <w:rPr>
          <w:rFonts w:asciiTheme="majorBidi" w:hAnsiTheme="majorBidi" w:cstheme="majorBidi"/>
          <w:sz w:val="30"/>
          <w:szCs w:val="30"/>
          <w:cs/>
        </w:rPr>
        <w:t>น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รายงานของผู้สอบบัญชีของข้าพเจ้า อย่างไรก็ตาม เหตุการณ์หรือสถานการณ์</w:t>
      </w:r>
      <w:r w:rsidR="00907A5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657DC51B" w14:textId="7437C88B" w:rsidR="004733B0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C6DEA">
        <w:rPr>
          <w:rFonts w:asciiTheme="majorBidi" w:hAnsiTheme="majorBidi" w:cstheme="majorBidi"/>
          <w:sz w:val="30"/>
          <w:szCs w:val="30"/>
        </w:rPr>
        <w:t xml:space="preserve">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FC6DEA">
        <w:rPr>
          <w:rFonts w:asciiTheme="majorBidi" w:hAnsiTheme="majorBidi" w:cstheme="majorBidi"/>
          <w:sz w:val="30"/>
          <w:szCs w:val="30"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การนำ</w:t>
      </w:r>
      <w:r w:rsidR="004733B0" w:rsidRPr="0087049C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4FF89C2" w14:textId="654973DF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</w:t>
      </w:r>
      <w:r w:rsidR="00FC6DE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ต่อความเห็นของข้าพเจ้า</w:t>
      </w:r>
    </w:p>
    <w:p w14:paraId="7A548EFF" w14:textId="77777777" w:rsidR="00153E0E" w:rsidRPr="00923AB8" w:rsidRDefault="00153E0E" w:rsidP="008934BD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FEBD55" w14:textId="1FA8DCC3" w:rsidR="00424EB8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9128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87049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FB2208B" w14:textId="77777777" w:rsidR="00560078" w:rsidRPr="00923AB8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F977D50" w14:textId="556DE0FC" w:rsidR="008934BD" w:rsidRPr="00923AB8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C6DEA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417BEA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923AB8" w:rsidRPr="00923AB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923AB8" w:rsidRPr="00923AB8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1AF59FB" w14:textId="77777777" w:rsidR="00560078" w:rsidRPr="00923AB8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F1BA5A8" w14:textId="2C27814B" w:rsidR="008934BD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87049C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FC6DEA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จากการสื่อสารดังกล่าว </w:t>
      </w:r>
    </w:p>
    <w:p w14:paraId="42AF1611" w14:textId="77777777" w:rsidR="00344CAC" w:rsidRPr="006F5504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1EE6391" w14:textId="108B5083" w:rsidR="00344CAC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B9C62F8" w14:textId="77777777" w:rsidR="00FE11D3" w:rsidRPr="001B52B3" w:rsidRDefault="00FE11D3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6E7FE7" w14:textId="77777777" w:rsidR="00D17D35" w:rsidRPr="001B52B3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2D8CAC" w14:textId="77777777" w:rsidR="00D17D35" w:rsidRPr="001B52B3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40C56EC" w14:textId="77777777" w:rsidR="006F5504" w:rsidRPr="00A87DD2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186F9532" w14:textId="77777777" w:rsidR="006F5504" w:rsidRPr="00A87DD2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BB6394" w14:textId="33189553" w:rsidR="006F5504" w:rsidRPr="00C075DE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11641</w:t>
      </w:r>
    </w:p>
    <w:p w14:paraId="20F58BB6" w14:textId="77777777" w:rsidR="00344CAC" w:rsidRPr="006F5504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6FD9033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999600F" w14:textId="110FA569" w:rsidR="003F369E" w:rsidRDefault="00E77500" w:rsidP="00093C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Theme="majorBidi" w:hAnsiTheme="majorBidi"/>
          <w:sz w:val="30"/>
          <w:szCs w:val="30"/>
        </w:rPr>
      </w:pPr>
      <w:r w:rsidRPr="00E77500">
        <w:rPr>
          <w:rFonts w:asciiTheme="majorBidi" w:hAnsiTheme="majorBidi" w:cstheme="majorBidi"/>
          <w:b w:val="0"/>
          <w:bCs w:val="0"/>
          <w:sz w:val="30"/>
          <w:szCs w:val="30"/>
        </w:rPr>
        <w:t>23</w:t>
      </w:r>
      <w:r w:rsidR="00923AB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923AB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Pr="00E77500">
        <w:rPr>
          <w:rFonts w:asciiTheme="majorBidi" w:hAnsiTheme="majorBidi" w:cstheme="majorBidi"/>
          <w:b w:val="0"/>
          <w:bCs w:val="0"/>
          <w:sz w:val="30"/>
          <w:szCs w:val="30"/>
        </w:rPr>
        <w:t>2567</w:t>
      </w:r>
    </w:p>
    <w:sectPr w:rsidR="003F369E" w:rsidSect="00BA5EAF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9AC0" w14:textId="77777777" w:rsidR="00F60D38" w:rsidRDefault="00F60D38">
      <w:r>
        <w:separator/>
      </w:r>
    </w:p>
  </w:endnote>
  <w:endnote w:type="continuationSeparator" w:id="0">
    <w:p w14:paraId="1F6DCEA9" w14:textId="77777777" w:rsidR="00F60D38" w:rsidRDefault="00F60D38">
      <w:r>
        <w:continuationSeparator/>
      </w:r>
    </w:p>
  </w:endnote>
  <w:endnote w:type="continuationNotice" w:id="1">
    <w:p w14:paraId="106543B3" w14:textId="77777777" w:rsidR="00F60D38" w:rsidRDefault="00F60D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DC22" w14:textId="1CAEA20A" w:rsidR="00431CD6" w:rsidRPr="00424EB8" w:rsidRDefault="00431CD6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</w:t>
    </w:r>
    <w:r w:rsidR="00E77500" w:rsidRPr="00E77500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0F8CB7C1" w14:textId="77777777" w:rsidR="00431CD6" w:rsidRDefault="00431CD6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FC70" w14:textId="6784599C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E77500" w:rsidRPr="00E77500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431CD6" w:rsidRDefault="00431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3915E" w14:textId="37699B08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E77500" w:rsidRPr="00E77500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00E0" w14:textId="77777777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CF90" w14:textId="77777777" w:rsidR="00F60D38" w:rsidRDefault="00F60D38">
      <w:r>
        <w:separator/>
      </w:r>
    </w:p>
  </w:footnote>
  <w:footnote w:type="continuationSeparator" w:id="0">
    <w:p w14:paraId="13B4FB64" w14:textId="77777777" w:rsidR="00F60D38" w:rsidRDefault="00F60D38">
      <w:r>
        <w:continuationSeparator/>
      </w:r>
    </w:p>
  </w:footnote>
  <w:footnote w:type="continuationNotice" w:id="1">
    <w:p w14:paraId="6B011D7D" w14:textId="77777777" w:rsidR="00F60D38" w:rsidRDefault="00F60D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F0E5" w14:textId="7B632133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4FD8E66" w14:textId="77777777" w:rsidR="009958C8" w:rsidRDefault="009958C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BED9D8B" w14:textId="35C184FC" w:rsidR="00D212B4" w:rsidRDefault="00D212B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C1786D2" w14:textId="77777777" w:rsidR="00D212B4" w:rsidRDefault="00D212B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BFD7915"/>
    <w:multiLevelType w:val="hybridMultilevel"/>
    <w:tmpl w:val="C58E92DE"/>
    <w:lvl w:ilvl="0" w:tplc="34BEED00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B586AC2"/>
    <w:multiLevelType w:val="hybridMultilevel"/>
    <w:tmpl w:val="A932974E"/>
    <w:lvl w:ilvl="0" w:tplc="9230DA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43981559">
    <w:abstractNumId w:val="6"/>
  </w:num>
  <w:num w:numId="2" w16cid:durableId="61025017">
    <w:abstractNumId w:val="5"/>
  </w:num>
  <w:num w:numId="3" w16cid:durableId="385303558">
    <w:abstractNumId w:val="9"/>
  </w:num>
  <w:num w:numId="4" w16cid:durableId="1140613272">
    <w:abstractNumId w:val="7"/>
  </w:num>
  <w:num w:numId="5" w16cid:durableId="1989942759">
    <w:abstractNumId w:val="8"/>
  </w:num>
  <w:num w:numId="6" w16cid:durableId="1097942935">
    <w:abstractNumId w:val="3"/>
  </w:num>
  <w:num w:numId="7" w16cid:durableId="2095130810">
    <w:abstractNumId w:val="2"/>
  </w:num>
  <w:num w:numId="8" w16cid:durableId="827210108">
    <w:abstractNumId w:val="0"/>
  </w:num>
  <w:num w:numId="9" w16cid:durableId="447630639">
    <w:abstractNumId w:val="1"/>
  </w:num>
  <w:num w:numId="10" w16cid:durableId="971135777">
    <w:abstractNumId w:val="4"/>
  </w:num>
  <w:num w:numId="11" w16cid:durableId="153648705">
    <w:abstractNumId w:val="26"/>
  </w:num>
  <w:num w:numId="12" w16cid:durableId="185560460">
    <w:abstractNumId w:val="20"/>
  </w:num>
  <w:num w:numId="13" w16cid:durableId="1647930255">
    <w:abstractNumId w:val="40"/>
  </w:num>
  <w:num w:numId="14" w16cid:durableId="1474911509">
    <w:abstractNumId w:val="24"/>
  </w:num>
  <w:num w:numId="15" w16cid:durableId="465587120">
    <w:abstractNumId w:val="28"/>
  </w:num>
  <w:num w:numId="16" w16cid:durableId="1056660438">
    <w:abstractNumId w:val="44"/>
  </w:num>
  <w:num w:numId="17" w16cid:durableId="1578442460">
    <w:abstractNumId w:val="46"/>
  </w:num>
  <w:num w:numId="18" w16cid:durableId="1157916988">
    <w:abstractNumId w:val="35"/>
  </w:num>
  <w:num w:numId="19" w16cid:durableId="2028680339">
    <w:abstractNumId w:val="48"/>
  </w:num>
  <w:num w:numId="20" w16cid:durableId="723407383">
    <w:abstractNumId w:val="23"/>
  </w:num>
  <w:num w:numId="21" w16cid:durableId="185600241">
    <w:abstractNumId w:val="41"/>
  </w:num>
  <w:num w:numId="22" w16cid:durableId="701398727">
    <w:abstractNumId w:val="12"/>
  </w:num>
  <w:num w:numId="23" w16cid:durableId="124083552">
    <w:abstractNumId w:val="45"/>
  </w:num>
  <w:num w:numId="24" w16cid:durableId="1012604166">
    <w:abstractNumId w:val="27"/>
  </w:num>
  <w:num w:numId="25" w16cid:durableId="1910529590">
    <w:abstractNumId w:val="39"/>
  </w:num>
  <w:num w:numId="26" w16cid:durableId="1773549619">
    <w:abstractNumId w:val="19"/>
  </w:num>
  <w:num w:numId="27" w16cid:durableId="1738242431">
    <w:abstractNumId w:val="18"/>
  </w:num>
  <w:num w:numId="28" w16cid:durableId="1400398138">
    <w:abstractNumId w:val="32"/>
  </w:num>
  <w:num w:numId="29" w16cid:durableId="1344820379">
    <w:abstractNumId w:val="15"/>
  </w:num>
  <w:num w:numId="30" w16cid:durableId="769279153">
    <w:abstractNumId w:val="29"/>
  </w:num>
  <w:num w:numId="31" w16cid:durableId="184371468">
    <w:abstractNumId w:val="10"/>
  </w:num>
  <w:num w:numId="32" w16cid:durableId="1920478815">
    <w:abstractNumId w:val="16"/>
  </w:num>
  <w:num w:numId="33" w16cid:durableId="1184366764">
    <w:abstractNumId w:val="37"/>
  </w:num>
  <w:num w:numId="34" w16cid:durableId="1476335304">
    <w:abstractNumId w:val="36"/>
  </w:num>
  <w:num w:numId="35" w16cid:durableId="1228373398">
    <w:abstractNumId w:val="30"/>
  </w:num>
  <w:num w:numId="36" w16cid:durableId="20015040">
    <w:abstractNumId w:val="13"/>
  </w:num>
  <w:num w:numId="37" w16cid:durableId="1480224691">
    <w:abstractNumId w:val="43"/>
  </w:num>
  <w:num w:numId="38" w16cid:durableId="1159687697">
    <w:abstractNumId w:val="21"/>
  </w:num>
  <w:num w:numId="39" w16cid:durableId="794719592">
    <w:abstractNumId w:val="49"/>
  </w:num>
  <w:num w:numId="40" w16cid:durableId="946623070">
    <w:abstractNumId w:val="11"/>
  </w:num>
  <w:num w:numId="41" w16cid:durableId="1776945851">
    <w:abstractNumId w:val="34"/>
  </w:num>
  <w:num w:numId="42" w16cid:durableId="516578079">
    <w:abstractNumId w:val="38"/>
  </w:num>
  <w:num w:numId="43" w16cid:durableId="1693188321">
    <w:abstractNumId w:val="14"/>
  </w:num>
  <w:num w:numId="44" w16cid:durableId="49958553">
    <w:abstractNumId w:val="25"/>
  </w:num>
  <w:num w:numId="45" w16cid:durableId="204025598">
    <w:abstractNumId w:val="31"/>
  </w:num>
  <w:num w:numId="46" w16cid:durableId="2112123315">
    <w:abstractNumId w:val="17"/>
  </w:num>
  <w:num w:numId="47" w16cid:durableId="669335370">
    <w:abstractNumId w:val="22"/>
  </w:num>
  <w:num w:numId="48" w16cid:durableId="953486777">
    <w:abstractNumId w:val="33"/>
  </w:num>
  <w:num w:numId="49" w16cid:durableId="2126343835">
    <w:abstractNumId w:val="47"/>
  </w:num>
  <w:num w:numId="50" w16cid:durableId="901523993">
    <w:abstractNumId w:val="4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56"/>
    <w:rsid w:val="000014D6"/>
    <w:rsid w:val="00001564"/>
    <w:rsid w:val="0000161A"/>
    <w:rsid w:val="00001792"/>
    <w:rsid w:val="00001828"/>
    <w:rsid w:val="000019FF"/>
    <w:rsid w:val="00001AE2"/>
    <w:rsid w:val="00001B35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3E3"/>
    <w:rsid w:val="00003485"/>
    <w:rsid w:val="000038C7"/>
    <w:rsid w:val="000039F0"/>
    <w:rsid w:val="00003F01"/>
    <w:rsid w:val="000048B2"/>
    <w:rsid w:val="00005144"/>
    <w:rsid w:val="00005218"/>
    <w:rsid w:val="000053BB"/>
    <w:rsid w:val="000054F7"/>
    <w:rsid w:val="00005624"/>
    <w:rsid w:val="000058AB"/>
    <w:rsid w:val="00005F8C"/>
    <w:rsid w:val="0000610E"/>
    <w:rsid w:val="00006270"/>
    <w:rsid w:val="000062E8"/>
    <w:rsid w:val="000063C6"/>
    <w:rsid w:val="00006606"/>
    <w:rsid w:val="0000670A"/>
    <w:rsid w:val="00006A97"/>
    <w:rsid w:val="00006C36"/>
    <w:rsid w:val="00006D8F"/>
    <w:rsid w:val="00006E55"/>
    <w:rsid w:val="00006E93"/>
    <w:rsid w:val="00006EA9"/>
    <w:rsid w:val="00007275"/>
    <w:rsid w:val="000072B7"/>
    <w:rsid w:val="000073B9"/>
    <w:rsid w:val="0000758D"/>
    <w:rsid w:val="00007A85"/>
    <w:rsid w:val="00007B57"/>
    <w:rsid w:val="00007BE5"/>
    <w:rsid w:val="00007C6A"/>
    <w:rsid w:val="00007CB7"/>
    <w:rsid w:val="00007CDE"/>
    <w:rsid w:val="00007DA5"/>
    <w:rsid w:val="00010063"/>
    <w:rsid w:val="000103D1"/>
    <w:rsid w:val="00010418"/>
    <w:rsid w:val="00010826"/>
    <w:rsid w:val="00010C8C"/>
    <w:rsid w:val="00010E04"/>
    <w:rsid w:val="00011B84"/>
    <w:rsid w:val="00011C10"/>
    <w:rsid w:val="00011CBD"/>
    <w:rsid w:val="00012981"/>
    <w:rsid w:val="00012A8D"/>
    <w:rsid w:val="00012DE0"/>
    <w:rsid w:val="00012F43"/>
    <w:rsid w:val="000130C5"/>
    <w:rsid w:val="000131EC"/>
    <w:rsid w:val="0001330E"/>
    <w:rsid w:val="000135E9"/>
    <w:rsid w:val="000137BB"/>
    <w:rsid w:val="00013EAC"/>
    <w:rsid w:val="00013FB4"/>
    <w:rsid w:val="00014246"/>
    <w:rsid w:val="000142DE"/>
    <w:rsid w:val="0001439D"/>
    <w:rsid w:val="00014526"/>
    <w:rsid w:val="0001456D"/>
    <w:rsid w:val="00014662"/>
    <w:rsid w:val="0001476C"/>
    <w:rsid w:val="000149D7"/>
    <w:rsid w:val="00014BFC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9A"/>
    <w:rsid w:val="000166DA"/>
    <w:rsid w:val="0001680B"/>
    <w:rsid w:val="00016C76"/>
    <w:rsid w:val="00016DC6"/>
    <w:rsid w:val="000170CE"/>
    <w:rsid w:val="000171A8"/>
    <w:rsid w:val="00017206"/>
    <w:rsid w:val="0001721D"/>
    <w:rsid w:val="000179F1"/>
    <w:rsid w:val="00017C4C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88F"/>
    <w:rsid w:val="00021DDE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E6"/>
    <w:rsid w:val="00022EF9"/>
    <w:rsid w:val="00023082"/>
    <w:rsid w:val="00023089"/>
    <w:rsid w:val="000233EE"/>
    <w:rsid w:val="000235EF"/>
    <w:rsid w:val="00023A10"/>
    <w:rsid w:val="00023F99"/>
    <w:rsid w:val="00024486"/>
    <w:rsid w:val="0002477D"/>
    <w:rsid w:val="00024C02"/>
    <w:rsid w:val="00024E82"/>
    <w:rsid w:val="00024F5A"/>
    <w:rsid w:val="00024FB9"/>
    <w:rsid w:val="00025587"/>
    <w:rsid w:val="000257B8"/>
    <w:rsid w:val="00025800"/>
    <w:rsid w:val="000259DB"/>
    <w:rsid w:val="00025D88"/>
    <w:rsid w:val="00025DA7"/>
    <w:rsid w:val="0002657C"/>
    <w:rsid w:val="0002665A"/>
    <w:rsid w:val="000267F3"/>
    <w:rsid w:val="00026825"/>
    <w:rsid w:val="00026E30"/>
    <w:rsid w:val="00026E5A"/>
    <w:rsid w:val="000273CB"/>
    <w:rsid w:val="00027582"/>
    <w:rsid w:val="00027732"/>
    <w:rsid w:val="00027941"/>
    <w:rsid w:val="00027A4F"/>
    <w:rsid w:val="00027FFD"/>
    <w:rsid w:val="00030022"/>
    <w:rsid w:val="00030161"/>
    <w:rsid w:val="000302CA"/>
    <w:rsid w:val="00030326"/>
    <w:rsid w:val="0003076B"/>
    <w:rsid w:val="000307A1"/>
    <w:rsid w:val="0003082D"/>
    <w:rsid w:val="00030A1B"/>
    <w:rsid w:val="00030C5B"/>
    <w:rsid w:val="00030CD3"/>
    <w:rsid w:val="00030DC1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678"/>
    <w:rsid w:val="00034B88"/>
    <w:rsid w:val="00034CC4"/>
    <w:rsid w:val="00034E18"/>
    <w:rsid w:val="0003538F"/>
    <w:rsid w:val="00035415"/>
    <w:rsid w:val="000356CC"/>
    <w:rsid w:val="00035BBA"/>
    <w:rsid w:val="00035BC9"/>
    <w:rsid w:val="00035DAF"/>
    <w:rsid w:val="00035E67"/>
    <w:rsid w:val="00035EB6"/>
    <w:rsid w:val="0003602A"/>
    <w:rsid w:val="00036193"/>
    <w:rsid w:val="00036425"/>
    <w:rsid w:val="00036434"/>
    <w:rsid w:val="00036459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220"/>
    <w:rsid w:val="000415B7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D2E"/>
    <w:rsid w:val="00043F2A"/>
    <w:rsid w:val="00043F55"/>
    <w:rsid w:val="00044071"/>
    <w:rsid w:val="00044129"/>
    <w:rsid w:val="00044386"/>
    <w:rsid w:val="0004465C"/>
    <w:rsid w:val="00044770"/>
    <w:rsid w:val="00044849"/>
    <w:rsid w:val="000449DE"/>
    <w:rsid w:val="00044ED4"/>
    <w:rsid w:val="00045060"/>
    <w:rsid w:val="00045126"/>
    <w:rsid w:val="0004539A"/>
    <w:rsid w:val="0004542F"/>
    <w:rsid w:val="0004560C"/>
    <w:rsid w:val="000456E3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4C8"/>
    <w:rsid w:val="0005055E"/>
    <w:rsid w:val="00050AAC"/>
    <w:rsid w:val="00050E37"/>
    <w:rsid w:val="00050F9E"/>
    <w:rsid w:val="0005123C"/>
    <w:rsid w:val="00051414"/>
    <w:rsid w:val="0005141C"/>
    <w:rsid w:val="00051CE6"/>
    <w:rsid w:val="00051E12"/>
    <w:rsid w:val="00051E6E"/>
    <w:rsid w:val="00051EFB"/>
    <w:rsid w:val="0005210A"/>
    <w:rsid w:val="000522E9"/>
    <w:rsid w:val="00052353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BCF"/>
    <w:rsid w:val="0005502B"/>
    <w:rsid w:val="0005505B"/>
    <w:rsid w:val="000551A5"/>
    <w:rsid w:val="000556DB"/>
    <w:rsid w:val="00055B1E"/>
    <w:rsid w:val="00055E40"/>
    <w:rsid w:val="00055FE1"/>
    <w:rsid w:val="0005601A"/>
    <w:rsid w:val="0005641B"/>
    <w:rsid w:val="00056578"/>
    <w:rsid w:val="00056882"/>
    <w:rsid w:val="0005698B"/>
    <w:rsid w:val="00056CB8"/>
    <w:rsid w:val="00056CF4"/>
    <w:rsid w:val="00057205"/>
    <w:rsid w:val="000574BB"/>
    <w:rsid w:val="0005761E"/>
    <w:rsid w:val="000576A2"/>
    <w:rsid w:val="0005779D"/>
    <w:rsid w:val="000579DC"/>
    <w:rsid w:val="00060016"/>
    <w:rsid w:val="000600C4"/>
    <w:rsid w:val="00060165"/>
    <w:rsid w:val="0006019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DBF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98"/>
    <w:rsid w:val="00064ABA"/>
    <w:rsid w:val="00064FCF"/>
    <w:rsid w:val="000653B7"/>
    <w:rsid w:val="000659EA"/>
    <w:rsid w:val="00065CDF"/>
    <w:rsid w:val="00065D3D"/>
    <w:rsid w:val="00065E4B"/>
    <w:rsid w:val="00065F53"/>
    <w:rsid w:val="00066241"/>
    <w:rsid w:val="00066545"/>
    <w:rsid w:val="00066571"/>
    <w:rsid w:val="0006668D"/>
    <w:rsid w:val="00066B52"/>
    <w:rsid w:val="00066B57"/>
    <w:rsid w:val="00066EAF"/>
    <w:rsid w:val="00067305"/>
    <w:rsid w:val="00067306"/>
    <w:rsid w:val="00067613"/>
    <w:rsid w:val="000701DF"/>
    <w:rsid w:val="00070419"/>
    <w:rsid w:val="00070507"/>
    <w:rsid w:val="00070746"/>
    <w:rsid w:val="00070792"/>
    <w:rsid w:val="00070F94"/>
    <w:rsid w:val="00071180"/>
    <w:rsid w:val="00071285"/>
    <w:rsid w:val="000712C3"/>
    <w:rsid w:val="000713D9"/>
    <w:rsid w:val="00071404"/>
    <w:rsid w:val="0007154C"/>
    <w:rsid w:val="00071703"/>
    <w:rsid w:val="0007178A"/>
    <w:rsid w:val="00071852"/>
    <w:rsid w:val="0007191E"/>
    <w:rsid w:val="00072035"/>
    <w:rsid w:val="00072258"/>
    <w:rsid w:val="00072CBA"/>
    <w:rsid w:val="0007316F"/>
    <w:rsid w:val="00073583"/>
    <w:rsid w:val="00073852"/>
    <w:rsid w:val="00073B38"/>
    <w:rsid w:val="00074766"/>
    <w:rsid w:val="000749A1"/>
    <w:rsid w:val="00074A6E"/>
    <w:rsid w:val="00074C41"/>
    <w:rsid w:val="00074D9C"/>
    <w:rsid w:val="00074FF3"/>
    <w:rsid w:val="000750CF"/>
    <w:rsid w:val="0007515B"/>
    <w:rsid w:val="00075675"/>
    <w:rsid w:val="00075710"/>
    <w:rsid w:val="00075DF5"/>
    <w:rsid w:val="00075E10"/>
    <w:rsid w:val="00076223"/>
    <w:rsid w:val="000763DA"/>
    <w:rsid w:val="000764A8"/>
    <w:rsid w:val="0007660D"/>
    <w:rsid w:val="00076772"/>
    <w:rsid w:val="0007694F"/>
    <w:rsid w:val="00076DE0"/>
    <w:rsid w:val="00076E56"/>
    <w:rsid w:val="000773EC"/>
    <w:rsid w:val="000774D8"/>
    <w:rsid w:val="000775C6"/>
    <w:rsid w:val="000778C5"/>
    <w:rsid w:val="000779B6"/>
    <w:rsid w:val="00077C24"/>
    <w:rsid w:val="00077D2D"/>
    <w:rsid w:val="00080091"/>
    <w:rsid w:val="000806C9"/>
    <w:rsid w:val="00080B66"/>
    <w:rsid w:val="00080EF3"/>
    <w:rsid w:val="000815CB"/>
    <w:rsid w:val="00081618"/>
    <w:rsid w:val="00081670"/>
    <w:rsid w:val="00081DD1"/>
    <w:rsid w:val="00081ECB"/>
    <w:rsid w:val="00081F69"/>
    <w:rsid w:val="0008284B"/>
    <w:rsid w:val="00082D49"/>
    <w:rsid w:val="00082F6F"/>
    <w:rsid w:val="00083062"/>
    <w:rsid w:val="000832E3"/>
    <w:rsid w:val="00083356"/>
    <w:rsid w:val="0008364B"/>
    <w:rsid w:val="000838CE"/>
    <w:rsid w:val="000839D9"/>
    <w:rsid w:val="00083AA5"/>
    <w:rsid w:val="00083B51"/>
    <w:rsid w:val="0008427E"/>
    <w:rsid w:val="000842B8"/>
    <w:rsid w:val="00084477"/>
    <w:rsid w:val="00084CCE"/>
    <w:rsid w:val="00084EC4"/>
    <w:rsid w:val="00084FA7"/>
    <w:rsid w:val="000850CA"/>
    <w:rsid w:val="000851AC"/>
    <w:rsid w:val="00085289"/>
    <w:rsid w:val="0008540D"/>
    <w:rsid w:val="00085CA5"/>
    <w:rsid w:val="00086028"/>
    <w:rsid w:val="000861B5"/>
    <w:rsid w:val="000865FF"/>
    <w:rsid w:val="000866EB"/>
    <w:rsid w:val="000867C1"/>
    <w:rsid w:val="000869C4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C8"/>
    <w:rsid w:val="00090BEC"/>
    <w:rsid w:val="00090C66"/>
    <w:rsid w:val="00090D04"/>
    <w:rsid w:val="00090D6C"/>
    <w:rsid w:val="00090F95"/>
    <w:rsid w:val="00091520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C45"/>
    <w:rsid w:val="00093070"/>
    <w:rsid w:val="000930DF"/>
    <w:rsid w:val="0009317C"/>
    <w:rsid w:val="0009325E"/>
    <w:rsid w:val="000934A0"/>
    <w:rsid w:val="00093881"/>
    <w:rsid w:val="0009390D"/>
    <w:rsid w:val="00093A3D"/>
    <w:rsid w:val="00093B22"/>
    <w:rsid w:val="00093C0B"/>
    <w:rsid w:val="00093CE2"/>
    <w:rsid w:val="00093D75"/>
    <w:rsid w:val="000943E0"/>
    <w:rsid w:val="000944F9"/>
    <w:rsid w:val="00094B0E"/>
    <w:rsid w:val="00094E7B"/>
    <w:rsid w:val="000953D3"/>
    <w:rsid w:val="0009543B"/>
    <w:rsid w:val="000954DC"/>
    <w:rsid w:val="00095610"/>
    <w:rsid w:val="00095761"/>
    <w:rsid w:val="00095851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28"/>
    <w:rsid w:val="000969DB"/>
    <w:rsid w:val="00096BD0"/>
    <w:rsid w:val="00096D64"/>
    <w:rsid w:val="00096D6C"/>
    <w:rsid w:val="00096E91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206"/>
    <w:rsid w:val="000A0279"/>
    <w:rsid w:val="000A0496"/>
    <w:rsid w:val="000A04A1"/>
    <w:rsid w:val="000A065D"/>
    <w:rsid w:val="000A0AA5"/>
    <w:rsid w:val="000A11CD"/>
    <w:rsid w:val="000A13E5"/>
    <w:rsid w:val="000A16FC"/>
    <w:rsid w:val="000A175E"/>
    <w:rsid w:val="000A1859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DA3"/>
    <w:rsid w:val="000A2E8A"/>
    <w:rsid w:val="000A2F17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08B"/>
    <w:rsid w:val="000A60DA"/>
    <w:rsid w:val="000A6146"/>
    <w:rsid w:val="000A629F"/>
    <w:rsid w:val="000A6EB5"/>
    <w:rsid w:val="000A70BC"/>
    <w:rsid w:val="000A7164"/>
    <w:rsid w:val="000A7512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7A9"/>
    <w:rsid w:val="000B3B42"/>
    <w:rsid w:val="000B3BAD"/>
    <w:rsid w:val="000B3D80"/>
    <w:rsid w:val="000B3E49"/>
    <w:rsid w:val="000B43AA"/>
    <w:rsid w:val="000B4453"/>
    <w:rsid w:val="000B47E1"/>
    <w:rsid w:val="000B4DF6"/>
    <w:rsid w:val="000B50DF"/>
    <w:rsid w:val="000B5568"/>
    <w:rsid w:val="000B56EC"/>
    <w:rsid w:val="000B5AD6"/>
    <w:rsid w:val="000B5ADF"/>
    <w:rsid w:val="000B5EE4"/>
    <w:rsid w:val="000B5F3F"/>
    <w:rsid w:val="000B647D"/>
    <w:rsid w:val="000B681D"/>
    <w:rsid w:val="000B6B6F"/>
    <w:rsid w:val="000B6B81"/>
    <w:rsid w:val="000B6C64"/>
    <w:rsid w:val="000B6CBF"/>
    <w:rsid w:val="000B6EA0"/>
    <w:rsid w:val="000B760E"/>
    <w:rsid w:val="000B7959"/>
    <w:rsid w:val="000B79C7"/>
    <w:rsid w:val="000B7ADB"/>
    <w:rsid w:val="000B7BA7"/>
    <w:rsid w:val="000B7CAE"/>
    <w:rsid w:val="000C00BE"/>
    <w:rsid w:val="000C045C"/>
    <w:rsid w:val="000C09A1"/>
    <w:rsid w:val="000C0B73"/>
    <w:rsid w:val="000C0EC9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92A"/>
    <w:rsid w:val="000C2B2F"/>
    <w:rsid w:val="000C3306"/>
    <w:rsid w:val="000C3566"/>
    <w:rsid w:val="000C3816"/>
    <w:rsid w:val="000C3AAA"/>
    <w:rsid w:val="000C3B64"/>
    <w:rsid w:val="000C3D63"/>
    <w:rsid w:val="000C3FAF"/>
    <w:rsid w:val="000C40DF"/>
    <w:rsid w:val="000C413F"/>
    <w:rsid w:val="000C4521"/>
    <w:rsid w:val="000C460D"/>
    <w:rsid w:val="000C4661"/>
    <w:rsid w:val="000C4840"/>
    <w:rsid w:val="000C524B"/>
    <w:rsid w:val="000C52F3"/>
    <w:rsid w:val="000C54FE"/>
    <w:rsid w:val="000C565B"/>
    <w:rsid w:val="000C57E3"/>
    <w:rsid w:val="000C588A"/>
    <w:rsid w:val="000C5F43"/>
    <w:rsid w:val="000C6363"/>
    <w:rsid w:val="000C648A"/>
    <w:rsid w:val="000C6812"/>
    <w:rsid w:val="000C693B"/>
    <w:rsid w:val="000C7120"/>
    <w:rsid w:val="000C76ED"/>
    <w:rsid w:val="000C7725"/>
    <w:rsid w:val="000C7867"/>
    <w:rsid w:val="000D0032"/>
    <w:rsid w:val="000D0664"/>
    <w:rsid w:val="000D0889"/>
    <w:rsid w:val="000D09A8"/>
    <w:rsid w:val="000D0F86"/>
    <w:rsid w:val="000D186A"/>
    <w:rsid w:val="000D1A62"/>
    <w:rsid w:val="000D1B4C"/>
    <w:rsid w:val="000D1EB8"/>
    <w:rsid w:val="000D206D"/>
    <w:rsid w:val="000D23E4"/>
    <w:rsid w:val="000D2717"/>
    <w:rsid w:val="000D27EE"/>
    <w:rsid w:val="000D2864"/>
    <w:rsid w:val="000D29FC"/>
    <w:rsid w:val="000D2F00"/>
    <w:rsid w:val="000D3189"/>
    <w:rsid w:val="000D325C"/>
    <w:rsid w:val="000D356E"/>
    <w:rsid w:val="000D3724"/>
    <w:rsid w:val="000D38D5"/>
    <w:rsid w:val="000D3956"/>
    <w:rsid w:val="000D3C8D"/>
    <w:rsid w:val="000D3DE1"/>
    <w:rsid w:val="000D3E7C"/>
    <w:rsid w:val="000D4136"/>
    <w:rsid w:val="000D44E4"/>
    <w:rsid w:val="000D48FE"/>
    <w:rsid w:val="000D4B2F"/>
    <w:rsid w:val="000D4C0A"/>
    <w:rsid w:val="000D4DCF"/>
    <w:rsid w:val="000D4DE9"/>
    <w:rsid w:val="000D4E37"/>
    <w:rsid w:val="000D4E44"/>
    <w:rsid w:val="000D4EAA"/>
    <w:rsid w:val="000D5259"/>
    <w:rsid w:val="000D56A0"/>
    <w:rsid w:val="000D577C"/>
    <w:rsid w:val="000D5970"/>
    <w:rsid w:val="000D5C33"/>
    <w:rsid w:val="000D6100"/>
    <w:rsid w:val="000D670D"/>
    <w:rsid w:val="000D69DF"/>
    <w:rsid w:val="000D6AB8"/>
    <w:rsid w:val="000D6B87"/>
    <w:rsid w:val="000D6CD3"/>
    <w:rsid w:val="000D7221"/>
    <w:rsid w:val="000D78DD"/>
    <w:rsid w:val="000D78E0"/>
    <w:rsid w:val="000D7924"/>
    <w:rsid w:val="000D7BBE"/>
    <w:rsid w:val="000D7E13"/>
    <w:rsid w:val="000E0060"/>
    <w:rsid w:val="000E049A"/>
    <w:rsid w:val="000E04B2"/>
    <w:rsid w:val="000E088C"/>
    <w:rsid w:val="000E0A6F"/>
    <w:rsid w:val="000E0DD6"/>
    <w:rsid w:val="000E0DF0"/>
    <w:rsid w:val="000E0E2A"/>
    <w:rsid w:val="000E0ED5"/>
    <w:rsid w:val="000E15DD"/>
    <w:rsid w:val="000E1A96"/>
    <w:rsid w:val="000E1C05"/>
    <w:rsid w:val="000E1E22"/>
    <w:rsid w:val="000E2104"/>
    <w:rsid w:val="000E229F"/>
    <w:rsid w:val="000E2CC6"/>
    <w:rsid w:val="000E4294"/>
    <w:rsid w:val="000E4337"/>
    <w:rsid w:val="000E4351"/>
    <w:rsid w:val="000E47AF"/>
    <w:rsid w:val="000E483C"/>
    <w:rsid w:val="000E48A5"/>
    <w:rsid w:val="000E492F"/>
    <w:rsid w:val="000E4A58"/>
    <w:rsid w:val="000E4B50"/>
    <w:rsid w:val="000E4DF1"/>
    <w:rsid w:val="000E6210"/>
    <w:rsid w:val="000E6AC0"/>
    <w:rsid w:val="000E6C70"/>
    <w:rsid w:val="000E6D22"/>
    <w:rsid w:val="000E7B15"/>
    <w:rsid w:val="000E7CC1"/>
    <w:rsid w:val="000E7D05"/>
    <w:rsid w:val="000E7D75"/>
    <w:rsid w:val="000E7E2D"/>
    <w:rsid w:val="000F015A"/>
    <w:rsid w:val="000F02B9"/>
    <w:rsid w:val="000F0488"/>
    <w:rsid w:val="000F0832"/>
    <w:rsid w:val="000F0A8E"/>
    <w:rsid w:val="000F0F93"/>
    <w:rsid w:val="000F1193"/>
    <w:rsid w:val="000F13D7"/>
    <w:rsid w:val="000F1761"/>
    <w:rsid w:val="000F18AE"/>
    <w:rsid w:val="000F1B22"/>
    <w:rsid w:val="000F2242"/>
    <w:rsid w:val="000F2333"/>
    <w:rsid w:val="000F267F"/>
    <w:rsid w:val="000F282F"/>
    <w:rsid w:val="000F290C"/>
    <w:rsid w:val="000F2B1F"/>
    <w:rsid w:val="000F2DE6"/>
    <w:rsid w:val="000F2E63"/>
    <w:rsid w:val="000F2F15"/>
    <w:rsid w:val="000F3047"/>
    <w:rsid w:val="000F3093"/>
    <w:rsid w:val="000F31B9"/>
    <w:rsid w:val="000F3754"/>
    <w:rsid w:val="000F39E1"/>
    <w:rsid w:val="000F3FBE"/>
    <w:rsid w:val="000F4025"/>
    <w:rsid w:val="000F4245"/>
    <w:rsid w:val="000F4CD7"/>
    <w:rsid w:val="000F4D13"/>
    <w:rsid w:val="000F4D17"/>
    <w:rsid w:val="000F4E2C"/>
    <w:rsid w:val="000F524D"/>
    <w:rsid w:val="000F54A1"/>
    <w:rsid w:val="000F5522"/>
    <w:rsid w:val="000F5724"/>
    <w:rsid w:val="000F59EF"/>
    <w:rsid w:val="000F5B44"/>
    <w:rsid w:val="000F5BD5"/>
    <w:rsid w:val="000F5BDF"/>
    <w:rsid w:val="000F609E"/>
    <w:rsid w:val="000F632E"/>
    <w:rsid w:val="000F6352"/>
    <w:rsid w:val="000F6405"/>
    <w:rsid w:val="000F65B7"/>
    <w:rsid w:val="000F661B"/>
    <w:rsid w:val="000F67CB"/>
    <w:rsid w:val="000F6BF4"/>
    <w:rsid w:val="000F6D6B"/>
    <w:rsid w:val="000F6DD9"/>
    <w:rsid w:val="000F6FF9"/>
    <w:rsid w:val="000F7066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FE1"/>
    <w:rsid w:val="0010212F"/>
    <w:rsid w:val="001021BD"/>
    <w:rsid w:val="001022EC"/>
    <w:rsid w:val="00102BE5"/>
    <w:rsid w:val="00102EF9"/>
    <w:rsid w:val="00102F41"/>
    <w:rsid w:val="0010324A"/>
    <w:rsid w:val="001037FC"/>
    <w:rsid w:val="00103A17"/>
    <w:rsid w:val="00103AD6"/>
    <w:rsid w:val="0010429A"/>
    <w:rsid w:val="00104321"/>
    <w:rsid w:val="00104377"/>
    <w:rsid w:val="001043A9"/>
    <w:rsid w:val="00104ADD"/>
    <w:rsid w:val="00104E0B"/>
    <w:rsid w:val="001056C3"/>
    <w:rsid w:val="0010588F"/>
    <w:rsid w:val="001058E0"/>
    <w:rsid w:val="00105963"/>
    <w:rsid w:val="00105C06"/>
    <w:rsid w:val="00105C87"/>
    <w:rsid w:val="00105CD2"/>
    <w:rsid w:val="00105E87"/>
    <w:rsid w:val="00105EE3"/>
    <w:rsid w:val="0010600A"/>
    <w:rsid w:val="00106223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10376"/>
    <w:rsid w:val="0011062F"/>
    <w:rsid w:val="00111149"/>
    <w:rsid w:val="00111614"/>
    <w:rsid w:val="00111B28"/>
    <w:rsid w:val="00111C40"/>
    <w:rsid w:val="00111DC4"/>
    <w:rsid w:val="0011209D"/>
    <w:rsid w:val="001123EB"/>
    <w:rsid w:val="001124C0"/>
    <w:rsid w:val="001127B2"/>
    <w:rsid w:val="00112F85"/>
    <w:rsid w:val="00113319"/>
    <w:rsid w:val="00113339"/>
    <w:rsid w:val="001140D1"/>
    <w:rsid w:val="0011438E"/>
    <w:rsid w:val="001144F9"/>
    <w:rsid w:val="0011459B"/>
    <w:rsid w:val="0011460E"/>
    <w:rsid w:val="00115710"/>
    <w:rsid w:val="00115C2B"/>
    <w:rsid w:val="00115D81"/>
    <w:rsid w:val="00115F80"/>
    <w:rsid w:val="00116284"/>
    <w:rsid w:val="001163CA"/>
    <w:rsid w:val="001164B9"/>
    <w:rsid w:val="00116688"/>
    <w:rsid w:val="001168C2"/>
    <w:rsid w:val="001169FA"/>
    <w:rsid w:val="00116BD2"/>
    <w:rsid w:val="00116D79"/>
    <w:rsid w:val="00116E11"/>
    <w:rsid w:val="0011705F"/>
    <w:rsid w:val="001173BE"/>
    <w:rsid w:val="00117491"/>
    <w:rsid w:val="001174E6"/>
    <w:rsid w:val="001176EC"/>
    <w:rsid w:val="001201C4"/>
    <w:rsid w:val="0012039F"/>
    <w:rsid w:val="00120635"/>
    <w:rsid w:val="001206B8"/>
    <w:rsid w:val="00120BF0"/>
    <w:rsid w:val="00120F25"/>
    <w:rsid w:val="00120F74"/>
    <w:rsid w:val="00121835"/>
    <w:rsid w:val="00121866"/>
    <w:rsid w:val="00121CFF"/>
    <w:rsid w:val="00121FDF"/>
    <w:rsid w:val="0012216E"/>
    <w:rsid w:val="00122627"/>
    <w:rsid w:val="0012283D"/>
    <w:rsid w:val="001229C5"/>
    <w:rsid w:val="00122C75"/>
    <w:rsid w:val="00122DF4"/>
    <w:rsid w:val="0012305C"/>
    <w:rsid w:val="001230B6"/>
    <w:rsid w:val="00123384"/>
    <w:rsid w:val="001234B8"/>
    <w:rsid w:val="001234CA"/>
    <w:rsid w:val="001241C8"/>
    <w:rsid w:val="001247C1"/>
    <w:rsid w:val="00124DF3"/>
    <w:rsid w:val="00124EEF"/>
    <w:rsid w:val="00125673"/>
    <w:rsid w:val="00125753"/>
    <w:rsid w:val="001258A5"/>
    <w:rsid w:val="00125905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3B"/>
    <w:rsid w:val="00126D46"/>
    <w:rsid w:val="00126E04"/>
    <w:rsid w:val="00126F05"/>
    <w:rsid w:val="00126F67"/>
    <w:rsid w:val="00127DC9"/>
    <w:rsid w:val="00127E25"/>
    <w:rsid w:val="00130058"/>
    <w:rsid w:val="001302B0"/>
    <w:rsid w:val="0013075F"/>
    <w:rsid w:val="00130A7D"/>
    <w:rsid w:val="00130E25"/>
    <w:rsid w:val="00130EFD"/>
    <w:rsid w:val="00130F88"/>
    <w:rsid w:val="00130F99"/>
    <w:rsid w:val="00130FE6"/>
    <w:rsid w:val="00130FF9"/>
    <w:rsid w:val="0013101C"/>
    <w:rsid w:val="0013121B"/>
    <w:rsid w:val="00131487"/>
    <w:rsid w:val="001314A4"/>
    <w:rsid w:val="00131727"/>
    <w:rsid w:val="00131763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B3E"/>
    <w:rsid w:val="00132D45"/>
    <w:rsid w:val="00132F9A"/>
    <w:rsid w:val="001330D0"/>
    <w:rsid w:val="001334BE"/>
    <w:rsid w:val="00133523"/>
    <w:rsid w:val="0013355E"/>
    <w:rsid w:val="00133DC8"/>
    <w:rsid w:val="00133FE0"/>
    <w:rsid w:val="0013408F"/>
    <w:rsid w:val="001342FD"/>
    <w:rsid w:val="0013443B"/>
    <w:rsid w:val="0013452F"/>
    <w:rsid w:val="00134577"/>
    <w:rsid w:val="0013467C"/>
    <w:rsid w:val="00134AC1"/>
    <w:rsid w:val="00135752"/>
    <w:rsid w:val="00135806"/>
    <w:rsid w:val="001359B0"/>
    <w:rsid w:val="00135A3D"/>
    <w:rsid w:val="00136160"/>
    <w:rsid w:val="001361A2"/>
    <w:rsid w:val="00136221"/>
    <w:rsid w:val="00136469"/>
    <w:rsid w:val="0013659C"/>
    <w:rsid w:val="00136746"/>
    <w:rsid w:val="001368DD"/>
    <w:rsid w:val="0013698B"/>
    <w:rsid w:val="00136E62"/>
    <w:rsid w:val="00137091"/>
    <w:rsid w:val="00137716"/>
    <w:rsid w:val="00137748"/>
    <w:rsid w:val="001377C1"/>
    <w:rsid w:val="00137C8C"/>
    <w:rsid w:val="00137CF3"/>
    <w:rsid w:val="00137E32"/>
    <w:rsid w:val="00140381"/>
    <w:rsid w:val="001404D2"/>
    <w:rsid w:val="001405D6"/>
    <w:rsid w:val="0014060E"/>
    <w:rsid w:val="0014070B"/>
    <w:rsid w:val="00140858"/>
    <w:rsid w:val="00140DF2"/>
    <w:rsid w:val="00141060"/>
    <w:rsid w:val="0014126C"/>
    <w:rsid w:val="0014139E"/>
    <w:rsid w:val="001417AA"/>
    <w:rsid w:val="00141904"/>
    <w:rsid w:val="001419BE"/>
    <w:rsid w:val="00141A05"/>
    <w:rsid w:val="00141A86"/>
    <w:rsid w:val="00141EAA"/>
    <w:rsid w:val="00142355"/>
    <w:rsid w:val="00142C0A"/>
    <w:rsid w:val="00142EAB"/>
    <w:rsid w:val="00142F61"/>
    <w:rsid w:val="0014301C"/>
    <w:rsid w:val="00143193"/>
    <w:rsid w:val="0014349A"/>
    <w:rsid w:val="001435E0"/>
    <w:rsid w:val="0014368D"/>
    <w:rsid w:val="001436EA"/>
    <w:rsid w:val="001437BF"/>
    <w:rsid w:val="00143858"/>
    <w:rsid w:val="001439C9"/>
    <w:rsid w:val="00143B1A"/>
    <w:rsid w:val="001441F8"/>
    <w:rsid w:val="0014452B"/>
    <w:rsid w:val="0014551A"/>
    <w:rsid w:val="001457FE"/>
    <w:rsid w:val="001458F1"/>
    <w:rsid w:val="00145D30"/>
    <w:rsid w:val="001462C3"/>
    <w:rsid w:val="00146625"/>
    <w:rsid w:val="00146F69"/>
    <w:rsid w:val="00147634"/>
    <w:rsid w:val="00147715"/>
    <w:rsid w:val="001478E7"/>
    <w:rsid w:val="00147FD1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68"/>
    <w:rsid w:val="00153D01"/>
    <w:rsid w:val="00153E0E"/>
    <w:rsid w:val="00153FDA"/>
    <w:rsid w:val="00154305"/>
    <w:rsid w:val="00154B5C"/>
    <w:rsid w:val="00154CCE"/>
    <w:rsid w:val="00154E76"/>
    <w:rsid w:val="0015535B"/>
    <w:rsid w:val="00155559"/>
    <w:rsid w:val="00155797"/>
    <w:rsid w:val="001562C6"/>
    <w:rsid w:val="001565D6"/>
    <w:rsid w:val="00156752"/>
    <w:rsid w:val="00156FFF"/>
    <w:rsid w:val="00157009"/>
    <w:rsid w:val="0015735B"/>
    <w:rsid w:val="00157547"/>
    <w:rsid w:val="00157DDD"/>
    <w:rsid w:val="00157E5C"/>
    <w:rsid w:val="0016026E"/>
    <w:rsid w:val="00160490"/>
    <w:rsid w:val="001604CE"/>
    <w:rsid w:val="0016090C"/>
    <w:rsid w:val="00160B35"/>
    <w:rsid w:val="00160C72"/>
    <w:rsid w:val="001610F5"/>
    <w:rsid w:val="0016116E"/>
    <w:rsid w:val="0016156F"/>
    <w:rsid w:val="00161623"/>
    <w:rsid w:val="0016304D"/>
    <w:rsid w:val="001631F1"/>
    <w:rsid w:val="00163285"/>
    <w:rsid w:val="001632B0"/>
    <w:rsid w:val="001635C3"/>
    <w:rsid w:val="0016364A"/>
    <w:rsid w:val="00163E61"/>
    <w:rsid w:val="00163FDB"/>
    <w:rsid w:val="00164194"/>
    <w:rsid w:val="001641D9"/>
    <w:rsid w:val="001642E1"/>
    <w:rsid w:val="001644C9"/>
    <w:rsid w:val="00164AB8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0D0"/>
    <w:rsid w:val="001673C1"/>
    <w:rsid w:val="0016792D"/>
    <w:rsid w:val="00167AF7"/>
    <w:rsid w:val="00167BAF"/>
    <w:rsid w:val="00170138"/>
    <w:rsid w:val="0017024F"/>
    <w:rsid w:val="0017044A"/>
    <w:rsid w:val="001706FA"/>
    <w:rsid w:val="00170835"/>
    <w:rsid w:val="00170CEE"/>
    <w:rsid w:val="00170D3B"/>
    <w:rsid w:val="00170DAD"/>
    <w:rsid w:val="00170E4C"/>
    <w:rsid w:val="00170F95"/>
    <w:rsid w:val="0017100F"/>
    <w:rsid w:val="0017158F"/>
    <w:rsid w:val="00171986"/>
    <w:rsid w:val="001719FB"/>
    <w:rsid w:val="00171BBA"/>
    <w:rsid w:val="00171C6F"/>
    <w:rsid w:val="00171DA5"/>
    <w:rsid w:val="00171ED0"/>
    <w:rsid w:val="00171F4D"/>
    <w:rsid w:val="00171F6F"/>
    <w:rsid w:val="00172057"/>
    <w:rsid w:val="001723E0"/>
    <w:rsid w:val="00172535"/>
    <w:rsid w:val="001726CC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9BC"/>
    <w:rsid w:val="00174B85"/>
    <w:rsid w:val="00174D46"/>
    <w:rsid w:val="0017539E"/>
    <w:rsid w:val="001753DF"/>
    <w:rsid w:val="0017549F"/>
    <w:rsid w:val="001756AB"/>
    <w:rsid w:val="00175830"/>
    <w:rsid w:val="00175897"/>
    <w:rsid w:val="00175BFA"/>
    <w:rsid w:val="00175C71"/>
    <w:rsid w:val="00175E31"/>
    <w:rsid w:val="00175EC3"/>
    <w:rsid w:val="00175EEE"/>
    <w:rsid w:val="00176205"/>
    <w:rsid w:val="0017659B"/>
    <w:rsid w:val="00176A83"/>
    <w:rsid w:val="00176E02"/>
    <w:rsid w:val="0017701F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654"/>
    <w:rsid w:val="00180828"/>
    <w:rsid w:val="0018090B"/>
    <w:rsid w:val="00180DD6"/>
    <w:rsid w:val="001815B4"/>
    <w:rsid w:val="00181696"/>
    <w:rsid w:val="001817B2"/>
    <w:rsid w:val="00181840"/>
    <w:rsid w:val="00181B18"/>
    <w:rsid w:val="00181B2D"/>
    <w:rsid w:val="00181B87"/>
    <w:rsid w:val="00181CF0"/>
    <w:rsid w:val="00182471"/>
    <w:rsid w:val="00182927"/>
    <w:rsid w:val="00182D1C"/>
    <w:rsid w:val="00182F24"/>
    <w:rsid w:val="0018327C"/>
    <w:rsid w:val="001833C2"/>
    <w:rsid w:val="00183699"/>
    <w:rsid w:val="001836E5"/>
    <w:rsid w:val="001839F1"/>
    <w:rsid w:val="00183AAE"/>
    <w:rsid w:val="00183BFF"/>
    <w:rsid w:val="00183C55"/>
    <w:rsid w:val="00183C6D"/>
    <w:rsid w:val="00183FA8"/>
    <w:rsid w:val="001840BD"/>
    <w:rsid w:val="001840C6"/>
    <w:rsid w:val="001840EA"/>
    <w:rsid w:val="0018434C"/>
    <w:rsid w:val="001843E9"/>
    <w:rsid w:val="00184793"/>
    <w:rsid w:val="001847E2"/>
    <w:rsid w:val="001847F7"/>
    <w:rsid w:val="00184C51"/>
    <w:rsid w:val="00184FB9"/>
    <w:rsid w:val="001851D1"/>
    <w:rsid w:val="001852C6"/>
    <w:rsid w:val="0018558D"/>
    <w:rsid w:val="00185813"/>
    <w:rsid w:val="00185B11"/>
    <w:rsid w:val="00185B8C"/>
    <w:rsid w:val="00185BF7"/>
    <w:rsid w:val="00185C47"/>
    <w:rsid w:val="0018609D"/>
    <w:rsid w:val="00186501"/>
    <w:rsid w:val="00186906"/>
    <w:rsid w:val="00186A97"/>
    <w:rsid w:val="00186BC1"/>
    <w:rsid w:val="00186C2B"/>
    <w:rsid w:val="00186D03"/>
    <w:rsid w:val="00186D68"/>
    <w:rsid w:val="00186EEE"/>
    <w:rsid w:val="00186F41"/>
    <w:rsid w:val="00187056"/>
    <w:rsid w:val="0018756E"/>
    <w:rsid w:val="0019021F"/>
    <w:rsid w:val="001903B8"/>
    <w:rsid w:val="00190481"/>
    <w:rsid w:val="001904AF"/>
    <w:rsid w:val="0019068E"/>
    <w:rsid w:val="00190B44"/>
    <w:rsid w:val="00190C33"/>
    <w:rsid w:val="00190E8B"/>
    <w:rsid w:val="00191527"/>
    <w:rsid w:val="00191547"/>
    <w:rsid w:val="00192366"/>
    <w:rsid w:val="001923B7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383"/>
    <w:rsid w:val="001946FB"/>
    <w:rsid w:val="0019493B"/>
    <w:rsid w:val="001949A1"/>
    <w:rsid w:val="00194AD9"/>
    <w:rsid w:val="00194B31"/>
    <w:rsid w:val="00194C34"/>
    <w:rsid w:val="00194C9A"/>
    <w:rsid w:val="00194ED0"/>
    <w:rsid w:val="001950D7"/>
    <w:rsid w:val="001956DD"/>
    <w:rsid w:val="00195718"/>
    <w:rsid w:val="00195846"/>
    <w:rsid w:val="00195D20"/>
    <w:rsid w:val="001961D2"/>
    <w:rsid w:val="0019623E"/>
    <w:rsid w:val="001962AA"/>
    <w:rsid w:val="001963A9"/>
    <w:rsid w:val="00196534"/>
    <w:rsid w:val="001967E5"/>
    <w:rsid w:val="00196E1A"/>
    <w:rsid w:val="00196E2A"/>
    <w:rsid w:val="001971DD"/>
    <w:rsid w:val="00197472"/>
    <w:rsid w:val="001974C6"/>
    <w:rsid w:val="001A0028"/>
    <w:rsid w:val="001A05ED"/>
    <w:rsid w:val="001A0C2C"/>
    <w:rsid w:val="001A0F79"/>
    <w:rsid w:val="001A127D"/>
    <w:rsid w:val="001A1368"/>
    <w:rsid w:val="001A1436"/>
    <w:rsid w:val="001A18D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B39"/>
    <w:rsid w:val="001A3BE9"/>
    <w:rsid w:val="001A3F47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6969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441"/>
    <w:rsid w:val="001B1697"/>
    <w:rsid w:val="001B1A81"/>
    <w:rsid w:val="001B1CB1"/>
    <w:rsid w:val="001B27B5"/>
    <w:rsid w:val="001B27E7"/>
    <w:rsid w:val="001B295D"/>
    <w:rsid w:val="001B2D8D"/>
    <w:rsid w:val="001B3178"/>
    <w:rsid w:val="001B319E"/>
    <w:rsid w:val="001B3691"/>
    <w:rsid w:val="001B36C3"/>
    <w:rsid w:val="001B3E75"/>
    <w:rsid w:val="001B441D"/>
    <w:rsid w:val="001B45DF"/>
    <w:rsid w:val="001B4703"/>
    <w:rsid w:val="001B49D7"/>
    <w:rsid w:val="001B4BA2"/>
    <w:rsid w:val="001B4C02"/>
    <w:rsid w:val="001B4C11"/>
    <w:rsid w:val="001B4E75"/>
    <w:rsid w:val="001B52B3"/>
    <w:rsid w:val="001B5443"/>
    <w:rsid w:val="001B56F0"/>
    <w:rsid w:val="001B573A"/>
    <w:rsid w:val="001B58EA"/>
    <w:rsid w:val="001B5B0B"/>
    <w:rsid w:val="001B5BF5"/>
    <w:rsid w:val="001B60F9"/>
    <w:rsid w:val="001B6127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D97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3D1"/>
    <w:rsid w:val="001C2893"/>
    <w:rsid w:val="001C2B88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C97"/>
    <w:rsid w:val="001C4FBC"/>
    <w:rsid w:val="001C5256"/>
    <w:rsid w:val="001C5742"/>
    <w:rsid w:val="001C58B4"/>
    <w:rsid w:val="001C5943"/>
    <w:rsid w:val="001C5978"/>
    <w:rsid w:val="001C5A1B"/>
    <w:rsid w:val="001C5F52"/>
    <w:rsid w:val="001C63B5"/>
    <w:rsid w:val="001C6C57"/>
    <w:rsid w:val="001C6D02"/>
    <w:rsid w:val="001C6DF5"/>
    <w:rsid w:val="001C70E5"/>
    <w:rsid w:val="001C7527"/>
    <w:rsid w:val="001C7FA6"/>
    <w:rsid w:val="001C7FB8"/>
    <w:rsid w:val="001D0114"/>
    <w:rsid w:val="001D01A1"/>
    <w:rsid w:val="001D0E48"/>
    <w:rsid w:val="001D10F3"/>
    <w:rsid w:val="001D115C"/>
    <w:rsid w:val="001D1175"/>
    <w:rsid w:val="001D11FE"/>
    <w:rsid w:val="001D124B"/>
    <w:rsid w:val="001D17D5"/>
    <w:rsid w:val="001D1876"/>
    <w:rsid w:val="001D1B36"/>
    <w:rsid w:val="001D1BC8"/>
    <w:rsid w:val="001D1EDC"/>
    <w:rsid w:val="001D2017"/>
    <w:rsid w:val="001D21CA"/>
    <w:rsid w:val="001D21D9"/>
    <w:rsid w:val="001D22EE"/>
    <w:rsid w:val="001D23BA"/>
    <w:rsid w:val="001D2555"/>
    <w:rsid w:val="001D29BC"/>
    <w:rsid w:val="001D311E"/>
    <w:rsid w:val="001D3455"/>
    <w:rsid w:val="001D361A"/>
    <w:rsid w:val="001D3802"/>
    <w:rsid w:val="001D3A68"/>
    <w:rsid w:val="001D3AEA"/>
    <w:rsid w:val="001D3EC6"/>
    <w:rsid w:val="001D3F5B"/>
    <w:rsid w:val="001D4198"/>
    <w:rsid w:val="001D43A5"/>
    <w:rsid w:val="001D444F"/>
    <w:rsid w:val="001D4C7C"/>
    <w:rsid w:val="001D4F86"/>
    <w:rsid w:val="001D54D5"/>
    <w:rsid w:val="001D571A"/>
    <w:rsid w:val="001D6075"/>
    <w:rsid w:val="001D6714"/>
    <w:rsid w:val="001D69AA"/>
    <w:rsid w:val="001D6BF1"/>
    <w:rsid w:val="001D6C06"/>
    <w:rsid w:val="001D7046"/>
    <w:rsid w:val="001D7187"/>
    <w:rsid w:val="001D7230"/>
    <w:rsid w:val="001D7270"/>
    <w:rsid w:val="001D7302"/>
    <w:rsid w:val="001D7691"/>
    <w:rsid w:val="001D7C0C"/>
    <w:rsid w:val="001D7C25"/>
    <w:rsid w:val="001D7C8F"/>
    <w:rsid w:val="001D7D35"/>
    <w:rsid w:val="001D7DE0"/>
    <w:rsid w:val="001D7FA6"/>
    <w:rsid w:val="001D7FBB"/>
    <w:rsid w:val="001E033F"/>
    <w:rsid w:val="001E036B"/>
    <w:rsid w:val="001E0542"/>
    <w:rsid w:val="001E06A6"/>
    <w:rsid w:val="001E0CFE"/>
    <w:rsid w:val="001E0E6A"/>
    <w:rsid w:val="001E11DE"/>
    <w:rsid w:val="001E1301"/>
    <w:rsid w:val="001E1876"/>
    <w:rsid w:val="001E1A50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39"/>
    <w:rsid w:val="001E5253"/>
    <w:rsid w:val="001E52AE"/>
    <w:rsid w:val="001E536A"/>
    <w:rsid w:val="001E5764"/>
    <w:rsid w:val="001E5870"/>
    <w:rsid w:val="001E6289"/>
    <w:rsid w:val="001E63FF"/>
    <w:rsid w:val="001E6720"/>
    <w:rsid w:val="001E6E89"/>
    <w:rsid w:val="001E7729"/>
    <w:rsid w:val="001E7BD9"/>
    <w:rsid w:val="001E7D7D"/>
    <w:rsid w:val="001F05F8"/>
    <w:rsid w:val="001F0769"/>
    <w:rsid w:val="001F0A31"/>
    <w:rsid w:val="001F0EE5"/>
    <w:rsid w:val="001F113E"/>
    <w:rsid w:val="001F1B69"/>
    <w:rsid w:val="001F1C4E"/>
    <w:rsid w:val="001F2608"/>
    <w:rsid w:val="001F27A2"/>
    <w:rsid w:val="001F28ED"/>
    <w:rsid w:val="001F29A7"/>
    <w:rsid w:val="001F2B98"/>
    <w:rsid w:val="001F2D55"/>
    <w:rsid w:val="001F3849"/>
    <w:rsid w:val="001F3889"/>
    <w:rsid w:val="001F3A7F"/>
    <w:rsid w:val="001F3B1C"/>
    <w:rsid w:val="001F3B93"/>
    <w:rsid w:val="001F4D0C"/>
    <w:rsid w:val="001F4F19"/>
    <w:rsid w:val="001F512A"/>
    <w:rsid w:val="001F5151"/>
    <w:rsid w:val="001F51E6"/>
    <w:rsid w:val="001F5270"/>
    <w:rsid w:val="001F5703"/>
    <w:rsid w:val="001F57D1"/>
    <w:rsid w:val="001F5D18"/>
    <w:rsid w:val="001F5E14"/>
    <w:rsid w:val="001F5EEF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FCF"/>
    <w:rsid w:val="00200BC3"/>
    <w:rsid w:val="00200CAB"/>
    <w:rsid w:val="00200D65"/>
    <w:rsid w:val="00200F14"/>
    <w:rsid w:val="0020106A"/>
    <w:rsid w:val="0020198C"/>
    <w:rsid w:val="00201BF5"/>
    <w:rsid w:val="00201C90"/>
    <w:rsid w:val="00201E47"/>
    <w:rsid w:val="00202158"/>
    <w:rsid w:val="0020268D"/>
    <w:rsid w:val="002026F2"/>
    <w:rsid w:val="002027C3"/>
    <w:rsid w:val="002028C4"/>
    <w:rsid w:val="002029A7"/>
    <w:rsid w:val="00202BB2"/>
    <w:rsid w:val="00202F2C"/>
    <w:rsid w:val="00202F87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BA"/>
    <w:rsid w:val="00204BCD"/>
    <w:rsid w:val="00204C94"/>
    <w:rsid w:val="00205020"/>
    <w:rsid w:val="0020536C"/>
    <w:rsid w:val="002056AA"/>
    <w:rsid w:val="0020571B"/>
    <w:rsid w:val="00205868"/>
    <w:rsid w:val="002058E1"/>
    <w:rsid w:val="00205B37"/>
    <w:rsid w:val="00205D6D"/>
    <w:rsid w:val="00206192"/>
    <w:rsid w:val="002062E3"/>
    <w:rsid w:val="00206483"/>
    <w:rsid w:val="002065C1"/>
    <w:rsid w:val="0020690D"/>
    <w:rsid w:val="00206D95"/>
    <w:rsid w:val="00206E3E"/>
    <w:rsid w:val="00207347"/>
    <w:rsid w:val="00207479"/>
    <w:rsid w:val="00207CB8"/>
    <w:rsid w:val="00210128"/>
    <w:rsid w:val="0021021C"/>
    <w:rsid w:val="0021029C"/>
    <w:rsid w:val="00210402"/>
    <w:rsid w:val="00210773"/>
    <w:rsid w:val="00210EE1"/>
    <w:rsid w:val="002115BA"/>
    <w:rsid w:val="00211644"/>
    <w:rsid w:val="00211791"/>
    <w:rsid w:val="00211D2A"/>
    <w:rsid w:val="00211E6A"/>
    <w:rsid w:val="00211FCE"/>
    <w:rsid w:val="002120BD"/>
    <w:rsid w:val="0021228F"/>
    <w:rsid w:val="002125B2"/>
    <w:rsid w:val="00212655"/>
    <w:rsid w:val="00212772"/>
    <w:rsid w:val="0021287A"/>
    <w:rsid w:val="0021288D"/>
    <w:rsid w:val="00212A50"/>
    <w:rsid w:val="00212A73"/>
    <w:rsid w:val="002131F6"/>
    <w:rsid w:val="00213245"/>
    <w:rsid w:val="002133D3"/>
    <w:rsid w:val="00213493"/>
    <w:rsid w:val="00213642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4A68"/>
    <w:rsid w:val="00215080"/>
    <w:rsid w:val="0021539B"/>
    <w:rsid w:val="00215494"/>
    <w:rsid w:val="0021551A"/>
    <w:rsid w:val="002157E5"/>
    <w:rsid w:val="0021580A"/>
    <w:rsid w:val="0021580C"/>
    <w:rsid w:val="00215BD0"/>
    <w:rsid w:val="002163D3"/>
    <w:rsid w:val="00216640"/>
    <w:rsid w:val="00216712"/>
    <w:rsid w:val="00216B2C"/>
    <w:rsid w:val="002170EC"/>
    <w:rsid w:val="0021718E"/>
    <w:rsid w:val="002171A7"/>
    <w:rsid w:val="00217312"/>
    <w:rsid w:val="00217484"/>
    <w:rsid w:val="00217617"/>
    <w:rsid w:val="00217845"/>
    <w:rsid w:val="0021792C"/>
    <w:rsid w:val="00217A65"/>
    <w:rsid w:val="00217BDE"/>
    <w:rsid w:val="00217D57"/>
    <w:rsid w:val="00217DEA"/>
    <w:rsid w:val="00217E18"/>
    <w:rsid w:val="0022006F"/>
    <w:rsid w:val="0022061D"/>
    <w:rsid w:val="00220645"/>
    <w:rsid w:val="002206F7"/>
    <w:rsid w:val="002207B1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32F0"/>
    <w:rsid w:val="002234D0"/>
    <w:rsid w:val="00223651"/>
    <w:rsid w:val="00223A1A"/>
    <w:rsid w:val="00223C73"/>
    <w:rsid w:val="00223CB6"/>
    <w:rsid w:val="00223F9D"/>
    <w:rsid w:val="00224084"/>
    <w:rsid w:val="002240AD"/>
    <w:rsid w:val="002240B0"/>
    <w:rsid w:val="0022480E"/>
    <w:rsid w:val="00224965"/>
    <w:rsid w:val="00224B7A"/>
    <w:rsid w:val="00225213"/>
    <w:rsid w:val="00225941"/>
    <w:rsid w:val="00225B7E"/>
    <w:rsid w:val="00225E70"/>
    <w:rsid w:val="00225EC1"/>
    <w:rsid w:val="00225F5B"/>
    <w:rsid w:val="00226123"/>
    <w:rsid w:val="002265F1"/>
    <w:rsid w:val="00226F17"/>
    <w:rsid w:val="00227036"/>
    <w:rsid w:val="00227580"/>
    <w:rsid w:val="002279C5"/>
    <w:rsid w:val="00227BFF"/>
    <w:rsid w:val="00227DEC"/>
    <w:rsid w:val="00227DF2"/>
    <w:rsid w:val="002300F9"/>
    <w:rsid w:val="0023017D"/>
    <w:rsid w:val="002302EF"/>
    <w:rsid w:val="00230768"/>
    <w:rsid w:val="0023078A"/>
    <w:rsid w:val="00230887"/>
    <w:rsid w:val="002309FF"/>
    <w:rsid w:val="00230C61"/>
    <w:rsid w:val="00230D03"/>
    <w:rsid w:val="00230E0A"/>
    <w:rsid w:val="0023191C"/>
    <w:rsid w:val="00231A71"/>
    <w:rsid w:val="0023207C"/>
    <w:rsid w:val="00232121"/>
    <w:rsid w:val="00232181"/>
    <w:rsid w:val="002322EE"/>
    <w:rsid w:val="00232301"/>
    <w:rsid w:val="002325F3"/>
    <w:rsid w:val="0023298F"/>
    <w:rsid w:val="00232E49"/>
    <w:rsid w:val="00233319"/>
    <w:rsid w:val="00233561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110"/>
    <w:rsid w:val="00240170"/>
    <w:rsid w:val="002406D9"/>
    <w:rsid w:val="00240758"/>
    <w:rsid w:val="00240CAE"/>
    <w:rsid w:val="00241356"/>
    <w:rsid w:val="002416A7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443"/>
    <w:rsid w:val="00245797"/>
    <w:rsid w:val="002457D3"/>
    <w:rsid w:val="00245CD9"/>
    <w:rsid w:val="00245E4B"/>
    <w:rsid w:val="00245E95"/>
    <w:rsid w:val="00245EDE"/>
    <w:rsid w:val="002460BE"/>
    <w:rsid w:val="002461D5"/>
    <w:rsid w:val="00246281"/>
    <w:rsid w:val="002465BC"/>
    <w:rsid w:val="00246708"/>
    <w:rsid w:val="00246764"/>
    <w:rsid w:val="00246BD4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87A"/>
    <w:rsid w:val="00247932"/>
    <w:rsid w:val="00247A5C"/>
    <w:rsid w:val="00247BBC"/>
    <w:rsid w:val="00247FEE"/>
    <w:rsid w:val="0025019E"/>
    <w:rsid w:val="00250855"/>
    <w:rsid w:val="00250943"/>
    <w:rsid w:val="00250CA7"/>
    <w:rsid w:val="00250E49"/>
    <w:rsid w:val="00250FE4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1FA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7E2"/>
    <w:rsid w:val="002548A1"/>
    <w:rsid w:val="00254D67"/>
    <w:rsid w:val="00254DC2"/>
    <w:rsid w:val="0025511F"/>
    <w:rsid w:val="002552B3"/>
    <w:rsid w:val="0025549E"/>
    <w:rsid w:val="00255698"/>
    <w:rsid w:val="00255749"/>
    <w:rsid w:val="00255864"/>
    <w:rsid w:val="00255DF0"/>
    <w:rsid w:val="0025673C"/>
    <w:rsid w:val="00256791"/>
    <w:rsid w:val="00256D4A"/>
    <w:rsid w:val="00257261"/>
    <w:rsid w:val="00257344"/>
    <w:rsid w:val="002577D1"/>
    <w:rsid w:val="0025782F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21A6"/>
    <w:rsid w:val="00262295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3D61"/>
    <w:rsid w:val="00263E80"/>
    <w:rsid w:val="002643C2"/>
    <w:rsid w:val="002645B0"/>
    <w:rsid w:val="00264BB3"/>
    <w:rsid w:val="0026521D"/>
    <w:rsid w:val="0026526B"/>
    <w:rsid w:val="0026537C"/>
    <w:rsid w:val="0026581A"/>
    <w:rsid w:val="00265D4E"/>
    <w:rsid w:val="0026668E"/>
    <w:rsid w:val="002668CC"/>
    <w:rsid w:val="00266BD9"/>
    <w:rsid w:val="00266D0C"/>
    <w:rsid w:val="00267132"/>
    <w:rsid w:val="00267A91"/>
    <w:rsid w:val="00267BA3"/>
    <w:rsid w:val="0027046C"/>
    <w:rsid w:val="002704C8"/>
    <w:rsid w:val="002704F7"/>
    <w:rsid w:val="002707CF"/>
    <w:rsid w:val="002708B1"/>
    <w:rsid w:val="00270953"/>
    <w:rsid w:val="00270CFA"/>
    <w:rsid w:val="00270EBE"/>
    <w:rsid w:val="002712A4"/>
    <w:rsid w:val="00272015"/>
    <w:rsid w:val="0027214F"/>
    <w:rsid w:val="00272162"/>
    <w:rsid w:val="00272387"/>
    <w:rsid w:val="002723D0"/>
    <w:rsid w:val="00272574"/>
    <w:rsid w:val="0027257C"/>
    <w:rsid w:val="002725A2"/>
    <w:rsid w:val="002725C8"/>
    <w:rsid w:val="00272760"/>
    <w:rsid w:val="002729B7"/>
    <w:rsid w:val="002729C9"/>
    <w:rsid w:val="00272B20"/>
    <w:rsid w:val="00272EE5"/>
    <w:rsid w:val="00273044"/>
    <w:rsid w:val="00273053"/>
    <w:rsid w:val="002732F0"/>
    <w:rsid w:val="00273487"/>
    <w:rsid w:val="00273738"/>
    <w:rsid w:val="002737AF"/>
    <w:rsid w:val="00273860"/>
    <w:rsid w:val="002739FF"/>
    <w:rsid w:val="00273CA4"/>
    <w:rsid w:val="002741BE"/>
    <w:rsid w:val="002741DC"/>
    <w:rsid w:val="00274299"/>
    <w:rsid w:val="002742AF"/>
    <w:rsid w:val="002744F0"/>
    <w:rsid w:val="0027468D"/>
    <w:rsid w:val="00274BFE"/>
    <w:rsid w:val="00274D6A"/>
    <w:rsid w:val="00274FC5"/>
    <w:rsid w:val="00275160"/>
    <w:rsid w:val="0027528B"/>
    <w:rsid w:val="002752D6"/>
    <w:rsid w:val="0027546F"/>
    <w:rsid w:val="002754A8"/>
    <w:rsid w:val="00275A96"/>
    <w:rsid w:val="00275B9A"/>
    <w:rsid w:val="00275F61"/>
    <w:rsid w:val="00275FBB"/>
    <w:rsid w:val="0027616E"/>
    <w:rsid w:val="0027620B"/>
    <w:rsid w:val="00276616"/>
    <w:rsid w:val="00276865"/>
    <w:rsid w:val="00276BAB"/>
    <w:rsid w:val="00276F4D"/>
    <w:rsid w:val="00277387"/>
    <w:rsid w:val="002775CE"/>
    <w:rsid w:val="0027765B"/>
    <w:rsid w:val="0028033D"/>
    <w:rsid w:val="0028059C"/>
    <w:rsid w:val="00280807"/>
    <w:rsid w:val="00280B1A"/>
    <w:rsid w:val="0028162C"/>
    <w:rsid w:val="0028216C"/>
    <w:rsid w:val="002824A6"/>
    <w:rsid w:val="0028271E"/>
    <w:rsid w:val="00282831"/>
    <w:rsid w:val="0028303D"/>
    <w:rsid w:val="0028326F"/>
    <w:rsid w:val="00283287"/>
    <w:rsid w:val="002833A1"/>
    <w:rsid w:val="002834A7"/>
    <w:rsid w:val="002835BA"/>
    <w:rsid w:val="002839DB"/>
    <w:rsid w:val="00283C91"/>
    <w:rsid w:val="002840C7"/>
    <w:rsid w:val="002847E4"/>
    <w:rsid w:val="00284826"/>
    <w:rsid w:val="00284AF5"/>
    <w:rsid w:val="00284C34"/>
    <w:rsid w:val="0028578A"/>
    <w:rsid w:val="002857A5"/>
    <w:rsid w:val="002858EF"/>
    <w:rsid w:val="00285AF1"/>
    <w:rsid w:val="00285D26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6D1"/>
    <w:rsid w:val="002879DF"/>
    <w:rsid w:val="00287A89"/>
    <w:rsid w:val="00287C59"/>
    <w:rsid w:val="00287CAB"/>
    <w:rsid w:val="0029003C"/>
    <w:rsid w:val="00290327"/>
    <w:rsid w:val="002906DA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ABA"/>
    <w:rsid w:val="00291CA1"/>
    <w:rsid w:val="00292071"/>
    <w:rsid w:val="00292079"/>
    <w:rsid w:val="00292183"/>
    <w:rsid w:val="002925CB"/>
    <w:rsid w:val="002925DF"/>
    <w:rsid w:val="002928E2"/>
    <w:rsid w:val="00292FAA"/>
    <w:rsid w:val="00293227"/>
    <w:rsid w:val="0029344A"/>
    <w:rsid w:val="00293676"/>
    <w:rsid w:val="00293D54"/>
    <w:rsid w:val="00293E62"/>
    <w:rsid w:val="002941ED"/>
    <w:rsid w:val="00294518"/>
    <w:rsid w:val="002948B1"/>
    <w:rsid w:val="00294A7D"/>
    <w:rsid w:val="00294B1B"/>
    <w:rsid w:val="00294FF7"/>
    <w:rsid w:val="002950FF"/>
    <w:rsid w:val="00295588"/>
    <w:rsid w:val="002955BB"/>
    <w:rsid w:val="002956BF"/>
    <w:rsid w:val="002957F7"/>
    <w:rsid w:val="0029580C"/>
    <w:rsid w:val="00295EE2"/>
    <w:rsid w:val="00295F2D"/>
    <w:rsid w:val="0029602D"/>
    <w:rsid w:val="00296133"/>
    <w:rsid w:val="0029651C"/>
    <w:rsid w:val="00296771"/>
    <w:rsid w:val="00296A47"/>
    <w:rsid w:val="00296BA7"/>
    <w:rsid w:val="002972A5"/>
    <w:rsid w:val="0029732F"/>
    <w:rsid w:val="002977FD"/>
    <w:rsid w:val="002978C6"/>
    <w:rsid w:val="00297BC2"/>
    <w:rsid w:val="00297FC7"/>
    <w:rsid w:val="002A0170"/>
    <w:rsid w:val="002A01D7"/>
    <w:rsid w:val="002A0213"/>
    <w:rsid w:val="002A0218"/>
    <w:rsid w:val="002A0312"/>
    <w:rsid w:val="002A03BF"/>
    <w:rsid w:val="002A07C4"/>
    <w:rsid w:val="002A14B8"/>
    <w:rsid w:val="002A155C"/>
    <w:rsid w:val="002A15F4"/>
    <w:rsid w:val="002A161C"/>
    <w:rsid w:val="002A1959"/>
    <w:rsid w:val="002A1A7B"/>
    <w:rsid w:val="002A2055"/>
    <w:rsid w:val="002A22D9"/>
    <w:rsid w:val="002A2483"/>
    <w:rsid w:val="002A266D"/>
    <w:rsid w:val="002A28CB"/>
    <w:rsid w:val="002A29DA"/>
    <w:rsid w:val="002A2BAC"/>
    <w:rsid w:val="002A2D1B"/>
    <w:rsid w:val="002A322E"/>
    <w:rsid w:val="002A3556"/>
    <w:rsid w:val="002A366C"/>
    <w:rsid w:val="002A39BD"/>
    <w:rsid w:val="002A3D27"/>
    <w:rsid w:val="002A48FF"/>
    <w:rsid w:val="002A4BCC"/>
    <w:rsid w:val="002A4C46"/>
    <w:rsid w:val="002A4D2F"/>
    <w:rsid w:val="002A4F2E"/>
    <w:rsid w:val="002A52C3"/>
    <w:rsid w:val="002A57DF"/>
    <w:rsid w:val="002A5899"/>
    <w:rsid w:val="002A5E04"/>
    <w:rsid w:val="002A62DD"/>
    <w:rsid w:val="002A6392"/>
    <w:rsid w:val="002A6429"/>
    <w:rsid w:val="002A658D"/>
    <w:rsid w:val="002A6818"/>
    <w:rsid w:val="002A6CCC"/>
    <w:rsid w:val="002A70DE"/>
    <w:rsid w:val="002A7969"/>
    <w:rsid w:val="002A7D71"/>
    <w:rsid w:val="002B0434"/>
    <w:rsid w:val="002B07CE"/>
    <w:rsid w:val="002B08C5"/>
    <w:rsid w:val="002B0996"/>
    <w:rsid w:val="002B0A4E"/>
    <w:rsid w:val="002B0A5D"/>
    <w:rsid w:val="002B0E3D"/>
    <w:rsid w:val="002B14E3"/>
    <w:rsid w:val="002B1505"/>
    <w:rsid w:val="002B152F"/>
    <w:rsid w:val="002B15A7"/>
    <w:rsid w:val="002B16CA"/>
    <w:rsid w:val="002B1755"/>
    <w:rsid w:val="002B18A2"/>
    <w:rsid w:val="002B1D6D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472"/>
    <w:rsid w:val="002B45C3"/>
    <w:rsid w:val="002B4893"/>
    <w:rsid w:val="002B50DF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575"/>
    <w:rsid w:val="002B65F6"/>
    <w:rsid w:val="002B69A1"/>
    <w:rsid w:val="002B6B63"/>
    <w:rsid w:val="002B6D08"/>
    <w:rsid w:val="002B72A3"/>
    <w:rsid w:val="002B7566"/>
    <w:rsid w:val="002B7A3E"/>
    <w:rsid w:val="002B7A60"/>
    <w:rsid w:val="002B7C9B"/>
    <w:rsid w:val="002B7DB5"/>
    <w:rsid w:val="002B7EF1"/>
    <w:rsid w:val="002C017B"/>
    <w:rsid w:val="002C0265"/>
    <w:rsid w:val="002C06DD"/>
    <w:rsid w:val="002C0920"/>
    <w:rsid w:val="002C0A5F"/>
    <w:rsid w:val="002C0B91"/>
    <w:rsid w:val="002C158D"/>
    <w:rsid w:val="002C15F3"/>
    <w:rsid w:val="002C16B6"/>
    <w:rsid w:val="002C1846"/>
    <w:rsid w:val="002C190C"/>
    <w:rsid w:val="002C1A5A"/>
    <w:rsid w:val="002C1D0F"/>
    <w:rsid w:val="002C2031"/>
    <w:rsid w:val="002C21F5"/>
    <w:rsid w:val="002C231B"/>
    <w:rsid w:val="002C273C"/>
    <w:rsid w:val="002C2896"/>
    <w:rsid w:val="002C28F6"/>
    <w:rsid w:val="002C29EE"/>
    <w:rsid w:val="002C2ED6"/>
    <w:rsid w:val="002C2F31"/>
    <w:rsid w:val="002C2F80"/>
    <w:rsid w:val="002C3032"/>
    <w:rsid w:val="002C351B"/>
    <w:rsid w:val="002C3BE3"/>
    <w:rsid w:val="002C3EB3"/>
    <w:rsid w:val="002C423E"/>
    <w:rsid w:val="002C4818"/>
    <w:rsid w:val="002C4C10"/>
    <w:rsid w:val="002C4CF4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6FC0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2D"/>
    <w:rsid w:val="002D0AA8"/>
    <w:rsid w:val="002D0AA9"/>
    <w:rsid w:val="002D0BA3"/>
    <w:rsid w:val="002D13AA"/>
    <w:rsid w:val="002D1610"/>
    <w:rsid w:val="002D17E2"/>
    <w:rsid w:val="002D1804"/>
    <w:rsid w:val="002D195A"/>
    <w:rsid w:val="002D1C91"/>
    <w:rsid w:val="002D2003"/>
    <w:rsid w:val="002D2274"/>
    <w:rsid w:val="002D2687"/>
    <w:rsid w:val="002D2982"/>
    <w:rsid w:val="002D2BC7"/>
    <w:rsid w:val="002D2C0F"/>
    <w:rsid w:val="002D2EF3"/>
    <w:rsid w:val="002D2F2F"/>
    <w:rsid w:val="002D2F99"/>
    <w:rsid w:val="002D3314"/>
    <w:rsid w:val="002D333B"/>
    <w:rsid w:val="002D337B"/>
    <w:rsid w:val="002D379E"/>
    <w:rsid w:val="002D3956"/>
    <w:rsid w:val="002D3963"/>
    <w:rsid w:val="002D40CB"/>
    <w:rsid w:val="002D40F5"/>
    <w:rsid w:val="002D4325"/>
    <w:rsid w:val="002D4356"/>
    <w:rsid w:val="002D443A"/>
    <w:rsid w:val="002D4A06"/>
    <w:rsid w:val="002D4A63"/>
    <w:rsid w:val="002D4BC7"/>
    <w:rsid w:val="002D4BE4"/>
    <w:rsid w:val="002D4EEB"/>
    <w:rsid w:val="002D5A9E"/>
    <w:rsid w:val="002D5D36"/>
    <w:rsid w:val="002D5D9D"/>
    <w:rsid w:val="002D61CF"/>
    <w:rsid w:val="002D6641"/>
    <w:rsid w:val="002D6909"/>
    <w:rsid w:val="002D69C9"/>
    <w:rsid w:val="002D69D7"/>
    <w:rsid w:val="002D6B2E"/>
    <w:rsid w:val="002D6B98"/>
    <w:rsid w:val="002D7049"/>
    <w:rsid w:val="002D70EA"/>
    <w:rsid w:val="002D71C0"/>
    <w:rsid w:val="002D7257"/>
    <w:rsid w:val="002D74CA"/>
    <w:rsid w:val="002D7611"/>
    <w:rsid w:val="002D76BB"/>
    <w:rsid w:val="002D771A"/>
    <w:rsid w:val="002D7CEA"/>
    <w:rsid w:val="002D7D49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73"/>
    <w:rsid w:val="002E2AA8"/>
    <w:rsid w:val="002E2AC8"/>
    <w:rsid w:val="002E301E"/>
    <w:rsid w:val="002E3297"/>
    <w:rsid w:val="002E334A"/>
    <w:rsid w:val="002E33B4"/>
    <w:rsid w:val="002E35BC"/>
    <w:rsid w:val="002E35D3"/>
    <w:rsid w:val="002E3714"/>
    <w:rsid w:val="002E37C0"/>
    <w:rsid w:val="002E3876"/>
    <w:rsid w:val="002E39E1"/>
    <w:rsid w:val="002E3A50"/>
    <w:rsid w:val="002E3C02"/>
    <w:rsid w:val="002E3D46"/>
    <w:rsid w:val="002E3F86"/>
    <w:rsid w:val="002E40F6"/>
    <w:rsid w:val="002E4228"/>
    <w:rsid w:val="002E44A9"/>
    <w:rsid w:val="002E460F"/>
    <w:rsid w:val="002E4A17"/>
    <w:rsid w:val="002E4EA0"/>
    <w:rsid w:val="002E4F41"/>
    <w:rsid w:val="002E52FA"/>
    <w:rsid w:val="002E583C"/>
    <w:rsid w:val="002E5A6B"/>
    <w:rsid w:val="002E5B07"/>
    <w:rsid w:val="002E633D"/>
    <w:rsid w:val="002E659E"/>
    <w:rsid w:val="002E692B"/>
    <w:rsid w:val="002E6A41"/>
    <w:rsid w:val="002E6D40"/>
    <w:rsid w:val="002E6E0F"/>
    <w:rsid w:val="002E6EAF"/>
    <w:rsid w:val="002E6EF8"/>
    <w:rsid w:val="002E78F1"/>
    <w:rsid w:val="002E7A83"/>
    <w:rsid w:val="002E7BAB"/>
    <w:rsid w:val="002F053E"/>
    <w:rsid w:val="002F0836"/>
    <w:rsid w:val="002F0999"/>
    <w:rsid w:val="002F0C25"/>
    <w:rsid w:val="002F0CCA"/>
    <w:rsid w:val="002F0EA7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93F"/>
    <w:rsid w:val="002F3C8F"/>
    <w:rsid w:val="002F3D10"/>
    <w:rsid w:val="002F3DDD"/>
    <w:rsid w:val="002F410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A32"/>
    <w:rsid w:val="002F6B98"/>
    <w:rsid w:val="002F6C85"/>
    <w:rsid w:val="002F6C96"/>
    <w:rsid w:val="002F6ECF"/>
    <w:rsid w:val="002F7045"/>
    <w:rsid w:val="002F7196"/>
    <w:rsid w:val="002F74AE"/>
    <w:rsid w:val="002F75DA"/>
    <w:rsid w:val="002F7622"/>
    <w:rsid w:val="002F7637"/>
    <w:rsid w:val="002F7B2E"/>
    <w:rsid w:val="002F7C7D"/>
    <w:rsid w:val="002F7D72"/>
    <w:rsid w:val="0030059F"/>
    <w:rsid w:val="00300DE4"/>
    <w:rsid w:val="00301215"/>
    <w:rsid w:val="0030147B"/>
    <w:rsid w:val="00302218"/>
    <w:rsid w:val="00302411"/>
    <w:rsid w:val="00302878"/>
    <w:rsid w:val="0030346F"/>
    <w:rsid w:val="003034F5"/>
    <w:rsid w:val="00303C62"/>
    <w:rsid w:val="00304462"/>
    <w:rsid w:val="00304565"/>
    <w:rsid w:val="0030478A"/>
    <w:rsid w:val="003048D7"/>
    <w:rsid w:val="00304D33"/>
    <w:rsid w:val="00304E36"/>
    <w:rsid w:val="00304EAD"/>
    <w:rsid w:val="00305009"/>
    <w:rsid w:val="00305227"/>
    <w:rsid w:val="00305253"/>
    <w:rsid w:val="00305530"/>
    <w:rsid w:val="003058DA"/>
    <w:rsid w:val="00305AE6"/>
    <w:rsid w:val="00305C6C"/>
    <w:rsid w:val="00305C86"/>
    <w:rsid w:val="00305ECD"/>
    <w:rsid w:val="00305F98"/>
    <w:rsid w:val="00305FE7"/>
    <w:rsid w:val="00306246"/>
    <w:rsid w:val="00306278"/>
    <w:rsid w:val="0030630A"/>
    <w:rsid w:val="00306424"/>
    <w:rsid w:val="003066E0"/>
    <w:rsid w:val="003066F3"/>
    <w:rsid w:val="00306A41"/>
    <w:rsid w:val="00306BDF"/>
    <w:rsid w:val="00306DDB"/>
    <w:rsid w:val="00306FB8"/>
    <w:rsid w:val="00307040"/>
    <w:rsid w:val="003070A0"/>
    <w:rsid w:val="00307148"/>
    <w:rsid w:val="00307261"/>
    <w:rsid w:val="003072BA"/>
    <w:rsid w:val="00307488"/>
    <w:rsid w:val="0030752C"/>
    <w:rsid w:val="003075B0"/>
    <w:rsid w:val="00307BD7"/>
    <w:rsid w:val="00307EF1"/>
    <w:rsid w:val="00310357"/>
    <w:rsid w:val="00310643"/>
    <w:rsid w:val="00310791"/>
    <w:rsid w:val="00310C67"/>
    <w:rsid w:val="00310CD7"/>
    <w:rsid w:val="00310DB9"/>
    <w:rsid w:val="00310DD4"/>
    <w:rsid w:val="00310FAF"/>
    <w:rsid w:val="00311095"/>
    <w:rsid w:val="00311543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07D"/>
    <w:rsid w:val="00314116"/>
    <w:rsid w:val="0031418A"/>
    <w:rsid w:val="0031432E"/>
    <w:rsid w:val="00314791"/>
    <w:rsid w:val="00314A78"/>
    <w:rsid w:val="00314A84"/>
    <w:rsid w:val="00314B02"/>
    <w:rsid w:val="00314C5A"/>
    <w:rsid w:val="00314D56"/>
    <w:rsid w:val="003155DB"/>
    <w:rsid w:val="003159F4"/>
    <w:rsid w:val="00315F25"/>
    <w:rsid w:val="0031610C"/>
    <w:rsid w:val="003165E1"/>
    <w:rsid w:val="003168F1"/>
    <w:rsid w:val="00316BA3"/>
    <w:rsid w:val="00316D35"/>
    <w:rsid w:val="00316F19"/>
    <w:rsid w:val="00316FEB"/>
    <w:rsid w:val="003176DB"/>
    <w:rsid w:val="003176E8"/>
    <w:rsid w:val="00320213"/>
    <w:rsid w:val="003203BF"/>
    <w:rsid w:val="0032065D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49"/>
    <w:rsid w:val="00321DBC"/>
    <w:rsid w:val="00321E45"/>
    <w:rsid w:val="00321ECA"/>
    <w:rsid w:val="00321FC8"/>
    <w:rsid w:val="00322162"/>
    <w:rsid w:val="0032220C"/>
    <w:rsid w:val="00322448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1B1"/>
    <w:rsid w:val="00324379"/>
    <w:rsid w:val="003244B5"/>
    <w:rsid w:val="0032452F"/>
    <w:rsid w:val="003245B1"/>
    <w:rsid w:val="003247D9"/>
    <w:rsid w:val="003248A2"/>
    <w:rsid w:val="00324A88"/>
    <w:rsid w:val="00325802"/>
    <w:rsid w:val="00325C97"/>
    <w:rsid w:val="003261E2"/>
    <w:rsid w:val="00326224"/>
    <w:rsid w:val="00326364"/>
    <w:rsid w:val="0032687B"/>
    <w:rsid w:val="00326A21"/>
    <w:rsid w:val="00326A90"/>
    <w:rsid w:val="00326F36"/>
    <w:rsid w:val="003271D3"/>
    <w:rsid w:val="00327247"/>
    <w:rsid w:val="00327531"/>
    <w:rsid w:val="00327562"/>
    <w:rsid w:val="00327711"/>
    <w:rsid w:val="00327A14"/>
    <w:rsid w:val="00327A2C"/>
    <w:rsid w:val="00327ACC"/>
    <w:rsid w:val="00327B23"/>
    <w:rsid w:val="00327B92"/>
    <w:rsid w:val="00327C31"/>
    <w:rsid w:val="00327F50"/>
    <w:rsid w:val="00330061"/>
    <w:rsid w:val="003305E0"/>
    <w:rsid w:val="0033061D"/>
    <w:rsid w:val="00330AE2"/>
    <w:rsid w:val="00330B79"/>
    <w:rsid w:val="00330C04"/>
    <w:rsid w:val="00330F35"/>
    <w:rsid w:val="003310FE"/>
    <w:rsid w:val="00331127"/>
    <w:rsid w:val="003311F9"/>
    <w:rsid w:val="00331213"/>
    <w:rsid w:val="003312FA"/>
    <w:rsid w:val="0033167B"/>
    <w:rsid w:val="0033194A"/>
    <w:rsid w:val="00331A84"/>
    <w:rsid w:val="00331BA3"/>
    <w:rsid w:val="00332009"/>
    <w:rsid w:val="00332833"/>
    <w:rsid w:val="00332BD9"/>
    <w:rsid w:val="00332CF7"/>
    <w:rsid w:val="00332D24"/>
    <w:rsid w:val="00333909"/>
    <w:rsid w:val="0033390C"/>
    <w:rsid w:val="00333B14"/>
    <w:rsid w:val="00333BDA"/>
    <w:rsid w:val="00333C87"/>
    <w:rsid w:val="00333CF5"/>
    <w:rsid w:val="00333DF1"/>
    <w:rsid w:val="003343EA"/>
    <w:rsid w:val="00334A54"/>
    <w:rsid w:val="00334B32"/>
    <w:rsid w:val="00334C4D"/>
    <w:rsid w:val="00334C56"/>
    <w:rsid w:val="00334C95"/>
    <w:rsid w:val="00334D99"/>
    <w:rsid w:val="003352DC"/>
    <w:rsid w:val="00335387"/>
    <w:rsid w:val="00335497"/>
    <w:rsid w:val="003354B9"/>
    <w:rsid w:val="00335630"/>
    <w:rsid w:val="003356A7"/>
    <w:rsid w:val="003356DC"/>
    <w:rsid w:val="00335846"/>
    <w:rsid w:val="00335B84"/>
    <w:rsid w:val="00335D37"/>
    <w:rsid w:val="003360DB"/>
    <w:rsid w:val="003363FA"/>
    <w:rsid w:val="00336474"/>
    <w:rsid w:val="003364B5"/>
    <w:rsid w:val="0033650E"/>
    <w:rsid w:val="00336564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071"/>
    <w:rsid w:val="00340342"/>
    <w:rsid w:val="003405AF"/>
    <w:rsid w:val="0034061E"/>
    <w:rsid w:val="00340AC5"/>
    <w:rsid w:val="00340D71"/>
    <w:rsid w:val="00340F7F"/>
    <w:rsid w:val="003414B8"/>
    <w:rsid w:val="003415E8"/>
    <w:rsid w:val="00341702"/>
    <w:rsid w:val="0034191B"/>
    <w:rsid w:val="0034218E"/>
    <w:rsid w:val="003421AB"/>
    <w:rsid w:val="00342443"/>
    <w:rsid w:val="0034272A"/>
    <w:rsid w:val="00342ECB"/>
    <w:rsid w:val="00343063"/>
    <w:rsid w:val="00343143"/>
    <w:rsid w:val="003433F1"/>
    <w:rsid w:val="00343438"/>
    <w:rsid w:val="00343876"/>
    <w:rsid w:val="00343D2F"/>
    <w:rsid w:val="00343E75"/>
    <w:rsid w:val="0034414C"/>
    <w:rsid w:val="00344491"/>
    <w:rsid w:val="0034460D"/>
    <w:rsid w:val="00344898"/>
    <w:rsid w:val="003448DF"/>
    <w:rsid w:val="003448E3"/>
    <w:rsid w:val="00344CAC"/>
    <w:rsid w:val="00344EB9"/>
    <w:rsid w:val="003450BE"/>
    <w:rsid w:val="00345718"/>
    <w:rsid w:val="0034574C"/>
    <w:rsid w:val="00345774"/>
    <w:rsid w:val="0034595D"/>
    <w:rsid w:val="00345D25"/>
    <w:rsid w:val="00345E30"/>
    <w:rsid w:val="00345E67"/>
    <w:rsid w:val="00345ED9"/>
    <w:rsid w:val="00345F68"/>
    <w:rsid w:val="00345FB4"/>
    <w:rsid w:val="0034608E"/>
    <w:rsid w:val="00346257"/>
    <w:rsid w:val="00346308"/>
    <w:rsid w:val="00346740"/>
    <w:rsid w:val="00346864"/>
    <w:rsid w:val="003468D6"/>
    <w:rsid w:val="00346B83"/>
    <w:rsid w:val="00346E38"/>
    <w:rsid w:val="00346EF9"/>
    <w:rsid w:val="0034726A"/>
    <w:rsid w:val="003475CF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CAF"/>
    <w:rsid w:val="00350DDD"/>
    <w:rsid w:val="00351398"/>
    <w:rsid w:val="00351532"/>
    <w:rsid w:val="003515A4"/>
    <w:rsid w:val="00351793"/>
    <w:rsid w:val="00351812"/>
    <w:rsid w:val="003518EB"/>
    <w:rsid w:val="00351A87"/>
    <w:rsid w:val="003521CA"/>
    <w:rsid w:val="003524BB"/>
    <w:rsid w:val="00352778"/>
    <w:rsid w:val="003529D6"/>
    <w:rsid w:val="00352A2D"/>
    <w:rsid w:val="00352EDE"/>
    <w:rsid w:val="00352F15"/>
    <w:rsid w:val="00353004"/>
    <w:rsid w:val="0035331B"/>
    <w:rsid w:val="00353523"/>
    <w:rsid w:val="0035356A"/>
    <w:rsid w:val="003535F7"/>
    <w:rsid w:val="00353860"/>
    <w:rsid w:val="003538EE"/>
    <w:rsid w:val="00353B32"/>
    <w:rsid w:val="00353B40"/>
    <w:rsid w:val="00353DAB"/>
    <w:rsid w:val="00354212"/>
    <w:rsid w:val="00354381"/>
    <w:rsid w:val="00354426"/>
    <w:rsid w:val="0035475C"/>
    <w:rsid w:val="00354BCA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5FA"/>
    <w:rsid w:val="003567B5"/>
    <w:rsid w:val="00356807"/>
    <w:rsid w:val="00356CFA"/>
    <w:rsid w:val="0035765A"/>
    <w:rsid w:val="003576C0"/>
    <w:rsid w:val="00357F84"/>
    <w:rsid w:val="00357FCD"/>
    <w:rsid w:val="00357FE5"/>
    <w:rsid w:val="003603BB"/>
    <w:rsid w:val="00360649"/>
    <w:rsid w:val="003608B5"/>
    <w:rsid w:val="00360AD4"/>
    <w:rsid w:val="00360AFC"/>
    <w:rsid w:val="00361A69"/>
    <w:rsid w:val="00361AF5"/>
    <w:rsid w:val="00361B6C"/>
    <w:rsid w:val="00361C80"/>
    <w:rsid w:val="003620B1"/>
    <w:rsid w:val="00362258"/>
    <w:rsid w:val="0036228F"/>
    <w:rsid w:val="0036248C"/>
    <w:rsid w:val="00362568"/>
    <w:rsid w:val="00362619"/>
    <w:rsid w:val="00362C87"/>
    <w:rsid w:val="00363576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919"/>
    <w:rsid w:val="00365C3D"/>
    <w:rsid w:val="00366334"/>
    <w:rsid w:val="003663FA"/>
    <w:rsid w:val="00366659"/>
    <w:rsid w:val="00366E1A"/>
    <w:rsid w:val="00366FE9"/>
    <w:rsid w:val="0036705C"/>
    <w:rsid w:val="003671D4"/>
    <w:rsid w:val="003671D7"/>
    <w:rsid w:val="00367A46"/>
    <w:rsid w:val="003701F9"/>
    <w:rsid w:val="00370496"/>
    <w:rsid w:val="0037097C"/>
    <w:rsid w:val="00370A27"/>
    <w:rsid w:val="00370AD5"/>
    <w:rsid w:val="00370D3D"/>
    <w:rsid w:val="00370D9E"/>
    <w:rsid w:val="00370DF0"/>
    <w:rsid w:val="003717C3"/>
    <w:rsid w:val="003719F8"/>
    <w:rsid w:val="00371BFC"/>
    <w:rsid w:val="00371E70"/>
    <w:rsid w:val="00372067"/>
    <w:rsid w:val="00372294"/>
    <w:rsid w:val="00372592"/>
    <w:rsid w:val="00372AFB"/>
    <w:rsid w:val="00372C59"/>
    <w:rsid w:val="00372CC1"/>
    <w:rsid w:val="00372D00"/>
    <w:rsid w:val="0037302C"/>
    <w:rsid w:val="00373076"/>
    <w:rsid w:val="003730C9"/>
    <w:rsid w:val="003731EF"/>
    <w:rsid w:val="00373924"/>
    <w:rsid w:val="00373D75"/>
    <w:rsid w:val="0037414D"/>
    <w:rsid w:val="00374597"/>
    <w:rsid w:val="0037467B"/>
    <w:rsid w:val="003748AB"/>
    <w:rsid w:val="00374BBA"/>
    <w:rsid w:val="00374BFA"/>
    <w:rsid w:val="00374C21"/>
    <w:rsid w:val="00374DB7"/>
    <w:rsid w:val="00374EC7"/>
    <w:rsid w:val="003752F5"/>
    <w:rsid w:val="0037539F"/>
    <w:rsid w:val="0037550A"/>
    <w:rsid w:val="003755FA"/>
    <w:rsid w:val="003758C5"/>
    <w:rsid w:val="0037597D"/>
    <w:rsid w:val="00375D23"/>
    <w:rsid w:val="003761C4"/>
    <w:rsid w:val="003762E0"/>
    <w:rsid w:val="00376633"/>
    <w:rsid w:val="00376DCA"/>
    <w:rsid w:val="00376DDE"/>
    <w:rsid w:val="00376E44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0C38"/>
    <w:rsid w:val="0038124D"/>
    <w:rsid w:val="003816BE"/>
    <w:rsid w:val="00382218"/>
    <w:rsid w:val="003825D1"/>
    <w:rsid w:val="003828E3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649"/>
    <w:rsid w:val="003858F2"/>
    <w:rsid w:val="00385FC4"/>
    <w:rsid w:val="0038605C"/>
    <w:rsid w:val="00386364"/>
    <w:rsid w:val="00386592"/>
    <w:rsid w:val="00386BA2"/>
    <w:rsid w:val="00386CE5"/>
    <w:rsid w:val="00387084"/>
    <w:rsid w:val="003873F4"/>
    <w:rsid w:val="003875D8"/>
    <w:rsid w:val="0038761A"/>
    <w:rsid w:val="00387685"/>
    <w:rsid w:val="003876B9"/>
    <w:rsid w:val="00387713"/>
    <w:rsid w:val="0038771C"/>
    <w:rsid w:val="00387856"/>
    <w:rsid w:val="00387911"/>
    <w:rsid w:val="00387D23"/>
    <w:rsid w:val="0039094F"/>
    <w:rsid w:val="00390CE1"/>
    <w:rsid w:val="0039188E"/>
    <w:rsid w:val="00391C3C"/>
    <w:rsid w:val="00391DEE"/>
    <w:rsid w:val="00392009"/>
    <w:rsid w:val="0039211A"/>
    <w:rsid w:val="003921DE"/>
    <w:rsid w:val="00392376"/>
    <w:rsid w:val="00392587"/>
    <w:rsid w:val="00392D39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DE4"/>
    <w:rsid w:val="00394E05"/>
    <w:rsid w:val="003952E9"/>
    <w:rsid w:val="00395387"/>
    <w:rsid w:val="00395599"/>
    <w:rsid w:val="003956C5"/>
    <w:rsid w:val="003957D3"/>
    <w:rsid w:val="003958EE"/>
    <w:rsid w:val="0039596A"/>
    <w:rsid w:val="00395D1D"/>
    <w:rsid w:val="00395F79"/>
    <w:rsid w:val="003964F1"/>
    <w:rsid w:val="00396F2D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903"/>
    <w:rsid w:val="003A0976"/>
    <w:rsid w:val="003A0DCF"/>
    <w:rsid w:val="003A1165"/>
    <w:rsid w:val="003A1385"/>
    <w:rsid w:val="003A1B2E"/>
    <w:rsid w:val="003A208F"/>
    <w:rsid w:val="003A2B39"/>
    <w:rsid w:val="003A2C2A"/>
    <w:rsid w:val="003A2FF3"/>
    <w:rsid w:val="003A3027"/>
    <w:rsid w:val="003A3058"/>
    <w:rsid w:val="003A30E6"/>
    <w:rsid w:val="003A32C8"/>
    <w:rsid w:val="003A3373"/>
    <w:rsid w:val="003A33D4"/>
    <w:rsid w:val="003A376B"/>
    <w:rsid w:val="003A39CF"/>
    <w:rsid w:val="003A3FD3"/>
    <w:rsid w:val="003A43C6"/>
    <w:rsid w:val="003A4886"/>
    <w:rsid w:val="003A48E7"/>
    <w:rsid w:val="003A4932"/>
    <w:rsid w:val="003A4A49"/>
    <w:rsid w:val="003A4F5B"/>
    <w:rsid w:val="003A59C3"/>
    <w:rsid w:val="003A5AAC"/>
    <w:rsid w:val="003A5C27"/>
    <w:rsid w:val="003A5D7A"/>
    <w:rsid w:val="003A61D1"/>
    <w:rsid w:val="003A6CD2"/>
    <w:rsid w:val="003A71F1"/>
    <w:rsid w:val="003A72CB"/>
    <w:rsid w:val="003A74AE"/>
    <w:rsid w:val="003A7505"/>
    <w:rsid w:val="003A755C"/>
    <w:rsid w:val="003B099F"/>
    <w:rsid w:val="003B0A9F"/>
    <w:rsid w:val="003B0D95"/>
    <w:rsid w:val="003B0E8D"/>
    <w:rsid w:val="003B128A"/>
    <w:rsid w:val="003B1411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2D36"/>
    <w:rsid w:val="003B3251"/>
    <w:rsid w:val="003B3672"/>
    <w:rsid w:val="003B368C"/>
    <w:rsid w:val="003B3B42"/>
    <w:rsid w:val="003B3B88"/>
    <w:rsid w:val="003B4013"/>
    <w:rsid w:val="003B40D4"/>
    <w:rsid w:val="003B411B"/>
    <w:rsid w:val="003B44B2"/>
    <w:rsid w:val="003B4559"/>
    <w:rsid w:val="003B4580"/>
    <w:rsid w:val="003B461E"/>
    <w:rsid w:val="003B4857"/>
    <w:rsid w:val="003B4BF7"/>
    <w:rsid w:val="003B4C6D"/>
    <w:rsid w:val="003B4FC1"/>
    <w:rsid w:val="003B4FFD"/>
    <w:rsid w:val="003B50C3"/>
    <w:rsid w:val="003B51F1"/>
    <w:rsid w:val="003B529B"/>
    <w:rsid w:val="003B5680"/>
    <w:rsid w:val="003B5C8F"/>
    <w:rsid w:val="003B5D61"/>
    <w:rsid w:val="003B5DEE"/>
    <w:rsid w:val="003B619A"/>
    <w:rsid w:val="003B61C9"/>
    <w:rsid w:val="003B6775"/>
    <w:rsid w:val="003B69F5"/>
    <w:rsid w:val="003B6F6A"/>
    <w:rsid w:val="003B6F9B"/>
    <w:rsid w:val="003B6FBD"/>
    <w:rsid w:val="003B71D4"/>
    <w:rsid w:val="003B742B"/>
    <w:rsid w:val="003B78F5"/>
    <w:rsid w:val="003B7975"/>
    <w:rsid w:val="003C04FB"/>
    <w:rsid w:val="003C0527"/>
    <w:rsid w:val="003C068E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1921"/>
    <w:rsid w:val="003C2341"/>
    <w:rsid w:val="003C27EA"/>
    <w:rsid w:val="003C286D"/>
    <w:rsid w:val="003C28AF"/>
    <w:rsid w:val="003C2C7A"/>
    <w:rsid w:val="003C3AC8"/>
    <w:rsid w:val="003C3E16"/>
    <w:rsid w:val="003C3F83"/>
    <w:rsid w:val="003C416A"/>
    <w:rsid w:val="003C41D8"/>
    <w:rsid w:val="003C42AA"/>
    <w:rsid w:val="003C4790"/>
    <w:rsid w:val="003C4D5E"/>
    <w:rsid w:val="003C50B1"/>
    <w:rsid w:val="003C50FF"/>
    <w:rsid w:val="003C547B"/>
    <w:rsid w:val="003C55DE"/>
    <w:rsid w:val="003C5705"/>
    <w:rsid w:val="003C58C9"/>
    <w:rsid w:val="003C5A32"/>
    <w:rsid w:val="003C66F0"/>
    <w:rsid w:val="003C6798"/>
    <w:rsid w:val="003C67AE"/>
    <w:rsid w:val="003C67ED"/>
    <w:rsid w:val="003C6A3B"/>
    <w:rsid w:val="003C6AF5"/>
    <w:rsid w:val="003C6C2A"/>
    <w:rsid w:val="003C7563"/>
    <w:rsid w:val="003C77C2"/>
    <w:rsid w:val="003C7914"/>
    <w:rsid w:val="003C797A"/>
    <w:rsid w:val="003C7ACD"/>
    <w:rsid w:val="003C7BD6"/>
    <w:rsid w:val="003C7D7C"/>
    <w:rsid w:val="003C7D8E"/>
    <w:rsid w:val="003C7EAF"/>
    <w:rsid w:val="003C7FD0"/>
    <w:rsid w:val="003D0109"/>
    <w:rsid w:val="003D02A1"/>
    <w:rsid w:val="003D03AC"/>
    <w:rsid w:val="003D047A"/>
    <w:rsid w:val="003D04A3"/>
    <w:rsid w:val="003D0540"/>
    <w:rsid w:val="003D060E"/>
    <w:rsid w:val="003D075E"/>
    <w:rsid w:val="003D084A"/>
    <w:rsid w:val="003D0A33"/>
    <w:rsid w:val="003D0F69"/>
    <w:rsid w:val="003D13AE"/>
    <w:rsid w:val="003D18AE"/>
    <w:rsid w:val="003D1A57"/>
    <w:rsid w:val="003D1BFF"/>
    <w:rsid w:val="003D1D38"/>
    <w:rsid w:val="003D1D3D"/>
    <w:rsid w:val="003D2108"/>
    <w:rsid w:val="003D2847"/>
    <w:rsid w:val="003D296A"/>
    <w:rsid w:val="003D2B40"/>
    <w:rsid w:val="003D2F7B"/>
    <w:rsid w:val="003D318B"/>
    <w:rsid w:val="003D326F"/>
    <w:rsid w:val="003D37E2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F89"/>
    <w:rsid w:val="003D6018"/>
    <w:rsid w:val="003D61DB"/>
    <w:rsid w:val="003D650F"/>
    <w:rsid w:val="003D6515"/>
    <w:rsid w:val="003D67C1"/>
    <w:rsid w:val="003D68AA"/>
    <w:rsid w:val="003D68B9"/>
    <w:rsid w:val="003D69C8"/>
    <w:rsid w:val="003D6B52"/>
    <w:rsid w:val="003D6B7A"/>
    <w:rsid w:val="003D6BBA"/>
    <w:rsid w:val="003D6FA0"/>
    <w:rsid w:val="003D72BF"/>
    <w:rsid w:val="003D7380"/>
    <w:rsid w:val="003D7B5D"/>
    <w:rsid w:val="003E0150"/>
    <w:rsid w:val="003E0187"/>
    <w:rsid w:val="003E022E"/>
    <w:rsid w:val="003E0288"/>
    <w:rsid w:val="003E076A"/>
    <w:rsid w:val="003E08C9"/>
    <w:rsid w:val="003E0A42"/>
    <w:rsid w:val="003E0BC3"/>
    <w:rsid w:val="003E0D52"/>
    <w:rsid w:val="003E1244"/>
    <w:rsid w:val="003E1401"/>
    <w:rsid w:val="003E1B4E"/>
    <w:rsid w:val="003E20E4"/>
    <w:rsid w:val="003E21B6"/>
    <w:rsid w:val="003E2253"/>
    <w:rsid w:val="003E22CA"/>
    <w:rsid w:val="003E2380"/>
    <w:rsid w:val="003E286A"/>
    <w:rsid w:val="003E287F"/>
    <w:rsid w:val="003E2C1C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35F"/>
    <w:rsid w:val="003E5451"/>
    <w:rsid w:val="003E5A42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EC"/>
    <w:rsid w:val="003F010B"/>
    <w:rsid w:val="003F05D2"/>
    <w:rsid w:val="003F0633"/>
    <w:rsid w:val="003F0930"/>
    <w:rsid w:val="003F0EDA"/>
    <w:rsid w:val="003F0F4A"/>
    <w:rsid w:val="003F0FE8"/>
    <w:rsid w:val="003F139E"/>
    <w:rsid w:val="003F1853"/>
    <w:rsid w:val="003F1AA3"/>
    <w:rsid w:val="003F1AC8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74"/>
    <w:rsid w:val="003F30DD"/>
    <w:rsid w:val="003F31F5"/>
    <w:rsid w:val="003F35B4"/>
    <w:rsid w:val="003F3629"/>
    <w:rsid w:val="003F369E"/>
    <w:rsid w:val="003F398E"/>
    <w:rsid w:val="003F3A31"/>
    <w:rsid w:val="003F3CE8"/>
    <w:rsid w:val="003F3FC6"/>
    <w:rsid w:val="003F419C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C96"/>
    <w:rsid w:val="003F5D55"/>
    <w:rsid w:val="003F5D7C"/>
    <w:rsid w:val="003F5E5C"/>
    <w:rsid w:val="003F6591"/>
    <w:rsid w:val="003F6649"/>
    <w:rsid w:val="003F673B"/>
    <w:rsid w:val="003F6B71"/>
    <w:rsid w:val="003F6C77"/>
    <w:rsid w:val="003F7534"/>
    <w:rsid w:val="003F78B7"/>
    <w:rsid w:val="003F7B76"/>
    <w:rsid w:val="003F7CB4"/>
    <w:rsid w:val="003F7F66"/>
    <w:rsid w:val="004003CE"/>
    <w:rsid w:val="00400435"/>
    <w:rsid w:val="00400547"/>
    <w:rsid w:val="004005EA"/>
    <w:rsid w:val="0040074F"/>
    <w:rsid w:val="00400C01"/>
    <w:rsid w:val="00400E6B"/>
    <w:rsid w:val="004015BB"/>
    <w:rsid w:val="0040190E"/>
    <w:rsid w:val="0040191B"/>
    <w:rsid w:val="00401D36"/>
    <w:rsid w:val="004020E7"/>
    <w:rsid w:val="00402166"/>
    <w:rsid w:val="00402226"/>
    <w:rsid w:val="0040222D"/>
    <w:rsid w:val="004023E6"/>
    <w:rsid w:val="00402673"/>
    <w:rsid w:val="004028C8"/>
    <w:rsid w:val="00402935"/>
    <w:rsid w:val="00402A6E"/>
    <w:rsid w:val="00402EE7"/>
    <w:rsid w:val="00403C36"/>
    <w:rsid w:val="00403C80"/>
    <w:rsid w:val="00403DD9"/>
    <w:rsid w:val="00403DFD"/>
    <w:rsid w:val="00404186"/>
    <w:rsid w:val="004048C8"/>
    <w:rsid w:val="0040497A"/>
    <w:rsid w:val="00404FAD"/>
    <w:rsid w:val="004050F5"/>
    <w:rsid w:val="0040515F"/>
    <w:rsid w:val="00405221"/>
    <w:rsid w:val="0040566C"/>
    <w:rsid w:val="004056EC"/>
    <w:rsid w:val="004057F6"/>
    <w:rsid w:val="0040595E"/>
    <w:rsid w:val="00405A86"/>
    <w:rsid w:val="00405E06"/>
    <w:rsid w:val="00405E5A"/>
    <w:rsid w:val="0040614B"/>
    <w:rsid w:val="0040621C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A8"/>
    <w:rsid w:val="0041064E"/>
    <w:rsid w:val="00410799"/>
    <w:rsid w:val="00410B4C"/>
    <w:rsid w:val="00410E7E"/>
    <w:rsid w:val="004110A7"/>
    <w:rsid w:val="004110DF"/>
    <w:rsid w:val="004110E9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0F1"/>
    <w:rsid w:val="004132C1"/>
    <w:rsid w:val="00413468"/>
    <w:rsid w:val="00413A8B"/>
    <w:rsid w:val="00413CEC"/>
    <w:rsid w:val="004141D1"/>
    <w:rsid w:val="004141F4"/>
    <w:rsid w:val="0041420D"/>
    <w:rsid w:val="0041434F"/>
    <w:rsid w:val="00414506"/>
    <w:rsid w:val="00414690"/>
    <w:rsid w:val="004148FB"/>
    <w:rsid w:val="00414AD1"/>
    <w:rsid w:val="00414B12"/>
    <w:rsid w:val="00414CA7"/>
    <w:rsid w:val="00414FF3"/>
    <w:rsid w:val="004151FB"/>
    <w:rsid w:val="0041521C"/>
    <w:rsid w:val="00415498"/>
    <w:rsid w:val="004155C0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0FE"/>
    <w:rsid w:val="00417456"/>
    <w:rsid w:val="00417730"/>
    <w:rsid w:val="004177C0"/>
    <w:rsid w:val="00417828"/>
    <w:rsid w:val="00417A74"/>
    <w:rsid w:val="00417BA4"/>
    <w:rsid w:val="00417BEA"/>
    <w:rsid w:val="00417FB6"/>
    <w:rsid w:val="00417FB9"/>
    <w:rsid w:val="0042036F"/>
    <w:rsid w:val="00420729"/>
    <w:rsid w:val="00420E03"/>
    <w:rsid w:val="004210E0"/>
    <w:rsid w:val="00421170"/>
    <w:rsid w:val="0042151F"/>
    <w:rsid w:val="00421810"/>
    <w:rsid w:val="004218A6"/>
    <w:rsid w:val="00421AB1"/>
    <w:rsid w:val="00421B39"/>
    <w:rsid w:val="00421D48"/>
    <w:rsid w:val="00421DFD"/>
    <w:rsid w:val="00421E76"/>
    <w:rsid w:val="00421F93"/>
    <w:rsid w:val="004221A5"/>
    <w:rsid w:val="00422945"/>
    <w:rsid w:val="00422A5C"/>
    <w:rsid w:val="00422CD0"/>
    <w:rsid w:val="0042330F"/>
    <w:rsid w:val="004234BF"/>
    <w:rsid w:val="004235C8"/>
    <w:rsid w:val="0042361D"/>
    <w:rsid w:val="0042373B"/>
    <w:rsid w:val="0042377D"/>
    <w:rsid w:val="004239CF"/>
    <w:rsid w:val="00423E86"/>
    <w:rsid w:val="00424281"/>
    <w:rsid w:val="00424792"/>
    <w:rsid w:val="00424CF8"/>
    <w:rsid w:val="00424EB8"/>
    <w:rsid w:val="00424F5D"/>
    <w:rsid w:val="00425163"/>
    <w:rsid w:val="0042518B"/>
    <w:rsid w:val="004251F1"/>
    <w:rsid w:val="00425267"/>
    <w:rsid w:val="00425334"/>
    <w:rsid w:val="00425651"/>
    <w:rsid w:val="00425910"/>
    <w:rsid w:val="004259DC"/>
    <w:rsid w:val="00425A5E"/>
    <w:rsid w:val="00425D8B"/>
    <w:rsid w:val="00425F76"/>
    <w:rsid w:val="00426060"/>
    <w:rsid w:val="004263B7"/>
    <w:rsid w:val="00426836"/>
    <w:rsid w:val="00426B7D"/>
    <w:rsid w:val="00426FC0"/>
    <w:rsid w:val="00426FD5"/>
    <w:rsid w:val="00427490"/>
    <w:rsid w:val="004274D7"/>
    <w:rsid w:val="004275F5"/>
    <w:rsid w:val="00427780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FD2"/>
    <w:rsid w:val="0043103B"/>
    <w:rsid w:val="00431054"/>
    <w:rsid w:val="0043105C"/>
    <w:rsid w:val="004313F6"/>
    <w:rsid w:val="00431501"/>
    <w:rsid w:val="00431554"/>
    <w:rsid w:val="00431782"/>
    <w:rsid w:val="004318B7"/>
    <w:rsid w:val="004319B5"/>
    <w:rsid w:val="00431C0A"/>
    <w:rsid w:val="00431C39"/>
    <w:rsid w:val="00431CD6"/>
    <w:rsid w:val="00431E3A"/>
    <w:rsid w:val="00431E84"/>
    <w:rsid w:val="00431EDE"/>
    <w:rsid w:val="00432762"/>
    <w:rsid w:val="00432D34"/>
    <w:rsid w:val="0043302E"/>
    <w:rsid w:val="0043313E"/>
    <w:rsid w:val="004331FC"/>
    <w:rsid w:val="0043341C"/>
    <w:rsid w:val="004336D0"/>
    <w:rsid w:val="00433B15"/>
    <w:rsid w:val="00433C86"/>
    <w:rsid w:val="00433F93"/>
    <w:rsid w:val="00434236"/>
    <w:rsid w:val="00434550"/>
    <w:rsid w:val="004346C0"/>
    <w:rsid w:val="00434A03"/>
    <w:rsid w:val="00434B80"/>
    <w:rsid w:val="00434D3E"/>
    <w:rsid w:val="00434F04"/>
    <w:rsid w:val="00434F64"/>
    <w:rsid w:val="00435316"/>
    <w:rsid w:val="00435436"/>
    <w:rsid w:val="004355CB"/>
    <w:rsid w:val="00435810"/>
    <w:rsid w:val="00435BFC"/>
    <w:rsid w:val="00436025"/>
    <w:rsid w:val="004363C5"/>
    <w:rsid w:val="0043645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37CDF"/>
    <w:rsid w:val="0044001E"/>
    <w:rsid w:val="004407E3"/>
    <w:rsid w:val="00440950"/>
    <w:rsid w:val="00440994"/>
    <w:rsid w:val="00440A24"/>
    <w:rsid w:val="00440CBF"/>
    <w:rsid w:val="00440D50"/>
    <w:rsid w:val="00440DA5"/>
    <w:rsid w:val="00440F5B"/>
    <w:rsid w:val="00440F91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55D"/>
    <w:rsid w:val="0044268E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E9"/>
    <w:rsid w:val="004450E7"/>
    <w:rsid w:val="004457E0"/>
    <w:rsid w:val="0044588C"/>
    <w:rsid w:val="004458CB"/>
    <w:rsid w:val="00445AF4"/>
    <w:rsid w:val="00445E50"/>
    <w:rsid w:val="004469ED"/>
    <w:rsid w:val="00446CB1"/>
    <w:rsid w:val="004471E4"/>
    <w:rsid w:val="00447A32"/>
    <w:rsid w:val="00447E83"/>
    <w:rsid w:val="00447F89"/>
    <w:rsid w:val="00450613"/>
    <w:rsid w:val="00450CAE"/>
    <w:rsid w:val="00450EE7"/>
    <w:rsid w:val="00451068"/>
    <w:rsid w:val="004512D4"/>
    <w:rsid w:val="004512FC"/>
    <w:rsid w:val="004513A9"/>
    <w:rsid w:val="004513BF"/>
    <w:rsid w:val="00451498"/>
    <w:rsid w:val="00451536"/>
    <w:rsid w:val="00451C09"/>
    <w:rsid w:val="00451D33"/>
    <w:rsid w:val="00451E38"/>
    <w:rsid w:val="00451E92"/>
    <w:rsid w:val="00452374"/>
    <w:rsid w:val="004523D8"/>
    <w:rsid w:val="0045286C"/>
    <w:rsid w:val="004528F7"/>
    <w:rsid w:val="0045291C"/>
    <w:rsid w:val="00452C45"/>
    <w:rsid w:val="00452C60"/>
    <w:rsid w:val="00452CEB"/>
    <w:rsid w:val="0045317A"/>
    <w:rsid w:val="0045324A"/>
    <w:rsid w:val="0045329B"/>
    <w:rsid w:val="004533F9"/>
    <w:rsid w:val="00453991"/>
    <w:rsid w:val="00453D33"/>
    <w:rsid w:val="00453EEF"/>
    <w:rsid w:val="00453F67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15E"/>
    <w:rsid w:val="004563AF"/>
    <w:rsid w:val="004567CD"/>
    <w:rsid w:val="00456D86"/>
    <w:rsid w:val="00456EA6"/>
    <w:rsid w:val="00456ED5"/>
    <w:rsid w:val="00456F8B"/>
    <w:rsid w:val="00457052"/>
    <w:rsid w:val="00457345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0D39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3D"/>
    <w:rsid w:val="004635EC"/>
    <w:rsid w:val="004637DB"/>
    <w:rsid w:val="004639C8"/>
    <w:rsid w:val="00463B9F"/>
    <w:rsid w:val="00463CB0"/>
    <w:rsid w:val="00463D13"/>
    <w:rsid w:val="00463E72"/>
    <w:rsid w:val="004641FB"/>
    <w:rsid w:val="004645B9"/>
    <w:rsid w:val="00464755"/>
    <w:rsid w:val="00464A64"/>
    <w:rsid w:val="004652C8"/>
    <w:rsid w:val="00465DB1"/>
    <w:rsid w:val="00465DBB"/>
    <w:rsid w:val="00465E97"/>
    <w:rsid w:val="004668EF"/>
    <w:rsid w:val="00466AD7"/>
    <w:rsid w:val="004670EB"/>
    <w:rsid w:val="004672D6"/>
    <w:rsid w:val="004674E4"/>
    <w:rsid w:val="004674FC"/>
    <w:rsid w:val="00467CBB"/>
    <w:rsid w:val="00467E72"/>
    <w:rsid w:val="00470120"/>
    <w:rsid w:val="00470280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B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1C2"/>
    <w:rsid w:val="0047339F"/>
    <w:rsid w:val="004733B0"/>
    <w:rsid w:val="00473734"/>
    <w:rsid w:val="00473EFF"/>
    <w:rsid w:val="00474127"/>
    <w:rsid w:val="004741DB"/>
    <w:rsid w:val="0047444B"/>
    <w:rsid w:val="004745CA"/>
    <w:rsid w:val="00474883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943"/>
    <w:rsid w:val="00476A63"/>
    <w:rsid w:val="00476BB7"/>
    <w:rsid w:val="00476C38"/>
    <w:rsid w:val="00476F43"/>
    <w:rsid w:val="004771FC"/>
    <w:rsid w:val="00477579"/>
    <w:rsid w:val="004777DB"/>
    <w:rsid w:val="00477CCD"/>
    <w:rsid w:val="00477E5A"/>
    <w:rsid w:val="0048016A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88F"/>
    <w:rsid w:val="004819E1"/>
    <w:rsid w:val="00481C75"/>
    <w:rsid w:val="00481E02"/>
    <w:rsid w:val="00481E24"/>
    <w:rsid w:val="00482274"/>
    <w:rsid w:val="0048237C"/>
    <w:rsid w:val="004823B1"/>
    <w:rsid w:val="004826E8"/>
    <w:rsid w:val="0048282B"/>
    <w:rsid w:val="00482861"/>
    <w:rsid w:val="00482B97"/>
    <w:rsid w:val="00482C86"/>
    <w:rsid w:val="00482DB4"/>
    <w:rsid w:val="00482EA5"/>
    <w:rsid w:val="00482EF0"/>
    <w:rsid w:val="004831A8"/>
    <w:rsid w:val="00483711"/>
    <w:rsid w:val="004838F1"/>
    <w:rsid w:val="00483B18"/>
    <w:rsid w:val="00483F69"/>
    <w:rsid w:val="00484031"/>
    <w:rsid w:val="0048407C"/>
    <w:rsid w:val="00484732"/>
    <w:rsid w:val="00484754"/>
    <w:rsid w:val="0048479F"/>
    <w:rsid w:val="00484D3E"/>
    <w:rsid w:val="00484D56"/>
    <w:rsid w:val="00484EEA"/>
    <w:rsid w:val="00484EF3"/>
    <w:rsid w:val="004852D6"/>
    <w:rsid w:val="004854F0"/>
    <w:rsid w:val="0048556F"/>
    <w:rsid w:val="004855C4"/>
    <w:rsid w:val="0048589B"/>
    <w:rsid w:val="00485A8C"/>
    <w:rsid w:val="00485C9D"/>
    <w:rsid w:val="00485E48"/>
    <w:rsid w:val="0048653E"/>
    <w:rsid w:val="0048664B"/>
    <w:rsid w:val="004869E6"/>
    <w:rsid w:val="00486C4B"/>
    <w:rsid w:val="00486C61"/>
    <w:rsid w:val="00486C8F"/>
    <w:rsid w:val="004872C7"/>
    <w:rsid w:val="004876BC"/>
    <w:rsid w:val="0048770E"/>
    <w:rsid w:val="00487B08"/>
    <w:rsid w:val="00487E65"/>
    <w:rsid w:val="0049023A"/>
    <w:rsid w:val="0049062A"/>
    <w:rsid w:val="004907D9"/>
    <w:rsid w:val="004908B5"/>
    <w:rsid w:val="00490B0B"/>
    <w:rsid w:val="00490B31"/>
    <w:rsid w:val="00490D9F"/>
    <w:rsid w:val="00491034"/>
    <w:rsid w:val="004911B5"/>
    <w:rsid w:val="00491A7A"/>
    <w:rsid w:val="00491D31"/>
    <w:rsid w:val="00491D71"/>
    <w:rsid w:val="00491F73"/>
    <w:rsid w:val="00492215"/>
    <w:rsid w:val="00492344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CAF"/>
    <w:rsid w:val="00493F63"/>
    <w:rsid w:val="004941B8"/>
    <w:rsid w:val="004946BA"/>
    <w:rsid w:val="00494995"/>
    <w:rsid w:val="004949DC"/>
    <w:rsid w:val="00494AE8"/>
    <w:rsid w:val="00494FD2"/>
    <w:rsid w:val="00495388"/>
    <w:rsid w:val="004953E2"/>
    <w:rsid w:val="0049542C"/>
    <w:rsid w:val="0049543D"/>
    <w:rsid w:val="004956F7"/>
    <w:rsid w:val="00495870"/>
    <w:rsid w:val="004958D5"/>
    <w:rsid w:val="00495CEF"/>
    <w:rsid w:val="00495E5D"/>
    <w:rsid w:val="004961D9"/>
    <w:rsid w:val="00496419"/>
    <w:rsid w:val="00496547"/>
    <w:rsid w:val="00496603"/>
    <w:rsid w:val="00496809"/>
    <w:rsid w:val="00496B25"/>
    <w:rsid w:val="00496BC0"/>
    <w:rsid w:val="004970E9"/>
    <w:rsid w:val="00497830"/>
    <w:rsid w:val="00497A66"/>
    <w:rsid w:val="00497C1A"/>
    <w:rsid w:val="00497D3E"/>
    <w:rsid w:val="004A054F"/>
    <w:rsid w:val="004A0554"/>
    <w:rsid w:val="004A058D"/>
    <w:rsid w:val="004A08F9"/>
    <w:rsid w:val="004A0B73"/>
    <w:rsid w:val="004A109F"/>
    <w:rsid w:val="004A136E"/>
    <w:rsid w:val="004A15DE"/>
    <w:rsid w:val="004A1DCC"/>
    <w:rsid w:val="004A1EB5"/>
    <w:rsid w:val="004A211A"/>
    <w:rsid w:val="004A23BA"/>
    <w:rsid w:val="004A28A1"/>
    <w:rsid w:val="004A28B7"/>
    <w:rsid w:val="004A2ACC"/>
    <w:rsid w:val="004A2CEB"/>
    <w:rsid w:val="004A2E33"/>
    <w:rsid w:val="004A2EA2"/>
    <w:rsid w:val="004A2FD6"/>
    <w:rsid w:val="004A316A"/>
    <w:rsid w:val="004A35E5"/>
    <w:rsid w:val="004A3653"/>
    <w:rsid w:val="004A379C"/>
    <w:rsid w:val="004A3908"/>
    <w:rsid w:val="004A3935"/>
    <w:rsid w:val="004A3988"/>
    <w:rsid w:val="004A3CB2"/>
    <w:rsid w:val="004A3EBC"/>
    <w:rsid w:val="004A4348"/>
    <w:rsid w:val="004A439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8F2"/>
    <w:rsid w:val="004A59C0"/>
    <w:rsid w:val="004A5A66"/>
    <w:rsid w:val="004A5F47"/>
    <w:rsid w:val="004A6105"/>
    <w:rsid w:val="004A634E"/>
    <w:rsid w:val="004A6B5F"/>
    <w:rsid w:val="004A6EFF"/>
    <w:rsid w:val="004A7469"/>
    <w:rsid w:val="004A76AA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096"/>
    <w:rsid w:val="004B3202"/>
    <w:rsid w:val="004B3356"/>
    <w:rsid w:val="004B33FB"/>
    <w:rsid w:val="004B3535"/>
    <w:rsid w:val="004B3AC6"/>
    <w:rsid w:val="004B3FFF"/>
    <w:rsid w:val="004B40C5"/>
    <w:rsid w:val="004B4145"/>
    <w:rsid w:val="004B421A"/>
    <w:rsid w:val="004B45E1"/>
    <w:rsid w:val="004B464D"/>
    <w:rsid w:val="004B47FF"/>
    <w:rsid w:val="004B4DAD"/>
    <w:rsid w:val="004B4EC0"/>
    <w:rsid w:val="004B526A"/>
    <w:rsid w:val="004B5452"/>
    <w:rsid w:val="004B5564"/>
    <w:rsid w:val="004B57DC"/>
    <w:rsid w:val="004B5BA4"/>
    <w:rsid w:val="004B600B"/>
    <w:rsid w:val="004B66D6"/>
    <w:rsid w:val="004B6ADA"/>
    <w:rsid w:val="004B772A"/>
    <w:rsid w:val="004B781D"/>
    <w:rsid w:val="004B7A87"/>
    <w:rsid w:val="004B7D65"/>
    <w:rsid w:val="004C0047"/>
    <w:rsid w:val="004C0850"/>
    <w:rsid w:val="004C08C2"/>
    <w:rsid w:val="004C0E5B"/>
    <w:rsid w:val="004C0EEB"/>
    <w:rsid w:val="004C134D"/>
    <w:rsid w:val="004C1D93"/>
    <w:rsid w:val="004C1E8E"/>
    <w:rsid w:val="004C2156"/>
    <w:rsid w:val="004C25C6"/>
    <w:rsid w:val="004C26EB"/>
    <w:rsid w:val="004C2964"/>
    <w:rsid w:val="004C2A06"/>
    <w:rsid w:val="004C2E87"/>
    <w:rsid w:val="004C3175"/>
    <w:rsid w:val="004C3191"/>
    <w:rsid w:val="004C3372"/>
    <w:rsid w:val="004C3DAF"/>
    <w:rsid w:val="004C415E"/>
    <w:rsid w:val="004C41CE"/>
    <w:rsid w:val="004C41F0"/>
    <w:rsid w:val="004C4280"/>
    <w:rsid w:val="004C4BAD"/>
    <w:rsid w:val="004C4C01"/>
    <w:rsid w:val="004C4F74"/>
    <w:rsid w:val="004C4F75"/>
    <w:rsid w:val="004C51A9"/>
    <w:rsid w:val="004C520D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16E"/>
    <w:rsid w:val="004D0566"/>
    <w:rsid w:val="004D0ABA"/>
    <w:rsid w:val="004D0C03"/>
    <w:rsid w:val="004D0F68"/>
    <w:rsid w:val="004D1031"/>
    <w:rsid w:val="004D108A"/>
    <w:rsid w:val="004D1428"/>
    <w:rsid w:val="004D15A2"/>
    <w:rsid w:val="004D162D"/>
    <w:rsid w:val="004D1642"/>
    <w:rsid w:val="004D17ED"/>
    <w:rsid w:val="004D1CEF"/>
    <w:rsid w:val="004D1DEB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10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59B"/>
    <w:rsid w:val="004D7617"/>
    <w:rsid w:val="004D76D6"/>
    <w:rsid w:val="004D7A19"/>
    <w:rsid w:val="004D7F87"/>
    <w:rsid w:val="004D7FB1"/>
    <w:rsid w:val="004E0271"/>
    <w:rsid w:val="004E1150"/>
    <w:rsid w:val="004E133E"/>
    <w:rsid w:val="004E1946"/>
    <w:rsid w:val="004E19E3"/>
    <w:rsid w:val="004E1B28"/>
    <w:rsid w:val="004E1C9E"/>
    <w:rsid w:val="004E230D"/>
    <w:rsid w:val="004E24C1"/>
    <w:rsid w:val="004E2567"/>
    <w:rsid w:val="004E2749"/>
    <w:rsid w:val="004E27B8"/>
    <w:rsid w:val="004E2854"/>
    <w:rsid w:val="004E2A15"/>
    <w:rsid w:val="004E2DD3"/>
    <w:rsid w:val="004E2ECF"/>
    <w:rsid w:val="004E34BE"/>
    <w:rsid w:val="004E35E5"/>
    <w:rsid w:val="004E3A1F"/>
    <w:rsid w:val="004E3BA7"/>
    <w:rsid w:val="004E4147"/>
    <w:rsid w:val="004E429C"/>
    <w:rsid w:val="004E42A3"/>
    <w:rsid w:val="004E4531"/>
    <w:rsid w:val="004E468F"/>
    <w:rsid w:val="004E47C5"/>
    <w:rsid w:val="004E47DC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CAD"/>
    <w:rsid w:val="004E5D9D"/>
    <w:rsid w:val="004E5E31"/>
    <w:rsid w:val="004E6107"/>
    <w:rsid w:val="004E651C"/>
    <w:rsid w:val="004E66AC"/>
    <w:rsid w:val="004E6866"/>
    <w:rsid w:val="004E6948"/>
    <w:rsid w:val="004E6CC3"/>
    <w:rsid w:val="004E6E42"/>
    <w:rsid w:val="004E73DE"/>
    <w:rsid w:val="004E762C"/>
    <w:rsid w:val="004E77C8"/>
    <w:rsid w:val="004E77FF"/>
    <w:rsid w:val="004E7B57"/>
    <w:rsid w:val="004F00C4"/>
    <w:rsid w:val="004F038F"/>
    <w:rsid w:val="004F05B1"/>
    <w:rsid w:val="004F07F9"/>
    <w:rsid w:val="004F09CC"/>
    <w:rsid w:val="004F0ACB"/>
    <w:rsid w:val="004F12DF"/>
    <w:rsid w:val="004F12F8"/>
    <w:rsid w:val="004F13E5"/>
    <w:rsid w:val="004F16AB"/>
    <w:rsid w:val="004F1930"/>
    <w:rsid w:val="004F1ABE"/>
    <w:rsid w:val="004F1DF1"/>
    <w:rsid w:val="004F1E1D"/>
    <w:rsid w:val="004F20E2"/>
    <w:rsid w:val="004F24DD"/>
    <w:rsid w:val="004F27C2"/>
    <w:rsid w:val="004F287E"/>
    <w:rsid w:val="004F2D02"/>
    <w:rsid w:val="004F2DAB"/>
    <w:rsid w:val="004F2F6E"/>
    <w:rsid w:val="004F3262"/>
    <w:rsid w:val="004F388E"/>
    <w:rsid w:val="004F3A95"/>
    <w:rsid w:val="004F3BB1"/>
    <w:rsid w:val="004F40A5"/>
    <w:rsid w:val="004F42C5"/>
    <w:rsid w:val="004F4531"/>
    <w:rsid w:val="004F4D4A"/>
    <w:rsid w:val="004F4D76"/>
    <w:rsid w:val="004F4F1F"/>
    <w:rsid w:val="004F4F4A"/>
    <w:rsid w:val="004F4F75"/>
    <w:rsid w:val="004F51A1"/>
    <w:rsid w:val="004F5327"/>
    <w:rsid w:val="004F5332"/>
    <w:rsid w:val="004F53CA"/>
    <w:rsid w:val="004F548B"/>
    <w:rsid w:val="004F5516"/>
    <w:rsid w:val="004F558C"/>
    <w:rsid w:val="004F558E"/>
    <w:rsid w:val="004F5747"/>
    <w:rsid w:val="004F5A97"/>
    <w:rsid w:val="004F5B07"/>
    <w:rsid w:val="004F5B2C"/>
    <w:rsid w:val="004F5D32"/>
    <w:rsid w:val="004F5E24"/>
    <w:rsid w:val="004F6169"/>
    <w:rsid w:val="004F6384"/>
    <w:rsid w:val="004F64BC"/>
    <w:rsid w:val="004F65EE"/>
    <w:rsid w:val="004F670E"/>
    <w:rsid w:val="004F6B09"/>
    <w:rsid w:val="004F6C42"/>
    <w:rsid w:val="004F6E3C"/>
    <w:rsid w:val="004F6ECC"/>
    <w:rsid w:val="004F6ED0"/>
    <w:rsid w:val="004F74E7"/>
    <w:rsid w:val="004F75E7"/>
    <w:rsid w:val="004F7990"/>
    <w:rsid w:val="005001FC"/>
    <w:rsid w:val="005003A6"/>
    <w:rsid w:val="005006EE"/>
    <w:rsid w:val="00500D8F"/>
    <w:rsid w:val="00501090"/>
    <w:rsid w:val="005013CA"/>
    <w:rsid w:val="005014CB"/>
    <w:rsid w:val="0050174F"/>
    <w:rsid w:val="0050178E"/>
    <w:rsid w:val="005017A6"/>
    <w:rsid w:val="00501ACF"/>
    <w:rsid w:val="00501D93"/>
    <w:rsid w:val="00501FC7"/>
    <w:rsid w:val="00502405"/>
    <w:rsid w:val="00502440"/>
    <w:rsid w:val="00502514"/>
    <w:rsid w:val="00502B86"/>
    <w:rsid w:val="00502D1B"/>
    <w:rsid w:val="005037D0"/>
    <w:rsid w:val="00503885"/>
    <w:rsid w:val="005039E5"/>
    <w:rsid w:val="00503DA9"/>
    <w:rsid w:val="00504049"/>
    <w:rsid w:val="0050409E"/>
    <w:rsid w:val="00504636"/>
    <w:rsid w:val="00504915"/>
    <w:rsid w:val="00504DB4"/>
    <w:rsid w:val="00504F77"/>
    <w:rsid w:val="005051CC"/>
    <w:rsid w:val="005052DB"/>
    <w:rsid w:val="0050534D"/>
    <w:rsid w:val="00505F29"/>
    <w:rsid w:val="00506293"/>
    <w:rsid w:val="005065A6"/>
    <w:rsid w:val="005068B8"/>
    <w:rsid w:val="00506B67"/>
    <w:rsid w:val="00506E9B"/>
    <w:rsid w:val="00507453"/>
    <w:rsid w:val="00507A8B"/>
    <w:rsid w:val="00507DE9"/>
    <w:rsid w:val="00507ECB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201C8"/>
    <w:rsid w:val="00520328"/>
    <w:rsid w:val="0052044E"/>
    <w:rsid w:val="00520682"/>
    <w:rsid w:val="005207AA"/>
    <w:rsid w:val="00521AC6"/>
    <w:rsid w:val="00521BB1"/>
    <w:rsid w:val="00521E11"/>
    <w:rsid w:val="00522072"/>
    <w:rsid w:val="0052211D"/>
    <w:rsid w:val="0052234E"/>
    <w:rsid w:val="0052240B"/>
    <w:rsid w:val="005224E7"/>
    <w:rsid w:val="005225E0"/>
    <w:rsid w:val="005228F0"/>
    <w:rsid w:val="00522C97"/>
    <w:rsid w:val="00522D9A"/>
    <w:rsid w:val="00522EBB"/>
    <w:rsid w:val="00522F1D"/>
    <w:rsid w:val="005236F3"/>
    <w:rsid w:val="0052370C"/>
    <w:rsid w:val="00523817"/>
    <w:rsid w:val="00523945"/>
    <w:rsid w:val="0052397F"/>
    <w:rsid w:val="00523C95"/>
    <w:rsid w:val="00523E51"/>
    <w:rsid w:val="00524849"/>
    <w:rsid w:val="00524CAB"/>
    <w:rsid w:val="00524D20"/>
    <w:rsid w:val="00525094"/>
    <w:rsid w:val="005250B4"/>
    <w:rsid w:val="005258B5"/>
    <w:rsid w:val="00525905"/>
    <w:rsid w:val="00525AE9"/>
    <w:rsid w:val="00525BF3"/>
    <w:rsid w:val="00525C8E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A36"/>
    <w:rsid w:val="00527D52"/>
    <w:rsid w:val="00530829"/>
    <w:rsid w:val="00530AEA"/>
    <w:rsid w:val="00530B9F"/>
    <w:rsid w:val="00530BC5"/>
    <w:rsid w:val="00530C60"/>
    <w:rsid w:val="00531384"/>
    <w:rsid w:val="005313A0"/>
    <w:rsid w:val="00531870"/>
    <w:rsid w:val="00531A0D"/>
    <w:rsid w:val="00531C61"/>
    <w:rsid w:val="00531D27"/>
    <w:rsid w:val="00531E3C"/>
    <w:rsid w:val="00531F13"/>
    <w:rsid w:val="005321B4"/>
    <w:rsid w:val="005325FC"/>
    <w:rsid w:val="00532C74"/>
    <w:rsid w:val="005334DA"/>
    <w:rsid w:val="00533FF5"/>
    <w:rsid w:val="0053418D"/>
    <w:rsid w:val="0053436C"/>
    <w:rsid w:val="0053461A"/>
    <w:rsid w:val="00534A3F"/>
    <w:rsid w:val="00534DBD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67"/>
    <w:rsid w:val="005371A3"/>
    <w:rsid w:val="0053754E"/>
    <w:rsid w:val="00537845"/>
    <w:rsid w:val="00537981"/>
    <w:rsid w:val="00537A82"/>
    <w:rsid w:val="00537D5E"/>
    <w:rsid w:val="00540347"/>
    <w:rsid w:val="00540CE9"/>
    <w:rsid w:val="00540D7B"/>
    <w:rsid w:val="00541631"/>
    <w:rsid w:val="00541BB9"/>
    <w:rsid w:val="0054247F"/>
    <w:rsid w:val="005425DC"/>
    <w:rsid w:val="00542794"/>
    <w:rsid w:val="005429B1"/>
    <w:rsid w:val="00542AB3"/>
    <w:rsid w:val="00542AB4"/>
    <w:rsid w:val="00542AC7"/>
    <w:rsid w:val="00542B73"/>
    <w:rsid w:val="00542F62"/>
    <w:rsid w:val="00543081"/>
    <w:rsid w:val="0054309D"/>
    <w:rsid w:val="005430D9"/>
    <w:rsid w:val="0054361A"/>
    <w:rsid w:val="00543C74"/>
    <w:rsid w:val="00543CCF"/>
    <w:rsid w:val="0054440A"/>
    <w:rsid w:val="005444A0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523"/>
    <w:rsid w:val="00547C25"/>
    <w:rsid w:val="00547EEF"/>
    <w:rsid w:val="005500CD"/>
    <w:rsid w:val="00550233"/>
    <w:rsid w:val="0055036F"/>
    <w:rsid w:val="00550571"/>
    <w:rsid w:val="00550816"/>
    <w:rsid w:val="00551307"/>
    <w:rsid w:val="0055146B"/>
    <w:rsid w:val="0055190D"/>
    <w:rsid w:val="00551C9F"/>
    <w:rsid w:val="00551EA3"/>
    <w:rsid w:val="0055214E"/>
    <w:rsid w:val="00552757"/>
    <w:rsid w:val="00552966"/>
    <w:rsid w:val="00552E64"/>
    <w:rsid w:val="00552F24"/>
    <w:rsid w:val="0055316B"/>
    <w:rsid w:val="005531D5"/>
    <w:rsid w:val="005533D9"/>
    <w:rsid w:val="005537A4"/>
    <w:rsid w:val="00553BBF"/>
    <w:rsid w:val="00553E17"/>
    <w:rsid w:val="00553F1C"/>
    <w:rsid w:val="0055408C"/>
    <w:rsid w:val="00554131"/>
    <w:rsid w:val="005543E6"/>
    <w:rsid w:val="00554590"/>
    <w:rsid w:val="005545A5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3F9"/>
    <w:rsid w:val="00556EAE"/>
    <w:rsid w:val="0055728A"/>
    <w:rsid w:val="0055753C"/>
    <w:rsid w:val="005576D7"/>
    <w:rsid w:val="00557732"/>
    <w:rsid w:val="00557847"/>
    <w:rsid w:val="00557A3C"/>
    <w:rsid w:val="00560078"/>
    <w:rsid w:val="0056014F"/>
    <w:rsid w:val="00560331"/>
    <w:rsid w:val="0056056E"/>
    <w:rsid w:val="00560977"/>
    <w:rsid w:val="00560ED2"/>
    <w:rsid w:val="005610AC"/>
    <w:rsid w:val="005614C7"/>
    <w:rsid w:val="005615E4"/>
    <w:rsid w:val="00561607"/>
    <w:rsid w:val="005619B0"/>
    <w:rsid w:val="00561AA6"/>
    <w:rsid w:val="00561BFE"/>
    <w:rsid w:val="00561C53"/>
    <w:rsid w:val="00561D4F"/>
    <w:rsid w:val="005620CC"/>
    <w:rsid w:val="00562482"/>
    <w:rsid w:val="00562EEC"/>
    <w:rsid w:val="005633A7"/>
    <w:rsid w:val="00563517"/>
    <w:rsid w:val="005636BE"/>
    <w:rsid w:val="00563A92"/>
    <w:rsid w:val="00563EA3"/>
    <w:rsid w:val="0056421F"/>
    <w:rsid w:val="00564489"/>
    <w:rsid w:val="005646CA"/>
    <w:rsid w:val="00564A04"/>
    <w:rsid w:val="00564B77"/>
    <w:rsid w:val="00565032"/>
    <w:rsid w:val="00565115"/>
    <w:rsid w:val="005654A8"/>
    <w:rsid w:val="00565555"/>
    <w:rsid w:val="005655F3"/>
    <w:rsid w:val="0056564B"/>
    <w:rsid w:val="005663FE"/>
    <w:rsid w:val="00566664"/>
    <w:rsid w:val="00566A44"/>
    <w:rsid w:val="00566C2B"/>
    <w:rsid w:val="00566EDA"/>
    <w:rsid w:val="00567010"/>
    <w:rsid w:val="005674B6"/>
    <w:rsid w:val="0056757D"/>
    <w:rsid w:val="00567612"/>
    <w:rsid w:val="00567D19"/>
    <w:rsid w:val="0057026D"/>
    <w:rsid w:val="00570407"/>
    <w:rsid w:val="0057059E"/>
    <w:rsid w:val="00570937"/>
    <w:rsid w:val="005711B0"/>
    <w:rsid w:val="00571334"/>
    <w:rsid w:val="00571705"/>
    <w:rsid w:val="00571795"/>
    <w:rsid w:val="00571F4A"/>
    <w:rsid w:val="00572143"/>
    <w:rsid w:val="005721B1"/>
    <w:rsid w:val="00572334"/>
    <w:rsid w:val="0057282D"/>
    <w:rsid w:val="0057285A"/>
    <w:rsid w:val="00572BA2"/>
    <w:rsid w:val="00572E27"/>
    <w:rsid w:val="00572F49"/>
    <w:rsid w:val="005731AF"/>
    <w:rsid w:val="005735B3"/>
    <w:rsid w:val="00573696"/>
    <w:rsid w:val="005740D3"/>
    <w:rsid w:val="005740F2"/>
    <w:rsid w:val="0057424A"/>
    <w:rsid w:val="00574431"/>
    <w:rsid w:val="005744ED"/>
    <w:rsid w:val="005747C9"/>
    <w:rsid w:val="00575034"/>
    <w:rsid w:val="0057539D"/>
    <w:rsid w:val="005756CF"/>
    <w:rsid w:val="0057575B"/>
    <w:rsid w:val="005757A1"/>
    <w:rsid w:val="00575F3A"/>
    <w:rsid w:val="00575FAC"/>
    <w:rsid w:val="005768C8"/>
    <w:rsid w:val="00576937"/>
    <w:rsid w:val="005769A8"/>
    <w:rsid w:val="00576FCC"/>
    <w:rsid w:val="00577060"/>
    <w:rsid w:val="00577065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9E1"/>
    <w:rsid w:val="00580B8D"/>
    <w:rsid w:val="00580F74"/>
    <w:rsid w:val="005811D3"/>
    <w:rsid w:val="00581243"/>
    <w:rsid w:val="00581517"/>
    <w:rsid w:val="0058173A"/>
    <w:rsid w:val="0058177B"/>
    <w:rsid w:val="00581AD7"/>
    <w:rsid w:val="00581C84"/>
    <w:rsid w:val="00581FE8"/>
    <w:rsid w:val="00582641"/>
    <w:rsid w:val="00582671"/>
    <w:rsid w:val="00582804"/>
    <w:rsid w:val="00582F04"/>
    <w:rsid w:val="0058308D"/>
    <w:rsid w:val="005838A6"/>
    <w:rsid w:val="00583DAA"/>
    <w:rsid w:val="00583E56"/>
    <w:rsid w:val="00583F6C"/>
    <w:rsid w:val="00584057"/>
    <w:rsid w:val="00584525"/>
    <w:rsid w:val="005845FB"/>
    <w:rsid w:val="005847E3"/>
    <w:rsid w:val="00584AD2"/>
    <w:rsid w:val="00584C56"/>
    <w:rsid w:val="00584DB5"/>
    <w:rsid w:val="005852E2"/>
    <w:rsid w:val="00585642"/>
    <w:rsid w:val="00585757"/>
    <w:rsid w:val="00585D3E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54"/>
    <w:rsid w:val="005875D0"/>
    <w:rsid w:val="00587635"/>
    <w:rsid w:val="005878C4"/>
    <w:rsid w:val="00587D3E"/>
    <w:rsid w:val="00587FBA"/>
    <w:rsid w:val="0059033B"/>
    <w:rsid w:val="00590507"/>
    <w:rsid w:val="005907A6"/>
    <w:rsid w:val="00590BDB"/>
    <w:rsid w:val="00590C09"/>
    <w:rsid w:val="00590F89"/>
    <w:rsid w:val="005911C7"/>
    <w:rsid w:val="00591221"/>
    <w:rsid w:val="005912BC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51F4"/>
    <w:rsid w:val="00595461"/>
    <w:rsid w:val="00595CD7"/>
    <w:rsid w:val="00595DE1"/>
    <w:rsid w:val="00595E51"/>
    <w:rsid w:val="0059684F"/>
    <w:rsid w:val="00596C67"/>
    <w:rsid w:val="00596D26"/>
    <w:rsid w:val="005971F4"/>
    <w:rsid w:val="005979BC"/>
    <w:rsid w:val="005A03BA"/>
    <w:rsid w:val="005A046B"/>
    <w:rsid w:val="005A058D"/>
    <w:rsid w:val="005A0781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1F96"/>
    <w:rsid w:val="005A216C"/>
    <w:rsid w:val="005A218F"/>
    <w:rsid w:val="005A2484"/>
    <w:rsid w:val="005A24ED"/>
    <w:rsid w:val="005A2770"/>
    <w:rsid w:val="005A29CE"/>
    <w:rsid w:val="005A2F1D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455"/>
    <w:rsid w:val="005A4532"/>
    <w:rsid w:val="005A4A20"/>
    <w:rsid w:val="005A4B4A"/>
    <w:rsid w:val="005A4F1E"/>
    <w:rsid w:val="005A5420"/>
    <w:rsid w:val="005A546E"/>
    <w:rsid w:val="005A5691"/>
    <w:rsid w:val="005A5AC0"/>
    <w:rsid w:val="005A5BD8"/>
    <w:rsid w:val="005A5EFB"/>
    <w:rsid w:val="005A5F89"/>
    <w:rsid w:val="005A638B"/>
    <w:rsid w:val="005A6402"/>
    <w:rsid w:val="005A65E8"/>
    <w:rsid w:val="005A6609"/>
    <w:rsid w:val="005A6F6E"/>
    <w:rsid w:val="005A7326"/>
    <w:rsid w:val="005A73CD"/>
    <w:rsid w:val="005A74A7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5C1"/>
    <w:rsid w:val="005B39EB"/>
    <w:rsid w:val="005B3B34"/>
    <w:rsid w:val="005B3BBE"/>
    <w:rsid w:val="005B3D77"/>
    <w:rsid w:val="005B46A7"/>
    <w:rsid w:val="005B46DA"/>
    <w:rsid w:val="005B49E5"/>
    <w:rsid w:val="005B4BA6"/>
    <w:rsid w:val="005B4C31"/>
    <w:rsid w:val="005B4D00"/>
    <w:rsid w:val="005B4F0D"/>
    <w:rsid w:val="005B4F78"/>
    <w:rsid w:val="005B5119"/>
    <w:rsid w:val="005B55B4"/>
    <w:rsid w:val="005B5620"/>
    <w:rsid w:val="005B66C7"/>
    <w:rsid w:val="005B6926"/>
    <w:rsid w:val="005B69B4"/>
    <w:rsid w:val="005B6D0E"/>
    <w:rsid w:val="005B6D68"/>
    <w:rsid w:val="005B6FA5"/>
    <w:rsid w:val="005B76F2"/>
    <w:rsid w:val="005B77B2"/>
    <w:rsid w:val="005B7C1D"/>
    <w:rsid w:val="005C019F"/>
    <w:rsid w:val="005C01C6"/>
    <w:rsid w:val="005C0316"/>
    <w:rsid w:val="005C0968"/>
    <w:rsid w:val="005C0E86"/>
    <w:rsid w:val="005C1021"/>
    <w:rsid w:val="005C1167"/>
    <w:rsid w:val="005C14EE"/>
    <w:rsid w:val="005C1D6A"/>
    <w:rsid w:val="005C1DAC"/>
    <w:rsid w:val="005C1DEF"/>
    <w:rsid w:val="005C20D4"/>
    <w:rsid w:val="005C25E9"/>
    <w:rsid w:val="005C28A6"/>
    <w:rsid w:val="005C2B99"/>
    <w:rsid w:val="005C2C8C"/>
    <w:rsid w:val="005C2DF9"/>
    <w:rsid w:val="005C37B3"/>
    <w:rsid w:val="005C3BB6"/>
    <w:rsid w:val="005C3D52"/>
    <w:rsid w:val="005C3FB3"/>
    <w:rsid w:val="005C4297"/>
    <w:rsid w:val="005C49D6"/>
    <w:rsid w:val="005C49E4"/>
    <w:rsid w:val="005C4B10"/>
    <w:rsid w:val="005C4DFC"/>
    <w:rsid w:val="005C5011"/>
    <w:rsid w:val="005C5160"/>
    <w:rsid w:val="005C53B8"/>
    <w:rsid w:val="005C58D2"/>
    <w:rsid w:val="005C5B16"/>
    <w:rsid w:val="005C5FDA"/>
    <w:rsid w:val="005C6399"/>
    <w:rsid w:val="005C63E1"/>
    <w:rsid w:val="005C6598"/>
    <w:rsid w:val="005C678A"/>
    <w:rsid w:val="005C69AC"/>
    <w:rsid w:val="005C6DE0"/>
    <w:rsid w:val="005C6E82"/>
    <w:rsid w:val="005C711E"/>
    <w:rsid w:val="005C77FD"/>
    <w:rsid w:val="005C7AF4"/>
    <w:rsid w:val="005C7D7B"/>
    <w:rsid w:val="005D09B1"/>
    <w:rsid w:val="005D0DDC"/>
    <w:rsid w:val="005D0EBF"/>
    <w:rsid w:val="005D0F8E"/>
    <w:rsid w:val="005D0FDE"/>
    <w:rsid w:val="005D0FE0"/>
    <w:rsid w:val="005D15A7"/>
    <w:rsid w:val="005D1682"/>
    <w:rsid w:val="005D189C"/>
    <w:rsid w:val="005D1C4F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B68"/>
    <w:rsid w:val="005D4B82"/>
    <w:rsid w:val="005D4FB3"/>
    <w:rsid w:val="005D5831"/>
    <w:rsid w:val="005D5841"/>
    <w:rsid w:val="005D5855"/>
    <w:rsid w:val="005D59BD"/>
    <w:rsid w:val="005D5F55"/>
    <w:rsid w:val="005D5FCC"/>
    <w:rsid w:val="005D63DB"/>
    <w:rsid w:val="005D69E9"/>
    <w:rsid w:val="005D6ACB"/>
    <w:rsid w:val="005D6C9A"/>
    <w:rsid w:val="005D6E4B"/>
    <w:rsid w:val="005D7154"/>
    <w:rsid w:val="005D7727"/>
    <w:rsid w:val="005D7C57"/>
    <w:rsid w:val="005D7E9F"/>
    <w:rsid w:val="005E045C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CBB"/>
    <w:rsid w:val="005E2D03"/>
    <w:rsid w:val="005E2D9B"/>
    <w:rsid w:val="005E2EF3"/>
    <w:rsid w:val="005E32B0"/>
    <w:rsid w:val="005E3591"/>
    <w:rsid w:val="005E37CB"/>
    <w:rsid w:val="005E3D37"/>
    <w:rsid w:val="005E3DAC"/>
    <w:rsid w:val="005E3F62"/>
    <w:rsid w:val="005E4257"/>
    <w:rsid w:val="005E4898"/>
    <w:rsid w:val="005E49E2"/>
    <w:rsid w:val="005E4B54"/>
    <w:rsid w:val="005E4C0E"/>
    <w:rsid w:val="005E53EC"/>
    <w:rsid w:val="005E588D"/>
    <w:rsid w:val="005E5910"/>
    <w:rsid w:val="005E5A78"/>
    <w:rsid w:val="005E5AA2"/>
    <w:rsid w:val="005E5AD4"/>
    <w:rsid w:val="005E5B47"/>
    <w:rsid w:val="005E5B58"/>
    <w:rsid w:val="005E5C0D"/>
    <w:rsid w:val="005E5D3B"/>
    <w:rsid w:val="005E5E8B"/>
    <w:rsid w:val="005E5ED8"/>
    <w:rsid w:val="005E6104"/>
    <w:rsid w:val="005E63BF"/>
    <w:rsid w:val="005E6F10"/>
    <w:rsid w:val="005E731A"/>
    <w:rsid w:val="005E7EFB"/>
    <w:rsid w:val="005E7F2B"/>
    <w:rsid w:val="005F00EF"/>
    <w:rsid w:val="005F0659"/>
    <w:rsid w:val="005F07FA"/>
    <w:rsid w:val="005F0B83"/>
    <w:rsid w:val="005F0C44"/>
    <w:rsid w:val="005F0EA3"/>
    <w:rsid w:val="005F1475"/>
    <w:rsid w:val="005F17A6"/>
    <w:rsid w:val="005F2316"/>
    <w:rsid w:val="005F2D79"/>
    <w:rsid w:val="005F2E9A"/>
    <w:rsid w:val="005F2F6F"/>
    <w:rsid w:val="005F3119"/>
    <w:rsid w:val="005F3170"/>
    <w:rsid w:val="005F32ED"/>
    <w:rsid w:val="005F33AC"/>
    <w:rsid w:val="005F349F"/>
    <w:rsid w:val="005F41D0"/>
    <w:rsid w:val="005F45FB"/>
    <w:rsid w:val="005F4616"/>
    <w:rsid w:val="005F46B8"/>
    <w:rsid w:val="005F4850"/>
    <w:rsid w:val="005F4FA0"/>
    <w:rsid w:val="005F5728"/>
    <w:rsid w:val="005F5933"/>
    <w:rsid w:val="005F61A1"/>
    <w:rsid w:val="005F6A8F"/>
    <w:rsid w:val="005F6E4D"/>
    <w:rsid w:val="005F6F6B"/>
    <w:rsid w:val="005F7082"/>
    <w:rsid w:val="005F7411"/>
    <w:rsid w:val="005F7591"/>
    <w:rsid w:val="005F76EA"/>
    <w:rsid w:val="005F780A"/>
    <w:rsid w:val="005F7887"/>
    <w:rsid w:val="005F78A1"/>
    <w:rsid w:val="005F7D6F"/>
    <w:rsid w:val="00600574"/>
    <w:rsid w:val="00600911"/>
    <w:rsid w:val="00600DC4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3218"/>
    <w:rsid w:val="006036BF"/>
    <w:rsid w:val="00603751"/>
    <w:rsid w:val="00603883"/>
    <w:rsid w:val="00603DD0"/>
    <w:rsid w:val="0060406F"/>
    <w:rsid w:val="0060432D"/>
    <w:rsid w:val="0060479F"/>
    <w:rsid w:val="00604A30"/>
    <w:rsid w:val="00604B5C"/>
    <w:rsid w:val="00604B6E"/>
    <w:rsid w:val="00604D87"/>
    <w:rsid w:val="00605014"/>
    <w:rsid w:val="00605139"/>
    <w:rsid w:val="00605394"/>
    <w:rsid w:val="00605A17"/>
    <w:rsid w:val="00605CE4"/>
    <w:rsid w:val="00605CE8"/>
    <w:rsid w:val="00605DDF"/>
    <w:rsid w:val="00605F1E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B17"/>
    <w:rsid w:val="00610C84"/>
    <w:rsid w:val="00610CD4"/>
    <w:rsid w:val="00611071"/>
    <w:rsid w:val="0061108C"/>
    <w:rsid w:val="006116E5"/>
    <w:rsid w:val="00611D04"/>
    <w:rsid w:val="00611DB0"/>
    <w:rsid w:val="00611EA7"/>
    <w:rsid w:val="00612188"/>
    <w:rsid w:val="00612748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CDD"/>
    <w:rsid w:val="00613E12"/>
    <w:rsid w:val="006141EC"/>
    <w:rsid w:val="00614615"/>
    <w:rsid w:val="0061468F"/>
    <w:rsid w:val="006147BF"/>
    <w:rsid w:val="00615E91"/>
    <w:rsid w:val="0061629D"/>
    <w:rsid w:val="00616620"/>
    <w:rsid w:val="00616744"/>
    <w:rsid w:val="00616CF2"/>
    <w:rsid w:val="00616F5D"/>
    <w:rsid w:val="00616FB0"/>
    <w:rsid w:val="00616FDE"/>
    <w:rsid w:val="00617038"/>
    <w:rsid w:val="006171E6"/>
    <w:rsid w:val="00617214"/>
    <w:rsid w:val="00617297"/>
    <w:rsid w:val="00617346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17D56"/>
    <w:rsid w:val="006201BF"/>
    <w:rsid w:val="00620248"/>
    <w:rsid w:val="00620439"/>
    <w:rsid w:val="006204E2"/>
    <w:rsid w:val="00620597"/>
    <w:rsid w:val="0062082B"/>
    <w:rsid w:val="006208BE"/>
    <w:rsid w:val="00620E51"/>
    <w:rsid w:val="00620EA1"/>
    <w:rsid w:val="00621335"/>
    <w:rsid w:val="00621387"/>
    <w:rsid w:val="00621A15"/>
    <w:rsid w:val="00621CD8"/>
    <w:rsid w:val="00621FB0"/>
    <w:rsid w:val="00622180"/>
    <w:rsid w:val="006222CB"/>
    <w:rsid w:val="0062254B"/>
    <w:rsid w:val="0062276E"/>
    <w:rsid w:val="00622BFC"/>
    <w:rsid w:val="00622CC7"/>
    <w:rsid w:val="00622CD6"/>
    <w:rsid w:val="00622D86"/>
    <w:rsid w:val="00622DBC"/>
    <w:rsid w:val="00622F03"/>
    <w:rsid w:val="00623A9E"/>
    <w:rsid w:val="00623AE2"/>
    <w:rsid w:val="00623AF5"/>
    <w:rsid w:val="0062409A"/>
    <w:rsid w:val="006240D3"/>
    <w:rsid w:val="0062425F"/>
    <w:rsid w:val="00624753"/>
    <w:rsid w:val="006247E4"/>
    <w:rsid w:val="0062561C"/>
    <w:rsid w:val="00625B8D"/>
    <w:rsid w:val="00625D16"/>
    <w:rsid w:val="00625D4B"/>
    <w:rsid w:val="00625F57"/>
    <w:rsid w:val="00625F73"/>
    <w:rsid w:val="0062603B"/>
    <w:rsid w:val="00626394"/>
    <w:rsid w:val="00626721"/>
    <w:rsid w:val="00626730"/>
    <w:rsid w:val="00626C48"/>
    <w:rsid w:val="00626D54"/>
    <w:rsid w:val="00626FE4"/>
    <w:rsid w:val="006300D8"/>
    <w:rsid w:val="00630841"/>
    <w:rsid w:val="00630C54"/>
    <w:rsid w:val="00630CB8"/>
    <w:rsid w:val="00630F30"/>
    <w:rsid w:val="006310F3"/>
    <w:rsid w:val="00631220"/>
    <w:rsid w:val="006314FF"/>
    <w:rsid w:val="006315C1"/>
    <w:rsid w:val="00631710"/>
    <w:rsid w:val="006318C0"/>
    <w:rsid w:val="00631986"/>
    <w:rsid w:val="00631B93"/>
    <w:rsid w:val="00631F39"/>
    <w:rsid w:val="006329C2"/>
    <w:rsid w:val="00632B50"/>
    <w:rsid w:val="00632C93"/>
    <w:rsid w:val="00633391"/>
    <w:rsid w:val="006335D0"/>
    <w:rsid w:val="00633621"/>
    <w:rsid w:val="00633717"/>
    <w:rsid w:val="006338F6"/>
    <w:rsid w:val="00633E5D"/>
    <w:rsid w:val="00633FDA"/>
    <w:rsid w:val="006341BA"/>
    <w:rsid w:val="00634335"/>
    <w:rsid w:val="00634451"/>
    <w:rsid w:val="006344E2"/>
    <w:rsid w:val="006346F3"/>
    <w:rsid w:val="006349BF"/>
    <w:rsid w:val="00634AE5"/>
    <w:rsid w:val="0063526D"/>
    <w:rsid w:val="006353AA"/>
    <w:rsid w:val="00635788"/>
    <w:rsid w:val="00635EAE"/>
    <w:rsid w:val="00636414"/>
    <w:rsid w:val="00636488"/>
    <w:rsid w:val="006364ED"/>
    <w:rsid w:val="006366E8"/>
    <w:rsid w:val="006369B7"/>
    <w:rsid w:val="00636DAC"/>
    <w:rsid w:val="00636FEF"/>
    <w:rsid w:val="00637131"/>
    <w:rsid w:val="00637614"/>
    <w:rsid w:val="0063767C"/>
    <w:rsid w:val="00637D09"/>
    <w:rsid w:val="00637F26"/>
    <w:rsid w:val="006408B0"/>
    <w:rsid w:val="00640C0B"/>
    <w:rsid w:val="00640CD2"/>
    <w:rsid w:val="00640D74"/>
    <w:rsid w:val="00640DC1"/>
    <w:rsid w:val="00640EB2"/>
    <w:rsid w:val="00640F91"/>
    <w:rsid w:val="0064183F"/>
    <w:rsid w:val="006418E2"/>
    <w:rsid w:val="00641FBA"/>
    <w:rsid w:val="0064210A"/>
    <w:rsid w:val="00642122"/>
    <w:rsid w:val="00642205"/>
    <w:rsid w:val="00642416"/>
    <w:rsid w:val="00642A3B"/>
    <w:rsid w:val="00642B40"/>
    <w:rsid w:val="00642ECF"/>
    <w:rsid w:val="00643173"/>
    <w:rsid w:val="0064323A"/>
    <w:rsid w:val="006433CA"/>
    <w:rsid w:val="00643BA2"/>
    <w:rsid w:val="00643C94"/>
    <w:rsid w:val="00643EAB"/>
    <w:rsid w:val="00644281"/>
    <w:rsid w:val="00644487"/>
    <w:rsid w:val="0064498F"/>
    <w:rsid w:val="006449CB"/>
    <w:rsid w:val="00644BB3"/>
    <w:rsid w:val="006450D1"/>
    <w:rsid w:val="006450E5"/>
    <w:rsid w:val="006454EA"/>
    <w:rsid w:val="00645A14"/>
    <w:rsid w:val="00645BF4"/>
    <w:rsid w:val="00645F04"/>
    <w:rsid w:val="00645F21"/>
    <w:rsid w:val="006461E1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980"/>
    <w:rsid w:val="00647B07"/>
    <w:rsid w:val="00650200"/>
    <w:rsid w:val="0065034C"/>
    <w:rsid w:val="00650840"/>
    <w:rsid w:val="00650A05"/>
    <w:rsid w:val="0065103C"/>
    <w:rsid w:val="00651C85"/>
    <w:rsid w:val="00651CC2"/>
    <w:rsid w:val="006521EA"/>
    <w:rsid w:val="006522DA"/>
    <w:rsid w:val="00652421"/>
    <w:rsid w:val="006524CA"/>
    <w:rsid w:val="006528B3"/>
    <w:rsid w:val="00652BC9"/>
    <w:rsid w:val="00652E06"/>
    <w:rsid w:val="00653305"/>
    <w:rsid w:val="006533BF"/>
    <w:rsid w:val="00653412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5D9"/>
    <w:rsid w:val="00655648"/>
    <w:rsid w:val="006557AD"/>
    <w:rsid w:val="006558A9"/>
    <w:rsid w:val="00655B9E"/>
    <w:rsid w:val="00655D7D"/>
    <w:rsid w:val="00655E1E"/>
    <w:rsid w:val="00656929"/>
    <w:rsid w:val="00657704"/>
    <w:rsid w:val="006578B1"/>
    <w:rsid w:val="00657BCA"/>
    <w:rsid w:val="006605C0"/>
    <w:rsid w:val="006608F1"/>
    <w:rsid w:val="0066093A"/>
    <w:rsid w:val="00660AF3"/>
    <w:rsid w:val="00660B5D"/>
    <w:rsid w:val="00660B8B"/>
    <w:rsid w:val="006610DD"/>
    <w:rsid w:val="00661394"/>
    <w:rsid w:val="00661413"/>
    <w:rsid w:val="006615B9"/>
    <w:rsid w:val="006616C5"/>
    <w:rsid w:val="006618F2"/>
    <w:rsid w:val="00661A61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A21"/>
    <w:rsid w:val="00662A80"/>
    <w:rsid w:val="00662CEF"/>
    <w:rsid w:val="006631BC"/>
    <w:rsid w:val="006631D3"/>
    <w:rsid w:val="0066338C"/>
    <w:rsid w:val="006633ED"/>
    <w:rsid w:val="00663433"/>
    <w:rsid w:val="00663B23"/>
    <w:rsid w:val="00663C6F"/>
    <w:rsid w:val="00663FB8"/>
    <w:rsid w:val="006641C2"/>
    <w:rsid w:val="006642F4"/>
    <w:rsid w:val="006643F6"/>
    <w:rsid w:val="006647A0"/>
    <w:rsid w:val="0066481E"/>
    <w:rsid w:val="00664A4E"/>
    <w:rsid w:val="00664BC1"/>
    <w:rsid w:val="00664BEA"/>
    <w:rsid w:val="00664F87"/>
    <w:rsid w:val="00664FBB"/>
    <w:rsid w:val="00665016"/>
    <w:rsid w:val="0066525D"/>
    <w:rsid w:val="006656F9"/>
    <w:rsid w:val="0066581B"/>
    <w:rsid w:val="00665B4B"/>
    <w:rsid w:val="00665F7E"/>
    <w:rsid w:val="00666298"/>
    <w:rsid w:val="006662A7"/>
    <w:rsid w:val="00666694"/>
    <w:rsid w:val="00666B4A"/>
    <w:rsid w:val="00666B78"/>
    <w:rsid w:val="00666CDB"/>
    <w:rsid w:val="0066707D"/>
    <w:rsid w:val="0066716F"/>
    <w:rsid w:val="006675E2"/>
    <w:rsid w:val="00667691"/>
    <w:rsid w:val="0066783E"/>
    <w:rsid w:val="00667A9D"/>
    <w:rsid w:val="00667C63"/>
    <w:rsid w:val="00667E19"/>
    <w:rsid w:val="00667F3F"/>
    <w:rsid w:val="006700FC"/>
    <w:rsid w:val="00670AF8"/>
    <w:rsid w:val="006713EC"/>
    <w:rsid w:val="0067157D"/>
    <w:rsid w:val="00671751"/>
    <w:rsid w:val="006717DD"/>
    <w:rsid w:val="006718D0"/>
    <w:rsid w:val="006722E7"/>
    <w:rsid w:val="00672565"/>
    <w:rsid w:val="006725BE"/>
    <w:rsid w:val="00672716"/>
    <w:rsid w:val="0067296B"/>
    <w:rsid w:val="00672E50"/>
    <w:rsid w:val="0067309D"/>
    <w:rsid w:val="006731E5"/>
    <w:rsid w:val="00673537"/>
    <w:rsid w:val="00673C02"/>
    <w:rsid w:val="00673DD7"/>
    <w:rsid w:val="0067407E"/>
    <w:rsid w:val="00674147"/>
    <w:rsid w:val="00674152"/>
    <w:rsid w:val="00674296"/>
    <w:rsid w:val="0067450E"/>
    <w:rsid w:val="006747DD"/>
    <w:rsid w:val="006748BD"/>
    <w:rsid w:val="00674B12"/>
    <w:rsid w:val="00674ED2"/>
    <w:rsid w:val="00674FB5"/>
    <w:rsid w:val="006752EE"/>
    <w:rsid w:val="00675719"/>
    <w:rsid w:val="00675A37"/>
    <w:rsid w:val="00675A39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77B89"/>
    <w:rsid w:val="00677FB1"/>
    <w:rsid w:val="006803E2"/>
    <w:rsid w:val="00680433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AE4"/>
    <w:rsid w:val="00682C78"/>
    <w:rsid w:val="00682D07"/>
    <w:rsid w:val="00682D1F"/>
    <w:rsid w:val="00682FBC"/>
    <w:rsid w:val="00683858"/>
    <w:rsid w:val="00683DD8"/>
    <w:rsid w:val="00684187"/>
    <w:rsid w:val="006843A5"/>
    <w:rsid w:val="00684466"/>
    <w:rsid w:val="0068493C"/>
    <w:rsid w:val="00684A92"/>
    <w:rsid w:val="00684BE1"/>
    <w:rsid w:val="00685EB6"/>
    <w:rsid w:val="00685FD7"/>
    <w:rsid w:val="00686170"/>
    <w:rsid w:val="00687053"/>
    <w:rsid w:val="0068757E"/>
    <w:rsid w:val="00687685"/>
    <w:rsid w:val="00687B1B"/>
    <w:rsid w:val="00687D56"/>
    <w:rsid w:val="0069003E"/>
    <w:rsid w:val="00690514"/>
    <w:rsid w:val="00690B59"/>
    <w:rsid w:val="00690D05"/>
    <w:rsid w:val="00690F58"/>
    <w:rsid w:val="00691047"/>
    <w:rsid w:val="00691059"/>
    <w:rsid w:val="006913EB"/>
    <w:rsid w:val="00691A80"/>
    <w:rsid w:val="00691ECC"/>
    <w:rsid w:val="00691FAA"/>
    <w:rsid w:val="006920DB"/>
    <w:rsid w:val="006923CE"/>
    <w:rsid w:val="0069248D"/>
    <w:rsid w:val="00692582"/>
    <w:rsid w:val="00692BB8"/>
    <w:rsid w:val="006932FE"/>
    <w:rsid w:val="0069398D"/>
    <w:rsid w:val="00693CB6"/>
    <w:rsid w:val="00693DA7"/>
    <w:rsid w:val="00693E53"/>
    <w:rsid w:val="00694155"/>
    <w:rsid w:val="006941ED"/>
    <w:rsid w:val="00694245"/>
    <w:rsid w:val="0069491A"/>
    <w:rsid w:val="00694A72"/>
    <w:rsid w:val="00694F54"/>
    <w:rsid w:val="006953A8"/>
    <w:rsid w:val="00695577"/>
    <w:rsid w:val="0069570E"/>
    <w:rsid w:val="00695887"/>
    <w:rsid w:val="00695AEF"/>
    <w:rsid w:val="00695B71"/>
    <w:rsid w:val="00695C6A"/>
    <w:rsid w:val="00696166"/>
    <w:rsid w:val="00696223"/>
    <w:rsid w:val="0069635F"/>
    <w:rsid w:val="00696AD1"/>
    <w:rsid w:val="00696AED"/>
    <w:rsid w:val="00696CB5"/>
    <w:rsid w:val="00697449"/>
    <w:rsid w:val="006975BB"/>
    <w:rsid w:val="00697651"/>
    <w:rsid w:val="00697819"/>
    <w:rsid w:val="006979ED"/>
    <w:rsid w:val="00697A88"/>
    <w:rsid w:val="00697D25"/>
    <w:rsid w:val="00697E72"/>
    <w:rsid w:val="006A00D3"/>
    <w:rsid w:val="006A01F3"/>
    <w:rsid w:val="006A052B"/>
    <w:rsid w:val="006A0B8E"/>
    <w:rsid w:val="006A0DF0"/>
    <w:rsid w:val="006A0E25"/>
    <w:rsid w:val="006A1054"/>
    <w:rsid w:val="006A12D7"/>
    <w:rsid w:val="006A130D"/>
    <w:rsid w:val="006A156A"/>
    <w:rsid w:val="006A195F"/>
    <w:rsid w:val="006A1B0C"/>
    <w:rsid w:val="006A243D"/>
    <w:rsid w:val="006A2577"/>
    <w:rsid w:val="006A2667"/>
    <w:rsid w:val="006A27B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480"/>
    <w:rsid w:val="006A5590"/>
    <w:rsid w:val="006A57C9"/>
    <w:rsid w:val="006A58D0"/>
    <w:rsid w:val="006A5AC2"/>
    <w:rsid w:val="006A5BB3"/>
    <w:rsid w:val="006A5D10"/>
    <w:rsid w:val="006A5DDF"/>
    <w:rsid w:val="006A60C9"/>
    <w:rsid w:val="006A6448"/>
    <w:rsid w:val="006A666E"/>
    <w:rsid w:val="006A679E"/>
    <w:rsid w:val="006A67EA"/>
    <w:rsid w:val="006A6E14"/>
    <w:rsid w:val="006A6EAD"/>
    <w:rsid w:val="006A7066"/>
    <w:rsid w:val="006A71E1"/>
    <w:rsid w:val="006A72BE"/>
    <w:rsid w:val="006A77B1"/>
    <w:rsid w:val="006A7F17"/>
    <w:rsid w:val="006B0188"/>
    <w:rsid w:val="006B02A6"/>
    <w:rsid w:val="006B083D"/>
    <w:rsid w:val="006B0BBC"/>
    <w:rsid w:val="006B0F33"/>
    <w:rsid w:val="006B1360"/>
    <w:rsid w:val="006B194E"/>
    <w:rsid w:val="006B1A54"/>
    <w:rsid w:val="006B2431"/>
    <w:rsid w:val="006B340E"/>
    <w:rsid w:val="006B39C2"/>
    <w:rsid w:val="006B3FC5"/>
    <w:rsid w:val="006B43A2"/>
    <w:rsid w:val="006B4499"/>
    <w:rsid w:val="006B4A36"/>
    <w:rsid w:val="006B4B1F"/>
    <w:rsid w:val="006B4CB2"/>
    <w:rsid w:val="006B517A"/>
    <w:rsid w:val="006B53C0"/>
    <w:rsid w:val="006B56EE"/>
    <w:rsid w:val="006B57CF"/>
    <w:rsid w:val="006B5B6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76C"/>
    <w:rsid w:val="006C0F64"/>
    <w:rsid w:val="006C1620"/>
    <w:rsid w:val="006C1829"/>
    <w:rsid w:val="006C1A36"/>
    <w:rsid w:val="006C1A77"/>
    <w:rsid w:val="006C1B65"/>
    <w:rsid w:val="006C1B8F"/>
    <w:rsid w:val="006C1FA1"/>
    <w:rsid w:val="006C20B3"/>
    <w:rsid w:val="006C251C"/>
    <w:rsid w:val="006C2542"/>
    <w:rsid w:val="006C2BD3"/>
    <w:rsid w:val="006C30B2"/>
    <w:rsid w:val="006C3119"/>
    <w:rsid w:val="006C333F"/>
    <w:rsid w:val="006C3597"/>
    <w:rsid w:val="006C36A9"/>
    <w:rsid w:val="006C3EBC"/>
    <w:rsid w:val="006C4287"/>
    <w:rsid w:val="006C4789"/>
    <w:rsid w:val="006C47F8"/>
    <w:rsid w:val="006C4B78"/>
    <w:rsid w:val="006C4BD8"/>
    <w:rsid w:val="006C4D8F"/>
    <w:rsid w:val="006C4F3C"/>
    <w:rsid w:val="006C4FF8"/>
    <w:rsid w:val="006C50D0"/>
    <w:rsid w:val="006C5701"/>
    <w:rsid w:val="006C5B43"/>
    <w:rsid w:val="006C5C8D"/>
    <w:rsid w:val="006C5CD3"/>
    <w:rsid w:val="006C5DCF"/>
    <w:rsid w:val="006C62BA"/>
    <w:rsid w:val="006C66E8"/>
    <w:rsid w:val="006C6818"/>
    <w:rsid w:val="006C682C"/>
    <w:rsid w:val="006C6A8C"/>
    <w:rsid w:val="006C6B97"/>
    <w:rsid w:val="006C70EA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D009D"/>
    <w:rsid w:val="006D03CC"/>
    <w:rsid w:val="006D051D"/>
    <w:rsid w:val="006D06C8"/>
    <w:rsid w:val="006D073E"/>
    <w:rsid w:val="006D09FE"/>
    <w:rsid w:val="006D0B0C"/>
    <w:rsid w:val="006D0CCC"/>
    <w:rsid w:val="006D0D64"/>
    <w:rsid w:val="006D0E63"/>
    <w:rsid w:val="006D0F66"/>
    <w:rsid w:val="006D0FF9"/>
    <w:rsid w:val="006D12F9"/>
    <w:rsid w:val="006D14B5"/>
    <w:rsid w:val="006D186F"/>
    <w:rsid w:val="006D1872"/>
    <w:rsid w:val="006D1E7F"/>
    <w:rsid w:val="006D2137"/>
    <w:rsid w:val="006D21EC"/>
    <w:rsid w:val="006D2665"/>
    <w:rsid w:val="006D26AA"/>
    <w:rsid w:val="006D2B87"/>
    <w:rsid w:val="006D32F7"/>
    <w:rsid w:val="006D3398"/>
    <w:rsid w:val="006D38F0"/>
    <w:rsid w:val="006D39F5"/>
    <w:rsid w:val="006D3A3D"/>
    <w:rsid w:val="006D3C69"/>
    <w:rsid w:val="006D3CFD"/>
    <w:rsid w:val="006D42E0"/>
    <w:rsid w:val="006D464A"/>
    <w:rsid w:val="006D480A"/>
    <w:rsid w:val="006D4A78"/>
    <w:rsid w:val="006D4B39"/>
    <w:rsid w:val="006D4C72"/>
    <w:rsid w:val="006D4DA4"/>
    <w:rsid w:val="006D4E82"/>
    <w:rsid w:val="006D50B0"/>
    <w:rsid w:val="006D56A9"/>
    <w:rsid w:val="006D5AB4"/>
    <w:rsid w:val="006D5BA0"/>
    <w:rsid w:val="006D5C5D"/>
    <w:rsid w:val="006D5CC1"/>
    <w:rsid w:val="006D5DFB"/>
    <w:rsid w:val="006D5DFE"/>
    <w:rsid w:val="006D5EAF"/>
    <w:rsid w:val="006D6069"/>
    <w:rsid w:val="006D65A3"/>
    <w:rsid w:val="006D669B"/>
    <w:rsid w:val="006D6B46"/>
    <w:rsid w:val="006D6BA1"/>
    <w:rsid w:val="006D6C67"/>
    <w:rsid w:val="006D71C0"/>
    <w:rsid w:val="006D7547"/>
    <w:rsid w:val="006D75DC"/>
    <w:rsid w:val="006D75DF"/>
    <w:rsid w:val="006D75F5"/>
    <w:rsid w:val="006D7661"/>
    <w:rsid w:val="006D7A14"/>
    <w:rsid w:val="006E066F"/>
    <w:rsid w:val="006E06F3"/>
    <w:rsid w:val="006E0B6F"/>
    <w:rsid w:val="006E0F0F"/>
    <w:rsid w:val="006E1395"/>
    <w:rsid w:val="006E1407"/>
    <w:rsid w:val="006E14F2"/>
    <w:rsid w:val="006E1515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96"/>
    <w:rsid w:val="006E2AB0"/>
    <w:rsid w:val="006E2BA8"/>
    <w:rsid w:val="006E2D30"/>
    <w:rsid w:val="006E31D7"/>
    <w:rsid w:val="006E3398"/>
    <w:rsid w:val="006E3451"/>
    <w:rsid w:val="006E37F6"/>
    <w:rsid w:val="006E3886"/>
    <w:rsid w:val="006E3AFF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8C1"/>
    <w:rsid w:val="006E59E9"/>
    <w:rsid w:val="006E5A1F"/>
    <w:rsid w:val="006E5EA2"/>
    <w:rsid w:val="006E605B"/>
    <w:rsid w:val="006E6596"/>
    <w:rsid w:val="006E65F4"/>
    <w:rsid w:val="006E6633"/>
    <w:rsid w:val="006E6A16"/>
    <w:rsid w:val="006E70B8"/>
    <w:rsid w:val="006E7221"/>
    <w:rsid w:val="006E7281"/>
    <w:rsid w:val="006E739D"/>
    <w:rsid w:val="006E7A35"/>
    <w:rsid w:val="006E7BDF"/>
    <w:rsid w:val="006E7CED"/>
    <w:rsid w:val="006E7E18"/>
    <w:rsid w:val="006F002F"/>
    <w:rsid w:val="006F0615"/>
    <w:rsid w:val="006F06BA"/>
    <w:rsid w:val="006F0E20"/>
    <w:rsid w:val="006F0F0A"/>
    <w:rsid w:val="006F2051"/>
    <w:rsid w:val="006F21D8"/>
    <w:rsid w:val="006F2351"/>
    <w:rsid w:val="006F2ABF"/>
    <w:rsid w:val="006F2E7C"/>
    <w:rsid w:val="006F2F9E"/>
    <w:rsid w:val="006F3016"/>
    <w:rsid w:val="006F3037"/>
    <w:rsid w:val="006F37CE"/>
    <w:rsid w:val="006F3801"/>
    <w:rsid w:val="006F3840"/>
    <w:rsid w:val="006F390D"/>
    <w:rsid w:val="006F41B6"/>
    <w:rsid w:val="006F43A2"/>
    <w:rsid w:val="006F4898"/>
    <w:rsid w:val="006F4981"/>
    <w:rsid w:val="006F4D61"/>
    <w:rsid w:val="006F5504"/>
    <w:rsid w:val="006F561A"/>
    <w:rsid w:val="006F5A61"/>
    <w:rsid w:val="006F6127"/>
    <w:rsid w:val="006F64BD"/>
    <w:rsid w:val="006F6D32"/>
    <w:rsid w:val="006F6D96"/>
    <w:rsid w:val="006F6E0C"/>
    <w:rsid w:val="006F71D4"/>
    <w:rsid w:val="006F7506"/>
    <w:rsid w:val="006F76B7"/>
    <w:rsid w:val="006F76D8"/>
    <w:rsid w:val="006F76FB"/>
    <w:rsid w:val="006F78CE"/>
    <w:rsid w:val="006F7A1F"/>
    <w:rsid w:val="006F7B61"/>
    <w:rsid w:val="006F7DC0"/>
    <w:rsid w:val="006F7E76"/>
    <w:rsid w:val="0070062C"/>
    <w:rsid w:val="00700CC5"/>
    <w:rsid w:val="007014BA"/>
    <w:rsid w:val="0070150B"/>
    <w:rsid w:val="00701827"/>
    <w:rsid w:val="00701A71"/>
    <w:rsid w:val="00701B4A"/>
    <w:rsid w:val="00701B52"/>
    <w:rsid w:val="0070218B"/>
    <w:rsid w:val="0070230B"/>
    <w:rsid w:val="0070243B"/>
    <w:rsid w:val="007024D7"/>
    <w:rsid w:val="0070255E"/>
    <w:rsid w:val="0070263A"/>
    <w:rsid w:val="007029B7"/>
    <w:rsid w:val="00702C0C"/>
    <w:rsid w:val="00702C1D"/>
    <w:rsid w:val="00702E39"/>
    <w:rsid w:val="00703191"/>
    <w:rsid w:val="00703285"/>
    <w:rsid w:val="007038AA"/>
    <w:rsid w:val="00703D04"/>
    <w:rsid w:val="00703F63"/>
    <w:rsid w:val="00703F99"/>
    <w:rsid w:val="007046F6"/>
    <w:rsid w:val="00704AEC"/>
    <w:rsid w:val="007058E6"/>
    <w:rsid w:val="00705A15"/>
    <w:rsid w:val="00705C18"/>
    <w:rsid w:val="00705DB2"/>
    <w:rsid w:val="0070608B"/>
    <w:rsid w:val="00706384"/>
    <w:rsid w:val="007065D0"/>
    <w:rsid w:val="007066DA"/>
    <w:rsid w:val="007068DB"/>
    <w:rsid w:val="00706A74"/>
    <w:rsid w:val="00706AE1"/>
    <w:rsid w:val="00706E35"/>
    <w:rsid w:val="00707122"/>
    <w:rsid w:val="00707570"/>
    <w:rsid w:val="007077F4"/>
    <w:rsid w:val="007078CA"/>
    <w:rsid w:val="00707959"/>
    <w:rsid w:val="00707B96"/>
    <w:rsid w:val="00707D81"/>
    <w:rsid w:val="00707DC4"/>
    <w:rsid w:val="00707FA4"/>
    <w:rsid w:val="0071022E"/>
    <w:rsid w:val="007109BF"/>
    <w:rsid w:val="00711184"/>
    <w:rsid w:val="00711806"/>
    <w:rsid w:val="007118F0"/>
    <w:rsid w:val="00711ED9"/>
    <w:rsid w:val="007122C3"/>
    <w:rsid w:val="00712AF3"/>
    <w:rsid w:val="00712FF8"/>
    <w:rsid w:val="0071321C"/>
    <w:rsid w:val="00713223"/>
    <w:rsid w:val="007132C1"/>
    <w:rsid w:val="007132C7"/>
    <w:rsid w:val="007132D5"/>
    <w:rsid w:val="00713392"/>
    <w:rsid w:val="007133B9"/>
    <w:rsid w:val="007133E3"/>
    <w:rsid w:val="007136C2"/>
    <w:rsid w:val="00713A29"/>
    <w:rsid w:val="0071421C"/>
    <w:rsid w:val="007143A1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EAC"/>
    <w:rsid w:val="00715EB7"/>
    <w:rsid w:val="00716370"/>
    <w:rsid w:val="0071692C"/>
    <w:rsid w:val="007169FA"/>
    <w:rsid w:val="00716A8A"/>
    <w:rsid w:val="00716BDA"/>
    <w:rsid w:val="00716F48"/>
    <w:rsid w:val="00717073"/>
    <w:rsid w:val="007172CA"/>
    <w:rsid w:val="007172F0"/>
    <w:rsid w:val="00717670"/>
    <w:rsid w:val="0071795D"/>
    <w:rsid w:val="00717E8B"/>
    <w:rsid w:val="00720105"/>
    <w:rsid w:val="00720E97"/>
    <w:rsid w:val="007211A9"/>
    <w:rsid w:val="007219A8"/>
    <w:rsid w:val="00721A2D"/>
    <w:rsid w:val="00721A5A"/>
    <w:rsid w:val="007223D7"/>
    <w:rsid w:val="007223ED"/>
    <w:rsid w:val="007224D9"/>
    <w:rsid w:val="00722618"/>
    <w:rsid w:val="00722658"/>
    <w:rsid w:val="00722A5A"/>
    <w:rsid w:val="00722FCB"/>
    <w:rsid w:val="0072305E"/>
    <w:rsid w:val="0072321D"/>
    <w:rsid w:val="007234EE"/>
    <w:rsid w:val="00723510"/>
    <w:rsid w:val="00723638"/>
    <w:rsid w:val="007238DA"/>
    <w:rsid w:val="00723AEF"/>
    <w:rsid w:val="0072405C"/>
    <w:rsid w:val="00724250"/>
    <w:rsid w:val="007245F8"/>
    <w:rsid w:val="00724788"/>
    <w:rsid w:val="007249DA"/>
    <w:rsid w:val="0072521F"/>
    <w:rsid w:val="007256AE"/>
    <w:rsid w:val="007256D2"/>
    <w:rsid w:val="00725B40"/>
    <w:rsid w:val="00725CA0"/>
    <w:rsid w:val="0072639C"/>
    <w:rsid w:val="0072675F"/>
    <w:rsid w:val="007268FF"/>
    <w:rsid w:val="00726FA2"/>
    <w:rsid w:val="007273BA"/>
    <w:rsid w:val="007276AF"/>
    <w:rsid w:val="00727839"/>
    <w:rsid w:val="00727A28"/>
    <w:rsid w:val="00727BA4"/>
    <w:rsid w:val="00727BD8"/>
    <w:rsid w:val="00727D6F"/>
    <w:rsid w:val="00727E0D"/>
    <w:rsid w:val="00727E12"/>
    <w:rsid w:val="00727F11"/>
    <w:rsid w:val="00727FAE"/>
    <w:rsid w:val="007301AA"/>
    <w:rsid w:val="007305E2"/>
    <w:rsid w:val="00730D11"/>
    <w:rsid w:val="00731012"/>
    <w:rsid w:val="00731116"/>
    <w:rsid w:val="00731924"/>
    <w:rsid w:val="00731E85"/>
    <w:rsid w:val="00732029"/>
    <w:rsid w:val="007323D0"/>
    <w:rsid w:val="007327A5"/>
    <w:rsid w:val="00732975"/>
    <w:rsid w:val="007329A1"/>
    <w:rsid w:val="007329BD"/>
    <w:rsid w:val="00732B1C"/>
    <w:rsid w:val="00732E63"/>
    <w:rsid w:val="00732F58"/>
    <w:rsid w:val="00733127"/>
    <w:rsid w:val="0073314C"/>
    <w:rsid w:val="00733204"/>
    <w:rsid w:val="007336ED"/>
    <w:rsid w:val="007336F8"/>
    <w:rsid w:val="00733724"/>
    <w:rsid w:val="00733978"/>
    <w:rsid w:val="007339DF"/>
    <w:rsid w:val="00733A2D"/>
    <w:rsid w:val="00733C00"/>
    <w:rsid w:val="00733F8D"/>
    <w:rsid w:val="0073422C"/>
    <w:rsid w:val="00734331"/>
    <w:rsid w:val="00734683"/>
    <w:rsid w:val="007347A8"/>
    <w:rsid w:val="00734B79"/>
    <w:rsid w:val="00734F66"/>
    <w:rsid w:val="007359CC"/>
    <w:rsid w:val="00735A60"/>
    <w:rsid w:val="00736320"/>
    <w:rsid w:val="007365DD"/>
    <w:rsid w:val="00736A67"/>
    <w:rsid w:val="00736ABF"/>
    <w:rsid w:val="00736C5D"/>
    <w:rsid w:val="00736DBD"/>
    <w:rsid w:val="00736F5F"/>
    <w:rsid w:val="00737123"/>
    <w:rsid w:val="007378FC"/>
    <w:rsid w:val="00737974"/>
    <w:rsid w:val="00737DCF"/>
    <w:rsid w:val="007401DF"/>
    <w:rsid w:val="007401E0"/>
    <w:rsid w:val="007404A0"/>
    <w:rsid w:val="00740626"/>
    <w:rsid w:val="0074068E"/>
    <w:rsid w:val="00740B75"/>
    <w:rsid w:val="00740D43"/>
    <w:rsid w:val="00741334"/>
    <w:rsid w:val="00741490"/>
    <w:rsid w:val="0074199C"/>
    <w:rsid w:val="00741B9E"/>
    <w:rsid w:val="007420B8"/>
    <w:rsid w:val="0074253D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20B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BAB"/>
    <w:rsid w:val="00744D88"/>
    <w:rsid w:val="00744EFD"/>
    <w:rsid w:val="007453F4"/>
    <w:rsid w:val="00745B3E"/>
    <w:rsid w:val="00745D85"/>
    <w:rsid w:val="00745FFC"/>
    <w:rsid w:val="00746013"/>
    <w:rsid w:val="0074663F"/>
    <w:rsid w:val="007469CB"/>
    <w:rsid w:val="00746CE9"/>
    <w:rsid w:val="00746FE1"/>
    <w:rsid w:val="00746FFB"/>
    <w:rsid w:val="00747203"/>
    <w:rsid w:val="0074766D"/>
    <w:rsid w:val="00747A79"/>
    <w:rsid w:val="00747AC3"/>
    <w:rsid w:val="00747B40"/>
    <w:rsid w:val="00747B41"/>
    <w:rsid w:val="00747B6A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1F5"/>
    <w:rsid w:val="00751878"/>
    <w:rsid w:val="00751910"/>
    <w:rsid w:val="0075195E"/>
    <w:rsid w:val="00751DE1"/>
    <w:rsid w:val="00751F3B"/>
    <w:rsid w:val="00752079"/>
    <w:rsid w:val="00752776"/>
    <w:rsid w:val="007529A6"/>
    <w:rsid w:val="00752A8E"/>
    <w:rsid w:val="00753094"/>
    <w:rsid w:val="0075315E"/>
    <w:rsid w:val="00753324"/>
    <w:rsid w:val="00753485"/>
    <w:rsid w:val="00753AF9"/>
    <w:rsid w:val="00753B69"/>
    <w:rsid w:val="00753B7D"/>
    <w:rsid w:val="0075415A"/>
    <w:rsid w:val="007548CF"/>
    <w:rsid w:val="007549CF"/>
    <w:rsid w:val="00754C2A"/>
    <w:rsid w:val="00754D89"/>
    <w:rsid w:val="00754F09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4B4"/>
    <w:rsid w:val="00756589"/>
    <w:rsid w:val="007566C2"/>
    <w:rsid w:val="00756835"/>
    <w:rsid w:val="0075717D"/>
    <w:rsid w:val="0075770A"/>
    <w:rsid w:val="0075785A"/>
    <w:rsid w:val="00757891"/>
    <w:rsid w:val="00760839"/>
    <w:rsid w:val="00760A54"/>
    <w:rsid w:val="00760AEA"/>
    <w:rsid w:val="00760E1D"/>
    <w:rsid w:val="00760EF7"/>
    <w:rsid w:val="00760FB7"/>
    <w:rsid w:val="00761058"/>
    <w:rsid w:val="007611E3"/>
    <w:rsid w:val="007621C4"/>
    <w:rsid w:val="00762252"/>
    <w:rsid w:val="007622AB"/>
    <w:rsid w:val="00762336"/>
    <w:rsid w:val="00762687"/>
    <w:rsid w:val="007626AC"/>
    <w:rsid w:val="0076276D"/>
    <w:rsid w:val="00762CD8"/>
    <w:rsid w:val="007631B3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91D"/>
    <w:rsid w:val="00764D11"/>
    <w:rsid w:val="00764EBE"/>
    <w:rsid w:val="00764F5E"/>
    <w:rsid w:val="00764F81"/>
    <w:rsid w:val="00765093"/>
    <w:rsid w:val="007650F2"/>
    <w:rsid w:val="00765176"/>
    <w:rsid w:val="00765276"/>
    <w:rsid w:val="007653E7"/>
    <w:rsid w:val="0076547A"/>
    <w:rsid w:val="007655B9"/>
    <w:rsid w:val="007656CC"/>
    <w:rsid w:val="00765A10"/>
    <w:rsid w:val="00765A3F"/>
    <w:rsid w:val="00765ABC"/>
    <w:rsid w:val="00765B75"/>
    <w:rsid w:val="00765F28"/>
    <w:rsid w:val="0076646A"/>
    <w:rsid w:val="00766532"/>
    <w:rsid w:val="007665A6"/>
    <w:rsid w:val="007665B6"/>
    <w:rsid w:val="00766850"/>
    <w:rsid w:val="00766AAF"/>
    <w:rsid w:val="00766D86"/>
    <w:rsid w:val="00766DBC"/>
    <w:rsid w:val="00766E67"/>
    <w:rsid w:val="00766F26"/>
    <w:rsid w:val="0076763F"/>
    <w:rsid w:val="00767FC5"/>
    <w:rsid w:val="0077006B"/>
    <w:rsid w:val="007701C9"/>
    <w:rsid w:val="007701EC"/>
    <w:rsid w:val="007706F9"/>
    <w:rsid w:val="00770856"/>
    <w:rsid w:val="00770881"/>
    <w:rsid w:val="00770957"/>
    <w:rsid w:val="00770B72"/>
    <w:rsid w:val="00770BF2"/>
    <w:rsid w:val="00770C93"/>
    <w:rsid w:val="007712AE"/>
    <w:rsid w:val="0077196A"/>
    <w:rsid w:val="00771B1C"/>
    <w:rsid w:val="0077213D"/>
    <w:rsid w:val="0077223E"/>
    <w:rsid w:val="00772721"/>
    <w:rsid w:val="007727F4"/>
    <w:rsid w:val="00772E3A"/>
    <w:rsid w:val="007735E2"/>
    <w:rsid w:val="0077371C"/>
    <w:rsid w:val="007737D3"/>
    <w:rsid w:val="00773908"/>
    <w:rsid w:val="00773B71"/>
    <w:rsid w:val="00773E6E"/>
    <w:rsid w:val="0077435F"/>
    <w:rsid w:val="00774380"/>
    <w:rsid w:val="00774C90"/>
    <w:rsid w:val="00774D72"/>
    <w:rsid w:val="00774EA8"/>
    <w:rsid w:val="007756A1"/>
    <w:rsid w:val="00775BCD"/>
    <w:rsid w:val="00775BDD"/>
    <w:rsid w:val="00775C5A"/>
    <w:rsid w:val="00775DCA"/>
    <w:rsid w:val="00775FAC"/>
    <w:rsid w:val="0077667E"/>
    <w:rsid w:val="0077690A"/>
    <w:rsid w:val="0077693E"/>
    <w:rsid w:val="00776BE7"/>
    <w:rsid w:val="00777318"/>
    <w:rsid w:val="0077749C"/>
    <w:rsid w:val="007777D5"/>
    <w:rsid w:val="00777A20"/>
    <w:rsid w:val="00777AFE"/>
    <w:rsid w:val="00777B0F"/>
    <w:rsid w:val="00777BAC"/>
    <w:rsid w:val="00777D8B"/>
    <w:rsid w:val="007800A7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517"/>
    <w:rsid w:val="00782729"/>
    <w:rsid w:val="007829B1"/>
    <w:rsid w:val="00782D5F"/>
    <w:rsid w:val="0078315F"/>
    <w:rsid w:val="0078338C"/>
    <w:rsid w:val="00783445"/>
    <w:rsid w:val="007834A6"/>
    <w:rsid w:val="007834CD"/>
    <w:rsid w:val="00783768"/>
    <w:rsid w:val="00783BF8"/>
    <w:rsid w:val="007840C4"/>
    <w:rsid w:val="00784366"/>
    <w:rsid w:val="007844CD"/>
    <w:rsid w:val="00784A67"/>
    <w:rsid w:val="00784EDD"/>
    <w:rsid w:val="00785379"/>
    <w:rsid w:val="00785552"/>
    <w:rsid w:val="00785711"/>
    <w:rsid w:val="007858F4"/>
    <w:rsid w:val="00785AA3"/>
    <w:rsid w:val="00785C63"/>
    <w:rsid w:val="00786071"/>
    <w:rsid w:val="007860EB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90286"/>
    <w:rsid w:val="007904DA"/>
    <w:rsid w:val="0079070F"/>
    <w:rsid w:val="007907A7"/>
    <w:rsid w:val="00790A6F"/>
    <w:rsid w:val="00790A99"/>
    <w:rsid w:val="00790DF1"/>
    <w:rsid w:val="00790F27"/>
    <w:rsid w:val="007911FB"/>
    <w:rsid w:val="00791426"/>
    <w:rsid w:val="007914CF"/>
    <w:rsid w:val="0079184E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0AF"/>
    <w:rsid w:val="0079345D"/>
    <w:rsid w:val="00793650"/>
    <w:rsid w:val="00793999"/>
    <w:rsid w:val="00793A8F"/>
    <w:rsid w:val="00793EC2"/>
    <w:rsid w:val="0079409F"/>
    <w:rsid w:val="007940E0"/>
    <w:rsid w:val="007948CA"/>
    <w:rsid w:val="00794A47"/>
    <w:rsid w:val="00794C9B"/>
    <w:rsid w:val="007950BD"/>
    <w:rsid w:val="00795573"/>
    <w:rsid w:val="00795879"/>
    <w:rsid w:val="007958FA"/>
    <w:rsid w:val="00795B9E"/>
    <w:rsid w:val="00795E76"/>
    <w:rsid w:val="00795FFE"/>
    <w:rsid w:val="007964EE"/>
    <w:rsid w:val="00796A0C"/>
    <w:rsid w:val="00796A4F"/>
    <w:rsid w:val="00797006"/>
    <w:rsid w:val="0079722C"/>
    <w:rsid w:val="00797532"/>
    <w:rsid w:val="007975C9"/>
    <w:rsid w:val="0079791A"/>
    <w:rsid w:val="007A00BA"/>
    <w:rsid w:val="007A0C1A"/>
    <w:rsid w:val="007A0C1D"/>
    <w:rsid w:val="007A14AF"/>
    <w:rsid w:val="007A1580"/>
    <w:rsid w:val="007A168A"/>
    <w:rsid w:val="007A1854"/>
    <w:rsid w:val="007A197A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92F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BA"/>
    <w:rsid w:val="007A50F8"/>
    <w:rsid w:val="007A5418"/>
    <w:rsid w:val="007A542A"/>
    <w:rsid w:val="007A555D"/>
    <w:rsid w:val="007A5B64"/>
    <w:rsid w:val="007A5B72"/>
    <w:rsid w:val="007A6052"/>
    <w:rsid w:val="007A6654"/>
    <w:rsid w:val="007A67D0"/>
    <w:rsid w:val="007A6888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97F"/>
    <w:rsid w:val="007B0990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020"/>
    <w:rsid w:val="007B2B75"/>
    <w:rsid w:val="007B2C33"/>
    <w:rsid w:val="007B2D81"/>
    <w:rsid w:val="007B2E27"/>
    <w:rsid w:val="007B2E8C"/>
    <w:rsid w:val="007B324A"/>
    <w:rsid w:val="007B324C"/>
    <w:rsid w:val="007B327D"/>
    <w:rsid w:val="007B33A9"/>
    <w:rsid w:val="007B3485"/>
    <w:rsid w:val="007B3CB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DB"/>
    <w:rsid w:val="007B67F3"/>
    <w:rsid w:val="007B680D"/>
    <w:rsid w:val="007B712F"/>
    <w:rsid w:val="007B714B"/>
    <w:rsid w:val="007B763F"/>
    <w:rsid w:val="007B76A1"/>
    <w:rsid w:val="007B7CC7"/>
    <w:rsid w:val="007B7E43"/>
    <w:rsid w:val="007B7EED"/>
    <w:rsid w:val="007C0248"/>
    <w:rsid w:val="007C02B1"/>
    <w:rsid w:val="007C02CA"/>
    <w:rsid w:val="007C06D1"/>
    <w:rsid w:val="007C0BD9"/>
    <w:rsid w:val="007C0C22"/>
    <w:rsid w:val="007C10AD"/>
    <w:rsid w:val="007C15F3"/>
    <w:rsid w:val="007C1BE8"/>
    <w:rsid w:val="007C2146"/>
    <w:rsid w:val="007C22CB"/>
    <w:rsid w:val="007C2517"/>
    <w:rsid w:val="007C2519"/>
    <w:rsid w:val="007C28A9"/>
    <w:rsid w:val="007C2ACD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754"/>
    <w:rsid w:val="007C489A"/>
    <w:rsid w:val="007C48D5"/>
    <w:rsid w:val="007C4A64"/>
    <w:rsid w:val="007C4C4A"/>
    <w:rsid w:val="007C4D37"/>
    <w:rsid w:val="007C4D87"/>
    <w:rsid w:val="007C4D9E"/>
    <w:rsid w:val="007C50C1"/>
    <w:rsid w:val="007C5505"/>
    <w:rsid w:val="007C5568"/>
    <w:rsid w:val="007C56F3"/>
    <w:rsid w:val="007C56F5"/>
    <w:rsid w:val="007C575F"/>
    <w:rsid w:val="007C5860"/>
    <w:rsid w:val="007C5A8D"/>
    <w:rsid w:val="007C5DB7"/>
    <w:rsid w:val="007C61C4"/>
    <w:rsid w:val="007C6338"/>
    <w:rsid w:val="007C648B"/>
    <w:rsid w:val="007C6777"/>
    <w:rsid w:val="007C6877"/>
    <w:rsid w:val="007C68B5"/>
    <w:rsid w:val="007C6BBD"/>
    <w:rsid w:val="007C6CD9"/>
    <w:rsid w:val="007C6CF5"/>
    <w:rsid w:val="007C7410"/>
    <w:rsid w:val="007C7440"/>
    <w:rsid w:val="007C74C1"/>
    <w:rsid w:val="007C764C"/>
    <w:rsid w:val="007C7B5D"/>
    <w:rsid w:val="007C7BE9"/>
    <w:rsid w:val="007C7EA2"/>
    <w:rsid w:val="007D005A"/>
    <w:rsid w:val="007D02C0"/>
    <w:rsid w:val="007D037F"/>
    <w:rsid w:val="007D0897"/>
    <w:rsid w:val="007D0A13"/>
    <w:rsid w:val="007D0F9E"/>
    <w:rsid w:val="007D115B"/>
    <w:rsid w:val="007D12F9"/>
    <w:rsid w:val="007D1821"/>
    <w:rsid w:val="007D1AE4"/>
    <w:rsid w:val="007D1E3E"/>
    <w:rsid w:val="007D1ECD"/>
    <w:rsid w:val="007D2039"/>
    <w:rsid w:val="007D2067"/>
    <w:rsid w:val="007D2112"/>
    <w:rsid w:val="007D21A4"/>
    <w:rsid w:val="007D21CE"/>
    <w:rsid w:val="007D22AB"/>
    <w:rsid w:val="007D23D1"/>
    <w:rsid w:val="007D25CF"/>
    <w:rsid w:val="007D265C"/>
    <w:rsid w:val="007D27CE"/>
    <w:rsid w:val="007D29B5"/>
    <w:rsid w:val="007D2AEC"/>
    <w:rsid w:val="007D3248"/>
    <w:rsid w:val="007D33F0"/>
    <w:rsid w:val="007D35A4"/>
    <w:rsid w:val="007D37B5"/>
    <w:rsid w:val="007D38A3"/>
    <w:rsid w:val="007D3957"/>
    <w:rsid w:val="007D3BA4"/>
    <w:rsid w:val="007D3FC8"/>
    <w:rsid w:val="007D42BD"/>
    <w:rsid w:val="007D4669"/>
    <w:rsid w:val="007D492B"/>
    <w:rsid w:val="007D4FAE"/>
    <w:rsid w:val="007D4FF8"/>
    <w:rsid w:val="007D52F6"/>
    <w:rsid w:val="007D58A1"/>
    <w:rsid w:val="007D6270"/>
    <w:rsid w:val="007D6503"/>
    <w:rsid w:val="007D676A"/>
    <w:rsid w:val="007D6A81"/>
    <w:rsid w:val="007D6E06"/>
    <w:rsid w:val="007D6E7E"/>
    <w:rsid w:val="007D6F84"/>
    <w:rsid w:val="007D6FD3"/>
    <w:rsid w:val="007D6FD6"/>
    <w:rsid w:val="007D70C5"/>
    <w:rsid w:val="007D7299"/>
    <w:rsid w:val="007D75E2"/>
    <w:rsid w:val="007D766E"/>
    <w:rsid w:val="007D7759"/>
    <w:rsid w:val="007D7A89"/>
    <w:rsid w:val="007E01FF"/>
    <w:rsid w:val="007E079A"/>
    <w:rsid w:val="007E0912"/>
    <w:rsid w:val="007E0C8E"/>
    <w:rsid w:val="007E0F95"/>
    <w:rsid w:val="007E0FEE"/>
    <w:rsid w:val="007E1317"/>
    <w:rsid w:val="007E14AB"/>
    <w:rsid w:val="007E16A5"/>
    <w:rsid w:val="007E1D0F"/>
    <w:rsid w:val="007E2363"/>
    <w:rsid w:val="007E269E"/>
    <w:rsid w:val="007E288F"/>
    <w:rsid w:val="007E28FB"/>
    <w:rsid w:val="007E29D8"/>
    <w:rsid w:val="007E2D04"/>
    <w:rsid w:val="007E2DEF"/>
    <w:rsid w:val="007E2E54"/>
    <w:rsid w:val="007E3540"/>
    <w:rsid w:val="007E3709"/>
    <w:rsid w:val="007E3A3C"/>
    <w:rsid w:val="007E3CEA"/>
    <w:rsid w:val="007E3D21"/>
    <w:rsid w:val="007E3DA5"/>
    <w:rsid w:val="007E400E"/>
    <w:rsid w:val="007E4641"/>
    <w:rsid w:val="007E488B"/>
    <w:rsid w:val="007E48CD"/>
    <w:rsid w:val="007E4A2E"/>
    <w:rsid w:val="007E4AD6"/>
    <w:rsid w:val="007E4D45"/>
    <w:rsid w:val="007E5132"/>
    <w:rsid w:val="007E570D"/>
    <w:rsid w:val="007E5AAF"/>
    <w:rsid w:val="007E5B52"/>
    <w:rsid w:val="007E5C78"/>
    <w:rsid w:val="007E6341"/>
    <w:rsid w:val="007E646F"/>
    <w:rsid w:val="007E6625"/>
    <w:rsid w:val="007E6B17"/>
    <w:rsid w:val="007E6C4C"/>
    <w:rsid w:val="007E7017"/>
    <w:rsid w:val="007E70DB"/>
    <w:rsid w:val="007E7193"/>
    <w:rsid w:val="007E7274"/>
    <w:rsid w:val="007E73CA"/>
    <w:rsid w:val="007E741A"/>
    <w:rsid w:val="007E78E1"/>
    <w:rsid w:val="007E7B4D"/>
    <w:rsid w:val="007E7B92"/>
    <w:rsid w:val="007E7D66"/>
    <w:rsid w:val="007E7E8D"/>
    <w:rsid w:val="007F03A1"/>
    <w:rsid w:val="007F0493"/>
    <w:rsid w:val="007F06AD"/>
    <w:rsid w:val="007F09DD"/>
    <w:rsid w:val="007F0AD8"/>
    <w:rsid w:val="007F0C5D"/>
    <w:rsid w:val="007F0F5D"/>
    <w:rsid w:val="007F0F89"/>
    <w:rsid w:val="007F15B4"/>
    <w:rsid w:val="007F16DB"/>
    <w:rsid w:val="007F1A2C"/>
    <w:rsid w:val="007F1AC6"/>
    <w:rsid w:val="007F1E7B"/>
    <w:rsid w:val="007F1F2A"/>
    <w:rsid w:val="007F22D8"/>
    <w:rsid w:val="007F23D9"/>
    <w:rsid w:val="007F2525"/>
    <w:rsid w:val="007F2F4C"/>
    <w:rsid w:val="007F3032"/>
    <w:rsid w:val="007F3204"/>
    <w:rsid w:val="007F3A7C"/>
    <w:rsid w:val="007F3B2B"/>
    <w:rsid w:val="007F3C66"/>
    <w:rsid w:val="007F3C85"/>
    <w:rsid w:val="007F3FF4"/>
    <w:rsid w:val="007F48E2"/>
    <w:rsid w:val="007F4AF7"/>
    <w:rsid w:val="007F4C92"/>
    <w:rsid w:val="007F4D77"/>
    <w:rsid w:val="007F4D83"/>
    <w:rsid w:val="007F4DE2"/>
    <w:rsid w:val="007F4EBA"/>
    <w:rsid w:val="007F4F66"/>
    <w:rsid w:val="007F4F8B"/>
    <w:rsid w:val="007F5009"/>
    <w:rsid w:val="007F51C6"/>
    <w:rsid w:val="007F51FE"/>
    <w:rsid w:val="007F53A7"/>
    <w:rsid w:val="007F56EE"/>
    <w:rsid w:val="007F59B5"/>
    <w:rsid w:val="007F5B9D"/>
    <w:rsid w:val="007F5E1D"/>
    <w:rsid w:val="007F72B0"/>
    <w:rsid w:val="007F740E"/>
    <w:rsid w:val="007F792C"/>
    <w:rsid w:val="007F7ACB"/>
    <w:rsid w:val="007F7BCC"/>
    <w:rsid w:val="007F7C29"/>
    <w:rsid w:val="00800280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2A5"/>
    <w:rsid w:val="00802372"/>
    <w:rsid w:val="00802ACF"/>
    <w:rsid w:val="008034C1"/>
    <w:rsid w:val="008035EC"/>
    <w:rsid w:val="00803659"/>
    <w:rsid w:val="008036F4"/>
    <w:rsid w:val="00803901"/>
    <w:rsid w:val="00803D25"/>
    <w:rsid w:val="00803D69"/>
    <w:rsid w:val="0080423A"/>
    <w:rsid w:val="0080439A"/>
    <w:rsid w:val="00804A0A"/>
    <w:rsid w:val="00804A3D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9"/>
    <w:rsid w:val="0080780E"/>
    <w:rsid w:val="00807824"/>
    <w:rsid w:val="00807FEF"/>
    <w:rsid w:val="00810761"/>
    <w:rsid w:val="008107D4"/>
    <w:rsid w:val="0081084E"/>
    <w:rsid w:val="00810974"/>
    <w:rsid w:val="008109CC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6B"/>
    <w:rsid w:val="008135C9"/>
    <w:rsid w:val="0081396B"/>
    <w:rsid w:val="00813A34"/>
    <w:rsid w:val="00813E05"/>
    <w:rsid w:val="00813F0E"/>
    <w:rsid w:val="00813F35"/>
    <w:rsid w:val="00814320"/>
    <w:rsid w:val="008145A3"/>
    <w:rsid w:val="00814FA6"/>
    <w:rsid w:val="00815096"/>
    <w:rsid w:val="008150FF"/>
    <w:rsid w:val="00815140"/>
    <w:rsid w:val="008152C5"/>
    <w:rsid w:val="0081549A"/>
    <w:rsid w:val="008154C5"/>
    <w:rsid w:val="008154DB"/>
    <w:rsid w:val="008159CE"/>
    <w:rsid w:val="00815A2C"/>
    <w:rsid w:val="00815A63"/>
    <w:rsid w:val="00815A94"/>
    <w:rsid w:val="00815B49"/>
    <w:rsid w:val="00815D5D"/>
    <w:rsid w:val="008164E9"/>
    <w:rsid w:val="00816923"/>
    <w:rsid w:val="00816E35"/>
    <w:rsid w:val="00816FFA"/>
    <w:rsid w:val="008170B6"/>
    <w:rsid w:val="008175BC"/>
    <w:rsid w:val="0081776C"/>
    <w:rsid w:val="00817C9B"/>
    <w:rsid w:val="0082010D"/>
    <w:rsid w:val="00820ADC"/>
    <w:rsid w:val="00820D81"/>
    <w:rsid w:val="00820F09"/>
    <w:rsid w:val="00820FDE"/>
    <w:rsid w:val="00821352"/>
    <w:rsid w:val="008216D8"/>
    <w:rsid w:val="0082173C"/>
    <w:rsid w:val="0082175C"/>
    <w:rsid w:val="00821A85"/>
    <w:rsid w:val="00821CC9"/>
    <w:rsid w:val="00821D07"/>
    <w:rsid w:val="00821E95"/>
    <w:rsid w:val="00821EBC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5FB"/>
    <w:rsid w:val="00823865"/>
    <w:rsid w:val="00823C54"/>
    <w:rsid w:val="008240C7"/>
    <w:rsid w:val="00824104"/>
    <w:rsid w:val="00824437"/>
    <w:rsid w:val="00824768"/>
    <w:rsid w:val="00824933"/>
    <w:rsid w:val="00824AC2"/>
    <w:rsid w:val="00824AED"/>
    <w:rsid w:val="0082506C"/>
    <w:rsid w:val="008252AF"/>
    <w:rsid w:val="00825404"/>
    <w:rsid w:val="008254B4"/>
    <w:rsid w:val="00825508"/>
    <w:rsid w:val="0082555F"/>
    <w:rsid w:val="0082568B"/>
    <w:rsid w:val="008259FA"/>
    <w:rsid w:val="00825B6A"/>
    <w:rsid w:val="00826326"/>
    <w:rsid w:val="00826992"/>
    <w:rsid w:val="00826AB1"/>
    <w:rsid w:val="00826B77"/>
    <w:rsid w:val="00826BB4"/>
    <w:rsid w:val="00827489"/>
    <w:rsid w:val="0082787B"/>
    <w:rsid w:val="00827C09"/>
    <w:rsid w:val="008300E2"/>
    <w:rsid w:val="00830212"/>
    <w:rsid w:val="00830386"/>
    <w:rsid w:val="00830596"/>
    <w:rsid w:val="008306FD"/>
    <w:rsid w:val="00830709"/>
    <w:rsid w:val="008309AC"/>
    <w:rsid w:val="00830B61"/>
    <w:rsid w:val="00830BFB"/>
    <w:rsid w:val="00830FF1"/>
    <w:rsid w:val="008310A1"/>
    <w:rsid w:val="008312A5"/>
    <w:rsid w:val="008315E7"/>
    <w:rsid w:val="008319E2"/>
    <w:rsid w:val="00831A6C"/>
    <w:rsid w:val="00831BE2"/>
    <w:rsid w:val="00831E1D"/>
    <w:rsid w:val="0083204B"/>
    <w:rsid w:val="00832283"/>
    <w:rsid w:val="008323B6"/>
    <w:rsid w:val="00832403"/>
    <w:rsid w:val="0083245E"/>
    <w:rsid w:val="0083246D"/>
    <w:rsid w:val="0083261F"/>
    <w:rsid w:val="008327F1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5B"/>
    <w:rsid w:val="008345B8"/>
    <w:rsid w:val="008347B4"/>
    <w:rsid w:val="008348A1"/>
    <w:rsid w:val="00834B92"/>
    <w:rsid w:val="00834BEC"/>
    <w:rsid w:val="008351F8"/>
    <w:rsid w:val="008352D6"/>
    <w:rsid w:val="008355A3"/>
    <w:rsid w:val="008355FF"/>
    <w:rsid w:val="00835944"/>
    <w:rsid w:val="00835BE5"/>
    <w:rsid w:val="0083618C"/>
    <w:rsid w:val="00836374"/>
    <w:rsid w:val="008364C5"/>
    <w:rsid w:val="008366CA"/>
    <w:rsid w:val="00836700"/>
    <w:rsid w:val="00836CBD"/>
    <w:rsid w:val="00837028"/>
    <w:rsid w:val="00837031"/>
    <w:rsid w:val="00837092"/>
    <w:rsid w:val="00837228"/>
    <w:rsid w:val="008372B5"/>
    <w:rsid w:val="0083747F"/>
    <w:rsid w:val="00837603"/>
    <w:rsid w:val="008377A4"/>
    <w:rsid w:val="00837B3C"/>
    <w:rsid w:val="00837E5E"/>
    <w:rsid w:val="00837FF6"/>
    <w:rsid w:val="008400BB"/>
    <w:rsid w:val="00840955"/>
    <w:rsid w:val="00840AD3"/>
    <w:rsid w:val="00840ED9"/>
    <w:rsid w:val="00840F02"/>
    <w:rsid w:val="0084144A"/>
    <w:rsid w:val="008417F2"/>
    <w:rsid w:val="008418F2"/>
    <w:rsid w:val="00841E3F"/>
    <w:rsid w:val="00841F0D"/>
    <w:rsid w:val="00841F32"/>
    <w:rsid w:val="0084224B"/>
    <w:rsid w:val="00842355"/>
    <w:rsid w:val="0084251E"/>
    <w:rsid w:val="00842B32"/>
    <w:rsid w:val="00842D82"/>
    <w:rsid w:val="0084331F"/>
    <w:rsid w:val="008435E0"/>
    <w:rsid w:val="00843746"/>
    <w:rsid w:val="0084379C"/>
    <w:rsid w:val="0084392E"/>
    <w:rsid w:val="00843A6A"/>
    <w:rsid w:val="00843C02"/>
    <w:rsid w:val="0084460B"/>
    <w:rsid w:val="00844665"/>
    <w:rsid w:val="00844743"/>
    <w:rsid w:val="0084484D"/>
    <w:rsid w:val="00844D55"/>
    <w:rsid w:val="00844E37"/>
    <w:rsid w:val="00844F04"/>
    <w:rsid w:val="00845199"/>
    <w:rsid w:val="00845664"/>
    <w:rsid w:val="00845BE7"/>
    <w:rsid w:val="00845CF7"/>
    <w:rsid w:val="00845F95"/>
    <w:rsid w:val="00846133"/>
    <w:rsid w:val="00846296"/>
    <w:rsid w:val="0084651B"/>
    <w:rsid w:val="008467AD"/>
    <w:rsid w:val="008469C4"/>
    <w:rsid w:val="008469F3"/>
    <w:rsid w:val="00846B00"/>
    <w:rsid w:val="00846F4C"/>
    <w:rsid w:val="00846FC2"/>
    <w:rsid w:val="00847288"/>
    <w:rsid w:val="0084771F"/>
    <w:rsid w:val="0084782E"/>
    <w:rsid w:val="00847BDF"/>
    <w:rsid w:val="00847CB7"/>
    <w:rsid w:val="00847DCA"/>
    <w:rsid w:val="00847E6A"/>
    <w:rsid w:val="0084B755"/>
    <w:rsid w:val="0085000E"/>
    <w:rsid w:val="00850306"/>
    <w:rsid w:val="008503D4"/>
    <w:rsid w:val="00850E2D"/>
    <w:rsid w:val="00850E3F"/>
    <w:rsid w:val="00850E52"/>
    <w:rsid w:val="00850ED8"/>
    <w:rsid w:val="00851132"/>
    <w:rsid w:val="0085155F"/>
    <w:rsid w:val="008517F4"/>
    <w:rsid w:val="00851B31"/>
    <w:rsid w:val="00851F85"/>
    <w:rsid w:val="008522CF"/>
    <w:rsid w:val="0085296C"/>
    <w:rsid w:val="008529C7"/>
    <w:rsid w:val="00852C10"/>
    <w:rsid w:val="00852CA9"/>
    <w:rsid w:val="00852F59"/>
    <w:rsid w:val="00852FCA"/>
    <w:rsid w:val="00852FEE"/>
    <w:rsid w:val="0085344E"/>
    <w:rsid w:val="0085353F"/>
    <w:rsid w:val="008538FC"/>
    <w:rsid w:val="00854525"/>
    <w:rsid w:val="00854534"/>
    <w:rsid w:val="0085490F"/>
    <w:rsid w:val="00854B0C"/>
    <w:rsid w:val="00854BE2"/>
    <w:rsid w:val="00854E8A"/>
    <w:rsid w:val="00854EEA"/>
    <w:rsid w:val="00854F64"/>
    <w:rsid w:val="00855709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6EE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0F82"/>
    <w:rsid w:val="0086112B"/>
    <w:rsid w:val="00861831"/>
    <w:rsid w:val="00861A13"/>
    <w:rsid w:val="00861B0D"/>
    <w:rsid w:val="008620EB"/>
    <w:rsid w:val="00862F92"/>
    <w:rsid w:val="00863143"/>
    <w:rsid w:val="0086396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5B9A"/>
    <w:rsid w:val="00865EE4"/>
    <w:rsid w:val="008660DA"/>
    <w:rsid w:val="008662B0"/>
    <w:rsid w:val="00866313"/>
    <w:rsid w:val="0086667E"/>
    <w:rsid w:val="00866ADA"/>
    <w:rsid w:val="00866B33"/>
    <w:rsid w:val="00866DB5"/>
    <w:rsid w:val="00866DD3"/>
    <w:rsid w:val="008673CF"/>
    <w:rsid w:val="008677E1"/>
    <w:rsid w:val="00867FF1"/>
    <w:rsid w:val="008703FA"/>
    <w:rsid w:val="0087049C"/>
    <w:rsid w:val="008704F5"/>
    <w:rsid w:val="008709BE"/>
    <w:rsid w:val="00870E77"/>
    <w:rsid w:val="00870E80"/>
    <w:rsid w:val="00870EBD"/>
    <w:rsid w:val="00870EE8"/>
    <w:rsid w:val="00871146"/>
    <w:rsid w:val="008711CC"/>
    <w:rsid w:val="008715B7"/>
    <w:rsid w:val="0087172F"/>
    <w:rsid w:val="00871BCD"/>
    <w:rsid w:val="008721AB"/>
    <w:rsid w:val="00872893"/>
    <w:rsid w:val="008729DE"/>
    <w:rsid w:val="008730D7"/>
    <w:rsid w:val="008735AB"/>
    <w:rsid w:val="008737B0"/>
    <w:rsid w:val="00873E0B"/>
    <w:rsid w:val="0087402F"/>
    <w:rsid w:val="00874AE6"/>
    <w:rsid w:val="008752BB"/>
    <w:rsid w:val="00875427"/>
    <w:rsid w:val="0087546B"/>
    <w:rsid w:val="0087599A"/>
    <w:rsid w:val="008759FE"/>
    <w:rsid w:val="00875A0B"/>
    <w:rsid w:val="00875C43"/>
    <w:rsid w:val="00876EA3"/>
    <w:rsid w:val="00876FE3"/>
    <w:rsid w:val="00877121"/>
    <w:rsid w:val="008774A5"/>
    <w:rsid w:val="00877677"/>
    <w:rsid w:val="00877A6D"/>
    <w:rsid w:val="00877D70"/>
    <w:rsid w:val="00877F5F"/>
    <w:rsid w:val="0088029A"/>
    <w:rsid w:val="008805F1"/>
    <w:rsid w:val="00880612"/>
    <w:rsid w:val="008809AB"/>
    <w:rsid w:val="00880A22"/>
    <w:rsid w:val="00880B2D"/>
    <w:rsid w:val="00880D3D"/>
    <w:rsid w:val="00881116"/>
    <w:rsid w:val="00881131"/>
    <w:rsid w:val="00881194"/>
    <w:rsid w:val="0088119E"/>
    <w:rsid w:val="00881B50"/>
    <w:rsid w:val="00881BA0"/>
    <w:rsid w:val="00881C6F"/>
    <w:rsid w:val="008820B9"/>
    <w:rsid w:val="008823E6"/>
    <w:rsid w:val="00882410"/>
    <w:rsid w:val="0088258B"/>
    <w:rsid w:val="00882757"/>
    <w:rsid w:val="00882A27"/>
    <w:rsid w:val="00882B82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4C40"/>
    <w:rsid w:val="00885218"/>
    <w:rsid w:val="00885275"/>
    <w:rsid w:val="0088527C"/>
    <w:rsid w:val="00885770"/>
    <w:rsid w:val="008857AD"/>
    <w:rsid w:val="00886177"/>
    <w:rsid w:val="008862B2"/>
    <w:rsid w:val="00886331"/>
    <w:rsid w:val="00886502"/>
    <w:rsid w:val="008865DF"/>
    <w:rsid w:val="00886B94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C20"/>
    <w:rsid w:val="00890DB5"/>
    <w:rsid w:val="00890F10"/>
    <w:rsid w:val="008910B3"/>
    <w:rsid w:val="008910F4"/>
    <w:rsid w:val="00891201"/>
    <w:rsid w:val="0089122D"/>
    <w:rsid w:val="00891926"/>
    <w:rsid w:val="00891C72"/>
    <w:rsid w:val="00891D58"/>
    <w:rsid w:val="00891DB8"/>
    <w:rsid w:val="00891E6A"/>
    <w:rsid w:val="00892208"/>
    <w:rsid w:val="0089222C"/>
    <w:rsid w:val="00892622"/>
    <w:rsid w:val="008926B1"/>
    <w:rsid w:val="008927F8"/>
    <w:rsid w:val="008928C0"/>
    <w:rsid w:val="00892913"/>
    <w:rsid w:val="008934BD"/>
    <w:rsid w:val="008938EE"/>
    <w:rsid w:val="00893C38"/>
    <w:rsid w:val="00893E4D"/>
    <w:rsid w:val="00893F6C"/>
    <w:rsid w:val="0089417D"/>
    <w:rsid w:val="008944AB"/>
    <w:rsid w:val="00894903"/>
    <w:rsid w:val="00894CAA"/>
    <w:rsid w:val="00894E83"/>
    <w:rsid w:val="0089509C"/>
    <w:rsid w:val="0089515A"/>
    <w:rsid w:val="008951A1"/>
    <w:rsid w:val="008953E6"/>
    <w:rsid w:val="0089550F"/>
    <w:rsid w:val="00895593"/>
    <w:rsid w:val="00895682"/>
    <w:rsid w:val="008956B1"/>
    <w:rsid w:val="00895810"/>
    <w:rsid w:val="0089590E"/>
    <w:rsid w:val="00895AED"/>
    <w:rsid w:val="00895DE9"/>
    <w:rsid w:val="008963B5"/>
    <w:rsid w:val="008964E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97FAA"/>
    <w:rsid w:val="008A0238"/>
    <w:rsid w:val="008A090B"/>
    <w:rsid w:val="008A0A40"/>
    <w:rsid w:val="008A1091"/>
    <w:rsid w:val="008A12D0"/>
    <w:rsid w:val="008A13F8"/>
    <w:rsid w:val="008A1629"/>
    <w:rsid w:val="008A1C17"/>
    <w:rsid w:val="008A1C46"/>
    <w:rsid w:val="008A22D1"/>
    <w:rsid w:val="008A2662"/>
    <w:rsid w:val="008A29D1"/>
    <w:rsid w:val="008A2E5F"/>
    <w:rsid w:val="008A2F2A"/>
    <w:rsid w:val="008A31C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C84"/>
    <w:rsid w:val="008A5F4F"/>
    <w:rsid w:val="008A63C0"/>
    <w:rsid w:val="008A659F"/>
    <w:rsid w:val="008A65BA"/>
    <w:rsid w:val="008A692C"/>
    <w:rsid w:val="008A6DA5"/>
    <w:rsid w:val="008A6E11"/>
    <w:rsid w:val="008A7184"/>
    <w:rsid w:val="008A7193"/>
    <w:rsid w:val="008A73E1"/>
    <w:rsid w:val="008A75FD"/>
    <w:rsid w:val="008A7A03"/>
    <w:rsid w:val="008A7A69"/>
    <w:rsid w:val="008A7BEE"/>
    <w:rsid w:val="008A7C66"/>
    <w:rsid w:val="008A7F69"/>
    <w:rsid w:val="008B002B"/>
    <w:rsid w:val="008B0F23"/>
    <w:rsid w:val="008B1410"/>
    <w:rsid w:val="008B143F"/>
    <w:rsid w:val="008B16A4"/>
    <w:rsid w:val="008B1768"/>
    <w:rsid w:val="008B1BBC"/>
    <w:rsid w:val="008B20B9"/>
    <w:rsid w:val="008B20C8"/>
    <w:rsid w:val="008B22A5"/>
    <w:rsid w:val="008B29C9"/>
    <w:rsid w:val="008B2E38"/>
    <w:rsid w:val="008B308B"/>
    <w:rsid w:val="008B3210"/>
    <w:rsid w:val="008B3293"/>
    <w:rsid w:val="008B3AAD"/>
    <w:rsid w:val="008B3CEC"/>
    <w:rsid w:val="008B3F29"/>
    <w:rsid w:val="008B4110"/>
    <w:rsid w:val="008B4418"/>
    <w:rsid w:val="008B4533"/>
    <w:rsid w:val="008B467B"/>
    <w:rsid w:val="008B4801"/>
    <w:rsid w:val="008B504B"/>
    <w:rsid w:val="008B5433"/>
    <w:rsid w:val="008B5576"/>
    <w:rsid w:val="008B59A7"/>
    <w:rsid w:val="008B5DB2"/>
    <w:rsid w:val="008B61FA"/>
    <w:rsid w:val="008B6359"/>
    <w:rsid w:val="008B689F"/>
    <w:rsid w:val="008B6FE2"/>
    <w:rsid w:val="008B7031"/>
    <w:rsid w:val="008B7044"/>
    <w:rsid w:val="008B7070"/>
    <w:rsid w:val="008B76AA"/>
    <w:rsid w:val="008B78A5"/>
    <w:rsid w:val="008C00B3"/>
    <w:rsid w:val="008C022B"/>
    <w:rsid w:val="008C0270"/>
    <w:rsid w:val="008C037E"/>
    <w:rsid w:val="008C052C"/>
    <w:rsid w:val="008C0596"/>
    <w:rsid w:val="008C05B2"/>
    <w:rsid w:val="008C0699"/>
    <w:rsid w:val="008C0A2C"/>
    <w:rsid w:val="008C0AA2"/>
    <w:rsid w:val="008C0C30"/>
    <w:rsid w:val="008C0C85"/>
    <w:rsid w:val="008C0EC1"/>
    <w:rsid w:val="008C163A"/>
    <w:rsid w:val="008C236D"/>
    <w:rsid w:val="008C2B64"/>
    <w:rsid w:val="008C2FE1"/>
    <w:rsid w:val="008C312C"/>
    <w:rsid w:val="008C3195"/>
    <w:rsid w:val="008C32E6"/>
    <w:rsid w:val="008C330D"/>
    <w:rsid w:val="008C3471"/>
    <w:rsid w:val="008C35AF"/>
    <w:rsid w:val="008C3709"/>
    <w:rsid w:val="008C3A8D"/>
    <w:rsid w:val="008C3B96"/>
    <w:rsid w:val="008C3C9C"/>
    <w:rsid w:val="008C3D7C"/>
    <w:rsid w:val="008C3FC0"/>
    <w:rsid w:val="008C4008"/>
    <w:rsid w:val="008C40A3"/>
    <w:rsid w:val="008C415F"/>
    <w:rsid w:val="008C4378"/>
    <w:rsid w:val="008C48C7"/>
    <w:rsid w:val="008C49FE"/>
    <w:rsid w:val="008C4B42"/>
    <w:rsid w:val="008C4BE1"/>
    <w:rsid w:val="008C4D8C"/>
    <w:rsid w:val="008C4D9E"/>
    <w:rsid w:val="008C4DA9"/>
    <w:rsid w:val="008C4E6D"/>
    <w:rsid w:val="008C52BF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B6F"/>
    <w:rsid w:val="008C6E4D"/>
    <w:rsid w:val="008C6EDD"/>
    <w:rsid w:val="008C70C9"/>
    <w:rsid w:val="008C717B"/>
    <w:rsid w:val="008C7395"/>
    <w:rsid w:val="008C73C9"/>
    <w:rsid w:val="008C7972"/>
    <w:rsid w:val="008C7EB5"/>
    <w:rsid w:val="008D00B4"/>
    <w:rsid w:val="008D0186"/>
    <w:rsid w:val="008D058B"/>
    <w:rsid w:val="008D06B8"/>
    <w:rsid w:val="008D0E32"/>
    <w:rsid w:val="008D0E83"/>
    <w:rsid w:val="008D0EDB"/>
    <w:rsid w:val="008D1420"/>
    <w:rsid w:val="008D18E2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0CF"/>
    <w:rsid w:val="008D33B9"/>
    <w:rsid w:val="008D3436"/>
    <w:rsid w:val="008D3451"/>
    <w:rsid w:val="008D345B"/>
    <w:rsid w:val="008D34E9"/>
    <w:rsid w:val="008D3A6C"/>
    <w:rsid w:val="008D3CF2"/>
    <w:rsid w:val="008D3EA0"/>
    <w:rsid w:val="008D3F65"/>
    <w:rsid w:val="008D3F85"/>
    <w:rsid w:val="008D437C"/>
    <w:rsid w:val="008D44FE"/>
    <w:rsid w:val="008D4BE8"/>
    <w:rsid w:val="008D4D7C"/>
    <w:rsid w:val="008D5140"/>
    <w:rsid w:val="008D52A4"/>
    <w:rsid w:val="008D56F7"/>
    <w:rsid w:val="008D57DD"/>
    <w:rsid w:val="008D5C9B"/>
    <w:rsid w:val="008D5D54"/>
    <w:rsid w:val="008D672A"/>
    <w:rsid w:val="008D6772"/>
    <w:rsid w:val="008D67FA"/>
    <w:rsid w:val="008D6CD2"/>
    <w:rsid w:val="008D6D1D"/>
    <w:rsid w:val="008D716D"/>
    <w:rsid w:val="008D729F"/>
    <w:rsid w:val="008D743A"/>
    <w:rsid w:val="008D7474"/>
    <w:rsid w:val="008D78F7"/>
    <w:rsid w:val="008D7CB2"/>
    <w:rsid w:val="008E05AB"/>
    <w:rsid w:val="008E0784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969"/>
    <w:rsid w:val="008E1DCB"/>
    <w:rsid w:val="008E1DF0"/>
    <w:rsid w:val="008E2083"/>
    <w:rsid w:val="008E209F"/>
    <w:rsid w:val="008E2454"/>
    <w:rsid w:val="008E258C"/>
    <w:rsid w:val="008E26C7"/>
    <w:rsid w:val="008E2A29"/>
    <w:rsid w:val="008E2E0E"/>
    <w:rsid w:val="008E2E35"/>
    <w:rsid w:val="008E3080"/>
    <w:rsid w:val="008E3142"/>
    <w:rsid w:val="008E3248"/>
    <w:rsid w:val="008E335C"/>
    <w:rsid w:val="008E3BEA"/>
    <w:rsid w:val="008E3EE0"/>
    <w:rsid w:val="008E3F2A"/>
    <w:rsid w:val="008E3F3A"/>
    <w:rsid w:val="008E3FD7"/>
    <w:rsid w:val="008E42D8"/>
    <w:rsid w:val="008E4C12"/>
    <w:rsid w:val="008E54E3"/>
    <w:rsid w:val="008E5835"/>
    <w:rsid w:val="008E58F8"/>
    <w:rsid w:val="008E59C1"/>
    <w:rsid w:val="008E68D5"/>
    <w:rsid w:val="008E6AF6"/>
    <w:rsid w:val="008E6E32"/>
    <w:rsid w:val="008E7293"/>
    <w:rsid w:val="008E73C5"/>
    <w:rsid w:val="008E7477"/>
    <w:rsid w:val="008E7548"/>
    <w:rsid w:val="008E77B9"/>
    <w:rsid w:val="008E7A12"/>
    <w:rsid w:val="008E7A23"/>
    <w:rsid w:val="008E7CB0"/>
    <w:rsid w:val="008E7F85"/>
    <w:rsid w:val="008F0129"/>
    <w:rsid w:val="008F0380"/>
    <w:rsid w:val="008F07A1"/>
    <w:rsid w:val="008F089E"/>
    <w:rsid w:val="008F0A02"/>
    <w:rsid w:val="008F0E4C"/>
    <w:rsid w:val="008F0EE1"/>
    <w:rsid w:val="008F1149"/>
    <w:rsid w:val="008F1336"/>
    <w:rsid w:val="008F1422"/>
    <w:rsid w:val="008F17D7"/>
    <w:rsid w:val="008F1857"/>
    <w:rsid w:val="008F196A"/>
    <w:rsid w:val="008F1E99"/>
    <w:rsid w:val="008F1F68"/>
    <w:rsid w:val="008F207B"/>
    <w:rsid w:val="008F21EB"/>
    <w:rsid w:val="008F2604"/>
    <w:rsid w:val="008F26C0"/>
    <w:rsid w:val="008F2774"/>
    <w:rsid w:val="008F28C9"/>
    <w:rsid w:val="008F2B20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2A5"/>
    <w:rsid w:val="008F44D4"/>
    <w:rsid w:val="008F473E"/>
    <w:rsid w:val="008F49E6"/>
    <w:rsid w:val="008F4E92"/>
    <w:rsid w:val="008F5204"/>
    <w:rsid w:val="008F531F"/>
    <w:rsid w:val="008F53CE"/>
    <w:rsid w:val="008F5911"/>
    <w:rsid w:val="008F5A69"/>
    <w:rsid w:val="008F5B2E"/>
    <w:rsid w:val="008F5BF1"/>
    <w:rsid w:val="008F5CF6"/>
    <w:rsid w:val="008F630E"/>
    <w:rsid w:val="008F66DB"/>
    <w:rsid w:val="008F67FF"/>
    <w:rsid w:val="008F69EC"/>
    <w:rsid w:val="008F7302"/>
    <w:rsid w:val="008F7698"/>
    <w:rsid w:val="008F78AA"/>
    <w:rsid w:val="008F7916"/>
    <w:rsid w:val="008F7966"/>
    <w:rsid w:val="008F7C6B"/>
    <w:rsid w:val="0090020B"/>
    <w:rsid w:val="0090037E"/>
    <w:rsid w:val="009005E3"/>
    <w:rsid w:val="009006E0"/>
    <w:rsid w:val="00900971"/>
    <w:rsid w:val="00901126"/>
    <w:rsid w:val="00901306"/>
    <w:rsid w:val="0090159E"/>
    <w:rsid w:val="009017ED"/>
    <w:rsid w:val="009018C5"/>
    <w:rsid w:val="009018CC"/>
    <w:rsid w:val="00901B83"/>
    <w:rsid w:val="0090201A"/>
    <w:rsid w:val="009021F6"/>
    <w:rsid w:val="00902242"/>
    <w:rsid w:val="00902A67"/>
    <w:rsid w:val="00902B38"/>
    <w:rsid w:val="00902C56"/>
    <w:rsid w:val="0090316B"/>
    <w:rsid w:val="009031F3"/>
    <w:rsid w:val="00903237"/>
    <w:rsid w:val="00903323"/>
    <w:rsid w:val="00903662"/>
    <w:rsid w:val="00903A57"/>
    <w:rsid w:val="00903A9F"/>
    <w:rsid w:val="00903EF4"/>
    <w:rsid w:val="0090466D"/>
    <w:rsid w:val="009047D0"/>
    <w:rsid w:val="009048A3"/>
    <w:rsid w:val="00904AD4"/>
    <w:rsid w:val="00905243"/>
    <w:rsid w:val="0090553E"/>
    <w:rsid w:val="0090554C"/>
    <w:rsid w:val="009055C6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6CCD"/>
    <w:rsid w:val="00907165"/>
    <w:rsid w:val="00907300"/>
    <w:rsid w:val="0090770E"/>
    <w:rsid w:val="009078E1"/>
    <w:rsid w:val="00907A54"/>
    <w:rsid w:val="00907A5E"/>
    <w:rsid w:val="00907AC7"/>
    <w:rsid w:val="00907DE8"/>
    <w:rsid w:val="00907EB8"/>
    <w:rsid w:val="00910011"/>
    <w:rsid w:val="00910070"/>
    <w:rsid w:val="00910255"/>
    <w:rsid w:val="0091061A"/>
    <w:rsid w:val="00910B4B"/>
    <w:rsid w:val="00910B9F"/>
    <w:rsid w:val="00910DAA"/>
    <w:rsid w:val="00910E66"/>
    <w:rsid w:val="00911719"/>
    <w:rsid w:val="009117A5"/>
    <w:rsid w:val="009117E3"/>
    <w:rsid w:val="00911818"/>
    <w:rsid w:val="00911858"/>
    <w:rsid w:val="009119DD"/>
    <w:rsid w:val="00911BF8"/>
    <w:rsid w:val="00911C6C"/>
    <w:rsid w:val="00911C97"/>
    <w:rsid w:val="009121AD"/>
    <w:rsid w:val="0091253D"/>
    <w:rsid w:val="0091281F"/>
    <w:rsid w:val="009128D4"/>
    <w:rsid w:val="00912CCC"/>
    <w:rsid w:val="00913187"/>
    <w:rsid w:val="009131AD"/>
    <w:rsid w:val="00913304"/>
    <w:rsid w:val="00913819"/>
    <w:rsid w:val="00913A42"/>
    <w:rsid w:val="00913D8D"/>
    <w:rsid w:val="0091427D"/>
    <w:rsid w:val="009143ED"/>
    <w:rsid w:val="00914A0A"/>
    <w:rsid w:val="00914B53"/>
    <w:rsid w:val="00914BAD"/>
    <w:rsid w:val="00914C9E"/>
    <w:rsid w:val="00914EBD"/>
    <w:rsid w:val="0091514E"/>
    <w:rsid w:val="0091528F"/>
    <w:rsid w:val="00915404"/>
    <w:rsid w:val="009155D9"/>
    <w:rsid w:val="00915919"/>
    <w:rsid w:val="00915927"/>
    <w:rsid w:val="0091598C"/>
    <w:rsid w:val="00915B3F"/>
    <w:rsid w:val="00915DEC"/>
    <w:rsid w:val="00915FD7"/>
    <w:rsid w:val="00916147"/>
    <w:rsid w:val="009163F3"/>
    <w:rsid w:val="00916E23"/>
    <w:rsid w:val="00916E67"/>
    <w:rsid w:val="00917238"/>
    <w:rsid w:val="00917297"/>
    <w:rsid w:val="009177D5"/>
    <w:rsid w:val="0091799B"/>
    <w:rsid w:val="00917AF0"/>
    <w:rsid w:val="00917B0F"/>
    <w:rsid w:val="00917CFF"/>
    <w:rsid w:val="00917D22"/>
    <w:rsid w:val="00917FD8"/>
    <w:rsid w:val="0092018A"/>
    <w:rsid w:val="0092033D"/>
    <w:rsid w:val="009203C0"/>
    <w:rsid w:val="00920440"/>
    <w:rsid w:val="009208B0"/>
    <w:rsid w:val="00920AD7"/>
    <w:rsid w:val="00920CDE"/>
    <w:rsid w:val="00921053"/>
    <w:rsid w:val="00921074"/>
    <w:rsid w:val="009210D2"/>
    <w:rsid w:val="0092145B"/>
    <w:rsid w:val="0092148C"/>
    <w:rsid w:val="00921492"/>
    <w:rsid w:val="00921575"/>
    <w:rsid w:val="00921AE9"/>
    <w:rsid w:val="00921BED"/>
    <w:rsid w:val="00921C0F"/>
    <w:rsid w:val="00921D7C"/>
    <w:rsid w:val="00921E2D"/>
    <w:rsid w:val="009226AE"/>
    <w:rsid w:val="009229AD"/>
    <w:rsid w:val="00922C0E"/>
    <w:rsid w:val="00922C45"/>
    <w:rsid w:val="00923045"/>
    <w:rsid w:val="00923058"/>
    <w:rsid w:val="009232B0"/>
    <w:rsid w:val="0092334F"/>
    <w:rsid w:val="009233BB"/>
    <w:rsid w:val="0092380F"/>
    <w:rsid w:val="00923968"/>
    <w:rsid w:val="00923A41"/>
    <w:rsid w:val="00923A8A"/>
    <w:rsid w:val="00923AB8"/>
    <w:rsid w:val="00923B22"/>
    <w:rsid w:val="00923C2B"/>
    <w:rsid w:val="0092406E"/>
    <w:rsid w:val="00924388"/>
    <w:rsid w:val="009243C2"/>
    <w:rsid w:val="00924CE1"/>
    <w:rsid w:val="00924E51"/>
    <w:rsid w:val="009252A5"/>
    <w:rsid w:val="00925BFF"/>
    <w:rsid w:val="00925D49"/>
    <w:rsid w:val="00926088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B7F"/>
    <w:rsid w:val="00927DF7"/>
    <w:rsid w:val="00927ECB"/>
    <w:rsid w:val="00927FFC"/>
    <w:rsid w:val="009300F1"/>
    <w:rsid w:val="009301D9"/>
    <w:rsid w:val="0093023C"/>
    <w:rsid w:val="00930468"/>
    <w:rsid w:val="00930657"/>
    <w:rsid w:val="009309B1"/>
    <w:rsid w:val="00930ECD"/>
    <w:rsid w:val="00931777"/>
    <w:rsid w:val="009322C8"/>
    <w:rsid w:val="00932319"/>
    <w:rsid w:val="0093234E"/>
    <w:rsid w:val="00932657"/>
    <w:rsid w:val="00932782"/>
    <w:rsid w:val="00932B25"/>
    <w:rsid w:val="00932D00"/>
    <w:rsid w:val="00932FCD"/>
    <w:rsid w:val="00933065"/>
    <w:rsid w:val="00933074"/>
    <w:rsid w:val="0093313F"/>
    <w:rsid w:val="009331AA"/>
    <w:rsid w:val="0093344A"/>
    <w:rsid w:val="00933522"/>
    <w:rsid w:val="009335F1"/>
    <w:rsid w:val="00933870"/>
    <w:rsid w:val="00933A7C"/>
    <w:rsid w:val="00933AAE"/>
    <w:rsid w:val="00933C9B"/>
    <w:rsid w:val="00933E85"/>
    <w:rsid w:val="00934138"/>
    <w:rsid w:val="0093425A"/>
    <w:rsid w:val="009344CF"/>
    <w:rsid w:val="009344EB"/>
    <w:rsid w:val="00934574"/>
    <w:rsid w:val="0093487B"/>
    <w:rsid w:val="00934C8C"/>
    <w:rsid w:val="00935052"/>
    <w:rsid w:val="00935595"/>
    <w:rsid w:val="009356CE"/>
    <w:rsid w:val="00935721"/>
    <w:rsid w:val="00935B19"/>
    <w:rsid w:val="00935B2A"/>
    <w:rsid w:val="009363DA"/>
    <w:rsid w:val="00936598"/>
    <w:rsid w:val="00936CBF"/>
    <w:rsid w:val="00936DC9"/>
    <w:rsid w:val="00937117"/>
    <w:rsid w:val="0093716D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D2"/>
    <w:rsid w:val="009415C4"/>
    <w:rsid w:val="009417A9"/>
    <w:rsid w:val="009417E0"/>
    <w:rsid w:val="00941A57"/>
    <w:rsid w:val="00941B66"/>
    <w:rsid w:val="00941B73"/>
    <w:rsid w:val="00941D92"/>
    <w:rsid w:val="0094203A"/>
    <w:rsid w:val="0094222D"/>
    <w:rsid w:val="00942624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FF9"/>
    <w:rsid w:val="00944096"/>
    <w:rsid w:val="00944344"/>
    <w:rsid w:val="009443E7"/>
    <w:rsid w:val="00944454"/>
    <w:rsid w:val="00944586"/>
    <w:rsid w:val="009445E7"/>
    <w:rsid w:val="00944929"/>
    <w:rsid w:val="00944D71"/>
    <w:rsid w:val="009451DD"/>
    <w:rsid w:val="00945558"/>
    <w:rsid w:val="00945F21"/>
    <w:rsid w:val="00946027"/>
    <w:rsid w:val="00946064"/>
    <w:rsid w:val="00946388"/>
    <w:rsid w:val="00946C9C"/>
    <w:rsid w:val="00946E52"/>
    <w:rsid w:val="00947364"/>
    <w:rsid w:val="009479E1"/>
    <w:rsid w:val="00947BBF"/>
    <w:rsid w:val="00947DC0"/>
    <w:rsid w:val="00947F6C"/>
    <w:rsid w:val="00950301"/>
    <w:rsid w:val="00950435"/>
    <w:rsid w:val="009504EC"/>
    <w:rsid w:val="00950933"/>
    <w:rsid w:val="00950DC8"/>
    <w:rsid w:val="00950DF2"/>
    <w:rsid w:val="00950E27"/>
    <w:rsid w:val="00950F19"/>
    <w:rsid w:val="00950F67"/>
    <w:rsid w:val="00950F78"/>
    <w:rsid w:val="0095120B"/>
    <w:rsid w:val="0095193D"/>
    <w:rsid w:val="00951CC5"/>
    <w:rsid w:val="00951DFA"/>
    <w:rsid w:val="00951E5D"/>
    <w:rsid w:val="00951F1F"/>
    <w:rsid w:val="009521EE"/>
    <w:rsid w:val="00952580"/>
    <w:rsid w:val="009526F5"/>
    <w:rsid w:val="0095289F"/>
    <w:rsid w:val="00952C58"/>
    <w:rsid w:val="00952D0D"/>
    <w:rsid w:val="00952D60"/>
    <w:rsid w:val="00952FA1"/>
    <w:rsid w:val="00953016"/>
    <w:rsid w:val="009536CA"/>
    <w:rsid w:val="009538C3"/>
    <w:rsid w:val="00953AE9"/>
    <w:rsid w:val="00953F46"/>
    <w:rsid w:val="00954706"/>
    <w:rsid w:val="00954766"/>
    <w:rsid w:val="009549C8"/>
    <w:rsid w:val="00954A66"/>
    <w:rsid w:val="0095500A"/>
    <w:rsid w:val="00955043"/>
    <w:rsid w:val="0095510A"/>
    <w:rsid w:val="0095564C"/>
    <w:rsid w:val="00955CEE"/>
    <w:rsid w:val="00955D73"/>
    <w:rsid w:val="00955FBD"/>
    <w:rsid w:val="009563DA"/>
    <w:rsid w:val="0095690F"/>
    <w:rsid w:val="009569FD"/>
    <w:rsid w:val="00956AE7"/>
    <w:rsid w:val="00956C63"/>
    <w:rsid w:val="00956EC5"/>
    <w:rsid w:val="00956F48"/>
    <w:rsid w:val="00957998"/>
    <w:rsid w:val="00957DF9"/>
    <w:rsid w:val="00957F14"/>
    <w:rsid w:val="00957FC1"/>
    <w:rsid w:val="00960159"/>
    <w:rsid w:val="0096039A"/>
    <w:rsid w:val="00960668"/>
    <w:rsid w:val="009606CE"/>
    <w:rsid w:val="0096096A"/>
    <w:rsid w:val="00960FB9"/>
    <w:rsid w:val="0096108F"/>
    <w:rsid w:val="0096109E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21E"/>
    <w:rsid w:val="009635BC"/>
    <w:rsid w:val="00963803"/>
    <w:rsid w:val="00963A25"/>
    <w:rsid w:val="00963A28"/>
    <w:rsid w:val="00963BB2"/>
    <w:rsid w:val="00963C1E"/>
    <w:rsid w:val="00963C4D"/>
    <w:rsid w:val="00963E02"/>
    <w:rsid w:val="0096494F"/>
    <w:rsid w:val="00964D0D"/>
    <w:rsid w:val="0096529E"/>
    <w:rsid w:val="009654DD"/>
    <w:rsid w:val="00965599"/>
    <w:rsid w:val="009655C9"/>
    <w:rsid w:val="0096577D"/>
    <w:rsid w:val="00965787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8B9"/>
    <w:rsid w:val="009669ED"/>
    <w:rsid w:val="00966DEB"/>
    <w:rsid w:val="00967038"/>
    <w:rsid w:val="00967081"/>
    <w:rsid w:val="009672A3"/>
    <w:rsid w:val="009672B0"/>
    <w:rsid w:val="00967622"/>
    <w:rsid w:val="009676EC"/>
    <w:rsid w:val="00967ABE"/>
    <w:rsid w:val="00967D7E"/>
    <w:rsid w:val="00967EC4"/>
    <w:rsid w:val="009700E0"/>
    <w:rsid w:val="00970400"/>
    <w:rsid w:val="009704BA"/>
    <w:rsid w:val="009706B3"/>
    <w:rsid w:val="0097082A"/>
    <w:rsid w:val="009709F5"/>
    <w:rsid w:val="00970E67"/>
    <w:rsid w:val="00970EE3"/>
    <w:rsid w:val="00971113"/>
    <w:rsid w:val="0097131A"/>
    <w:rsid w:val="00971467"/>
    <w:rsid w:val="00971563"/>
    <w:rsid w:val="00971B39"/>
    <w:rsid w:val="0097237C"/>
    <w:rsid w:val="009723AA"/>
    <w:rsid w:val="009725D5"/>
    <w:rsid w:val="009726CC"/>
    <w:rsid w:val="0097290D"/>
    <w:rsid w:val="0097297E"/>
    <w:rsid w:val="00972AAD"/>
    <w:rsid w:val="00972B9D"/>
    <w:rsid w:val="00972D4B"/>
    <w:rsid w:val="00972EC7"/>
    <w:rsid w:val="00972F39"/>
    <w:rsid w:val="00972F61"/>
    <w:rsid w:val="009731FB"/>
    <w:rsid w:val="0097383F"/>
    <w:rsid w:val="009738B3"/>
    <w:rsid w:val="00973C2B"/>
    <w:rsid w:val="00973CAC"/>
    <w:rsid w:val="00974470"/>
    <w:rsid w:val="00974664"/>
    <w:rsid w:val="0097468E"/>
    <w:rsid w:val="00974A10"/>
    <w:rsid w:val="00974B80"/>
    <w:rsid w:val="00974CA8"/>
    <w:rsid w:val="00974F54"/>
    <w:rsid w:val="00975042"/>
    <w:rsid w:val="009750B3"/>
    <w:rsid w:val="00975349"/>
    <w:rsid w:val="009754AB"/>
    <w:rsid w:val="0097577C"/>
    <w:rsid w:val="00975787"/>
    <w:rsid w:val="009759DE"/>
    <w:rsid w:val="00975AD0"/>
    <w:rsid w:val="0097606F"/>
    <w:rsid w:val="0097620E"/>
    <w:rsid w:val="00976356"/>
    <w:rsid w:val="009765E4"/>
    <w:rsid w:val="00976656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B0"/>
    <w:rsid w:val="00977B28"/>
    <w:rsid w:val="00977BBB"/>
    <w:rsid w:val="00977BE1"/>
    <w:rsid w:val="0098017B"/>
    <w:rsid w:val="00980A4B"/>
    <w:rsid w:val="00980CC8"/>
    <w:rsid w:val="00980E8B"/>
    <w:rsid w:val="009810A4"/>
    <w:rsid w:val="00981356"/>
    <w:rsid w:val="00981374"/>
    <w:rsid w:val="009813F2"/>
    <w:rsid w:val="00981474"/>
    <w:rsid w:val="00981934"/>
    <w:rsid w:val="00981957"/>
    <w:rsid w:val="00981CB2"/>
    <w:rsid w:val="009822C6"/>
    <w:rsid w:val="00982D57"/>
    <w:rsid w:val="009835ED"/>
    <w:rsid w:val="0098384D"/>
    <w:rsid w:val="0098384E"/>
    <w:rsid w:val="00983A52"/>
    <w:rsid w:val="00983F97"/>
    <w:rsid w:val="009841EA"/>
    <w:rsid w:val="0098446D"/>
    <w:rsid w:val="00984760"/>
    <w:rsid w:val="009847DF"/>
    <w:rsid w:val="00984890"/>
    <w:rsid w:val="00984A0E"/>
    <w:rsid w:val="00984AE0"/>
    <w:rsid w:val="00985403"/>
    <w:rsid w:val="0098559B"/>
    <w:rsid w:val="009857F6"/>
    <w:rsid w:val="0098580D"/>
    <w:rsid w:val="00985942"/>
    <w:rsid w:val="00985B77"/>
    <w:rsid w:val="00985F8F"/>
    <w:rsid w:val="00986139"/>
    <w:rsid w:val="009861E5"/>
    <w:rsid w:val="0098635C"/>
    <w:rsid w:val="0098638B"/>
    <w:rsid w:val="009863E6"/>
    <w:rsid w:val="009864A9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1EA8"/>
    <w:rsid w:val="00992245"/>
    <w:rsid w:val="00992405"/>
    <w:rsid w:val="00992769"/>
    <w:rsid w:val="009928CB"/>
    <w:rsid w:val="00992F4A"/>
    <w:rsid w:val="00993949"/>
    <w:rsid w:val="00993991"/>
    <w:rsid w:val="00993B03"/>
    <w:rsid w:val="00993E2E"/>
    <w:rsid w:val="00993FE9"/>
    <w:rsid w:val="00994623"/>
    <w:rsid w:val="00994822"/>
    <w:rsid w:val="009949B1"/>
    <w:rsid w:val="00994F5B"/>
    <w:rsid w:val="00995392"/>
    <w:rsid w:val="009958C8"/>
    <w:rsid w:val="00995B17"/>
    <w:rsid w:val="00995C22"/>
    <w:rsid w:val="00996132"/>
    <w:rsid w:val="0099622D"/>
    <w:rsid w:val="0099659D"/>
    <w:rsid w:val="009969E5"/>
    <w:rsid w:val="00996A55"/>
    <w:rsid w:val="00996B89"/>
    <w:rsid w:val="00996CF7"/>
    <w:rsid w:val="009979AD"/>
    <w:rsid w:val="00997B73"/>
    <w:rsid w:val="009A01AB"/>
    <w:rsid w:val="009A02C2"/>
    <w:rsid w:val="009A0353"/>
    <w:rsid w:val="009A0854"/>
    <w:rsid w:val="009A135D"/>
    <w:rsid w:val="009A1448"/>
    <w:rsid w:val="009A15BC"/>
    <w:rsid w:val="009A16C1"/>
    <w:rsid w:val="009A178F"/>
    <w:rsid w:val="009A18AA"/>
    <w:rsid w:val="009A1C3C"/>
    <w:rsid w:val="009A1E0F"/>
    <w:rsid w:val="009A1E6A"/>
    <w:rsid w:val="009A226B"/>
    <w:rsid w:val="009A260A"/>
    <w:rsid w:val="009A2714"/>
    <w:rsid w:val="009A30E7"/>
    <w:rsid w:val="009A3190"/>
    <w:rsid w:val="009A31CB"/>
    <w:rsid w:val="009A352C"/>
    <w:rsid w:val="009A360E"/>
    <w:rsid w:val="009A4471"/>
    <w:rsid w:val="009A46CE"/>
    <w:rsid w:val="009A49F0"/>
    <w:rsid w:val="009A505D"/>
    <w:rsid w:val="009A5447"/>
    <w:rsid w:val="009A5B87"/>
    <w:rsid w:val="009A5C93"/>
    <w:rsid w:val="009A60BA"/>
    <w:rsid w:val="009A6109"/>
    <w:rsid w:val="009A6519"/>
    <w:rsid w:val="009A6824"/>
    <w:rsid w:val="009A6851"/>
    <w:rsid w:val="009A696E"/>
    <w:rsid w:val="009A6980"/>
    <w:rsid w:val="009A6CDA"/>
    <w:rsid w:val="009A6CEF"/>
    <w:rsid w:val="009A7496"/>
    <w:rsid w:val="009A7CDF"/>
    <w:rsid w:val="009B0360"/>
    <w:rsid w:val="009B06A9"/>
    <w:rsid w:val="009B07B0"/>
    <w:rsid w:val="009B0992"/>
    <w:rsid w:val="009B0A46"/>
    <w:rsid w:val="009B0B56"/>
    <w:rsid w:val="009B0F2F"/>
    <w:rsid w:val="009B119F"/>
    <w:rsid w:val="009B12D3"/>
    <w:rsid w:val="009B15AB"/>
    <w:rsid w:val="009B16AC"/>
    <w:rsid w:val="009B18ED"/>
    <w:rsid w:val="009B1AC4"/>
    <w:rsid w:val="009B2002"/>
    <w:rsid w:val="009B22DC"/>
    <w:rsid w:val="009B2472"/>
    <w:rsid w:val="009B26AB"/>
    <w:rsid w:val="009B2894"/>
    <w:rsid w:val="009B2908"/>
    <w:rsid w:val="009B2AA9"/>
    <w:rsid w:val="009B2B08"/>
    <w:rsid w:val="009B2DB7"/>
    <w:rsid w:val="009B2F70"/>
    <w:rsid w:val="009B36EE"/>
    <w:rsid w:val="009B3929"/>
    <w:rsid w:val="009B3B6A"/>
    <w:rsid w:val="009B3E24"/>
    <w:rsid w:val="009B440B"/>
    <w:rsid w:val="009B4514"/>
    <w:rsid w:val="009B4B4C"/>
    <w:rsid w:val="009B4CD1"/>
    <w:rsid w:val="009B50ED"/>
    <w:rsid w:val="009B53ED"/>
    <w:rsid w:val="009B53F8"/>
    <w:rsid w:val="009B543B"/>
    <w:rsid w:val="009B5D32"/>
    <w:rsid w:val="009B5F90"/>
    <w:rsid w:val="009B62F6"/>
    <w:rsid w:val="009B64C9"/>
    <w:rsid w:val="009B66E8"/>
    <w:rsid w:val="009B67C7"/>
    <w:rsid w:val="009B6ACA"/>
    <w:rsid w:val="009B6B00"/>
    <w:rsid w:val="009B6B96"/>
    <w:rsid w:val="009B6CCD"/>
    <w:rsid w:val="009B6DD4"/>
    <w:rsid w:val="009B7192"/>
    <w:rsid w:val="009B71B2"/>
    <w:rsid w:val="009B71DF"/>
    <w:rsid w:val="009B74BB"/>
    <w:rsid w:val="009B766C"/>
    <w:rsid w:val="009B7D54"/>
    <w:rsid w:val="009B7E37"/>
    <w:rsid w:val="009B7EF6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78"/>
    <w:rsid w:val="009C0E20"/>
    <w:rsid w:val="009C0E44"/>
    <w:rsid w:val="009C0EE0"/>
    <w:rsid w:val="009C106E"/>
    <w:rsid w:val="009C10A5"/>
    <w:rsid w:val="009C13AC"/>
    <w:rsid w:val="009C13B3"/>
    <w:rsid w:val="009C13E6"/>
    <w:rsid w:val="009C15C3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2FE7"/>
    <w:rsid w:val="009C323F"/>
    <w:rsid w:val="009C37D0"/>
    <w:rsid w:val="009C3FE6"/>
    <w:rsid w:val="009C4021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B70"/>
    <w:rsid w:val="009C5EBF"/>
    <w:rsid w:val="009C5F2F"/>
    <w:rsid w:val="009C60B4"/>
    <w:rsid w:val="009C691E"/>
    <w:rsid w:val="009C6C8F"/>
    <w:rsid w:val="009C711E"/>
    <w:rsid w:val="009C74DC"/>
    <w:rsid w:val="009C75A0"/>
    <w:rsid w:val="009C79A4"/>
    <w:rsid w:val="009C7C40"/>
    <w:rsid w:val="009C7E4F"/>
    <w:rsid w:val="009C7F83"/>
    <w:rsid w:val="009D00CB"/>
    <w:rsid w:val="009D014E"/>
    <w:rsid w:val="009D0358"/>
    <w:rsid w:val="009D0840"/>
    <w:rsid w:val="009D087C"/>
    <w:rsid w:val="009D08A1"/>
    <w:rsid w:val="009D090C"/>
    <w:rsid w:val="009D0B11"/>
    <w:rsid w:val="009D132E"/>
    <w:rsid w:val="009D1440"/>
    <w:rsid w:val="009D15A3"/>
    <w:rsid w:val="009D1611"/>
    <w:rsid w:val="009D1AEE"/>
    <w:rsid w:val="009D1B16"/>
    <w:rsid w:val="009D2AF3"/>
    <w:rsid w:val="009D2DF1"/>
    <w:rsid w:val="009D2E98"/>
    <w:rsid w:val="009D2ED4"/>
    <w:rsid w:val="009D309F"/>
    <w:rsid w:val="009D331D"/>
    <w:rsid w:val="009D3663"/>
    <w:rsid w:val="009D36DF"/>
    <w:rsid w:val="009D3842"/>
    <w:rsid w:val="009D39C3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9F9"/>
    <w:rsid w:val="009D4C05"/>
    <w:rsid w:val="009D4CD1"/>
    <w:rsid w:val="009D4DA3"/>
    <w:rsid w:val="009D5178"/>
    <w:rsid w:val="009D5192"/>
    <w:rsid w:val="009D549D"/>
    <w:rsid w:val="009D5500"/>
    <w:rsid w:val="009D5904"/>
    <w:rsid w:val="009D59A8"/>
    <w:rsid w:val="009D5A52"/>
    <w:rsid w:val="009D64D1"/>
    <w:rsid w:val="009D655D"/>
    <w:rsid w:val="009D6860"/>
    <w:rsid w:val="009D692D"/>
    <w:rsid w:val="009D6F72"/>
    <w:rsid w:val="009D7019"/>
    <w:rsid w:val="009D726B"/>
    <w:rsid w:val="009D75E5"/>
    <w:rsid w:val="009D75E6"/>
    <w:rsid w:val="009D75ED"/>
    <w:rsid w:val="009D7891"/>
    <w:rsid w:val="009D7BC4"/>
    <w:rsid w:val="009D7BF4"/>
    <w:rsid w:val="009D7FCA"/>
    <w:rsid w:val="009E049B"/>
    <w:rsid w:val="009E081B"/>
    <w:rsid w:val="009E08BF"/>
    <w:rsid w:val="009E08C1"/>
    <w:rsid w:val="009E0FE8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16"/>
    <w:rsid w:val="009E2E6D"/>
    <w:rsid w:val="009E32BC"/>
    <w:rsid w:val="009E33D7"/>
    <w:rsid w:val="009E35C4"/>
    <w:rsid w:val="009E35FF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95E"/>
    <w:rsid w:val="009E6A06"/>
    <w:rsid w:val="009E6B42"/>
    <w:rsid w:val="009E6C41"/>
    <w:rsid w:val="009E6F70"/>
    <w:rsid w:val="009E7400"/>
    <w:rsid w:val="009E7AF2"/>
    <w:rsid w:val="009E7D0E"/>
    <w:rsid w:val="009E7F6A"/>
    <w:rsid w:val="009E7FCC"/>
    <w:rsid w:val="009F0C96"/>
    <w:rsid w:val="009F0FDE"/>
    <w:rsid w:val="009F15C0"/>
    <w:rsid w:val="009F1C7C"/>
    <w:rsid w:val="009F1EF3"/>
    <w:rsid w:val="009F1FB4"/>
    <w:rsid w:val="009F1FC7"/>
    <w:rsid w:val="009F20DE"/>
    <w:rsid w:val="009F2199"/>
    <w:rsid w:val="009F26C4"/>
    <w:rsid w:val="009F27EE"/>
    <w:rsid w:val="009F2BC2"/>
    <w:rsid w:val="009F2DCE"/>
    <w:rsid w:val="009F2DDD"/>
    <w:rsid w:val="009F31BB"/>
    <w:rsid w:val="009F3860"/>
    <w:rsid w:val="009F3B5E"/>
    <w:rsid w:val="009F462C"/>
    <w:rsid w:val="009F4881"/>
    <w:rsid w:val="009F4CA3"/>
    <w:rsid w:val="009F4D42"/>
    <w:rsid w:val="009F4E93"/>
    <w:rsid w:val="009F597D"/>
    <w:rsid w:val="009F5A34"/>
    <w:rsid w:val="009F5B5A"/>
    <w:rsid w:val="009F5BF8"/>
    <w:rsid w:val="009F5CCD"/>
    <w:rsid w:val="009F5E27"/>
    <w:rsid w:val="009F5E45"/>
    <w:rsid w:val="009F5FEF"/>
    <w:rsid w:val="009F6074"/>
    <w:rsid w:val="009F6523"/>
    <w:rsid w:val="009F6629"/>
    <w:rsid w:val="009F679C"/>
    <w:rsid w:val="009F69C2"/>
    <w:rsid w:val="009F6E27"/>
    <w:rsid w:val="009F6EE9"/>
    <w:rsid w:val="009F71A7"/>
    <w:rsid w:val="009F72F8"/>
    <w:rsid w:val="009F73A0"/>
    <w:rsid w:val="009F7800"/>
    <w:rsid w:val="00A0010E"/>
    <w:rsid w:val="00A00140"/>
    <w:rsid w:val="00A00447"/>
    <w:rsid w:val="00A0073D"/>
    <w:rsid w:val="00A00770"/>
    <w:rsid w:val="00A00C73"/>
    <w:rsid w:val="00A01375"/>
    <w:rsid w:val="00A014A4"/>
    <w:rsid w:val="00A01DF7"/>
    <w:rsid w:val="00A02213"/>
    <w:rsid w:val="00A02250"/>
    <w:rsid w:val="00A022D7"/>
    <w:rsid w:val="00A02394"/>
    <w:rsid w:val="00A02396"/>
    <w:rsid w:val="00A02407"/>
    <w:rsid w:val="00A02476"/>
    <w:rsid w:val="00A026D9"/>
    <w:rsid w:val="00A026E9"/>
    <w:rsid w:val="00A02A42"/>
    <w:rsid w:val="00A02AC1"/>
    <w:rsid w:val="00A02D0B"/>
    <w:rsid w:val="00A02EB5"/>
    <w:rsid w:val="00A03375"/>
    <w:rsid w:val="00A03629"/>
    <w:rsid w:val="00A03CBD"/>
    <w:rsid w:val="00A03E1D"/>
    <w:rsid w:val="00A03EB1"/>
    <w:rsid w:val="00A04997"/>
    <w:rsid w:val="00A04BF3"/>
    <w:rsid w:val="00A050C8"/>
    <w:rsid w:val="00A053E5"/>
    <w:rsid w:val="00A05712"/>
    <w:rsid w:val="00A0596E"/>
    <w:rsid w:val="00A05AC6"/>
    <w:rsid w:val="00A05AE8"/>
    <w:rsid w:val="00A05B02"/>
    <w:rsid w:val="00A05B65"/>
    <w:rsid w:val="00A05C1E"/>
    <w:rsid w:val="00A05DBE"/>
    <w:rsid w:val="00A05F0A"/>
    <w:rsid w:val="00A06498"/>
    <w:rsid w:val="00A0655A"/>
    <w:rsid w:val="00A065C3"/>
    <w:rsid w:val="00A069B7"/>
    <w:rsid w:val="00A06ACF"/>
    <w:rsid w:val="00A06D4B"/>
    <w:rsid w:val="00A06E58"/>
    <w:rsid w:val="00A07245"/>
    <w:rsid w:val="00A074BD"/>
    <w:rsid w:val="00A07AE1"/>
    <w:rsid w:val="00A07BA8"/>
    <w:rsid w:val="00A07D8E"/>
    <w:rsid w:val="00A10019"/>
    <w:rsid w:val="00A1001A"/>
    <w:rsid w:val="00A108CC"/>
    <w:rsid w:val="00A10B64"/>
    <w:rsid w:val="00A10F14"/>
    <w:rsid w:val="00A11152"/>
    <w:rsid w:val="00A111FF"/>
    <w:rsid w:val="00A1132D"/>
    <w:rsid w:val="00A11522"/>
    <w:rsid w:val="00A115ED"/>
    <w:rsid w:val="00A11648"/>
    <w:rsid w:val="00A11E36"/>
    <w:rsid w:val="00A1251F"/>
    <w:rsid w:val="00A12AF4"/>
    <w:rsid w:val="00A12F39"/>
    <w:rsid w:val="00A13198"/>
    <w:rsid w:val="00A13612"/>
    <w:rsid w:val="00A13625"/>
    <w:rsid w:val="00A13BA3"/>
    <w:rsid w:val="00A13C6E"/>
    <w:rsid w:val="00A13CC9"/>
    <w:rsid w:val="00A13CDF"/>
    <w:rsid w:val="00A13F53"/>
    <w:rsid w:val="00A14304"/>
    <w:rsid w:val="00A144AD"/>
    <w:rsid w:val="00A1469F"/>
    <w:rsid w:val="00A147D2"/>
    <w:rsid w:val="00A14AB0"/>
    <w:rsid w:val="00A14B3D"/>
    <w:rsid w:val="00A14C13"/>
    <w:rsid w:val="00A14CC2"/>
    <w:rsid w:val="00A15196"/>
    <w:rsid w:val="00A15269"/>
    <w:rsid w:val="00A153EB"/>
    <w:rsid w:val="00A153FB"/>
    <w:rsid w:val="00A15518"/>
    <w:rsid w:val="00A15AD8"/>
    <w:rsid w:val="00A1608A"/>
    <w:rsid w:val="00A16152"/>
    <w:rsid w:val="00A1620B"/>
    <w:rsid w:val="00A162A3"/>
    <w:rsid w:val="00A16634"/>
    <w:rsid w:val="00A16DD9"/>
    <w:rsid w:val="00A16F1E"/>
    <w:rsid w:val="00A1712B"/>
    <w:rsid w:val="00A17441"/>
    <w:rsid w:val="00A17537"/>
    <w:rsid w:val="00A17995"/>
    <w:rsid w:val="00A17BD5"/>
    <w:rsid w:val="00A17DE4"/>
    <w:rsid w:val="00A17ED9"/>
    <w:rsid w:val="00A202F2"/>
    <w:rsid w:val="00A2078B"/>
    <w:rsid w:val="00A210B9"/>
    <w:rsid w:val="00A21518"/>
    <w:rsid w:val="00A21673"/>
    <w:rsid w:val="00A2171D"/>
    <w:rsid w:val="00A21A03"/>
    <w:rsid w:val="00A21B52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2F00"/>
    <w:rsid w:val="00A23082"/>
    <w:rsid w:val="00A236D9"/>
    <w:rsid w:val="00A23973"/>
    <w:rsid w:val="00A239AA"/>
    <w:rsid w:val="00A23FF5"/>
    <w:rsid w:val="00A2402F"/>
    <w:rsid w:val="00A24083"/>
    <w:rsid w:val="00A24210"/>
    <w:rsid w:val="00A243C5"/>
    <w:rsid w:val="00A2463A"/>
    <w:rsid w:val="00A2497A"/>
    <w:rsid w:val="00A2498C"/>
    <w:rsid w:val="00A249AA"/>
    <w:rsid w:val="00A24DE5"/>
    <w:rsid w:val="00A2505F"/>
    <w:rsid w:val="00A25A5F"/>
    <w:rsid w:val="00A26336"/>
    <w:rsid w:val="00A264F4"/>
    <w:rsid w:val="00A2671D"/>
    <w:rsid w:val="00A2674D"/>
    <w:rsid w:val="00A26D66"/>
    <w:rsid w:val="00A27376"/>
    <w:rsid w:val="00A277B0"/>
    <w:rsid w:val="00A27B04"/>
    <w:rsid w:val="00A27F6F"/>
    <w:rsid w:val="00A30055"/>
    <w:rsid w:val="00A300FB"/>
    <w:rsid w:val="00A30124"/>
    <w:rsid w:val="00A30173"/>
    <w:rsid w:val="00A30614"/>
    <w:rsid w:val="00A307A8"/>
    <w:rsid w:val="00A30838"/>
    <w:rsid w:val="00A3093E"/>
    <w:rsid w:val="00A30C98"/>
    <w:rsid w:val="00A30EF2"/>
    <w:rsid w:val="00A3117C"/>
    <w:rsid w:val="00A313B1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2C9C"/>
    <w:rsid w:val="00A33117"/>
    <w:rsid w:val="00A33184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1F2"/>
    <w:rsid w:val="00A344D4"/>
    <w:rsid w:val="00A3451E"/>
    <w:rsid w:val="00A34568"/>
    <w:rsid w:val="00A3471C"/>
    <w:rsid w:val="00A34CC6"/>
    <w:rsid w:val="00A34D87"/>
    <w:rsid w:val="00A35030"/>
    <w:rsid w:val="00A350F5"/>
    <w:rsid w:val="00A35384"/>
    <w:rsid w:val="00A353B9"/>
    <w:rsid w:val="00A35506"/>
    <w:rsid w:val="00A35751"/>
    <w:rsid w:val="00A358C2"/>
    <w:rsid w:val="00A35968"/>
    <w:rsid w:val="00A359B1"/>
    <w:rsid w:val="00A35F1F"/>
    <w:rsid w:val="00A35F73"/>
    <w:rsid w:val="00A36071"/>
    <w:rsid w:val="00A36248"/>
    <w:rsid w:val="00A36A3E"/>
    <w:rsid w:val="00A36D50"/>
    <w:rsid w:val="00A371A1"/>
    <w:rsid w:val="00A371F4"/>
    <w:rsid w:val="00A376D5"/>
    <w:rsid w:val="00A377DC"/>
    <w:rsid w:val="00A378C5"/>
    <w:rsid w:val="00A37A04"/>
    <w:rsid w:val="00A37A13"/>
    <w:rsid w:val="00A40143"/>
    <w:rsid w:val="00A4071E"/>
    <w:rsid w:val="00A4073C"/>
    <w:rsid w:val="00A40A1F"/>
    <w:rsid w:val="00A4122F"/>
    <w:rsid w:val="00A413E4"/>
    <w:rsid w:val="00A4151D"/>
    <w:rsid w:val="00A41866"/>
    <w:rsid w:val="00A418F5"/>
    <w:rsid w:val="00A41B18"/>
    <w:rsid w:val="00A41D8A"/>
    <w:rsid w:val="00A41DA3"/>
    <w:rsid w:val="00A4203C"/>
    <w:rsid w:val="00A42466"/>
    <w:rsid w:val="00A42506"/>
    <w:rsid w:val="00A428AE"/>
    <w:rsid w:val="00A42982"/>
    <w:rsid w:val="00A42A61"/>
    <w:rsid w:val="00A42BFB"/>
    <w:rsid w:val="00A42DA5"/>
    <w:rsid w:val="00A42DBA"/>
    <w:rsid w:val="00A42EEB"/>
    <w:rsid w:val="00A42F28"/>
    <w:rsid w:val="00A439C5"/>
    <w:rsid w:val="00A439F7"/>
    <w:rsid w:val="00A43A24"/>
    <w:rsid w:val="00A43A89"/>
    <w:rsid w:val="00A43DF0"/>
    <w:rsid w:val="00A43ECD"/>
    <w:rsid w:val="00A4420B"/>
    <w:rsid w:val="00A445BE"/>
    <w:rsid w:val="00A445E9"/>
    <w:rsid w:val="00A44A81"/>
    <w:rsid w:val="00A44BA2"/>
    <w:rsid w:val="00A44C56"/>
    <w:rsid w:val="00A44D36"/>
    <w:rsid w:val="00A44E8C"/>
    <w:rsid w:val="00A451EB"/>
    <w:rsid w:val="00A4523C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47DC9"/>
    <w:rsid w:val="00A50078"/>
    <w:rsid w:val="00A50234"/>
    <w:rsid w:val="00A504ED"/>
    <w:rsid w:val="00A50535"/>
    <w:rsid w:val="00A50578"/>
    <w:rsid w:val="00A50745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8"/>
    <w:rsid w:val="00A5184A"/>
    <w:rsid w:val="00A519A1"/>
    <w:rsid w:val="00A51AB7"/>
    <w:rsid w:val="00A51F88"/>
    <w:rsid w:val="00A520B3"/>
    <w:rsid w:val="00A524B8"/>
    <w:rsid w:val="00A526C1"/>
    <w:rsid w:val="00A52812"/>
    <w:rsid w:val="00A528AA"/>
    <w:rsid w:val="00A52B33"/>
    <w:rsid w:val="00A531B5"/>
    <w:rsid w:val="00A532D9"/>
    <w:rsid w:val="00A534B5"/>
    <w:rsid w:val="00A53590"/>
    <w:rsid w:val="00A5372B"/>
    <w:rsid w:val="00A53770"/>
    <w:rsid w:val="00A538C4"/>
    <w:rsid w:val="00A53945"/>
    <w:rsid w:val="00A54338"/>
    <w:rsid w:val="00A5469F"/>
    <w:rsid w:val="00A5495F"/>
    <w:rsid w:val="00A54BAD"/>
    <w:rsid w:val="00A54BE5"/>
    <w:rsid w:val="00A55584"/>
    <w:rsid w:val="00A556D4"/>
    <w:rsid w:val="00A556E6"/>
    <w:rsid w:val="00A55A13"/>
    <w:rsid w:val="00A55B03"/>
    <w:rsid w:val="00A55EF1"/>
    <w:rsid w:val="00A56138"/>
    <w:rsid w:val="00A562B3"/>
    <w:rsid w:val="00A56B93"/>
    <w:rsid w:val="00A56F96"/>
    <w:rsid w:val="00A572E0"/>
    <w:rsid w:val="00A57AA6"/>
    <w:rsid w:val="00A60786"/>
    <w:rsid w:val="00A60FDC"/>
    <w:rsid w:val="00A610EA"/>
    <w:rsid w:val="00A61495"/>
    <w:rsid w:val="00A61682"/>
    <w:rsid w:val="00A6179B"/>
    <w:rsid w:val="00A618B3"/>
    <w:rsid w:val="00A618D7"/>
    <w:rsid w:val="00A61AF8"/>
    <w:rsid w:val="00A61F70"/>
    <w:rsid w:val="00A62070"/>
    <w:rsid w:val="00A623B5"/>
    <w:rsid w:val="00A6265F"/>
    <w:rsid w:val="00A62A0D"/>
    <w:rsid w:val="00A62B93"/>
    <w:rsid w:val="00A62C17"/>
    <w:rsid w:val="00A62CE0"/>
    <w:rsid w:val="00A635A8"/>
    <w:rsid w:val="00A63960"/>
    <w:rsid w:val="00A63998"/>
    <w:rsid w:val="00A63BF7"/>
    <w:rsid w:val="00A6404E"/>
    <w:rsid w:val="00A643D5"/>
    <w:rsid w:val="00A645EC"/>
    <w:rsid w:val="00A646D1"/>
    <w:rsid w:val="00A64A3F"/>
    <w:rsid w:val="00A64D42"/>
    <w:rsid w:val="00A65105"/>
    <w:rsid w:val="00A6575B"/>
    <w:rsid w:val="00A65820"/>
    <w:rsid w:val="00A65A6B"/>
    <w:rsid w:val="00A664B7"/>
    <w:rsid w:val="00A66697"/>
    <w:rsid w:val="00A67500"/>
    <w:rsid w:val="00A675A7"/>
    <w:rsid w:val="00A67753"/>
    <w:rsid w:val="00A67D76"/>
    <w:rsid w:val="00A701D7"/>
    <w:rsid w:val="00A7030F"/>
    <w:rsid w:val="00A70328"/>
    <w:rsid w:val="00A7046C"/>
    <w:rsid w:val="00A70996"/>
    <w:rsid w:val="00A70B93"/>
    <w:rsid w:val="00A71149"/>
    <w:rsid w:val="00A71155"/>
    <w:rsid w:val="00A71156"/>
    <w:rsid w:val="00A71356"/>
    <w:rsid w:val="00A71B89"/>
    <w:rsid w:val="00A71BC7"/>
    <w:rsid w:val="00A71F23"/>
    <w:rsid w:val="00A723A0"/>
    <w:rsid w:val="00A72BCE"/>
    <w:rsid w:val="00A72CDE"/>
    <w:rsid w:val="00A72DD1"/>
    <w:rsid w:val="00A72E26"/>
    <w:rsid w:val="00A72FDD"/>
    <w:rsid w:val="00A7334F"/>
    <w:rsid w:val="00A73753"/>
    <w:rsid w:val="00A73F63"/>
    <w:rsid w:val="00A7414A"/>
    <w:rsid w:val="00A7470A"/>
    <w:rsid w:val="00A74B65"/>
    <w:rsid w:val="00A74D30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A6"/>
    <w:rsid w:val="00A7611F"/>
    <w:rsid w:val="00A7647C"/>
    <w:rsid w:val="00A76650"/>
    <w:rsid w:val="00A768E0"/>
    <w:rsid w:val="00A76E54"/>
    <w:rsid w:val="00A77008"/>
    <w:rsid w:val="00A77183"/>
    <w:rsid w:val="00A77226"/>
    <w:rsid w:val="00A77853"/>
    <w:rsid w:val="00A77D34"/>
    <w:rsid w:val="00A77E52"/>
    <w:rsid w:val="00A80CE8"/>
    <w:rsid w:val="00A80FD2"/>
    <w:rsid w:val="00A81030"/>
    <w:rsid w:val="00A81094"/>
    <w:rsid w:val="00A81103"/>
    <w:rsid w:val="00A812C2"/>
    <w:rsid w:val="00A813EF"/>
    <w:rsid w:val="00A8172F"/>
    <w:rsid w:val="00A8177D"/>
    <w:rsid w:val="00A81CF2"/>
    <w:rsid w:val="00A8210D"/>
    <w:rsid w:val="00A8221B"/>
    <w:rsid w:val="00A82229"/>
    <w:rsid w:val="00A827B8"/>
    <w:rsid w:val="00A82C03"/>
    <w:rsid w:val="00A82ED1"/>
    <w:rsid w:val="00A82F4D"/>
    <w:rsid w:val="00A83039"/>
    <w:rsid w:val="00A831F4"/>
    <w:rsid w:val="00A8347D"/>
    <w:rsid w:val="00A8350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12F"/>
    <w:rsid w:val="00A85472"/>
    <w:rsid w:val="00A8554B"/>
    <w:rsid w:val="00A859C9"/>
    <w:rsid w:val="00A85A8E"/>
    <w:rsid w:val="00A85AEE"/>
    <w:rsid w:val="00A85BD0"/>
    <w:rsid w:val="00A85EB3"/>
    <w:rsid w:val="00A85FB0"/>
    <w:rsid w:val="00A85FD4"/>
    <w:rsid w:val="00A8600B"/>
    <w:rsid w:val="00A860AE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A2"/>
    <w:rsid w:val="00A904E1"/>
    <w:rsid w:val="00A90524"/>
    <w:rsid w:val="00A90A81"/>
    <w:rsid w:val="00A90BDB"/>
    <w:rsid w:val="00A90DB3"/>
    <w:rsid w:val="00A90FF9"/>
    <w:rsid w:val="00A91144"/>
    <w:rsid w:val="00A917E7"/>
    <w:rsid w:val="00A9184C"/>
    <w:rsid w:val="00A91DA8"/>
    <w:rsid w:val="00A92183"/>
    <w:rsid w:val="00A924CD"/>
    <w:rsid w:val="00A9297F"/>
    <w:rsid w:val="00A92A2B"/>
    <w:rsid w:val="00A92CEE"/>
    <w:rsid w:val="00A92DD2"/>
    <w:rsid w:val="00A92E23"/>
    <w:rsid w:val="00A9344A"/>
    <w:rsid w:val="00A934C4"/>
    <w:rsid w:val="00A93C97"/>
    <w:rsid w:val="00A93DD4"/>
    <w:rsid w:val="00A93E74"/>
    <w:rsid w:val="00A94252"/>
    <w:rsid w:val="00A9465A"/>
    <w:rsid w:val="00A94E27"/>
    <w:rsid w:val="00A952DF"/>
    <w:rsid w:val="00A9548E"/>
    <w:rsid w:val="00A95723"/>
    <w:rsid w:val="00A95AC6"/>
    <w:rsid w:val="00A95B26"/>
    <w:rsid w:val="00A95B9F"/>
    <w:rsid w:val="00A95FA5"/>
    <w:rsid w:val="00A960E8"/>
    <w:rsid w:val="00A96A89"/>
    <w:rsid w:val="00A96D65"/>
    <w:rsid w:val="00A96E64"/>
    <w:rsid w:val="00A97350"/>
    <w:rsid w:val="00A9788C"/>
    <w:rsid w:val="00A97B31"/>
    <w:rsid w:val="00AA0773"/>
    <w:rsid w:val="00AA081C"/>
    <w:rsid w:val="00AA0821"/>
    <w:rsid w:val="00AA089F"/>
    <w:rsid w:val="00AA0A42"/>
    <w:rsid w:val="00AA0BC6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7A4"/>
    <w:rsid w:val="00AA3856"/>
    <w:rsid w:val="00AA3870"/>
    <w:rsid w:val="00AA3A97"/>
    <w:rsid w:val="00AA3F5A"/>
    <w:rsid w:val="00AA4237"/>
    <w:rsid w:val="00AA4253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035"/>
    <w:rsid w:val="00AA603B"/>
    <w:rsid w:val="00AA62B2"/>
    <w:rsid w:val="00AA696F"/>
    <w:rsid w:val="00AA6A38"/>
    <w:rsid w:val="00AA70D4"/>
    <w:rsid w:val="00AA71EA"/>
    <w:rsid w:val="00AA72FF"/>
    <w:rsid w:val="00AA776B"/>
    <w:rsid w:val="00AA77FB"/>
    <w:rsid w:val="00AA79C5"/>
    <w:rsid w:val="00AA7BE5"/>
    <w:rsid w:val="00AA7E9F"/>
    <w:rsid w:val="00AA7FC4"/>
    <w:rsid w:val="00AB098A"/>
    <w:rsid w:val="00AB0C6A"/>
    <w:rsid w:val="00AB0CED"/>
    <w:rsid w:val="00AB0DAF"/>
    <w:rsid w:val="00AB0FFD"/>
    <w:rsid w:val="00AB1753"/>
    <w:rsid w:val="00AB1CAD"/>
    <w:rsid w:val="00AB1DD3"/>
    <w:rsid w:val="00AB2089"/>
    <w:rsid w:val="00AB230E"/>
    <w:rsid w:val="00AB258E"/>
    <w:rsid w:val="00AB283E"/>
    <w:rsid w:val="00AB2892"/>
    <w:rsid w:val="00AB2ED0"/>
    <w:rsid w:val="00AB366B"/>
    <w:rsid w:val="00AB3A09"/>
    <w:rsid w:val="00AB3EB8"/>
    <w:rsid w:val="00AB3FF2"/>
    <w:rsid w:val="00AB413D"/>
    <w:rsid w:val="00AB41D8"/>
    <w:rsid w:val="00AB4231"/>
    <w:rsid w:val="00AB4395"/>
    <w:rsid w:val="00AB47A1"/>
    <w:rsid w:val="00AB4A03"/>
    <w:rsid w:val="00AB4BB2"/>
    <w:rsid w:val="00AB4C59"/>
    <w:rsid w:val="00AB4DE0"/>
    <w:rsid w:val="00AB4E36"/>
    <w:rsid w:val="00AB51B2"/>
    <w:rsid w:val="00AB55F3"/>
    <w:rsid w:val="00AB59D0"/>
    <w:rsid w:val="00AB5D12"/>
    <w:rsid w:val="00AB60DC"/>
    <w:rsid w:val="00AB6471"/>
    <w:rsid w:val="00AB666F"/>
    <w:rsid w:val="00AB6AA5"/>
    <w:rsid w:val="00AB6B99"/>
    <w:rsid w:val="00AB6BA3"/>
    <w:rsid w:val="00AB7344"/>
    <w:rsid w:val="00AB73B7"/>
    <w:rsid w:val="00AB74D3"/>
    <w:rsid w:val="00AB76CB"/>
    <w:rsid w:val="00AB7AB6"/>
    <w:rsid w:val="00AB7B79"/>
    <w:rsid w:val="00AC0265"/>
    <w:rsid w:val="00AC051B"/>
    <w:rsid w:val="00AC0992"/>
    <w:rsid w:val="00AC0B05"/>
    <w:rsid w:val="00AC0BC2"/>
    <w:rsid w:val="00AC0BDC"/>
    <w:rsid w:val="00AC10ED"/>
    <w:rsid w:val="00AC12F0"/>
    <w:rsid w:val="00AC151B"/>
    <w:rsid w:val="00AC1AFB"/>
    <w:rsid w:val="00AC1B94"/>
    <w:rsid w:val="00AC1D25"/>
    <w:rsid w:val="00AC1D9B"/>
    <w:rsid w:val="00AC1DB0"/>
    <w:rsid w:val="00AC1F0A"/>
    <w:rsid w:val="00AC1FCD"/>
    <w:rsid w:val="00AC227E"/>
    <w:rsid w:val="00AC2292"/>
    <w:rsid w:val="00AC2613"/>
    <w:rsid w:val="00AC2664"/>
    <w:rsid w:val="00AC26F9"/>
    <w:rsid w:val="00AC275E"/>
    <w:rsid w:val="00AC2A1F"/>
    <w:rsid w:val="00AC34DD"/>
    <w:rsid w:val="00AC34FB"/>
    <w:rsid w:val="00AC3659"/>
    <w:rsid w:val="00AC4081"/>
    <w:rsid w:val="00AC40ED"/>
    <w:rsid w:val="00AC450C"/>
    <w:rsid w:val="00AC4747"/>
    <w:rsid w:val="00AC47E4"/>
    <w:rsid w:val="00AC4C7C"/>
    <w:rsid w:val="00AC4CF4"/>
    <w:rsid w:val="00AC4D8A"/>
    <w:rsid w:val="00AC4E4E"/>
    <w:rsid w:val="00AC4EA2"/>
    <w:rsid w:val="00AC5045"/>
    <w:rsid w:val="00AC534A"/>
    <w:rsid w:val="00AC545F"/>
    <w:rsid w:val="00AC56C5"/>
    <w:rsid w:val="00AC58D4"/>
    <w:rsid w:val="00AC5EAA"/>
    <w:rsid w:val="00AC6133"/>
    <w:rsid w:val="00AC627E"/>
    <w:rsid w:val="00AC63A1"/>
    <w:rsid w:val="00AC67F3"/>
    <w:rsid w:val="00AC69E2"/>
    <w:rsid w:val="00AC6FE1"/>
    <w:rsid w:val="00AC700F"/>
    <w:rsid w:val="00AC70F1"/>
    <w:rsid w:val="00AC721C"/>
    <w:rsid w:val="00AC75EE"/>
    <w:rsid w:val="00AC77E8"/>
    <w:rsid w:val="00AD0199"/>
    <w:rsid w:val="00AD02FA"/>
    <w:rsid w:val="00AD0433"/>
    <w:rsid w:val="00AD0B4C"/>
    <w:rsid w:val="00AD0CCE"/>
    <w:rsid w:val="00AD0E18"/>
    <w:rsid w:val="00AD1526"/>
    <w:rsid w:val="00AD1832"/>
    <w:rsid w:val="00AD18A1"/>
    <w:rsid w:val="00AD18AA"/>
    <w:rsid w:val="00AD18C5"/>
    <w:rsid w:val="00AD1CB1"/>
    <w:rsid w:val="00AD1F8F"/>
    <w:rsid w:val="00AD2696"/>
    <w:rsid w:val="00AD26C0"/>
    <w:rsid w:val="00AD28B1"/>
    <w:rsid w:val="00AD2D22"/>
    <w:rsid w:val="00AD2DD0"/>
    <w:rsid w:val="00AD3242"/>
    <w:rsid w:val="00AD383A"/>
    <w:rsid w:val="00AD3864"/>
    <w:rsid w:val="00AD39B8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178"/>
    <w:rsid w:val="00AD732C"/>
    <w:rsid w:val="00AD7352"/>
    <w:rsid w:val="00AD7393"/>
    <w:rsid w:val="00AD7904"/>
    <w:rsid w:val="00AD7C1F"/>
    <w:rsid w:val="00AE02E1"/>
    <w:rsid w:val="00AE0FF8"/>
    <w:rsid w:val="00AE11CB"/>
    <w:rsid w:val="00AE1492"/>
    <w:rsid w:val="00AE19B4"/>
    <w:rsid w:val="00AE19E0"/>
    <w:rsid w:val="00AE1B7B"/>
    <w:rsid w:val="00AE1F4A"/>
    <w:rsid w:val="00AE20D4"/>
    <w:rsid w:val="00AE22A1"/>
    <w:rsid w:val="00AE28AB"/>
    <w:rsid w:val="00AE2A7C"/>
    <w:rsid w:val="00AE2AF0"/>
    <w:rsid w:val="00AE2C55"/>
    <w:rsid w:val="00AE307E"/>
    <w:rsid w:val="00AE30A1"/>
    <w:rsid w:val="00AE3100"/>
    <w:rsid w:val="00AE3103"/>
    <w:rsid w:val="00AE3517"/>
    <w:rsid w:val="00AE3816"/>
    <w:rsid w:val="00AE38BA"/>
    <w:rsid w:val="00AE3D78"/>
    <w:rsid w:val="00AE3DB4"/>
    <w:rsid w:val="00AE3F10"/>
    <w:rsid w:val="00AE4768"/>
    <w:rsid w:val="00AE5047"/>
    <w:rsid w:val="00AE521E"/>
    <w:rsid w:val="00AE5636"/>
    <w:rsid w:val="00AE5743"/>
    <w:rsid w:val="00AE5935"/>
    <w:rsid w:val="00AE5AF5"/>
    <w:rsid w:val="00AE5B2C"/>
    <w:rsid w:val="00AE5C78"/>
    <w:rsid w:val="00AE5D6C"/>
    <w:rsid w:val="00AE5FCB"/>
    <w:rsid w:val="00AE62C3"/>
    <w:rsid w:val="00AE637C"/>
    <w:rsid w:val="00AE6426"/>
    <w:rsid w:val="00AE674B"/>
    <w:rsid w:val="00AE69C1"/>
    <w:rsid w:val="00AE6BE3"/>
    <w:rsid w:val="00AE71A7"/>
    <w:rsid w:val="00AE73BC"/>
    <w:rsid w:val="00AE73FE"/>
    <w:rsid w:val="00AE7423"/>
    <w:rsid w:val="00AE786A"/>
    <w:rsid w:val="00AE798C"/>
    <w:rsid w:val="00AE7A7D"/>
    <w:rsid w:val="00AF0058"/>
    <w:rsid w:val="00AF04EC"/>
    <w:rsid w:val="00AF0BE4"/>
    <w:rsid w:val="00AF0C43"/>
    <w:rsid w:val="00AF0E05"/>
    <w:rsid w:val="00AF14FB"/>
    <w:rsid w:val="00AF184B"/>
    <w:rsid w:val="00AF1BD8"/>
    <w:rsid w:val="00AF1BFD"/>
    <w:rsid w:val="00AF1C71"/>
    <w:rsid w:val="00AF1E8B"/>
    <w:rsid w:val="00AF2087"/>
    <w:rsid w:val="00AF2120"/>
    <w:rsid w:val="00AF21A7"/>
    <w:rsid w:val="00AF21B6"/>
    <w:rsid w:val="00AF2672"/>
    <w:rsid w:val="00AF26DA"/>
    <w:rsid w:val="00AF2852"/>
    <w:rsid w:val="00AF2ADC"/>
    <w:rsid w:val="00AF2C32"/>
    <w:rsid w:val="00AF2DAD"/>
    <w:rsid w:val="00AF2DDC"/>
    <w:rsid w:val="00AF2FF1"/>
    <w:rsid w:val="00AF31DF"/>
    <w:rsid w:val="00AF38D4"/>
    <w:rsid w:val="00AF3AAF"/>
    <w:rsid w:val="00AF3C4A"/>
    <w:rsid w:val="00AF3DBB"/>
    <w:rsid w:val="00AF3E2D"/>
    <w:rsid w:val="00AF3E6C"/>
    <w:rsid w:val="00AF4257"/>
    <w:rsid w:val="00AF42B4"/>
    <w:rsid w:val="00AF48ED"/>
    <w:rsid w:val="00AF4DD2"/>
    <w:rsid w:val="00AF4DEA"/>
    <w:rsid w:val="00AF5156"/>
    <w:rsid w:val="00AF54AF"/>
    <w:rsid w:val="00AF567A"/>
    <w:rsid w:val="00AF57B6"/>
    <w:rsid w:val="00AF5A36"/>
    <w:rsid w:val="00AF601F"/>
    <w:rsid w:val="00AF610A"/>
    <w:rsid w:val="00AF612E"/>
    <w:rsid w:val="00AF64C2"/>
    <w:rsid w:val="00AF6728"/>
    <w:rsid w:val="00AF6D15"/>
    <w:rsid w:val="00AF6E8C"/>
    <w:rsid w:val="00AF6F2B"/>
    <w:rsid w:val="00AF725D"/>
    <w:rsid w:val="00AF7617"/>
    <w:rsid w:val="00AF772E"/>
    <w:rsid w:val="00AF7BDE"/>
    <w:rsid w:val="00AF7C2E"/>
    <w:rsid w:val="00AF7C3C"/>
    <w:rsid w:val="00AF7D78"/>
    <w:rsid w:val="00B000F1"/>
    <w:rsid w:val="00B0014E"/>
    <w:rsid w:val="00B0058B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C09"/>
    <w:rsid w:val="00B02E61"/>
    <w:rsid w:val="00B03014"/>
    <w:rsid w:val="00B031A2"/>
    <w:rsid w:val="00B03202"/>
    <w:rsid w:val="00B0337C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CD8"/>
    <w:rsid w:val="00B04D53"/>
    <w:rsid w:val="00B04E5D"/>
    <w:rsid w:val="00B04FFF"/>
    <w:rsid w:val="00B055F8"/>
    <w:rsid w:val="00B05A57"/>
    <w:rsid w:val="00B05CBE"/>
    <w:rsid w:val="00B05E9D"/>
    <w:rsid w:val="00B060FF"/>
    <w:rsid w:val="00B0693A"/>
    <w:rsid w:val="00B07075"/>
    <w:rsid w:val="00B0716C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D39"/>
    <w:rsid w:val="00B10E8A"/>
    <w:rsid w:val="00B11168"/>
    <w:rsid w:val="00B112A9"/>
    <w:rsid w:val="00B114AF"/>
    <w:rsid w:val="00B1169B"/>
    <w:rsid w:val="00B1177B"/>
    <w:rsid w:val="00B1183A"/>
    <w:rsid w:val="00B11924"/>
    <w:rsid w:val="00B1243C"/>
    <w:rsid w:val="00B124C4"/>
    <w:rsid w:val="00B12653"/>
    <w:rsid w:val="00B1273A"/>
    <w:rsid w:val="00B12A96"/>
    <w:rsid w:val="00B12B1C"/>
    <w:rsid w:val="00B12E1E"/>
    <w:rsid w:val="00B12F00"/>
    <w:rsid w:val="00B12FC1"/>
    <w:rsid w:val="00B137D9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AD8"/>
    <w:rsid w:val="00B14E8D"/>
    <w:rsid w:val="00B14E96"/>
    <w:rsid w:val="00B14F63"/>
    <w:rsid w:val="00B15084"/>
    <w:rsid w:val="00B15546"/>
    <w:rsid w:val="00B15990"/>
    <w:rsid w:val="00B15A40"/>
    <w:rsid w:val="00B1623E"/>
    <w:rsid w:val="00B1638A"/>
    <w:rsid w:val="00B1643C"/>
    <w:rsid w:val="00B1643E"/>
    <w:rsid w:val="00B16791"/>
    <w:rsid w:val="00B1686E"/>
    <w:rsid w:val="00B168A6"/>
    <w:rsid w:val="00B169BA"/>
    <w:rsid w:val="00B16A1F"/>
    <w:rsid w:val="00B16E76"/>
    <w:rsid w:val="00B17036"/>
    <w:rsid w:val="00B1723D"/>
    <w:rsid w:val="00B1738A"/>
    <w:rsid w:val="00B1746B"/>
    <w:rsid w:val="00B174B0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D52"/>
    <w:rsid w:val="00B21FB0"/>
    <w:rsid w:val="00B220D8"/>
    <w:rsid w:val="00B2238E"/>
    <w:rsid w:val="00B22A15"/>
    <w:rsid w:val="00B22B07"/>
    <w:rsid w:val="00B23029"/>
    <w:rsid w:val="00B23296"/>
    <w:rsid w:val="00B236CF"/>
    <w:rsid w:val="00B23826"/>
    <w:rsid w:val="00B23D1C"/>
    <w:rsid w:val="00B23E1E"/>
    <w:rsid w:val="00B24155"/>
    <w:rsid w:val="00B24281"/>
    <w:rsid w:val="00B244C8"/>
    <w:rsid w:val="00B24789"/>
    <w:rsid w:val="00B24AFA"/>
    <w:rsid w:val="00B25213"/>
    <w:rsid w:val="00B25309"/>
    <w:rsid w:val="00B25578"/>
    <w:rsid w:val="00B2572C"/>
    <w:rsid w:val="00B25820"/>
    <w:rsid w:val="00B259C4"/>
    <w:rsid w:val="00B25A29"/>
    <w:rsid w:val="00B25E47"/>
    <w:rsid w:val="00B25FA0"/>
    <w:rsid w:val="00B263DE"/>
    <w:rsid w:val="00B26537"/>
    <w:rsid w:val="00B265B1"/>
    <w:rsid w:val="00B2673B"/>
    <w:rsid w:val="00B26A16"/>
    <w:rsid w:val="00B26A2C"/>
    <w:rsid w:val="00B26F0D"/>
    <w:rsid w:val="00B272BD"/>
    <w:rsid w:val="00B27561"/>
    <w:rsid w:val="00B277C5"/>
    <w:rsid w:val="00B27964"/>
    <w:rsid w:val="00B27AAF"/>
    <w:rsid w:val="00B27ABF"/>
    <w:rsid w:val="00B27DD9"/>
    <w:rsid w:val="00B27F63"/>
    <w:rsid w:val="00B3029B"/>
    <w:rsid w:val="00B30379"/>
    <w:rsid w:val="00B304FC"/>
    <w:rsid w:val="00B30C48"/>
    <w:rsid w:val="00B30C66"/>
    <w:rsid w:val="00B31201"/>
    <w:rsid w:val="00B313A1"/>
    <w:rsid w:val="00B31AC2"/>
    <w:rsid w:val="00B31C22"/>
    <w:rsid w:val="00B32220"/>
    <w:rsid w:val="00B3255C"/>
    <w:rsid w:val="00B32C5A"/>
    <w:rsid w:val="00B32C6F"/>
    <w:rsid w:val="00B32F8C"/>
    <w:rsid w:val="00B32FCC"/>
    <w:rsid w:val="00B33073"/>
    <w:rsid w:val="00B3325F"/>
    <w:rsid w:val="00B333D5"/>
    <w:rsid w:val="00B33663"/>
    <w:rsid w:val="00B3395E"/>
    <w:rsid w:val="00B34372"/>
    <w:rsid w:val="00B34573"/>
    <w:rsid w:val="00B348D3"/>
    <w:rsid w:val="00B34B38"/>
    <w:rsid w:val="00B34C7F"/>
    <w:rsid w:val="00B34D28"/>
    <w:rsid w:val="00B34F5A"/>
    <w:rsid w:val="00B35495"/>
    <w:rsid w:val="00B35FBF"/>
    <w:rsid w:val="00B36464"/>
    <w:rsid w:val="00B36701"/>
    <w:rsid w:val="00B367A4"/>
    <w:rsid w:val="00B36C59"/>
    <w:rsid w:val="00B36F1E"/>
    <w:rsid w:val="00B370D6"/>
    <w:rsid w:val="00B3719E"/>
    <w:rsid w:val="00B37488"/>
    <w:rsid w:val="00B374BA"/>
    <w:rsid w:val="00B3751D"/>
    <w:rsid w:val="00B375F0"/>
    <w:rsid w:val="00B375F2"/>
    <w:rsid w:val="00B37708"/>
    <w:rsid w:val="00B379A1"/>
    <w:rsid w:val="00B37B86"/>
    <w:rsid w:val="00B37B99"/>
    <w:rsid w:val="00B37C90"/>
    <w:rsid w:val="00B4003E"/>
    <w:rsid w:val="00B400AB"/>
    <w:rsid w:val="00B40107"/>
    <w:rsid w:val="00B402D1"/>
    <w:rsid w:val="00B404FB"/>
    <w:rsid w:val="00B4058A"/>
    <w:rsid w:val="00B4088F"/>
    <w:rsid w:val="00B4093C"/>
    <w:rsid w:val="00B409D7"/>
    <w:rsid w:val="00B40AA7"/>
    <w:rsid w:val="00B40F8F"/>
    <w:rsid w:val="00B4104F"/>
    <w:rsid w:val="00B4158B"/>
    <w:rsid w:val="00B417A4"/>
    <w:rsid w:val="00B41AA3"/>
    <w:rsid w:val="00B41C6C"/>
    <w:rsid w:val="00B41D4E"/>
    <w:rsid w:val="00B41E09"/>
    <w:rsid w:val="00B41F38"/>
    <w:rsid w:val="00B42432"/>
    <w:rsid w:val="00B425E3"/>
    <w:rsid w:val="00B42696"/>
    <w:rsid w:val="00B42A8C"/>
    <w:rsid w:val="00B42B30"/>
    <w:rsid w:val="00B42D32"/>
    <w:rsid w:val="00B430FD"/>
    <w:rsid w:val="00B432E4"/>
    <w:rsid w:val="00B43478"/>
    <w:rsid w:val="00B436E5"/>
    <w:rsid w:val="00B43A45"/>
    <w:rsid w:val="00B43C19"/>
    <w:rsid w:val="00B43D96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6FE"/>
    <w:rsid w:val="00B46758"/>
    <w:rsid w:val="00B46891"/>
    <w:rsid w:val="00B4694E"/>
    <w:rsid w:val="00B469FE"/>
    <w:rsid w:val="00B46B92"/>
    <w:rsid w:val="00B46CEE"/>
    <w:rsid w:val="00B4736D"/>
    <w:rsid w:val="00B47467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0FFB"/>
    <w:rsid w:val="00B51456"/>
    <w:rsid w:val="00B51665"/>
    <w:rsid w:val="00B5168E"/>
    <w:rsid w:val="00B51831"/>
    <w:rsid w:val="00B51AD2"/>
    <w:rsid w:val="00B51CD8"/>
    <w:rsid w:val="00B51D9C"/>
    <w:rsid w:val="00B5240A"/>
    <w:rsid w:val="00B52674"/>
    <w:rsid w:val="00B527EC"/>
    <w:rsid w:val="00B529E4"/>
    <w:rsid w:val="00B52B92"/>
    <w:rsid w:val="00B52D41"/>
    <w:rsid w:val="00B52EA0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2FA"/>
    <w:rsid w:val="00B549E5"/>
    <w:rsid w:val="00B54E30"/>
    <w:rsid w:val="00B55079"/>
    <w:rsid w:val="00B55276"/>
    <w:rsid w:val="00B552C6"/>
    <w:rsid w:val="00B5548B"/>
    <w:rsid w:val="00B55596"/>
    <w:rsid w:val="00B55897"/>
    <w:rsid w:val="00B559D1"/>
    <w:rsid w:val="00B55ACD"/>
    <w:rsid w:val="00B55D40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C3E"/>
    <w:rsid w:val="00B57CFC"/>
    <w:rsid w:val="00B57F33"/>
    <w:rsid w:val="00B602AB"/>
    <w:rsid w:val="00B602CB"/>
    <w:rsid w:val="00B607B1"/>
    <w:rsid w:val="00B607B8"/>
    <w:rsid w:val="00B60A1C"/>
    <w:rsid w:val="00B60AC7"/>
    <w:rsid w:val="00B60C04"/>
    <w:rsid w:val="00B60D60"/>
    <w:rsid w:val="00B612C5"/>
    <w:rsid w:val="00B61496"/>
    <w:rsid w:val="00B61623"/>
    <w:rsid w:val="00B61723"/>
    <w:rsid w:val="00B61EB3"/>
    <w:rsid w:val="00B6205B"/>
    <w:rsid w:val="00B6216A"/>
    <w:rsid w:val="00B62214"/>
    <w:rsid w:val="00B62425"/>
    <w:rsid w:val="00B624F3"/>
    <w:rsid w:val="00B62C6F"/>
    <w:rsid w:val="00B62D84"/>
    <w:rsid w:val="00B62DB8"/>
    <w:rsid w:val="00B6310F"/>
    <w:rsid w:val="00B63385"/>
    <w:rsid w:val="00B637C1"/>
    <w:rsid w:val="00B6385F"/>
    <w:rsid w:val="00B63A42"/>
    <w:rsid w:val="00B63C51"/>
    <w:rsid w:val="00B63E01"/>
    <w:rsid w:val="00B63F62"/>
    <w:rsid w:val="00B64242"/>
    <w:rsid w:val="00B64FCA"/>
    <w:rsid w:val="00B65182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08F"/>
    <w:rsid w:val="00B67267"/>
    <w:rsid w:val="00B676E1"/>
    <w:rsid w:val="00B67761"/>
    <w:rsid w:val="00B67A45"/>
    <w:rsid w:val="00B67D8A"/>
    <w:rsid w:val="00B67E4A"/>
    <w:rsid w:val="00B7055C"/>
    <w:rsid w:val="00B70733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1C0"/>
    <w:rsid w:val="00B725AE"/>
    <w:rsid w:val="00B728DE"/>
    <w:rsid w:val="00B729E6"/>
    <w:rsid w:val="00B72D78"/>
    <w:rsid w:val="00B72ED9"/>
    <w:rsid w:val="00B73431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5F68"/>
    <w:rsid w:val="00B7644B"/>
    <w:rsid w:val="00B7658E"/>
    <w:rsid w:val="00B76A76"/>
    <w:rsid w:val="00B76B44"/>
    <w:rsid w:val="00B76F77"/>
    <w:rsid w:val="00B76FF6"/>
    <w:rsid w:val="00B771FF"/>
    <w:rsid w:val="00B77299"/>
    <w:rsid w:val="00B7736D"/>
    <w:rsid w:val="00B77484"/>
    <w:rsid w:val="00B775E1"/>
    <w:rsid w:val="00B77A66"/>
    <w:rsid w:val="00B77D45"/>
    <w:rsid w:val="00B80403"/>
    <w:rsid w:val="00B8054E"/>
    <w:rsid w:val="00B81307"/>
    <w:rsid w:val="00B81467"/>
    <w:rsid w:val="00B8165D"/>
    <w:rsid w:val="00B8166B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30E3"/>
    <w:rsid w:val="00B835B8"/>
    <w:rsid w:val="00B8373C"/>
    <w:rsid w:val="00B83809"/>
    <w:rsid w:val="00B83AB4"/>
    <w:rsid w:val="00B83AB9"/>
    <w:rsid w:val="00B83CB6"/>
    <w:rsid w:val="00B83F04"/>
    <w:rsid w:val="00B83F94"/>
    <w:rsid w:val="00B8445B"/>
    <w:rsid w:val="00B845A3"/>
    <w:rsid w:val="00B848CE"/>
    <w:rsid w:val="00B8517B"/>
    <w:rsid w:val="00B85D0D"/>
    <w:rsid w:val="00B85EC3"/>
    <w:rsid w:val="00B85FD4"/>
    <w:rsid w:val="00B86570"/>
    <w:rsid w:val="00B868F2"/>
    <w:rsid w:val="00B86EE8"/>
    <w:rsid w:val="00B86EF2"/>
    <w:rsid w:val="00B87342"/>
    <w:rsid w:val="00B87447"/>
    <w:rsid w:val="00B87592"/>
    <w:rsid w:val="00B8763D"/>
    <w:rsid w:val="00B87919"/>
    <w:rsid w:val="00B87EA5"/>
    <w:rsid w:val="00B900FA"/>
    <w:rsid w:val="00B901CA"/>
    <w:rsid w:val="00B90286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7EF"/>
    <w:rsid w:val="00B948F2"/>
    <w:rsid w:val="00B94C92"/>
    <w:rsid w:val="00B94D12"/>
    <w:rsid w:val="00B94D3D"/>
    <w:rsid w:val="00B9508F"/>
    <w:rsid w:val="00B95203"/>
    <w:rsid w:val="00B95566"/>
    <w:rsid w:val="00B959D5"/>
    <w:rsid w:val="00B95DC4"/>
    <w:rsid w:val="00B960F1"/>
    <w:rsid w:val="00B96509"/>
    <w:rsid w:val="00B96B1E"/>
    <w:rsid w:val="00B96E83"/>
    <w:rsid w:val="00B96F45"/>
    <w:rsid w:val="00B97151"/>
    <w:rsid w:val="00B974D4"/>
    <w:rsid w:val="00B97624"/>
    <w:rsid w:val="00B97B83"/>
    <w:rsid w:val="00B97C97"/>
    <w:rsid w:val="00B97E0A"/>
    <w:rsid w:val="00BA0786"/>
    <w:rsid w:val="00BA0BFA"/>
    <w:rsid w:val="00BA0D90"/>
    <w:rsid w:val="00BA1395"/>
    <w:rsid w:val="00BA1795"/>
    <w:rsid w:val="00BA1BDA"/>
    <w:rsid w:val="00BA1C58"/>
    <w:rsid w:val="00BA1D34"/>
    <w:rsid w:val="00BA204C"/>
    <w:rsid w:val="00BA2681"/>
    <w:rsid w:val="00BA2867"/>
    <w:rsid w:val="00BA2CCF"/>
    <w:rsid w:val="00BA30C6"/>
    <w:rsid w:val="00BA317E"/>
    <w:rsid w:val="00BA34EE"/>
    <w:rsid w:val="00BA3713"/>
    <w:rsid w:val="00BA38E7"/>
    <w:rsid w:val="00BA38EA"/>
    <w:rsid w:val="00BA3DFB"/>
    <w:rsid w:val="00BA406F"/>
    <w:rsid w:val="00BA416A"/>
    <w:rsid w:val="00BA4AF5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5EAF"/>
    <w:rsid w:val="00BA5F7A"/>
    <w:rsid w:val="00BA60E7"/>
    <w:rsid w:val="00BA618C"/>
    <w:rsid w:val="00BA621A"/>
    <w:rsid w:val="00BA6351"/>
    <w:rsid w:val="00BA644A"/>
    <w:rsid w:val="00BA64AF"/>
    <w:rsid w:val="00BA64DE"/>
    <w:rsid w:val="00BA6818"/>
    <w:rsid w:val="00BA68AB"/>
    <w:rsid w:val="00BA6930"/>
    <w:rsid w:val="00BA69CB"/>
    <w:rsid w:val="00BA7BDF"/>
    <w:rsid w:val="00BA7CCF"/>
    <w:rsid w:val="00BA7D89"/>
    <w:rsid w:val="00BB0C86"/>
    <w:rsid w:val="00BB1337"/>
    <w:rsid w:val="00BB14DE"/>
    <w:rsid w:val="00BB1778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CC5"/>
    <w:rsid w:val="00BB3DEA"/>
    <w:rsid w:val="00BB41BF"/>
    <w:rsid w:val="00BB43BA"/>
    <w:rsid w:val="00BB48CF"/>
    <w:rsid w:val="00BB4AA2"/>
    <w:rsid w:val="00BB4B38"/>
    <w:rsid w:val="00BB4C6B"/>
    <w:rsid w:val="00BB4D58"/>
    <w:rsid w:val="00BB4E30"/>
    <w:rsid w:val="00BB4F4B"/>
    <w:rsid w:val="00BB530E"/>
    <w:rsid w:val="00BB599F"/>
    <w:rsid w:val="00BB5A8C"/>
    <w:rsid w:val="00BB5C6E"/>
    <w:rsid w:val="00BB5D72"/>
    <w:rsid w:val="00BB5E2F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0B5B"/>
    <w:rsid w:val="00BC110C"/>
    <w:rsid w:val="00BC1682"/>
    <w:rsid w:val="00BC17DF"/>
    <w:rsid w:val="00BC1E84"/>
    <w:rsid w:val="00BC2171"/>
    <w:rsid w:val="00BC22B6"/>
    <w:rsid w:val="00BC2359"/>
    <w:rsid w:val="00BC24CA"/>
    <w:rsid w:val="00BC26E9"/>
    <w:rsid w:val="00BC28F5"/>
    <w:rsid w:val="00BC2939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8B6"/>
    <w:rsid w:val="00BC497A"/>
    <w:rsid w:val="00BC4D09"/>
    <w:rsid w:val="00BC4D27"/>
    <w:rsid w:val="00BC57CD"/>
    <w:rsid w:val="00BC5C97"/>
    <w:rsid w:val="00BC6067"/>
    <w:rsid w:val="00BC6525"/>
    <w:rsid w:val="00BC6561"/>
    <w:rsid w:val="00BC68E2"/>
    <w:rsid w:val="00BC6B39"/>
    <w:rsid w:val="00BC6DA3"/>
    <w:rsid w:val="00BC70EA"/>
    <w:rsid w:val="00BC71BE"/>
    <w:rsid w:val="00BC745A"/>
    <w:rsid w:val="00BC74FA"/>
    <w:rsid w:val="00BC750C"/>
    <w:rsid w:val="00BC7673"/>
    <w:rsid w:val="00BC7E9B"/>
    <w:rsid w:val="00BC7F79"/>
    <w:rsid w:val="00BD0183"/>
    <w:rsid w:val="00BD060C"/>
    <w:rsid w:val="00BD09DC"/>
    <w:rsid w:val="00BD0A22"/>
    <w:rsid w:val="00BD0A5A"/>
    <w:rsid w:val="00BD0B5D"/>
    <w:rsid w:val="00BD0CC1"/>
    <w:rsid w:val="00BD0E62"/>
    <w:rsid w:val="00BD1494"/>
    <w:rsid w:val="00BD175A"/>
    <w:rsid w:val="00BD1821"/>
    <w:rsid w:val="00BD1ABC"/>
    <w:rsid w:val="00BD1B76"/>
    <w:rsid w:val="00BD1D03"/>
    <w:rsid w:val="00BD215D"/>
    <w:rsid w:val="00BD23DA"/>
    <w:rsid w:val="00BD24C2"/>
    <w:rsid w:val="00BD2743"/>
    <w:rsid w:val="00BD27C7"/>
    <w:rsid w:val="00BD2AFD"/>
    <w:rsid w:val="00BD2F2C"/>
    <w:rsid w:val="00BD3205"/>
    <w:rsid w:val="00BD337B"/>
    <w:rsid w:val="00BD34D8"/>
    <w:rsid w:val="00BD3888"/>
    <w:rsid w:val="00BD38A7"/>
    <w:rsid w:val="00BD39A3"/>
    <w:rsid w:val="00BD3C38"/>
    <w:rsid w:val="00BD3CAE"/>
    <w:rsid w:val="00BD3D44"/>
    <w:rsid w:val="00BD3DC4"/>
    <w:rsid w:val="00BD3E58"/>
    <w:rsid w:val="00BD48EE"/>
    <w:rsid w:val="00BD49C0"/>
    <w:rsid w:val="00BD4A44"/>
    <w:rsid w:val="00BD4ABF"/>
    <w:rsid w:val="00BD4F98"/>
    <w:rsid w:val="00BD5068"/>
    <w:rsid w:val="00BD546C"/>
    <w:rsid w:val="00BD5479"/>
    <w:rsid w:val="00BD5555"/>
    <w:rsid w:val="00BD57E5"/>
    <w:rsid w:val="00BD5951"/>
    <w:rsid w:val="00BD5991"/>
    <w:rsid w:val="00BD5D76"/>
    <w:rsid w:val="00BD60B6"/>
    <w:rsid w:val="00BD62D1"/>
    <w:rsid w:val="00BD6D0E"/>
    <w:rsid w:val="00BD6ED4"/>
    <w:rsid w:val="00BD6F0B"/>
    <w:rsid w:val="00BD6F26"/>
    <w:rsid w:val="00BD7332"/>
    <w:rsid w:val="00BD7504"/>
    <w:rsid w:val="00BD7D1C"/>
    <w:rsid w:val="00BD7F94"/>
    <w:rsid w:val="00BE0387"/>
    <w:rsid w:val="00BE044C"/>
    <w:rsid w:val="00BE09A8"/>
    <w:rsid w:val="00BE09B4"/>
    <w:rsid w:val="00BE0A08"/>
    <w:rsid w:val="00BE0B11"/>
    <w:rsid w:val="00BE0D93"/>
    <w:rsid w:val="00BE0FAF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2C8"/>
    <w:rsid w:val="00BE230B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CC2"/>
    <w:rsid w:val="00BE3D1A"/>
    <w:rsid w:val="00BE40C7"/>
    <w:rsid w:val="00BE414D"/>
    <w:rsid w:val="00BE4267"/>
    <w:rsid w:val="00BE43B3"/>
    <w:rsid w:val="00BE44F6"/>
    <w:rsid w:val="00BE4622"/>
    <w:rsid w:val="00BE4891"/>
    <w:rsid w:val="00BE4A18"/>
    <w:rsid w:val="00BE4A65"/>
    <w:rsid w:val="00BE4BF0"/>
    <w:rsid w:val="00BE4C85"/>
    <w:rsid w:val="00BE5165"/>
    <w:rsid w:val="00BE5468"/>
    <w:rsid w:val="00BE57ED"/>
    <w:rsid w:val="00BE5827"/>
    <w:rsid w:val="00BE5F2B"/>
    <w:rsid w:val="00BE6042"/>
    <w:rsid w:val="00BE6094"/>
    <w:rsid w:val="00BE60EC"/>
    <w:rsid w:val="00BE6316"/>
    <w:rsid w:val="00BE66F7"/>
    <w:rsid w:val="00BE69D9"/>
    <w:rsid w:val="00BE70CC"/>
    <w:rsid w:val="00BE7234"/>
    <w:rsid w:val="00BE7EC1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139D"/>
    <w:rsid w:val="00BF1667"/>
    <w:rsid w:val="00BF1889"/>
    <w:rsid w:val="00BF18CB"/>
    <w:rsid w:val="00BF1B4A"/>
    <w:rsid w:val="00BF1EE2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4EE0"/>
    <w:rsid w:val="00BF5079"/>
    <w:rsid w:val="00BF52A4"/>
    <w:rsid w:val="00BF5311"/>
    <w:rsid w:val="00BF54BA"/>
    <w:rsid w:val="00BF55B8"/>
    <w:rsid w:val="00BF597F"/>
    <w:rsid w:val="00BF59A4"/>
    <w:rsid w:val="00BF59CB"/>
    <w:rsid w:val="00BF5A5A"/>
    <w:rsid w:val="00BF5B54"/>
    <w:rsid w:val="00BF5B5E"/>
    <w:rsid w:val="00BF5C36"/>
    <w:rsid w:val="00BF5DEB"/>
    <w:rsid w:val="00BF5EDD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56"/>
    <w:rsid w:val="00BF7B60"/>
    <w:rsid w:val="00C001A7"/>
    <w:rsid w:val="00C0033C"/>
    <w:rsid w:val="00C00858"/>
    <w:rsid w:val="00C00CF8"/>
    <w:rsid w:val="00C00D1F"/>
    <w:rsid w:val="00C00F00"/>
    <w:rsid w:val="00C013D8"/>
    <w:rsid w:val="00C0179A"/>
    <w:rsid w:val="00C020C2"/>
    <w:rsid w:val="00C02A63"/>
    <w:rsid w:val="00C02A64"/>
    <w:rsid w:val="00C02ACC"/>
    <w:rsid w:val="00C02C85"/>
    <w:rsid w:val="00C02D51"/>
    <w:rsid w:val="00C02E1E"/>
    <w:rsid w:val="00C02EA7"/>
    <w:rsid w:val="00C02F97"/>
    <w:rsid w:val="00C0300C"/>
    <w:rsid w:val="00C03343"/>
    <w:rsid w:val="00C03596"/>
    <w:rsid w:val="00C03B8F"/>
    <w:rsid w:val="00C03D3B"/>
    <w:rsid w:val="00C03D66"/>
    <w:rsid w:val="00C03F20"/>
    <w:rsid w:val="00C03F32"/>
    <w:rsid w:val="00C0433B"/>
    <w:rsid w:val="00C0449E"/>
    <w:rsid w:val="00C04833"/>
    <w:rsid w:val="00C049EA"/>
    <w:rsid w:val="00C04B66"/>
    <w:rsid w:val="00C050E7"/>
    <w:rsid w:val="00C0535E"/>
    <w:rsid w:val="00C05618"/>
    <w:rsid w:val="00C05AFC"/>
    <w:rsid w:val="00C05F2E"/>
    <w:rsid w:val="00C06079"/>
    <w:rsid w:val="00C0637F"/>
    <w:rsid w:val="00C065E0"/>
    <w:rsid w:val="00C0666E"/>
    <w:rsid w:val="00C0682D"/>
    <w:rsid w:val="00C06860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17"/>
    <w:rsid w:val="00C1019B"/>
    <w:rsid w:val="00C1076C"/>
    <w:rsid w:val="00C108FC"/>
    <w:rsid w:val="00C10A39"/>
    <w:rsid w:val="00C10D32"/>
    <w:rsid w:val="00C10E0C"/>
    <w:rsid w:val="00C11A7D"/>
    <w:rsid w:val="00C11C5B"/>
    <w:rsid w:val="00C11F34"/>
    <w:rsid w:val="00C1204A"/>
    <w:rsid w:val="00C12188"/>
    <w:rsid w:val="00C121FF"/>
    <w:rsid w:val="00C12454"/>
    <w:rsid w:val="00C1252E"/>
    <w:rsid w:val="00C1290E"/>
    <w:rsid w:val="00C12E2D"/>
    <w:rsid w:val="00C12F5D"/>
    <w:rsid w:val="00C13236"/>
    <w:rsid w:val="00C132B5"/>
    <w:rsid w:val="00C13806"/>
    <w:rsid w:val="00C139C5"/>
    <w:rsid w:val="00C13A72"/>
    <w:rsid w:val="00C13F90"/>
    <w:rsid w:val="00C141CD"/>
    <w:rsid w:val="00C143AD"/>
    <w:rsid w:val="00C144F9"/>
    <w:rsid w:val="00C14961"/>
    <w:rsid w:val="00C14B44"/>
    <w:rsid w:val="00C15186"/>
    <w:rsid w:val="00C15503"/>
    <w:rsid w:val="00C155F5"/>
    <w:rsid w:val="00C15739"/>
    <w:rsid w:val="00C15ABB"/>
    <w:rsid w:val="00C167A6"/>
    <w:rsid w:val="00C16BAF"/>
    <w:rsid w:val="00C16E1D"/>
    <w:rsid w:val="00C16FBE"/>
    <w:rsid w:val="00C17324"/>
    <w:rsid w:val="00C1749B"/>
    <w:rsid w:val="00C17664"/>
    <w:rsid w:val="00C17A7F"/>
    <w:rsid w:val="00C17EE9"/>
    <w:rsid w:val="00C2012C"/>
    <w:rsid w:val="00C207AE"/>
    <w:rsid w:val="00C20B90"/>
    <w:rsid w:val="00C20D76"/>
    <w:rsid w:val="00C20DB5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4DF"/>
    <w:rsid w:val="00C24681"/>
    <w:rsid w:val="00C246D3"/>
    <w:rsid w:val="00C249DA"/>
    <w:rsid w:val="00C2523C"/>
    <w:rsid w:val="00C25282"/>
    <w:rsid w:val="00C25341"/>
    <w:rsid w:val="00C2560D"/>
    <w:rsid w:val="00C25734"/>
    <w:rsid w:val="00C25818"/>
    <w:rsid w:val="00C25969"/>
    <w:rsid w:val="00C25C5E"/>
    <w:rsid w:val="00C26018"/>
    <w:rsid w:val="00C2615C"/>
    <w:rsid w:val="00C26289"/>
    <w:rsid w:val="00C26344"/>
    <w:rsid w:val="00C265BA"/>
    <w:rsid w:val="00C2680B"/>
    <w:rsid w:val="00C26B83"/>
    <w:rsid w:val="00C27132"/>
    <w:rsid w:val="00C2736C"/>
    <w:rsid w:val="00C27ACB"/>
    <w:rsid w:val="00C27F88"/>
    <w:rsid w:val="00C30631"/>
    <w:rsid w:val="00C30B4F"/>
    <w:rsid w:val="00C30D2C"/>
    <w:rsid w:val="00C30E18"/>
    <w:rsid w:val="00C30E2E"/>
    <w:rsid w:val="00C30F4B"/>
    <w:rsid w:val="00C30F52"/>
    <w:rsid w:val="00C30F9E"/>
    <w:rsid w:val="00C311AA"/>
    <w:rsid w:val="00C314A7"/>
    <w:rsid w:val="00C316FA"/>
    <w:rsid w:val="00C31B80"/>
    <w:rsid w:val="00C321C8"/>
    <w:rsid w:val="00C3226A"/>
    <w:rsid w:val="00C324D9"/>
    <w:rsid w:val="00C32A6F"/>
    <w:rsid w:val="00C33186"/>
    <w:rsid w:val="00C331EE"/>
    <w:rsid w:val="00C332B1"/>
    <w:rsid w:val="00C33371"/>
    <w:rsid w:val="00C3354B"/>
    <w:rsid w:val="00C33554"/>
    <w:rsid w:val="00C3356C"/>
    <w:rsid w:val="00C33800"/>
    <w:rsid w:val="00C33A39"/>
    <w:rsid w:val="00C33ACE"/>
    <w:rsid w:val="00C33EAF"/>
    <w:rsid w:val="00C3400C"/>
    <w:rsid w:val="00C3457E"/>
    <w:rsid w:val="00C34FC7"/>
    <w:rsid w:val="00C350A1"/>
    <w:rsid w:val="00C35351"/>
    <w:rsid w:val="00C354A3"/>
    <w:rsid w:val="00C354F2"/>
    <w:rsid w:val="00C35A9D"/>
    <w:rsid w:val="00C35B71"/>
    <w:rsid w:val="00C35EFE"/>
    <w:rsid w:val="00C36214"/>
    <w:rsid w:val="00C36304"/>
    <w:rsid w:val="00C364A3"/>
    <w:rsid w:val="00C36687"/>
    <w:rsid w:val="00C366CD"/>
    <w:rsid w:val="00C366D8"/>
    <w:rsid w:val="00C3673B"/>
    <w:rsid w:val="00C36807"/>
    <w:rsid w:val="00C368B3"/>
    <w:rsid w:val="00C36BD4"/>
    <w:rsid w:val="00C3704E"/>
    <w:rsid w:val="00C374EC"/>
    <w:rsid w:val="00C378A4"/>
    <w:rsid w:val="00C37BF7"/>
    <w:rsid w:val="00C400E0"/>
    <w:rsid w:val="00C402E0"/>
    <w:rsid w:val="00C40659"/>
    <w:rsid w:val="00C4076E"/>
    <w:rsid w:val="00C40D71"/>
    <w:rsid w:val="00C40F94"/>
    <w:rsid w:val="00C41217"/>
    <w:rsid w:val="00C41498"/>
    <w:rsid w:val="00C41B1F"/>
    <w:rsid w:val="00C41EA7"/>
    <w:rsid w:val="00C41F6A"/>
    <w:rsid w:val="00C42072"/>
    <w:rsid w:val="00C4214C"/>
    <w:rsid w:val="00C42263"/>
    <w:rsid w:val="00C4237A"/>
    <w:rsid w:val="00C424A2"/>
    <w:rsid w:val="00C42618"/>
    <w:rsid w:val="00C42781"/>
    <w:rsid w:val="00C42918"/>
    <w:rsid w:val="00C42E16"/>
    <w:rsid w:val="00C43144"/>
    <w:rsid w:val="00C4335F"/>
    <w:rsid w:val="00C43401"/>
    <w:rsid w:val="00C43701"/>
    <w:rsid w:val="00C438F1"/>
    <w:rsid w:val="00C438FD"/>
    <w:rsid w:val="00C43BB5"/>
    <w:rsid w:val="00C43D75"/>
    <w:rsid w:val="00C43DC1"/>
    <w:rsid w:val="00C43E03"/>
    <w:rsid w:val="00C443C4"/>
    <w:rsid w:val="00C4470C"/>
    <w:rsid w:val="00C4478A"/>
    <w:rsid w:val="00C448DE"/>
    <w:rsid w:val="00C44950"/>
    <w:rsid w:val="00C44955"/>
    <w:rsid w:val="00C44EAC"/>
    <w:rsid w:val="00C453D0"/>
    <w:rsid w:val="00C45792"/>
    <w:rsid w:val="00C45C81"/>
    <w:rsid w:val="00C45EB9"/>
    <w:rsid w:val="00C45F93"/>
    <w:rsid w:val="00C45FE8"/>
    <w:rsid w:val="00C46091"/>
    <w:rsid w:val="00C46490"/>
    <w:rsid w:val="00C465C4"/>
    <w:rsid w:val="00C4687A"/>
    <w:rsid w:val="00C46977"/>
    <w:rsid w:val="00C46A43"/>
    <w:rsid w:val="00C46B7A"/>
    <w:rsid w:val="00C4705B"/>
    <w:rsid w:val="00C470AF"/>
    <w:rsid w:val="00C47354"/>
    <w:rsid w:val="00C474B5"/>
    <w:rsid w:val="00C475CD"/>
    <w:rsid w:val="00C4781E"/>
    <w:rsid w:val="00C47A5A"/>
    <w:rsid w:val="00C47A62"/>
    <w:rsid w:val="00C47B40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6C"/>
    <w:rsid w:val="00C50FE0"/>
    <w:rsid w:val="00C5140A"/>
    <w:rsid w:val="00C515D0"/>
    <w:rsid w:val="00C515F0"/>
    <w:rsid w:val="00C51764"/>
    <w:rsid w:val="00C517BA"/>
    <w:rsid w:val="00C51D6A"/>
    <w:rsid w:val="00C51D8F"/>
    <w:rsid w:val="00C51DF0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6D0"/>
    <w:rsid w:val="00C550DD"/>
    <w:rsid w:val="00C555F8"/>
    <w:rsid w:val="00C55806"/>
    <w:rsid w:val="00C5598F"/>
    <w:rsid w:val="00C55AB4"/>
    <w:rsid w:val="00C55D21"/>
    <w:rsid w:val="00C55EEC"/>
    <w:rsid w:val="00C562A1"/>
    <w:rsid w:val="00C56306"/>
    <w:rsid w:val="00C5633A"/>
    <w:rsid w:val="00C564A8"/>
    <w:rsid w:val="00C564C6"/>
    <w:rsid w:val="00C5691E"/>
    <w:rsid w:val="00C56DEF"/>
    <w:rsid w:val="00C56F05"/>
    <w:rsid w:val="00C57008"/>
    <w:rsid w:val="00C570A1"/>
    <w:rsid w:val="00C5766D"/>
    <w:rsid w:val="00C57CC0"/>
    <w:rsid w:val="00C6011A"/>
    <w:rsid w:val="00C602A2"/>
    <w:rsid w:val="00C6096A"/>
    <w:rsid w:val="00C60D7A"/>
    <w:rsid w:val="00C60E26"/>
    <w:rsid w:val="00C61375"/>
    <w:rsid w:val="00C61635"/>
    <w:rsid w:val="00C6179D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AA8"/>
    <w:rsid w:val="00C62D7D"/>
    <w:rsid w:val="00C63852"/>
    <w:rsid w:val="00C63A0E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ED"/>
    <w:rsid w:val="00C64F7D"/>
    <w:rsid w:val="00C64FBA"/>
    <w:rsid w:val="00C657BA"/>
    <w:rsid w:val="00C661C9"/>
    <w:rsid w:val="00C66450"/>
    <w:rsid w:val="00C66A01"/>
    <w:rsid w:val="00C66D5D"/>
    <w:rsid w:val="00C66E55"/>
    <w:rsid w:val="00C66F13"/>
    <w:rsid w:val="00C6707D"/>
    <w:rsid w:val="00C674AD"/>
    <w:rsid w:val="00C67528"/>
    <w:rsid w:val="00C67CFE"/>
    <w:rsid w:val="00C70060"/>
    <w:rsid w:val="00C70299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A95"/>
    <w:rsid w:val="00C72A99"/>
    <w:rsid w:val="00C72D9A"/>
    <w:rsid w:val="00C7322B"/>
    <w:rsid w:val="00C736C4"/>
    <w:rsid w:val="00C73792"/>
    <w:rsid w:val="00C73EF2"/>
    <w:rsid w:val="00C74067"/>
    <w:rsid w:val="00C74370"/>
    <w:rsid w:val="00C74454"/>
    <w:rsid w:val="00C7452B"/>
    <w:rsid w:val="00C746D8"/>
    <w:rsid w:val="00C74AB8"/>
    <w:rsid w:val="00C74BBB"/>
    <w:rsid w:val="00C752C1"/>
    <w:rsid w:val="00C7573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37D"/>
    <w:rsid w:val="00C77631"/>
    <w:rsid w:val="00C77810"/>
    <w:rsid w:val="00C7782A"/>
    <w:rsid w:val="00C77CF9"/>
    <w:rsid w:val="00C80080"/>
    <w:rsid w:val="00C802E9"/>
    <w:rsid w:val="00C80621"/>
    <w:rsid w:val="00C80CDB"/>
    <w:rsid w:val="00C80E30"/>
    <w:rsid w:val="00C811B0"/>
    <w:rsid w:val="00C811FF"/>
    <w:rsid w:val="00C815C4"/>
    <w:rsid w:val="00C81710"/>
    <w:rsid w:val="00C81A9E"/>
    <w:rsid w:val="00C81BEC"/>
    <w:rsid w:val="00C81C56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2D46"/>
    <w:rsid w:val="00C83F6C"/>
    <w:rsid w:val="00C83FF7"/>
    <w:rsid w:val="00C84122"/>
    <w:rsid w:val="00C8435B"/>
    <w:rsid w:val="00C8446F"/>
    <w:rsid w:val="00C84A59"/>
    <w:rsid w:val="00C84C24"/>
    <w:rsid w:val="00C85024"/>
    <w:rsid w:val="00C8601D"/>
    <w:rsid w:val="00C86114"/>
    <w:rsid w:val="00C86357"/>
    <w:rsid w:val="00C8639E"/>
    <w:rsid w:val="00C86639"/>
    <w:rsid w:val="00C86C26"/>
    <w:rsid w:val="00C86C97"/>
    <w:rsid w:val="00C86EC3"/>
    <w:rsid w:val="00C86F1F"/>
    <w:rsid w:val="00C87475"/>
    <w:rsid w:val="00C876F8"/>
    <w:rsid w:val="00C87744"/>
    <w:rsid w:val="00C87C14"/>
    <w:rsid w:val="00C87F14"/>
    <w:rsid w:val="00C87FF0"/>
    <w:rsid w:val="00C90205"/>
    <w:rsid w:val="00C90DB9"/>
    <w:rsid w:val="00C91096"/>
    <w:rsid w:val="00C910A9"/>
    <w:rsid w:val="00C910DB"/>
    <w:rsid w:val="00C91990"/>
    <w:rsid w:val="00C91E98"/>
    <w:rsid w:val="00C92D3E"/>
    <w:rsid w:val="00C92DD7"/>
    <w:rsid w:val="00C93276"/>
    <w:rsid w:val="00C932E0"/>
    <w:rsid w:val="00C932EA"/>
    <w:rsid w:val="00C935A5"/>
    <w:rsid w:val="00C938F2"/>
    <w:rsid w:val="00C93BCA"/>
    <w:rsid w:val="00C93DA8"/>
    <w:rsid w:val="00C93F18"/>
    <w:rsid w:val="00C94029"/>
    <w:rsid w:val="00C940EF"/>
    <w:rsid w:val="00C94161"/>
    <w:rsid w:val="00C941D8"/>
    <w:rsid w:val="00C94419"/>
    <w:rsid w:val="00C9458B"/>
    <w:rsid w:val="00C94A81"/>
    <w:rsid w:val="00C94B1A"/>
    <w:rsid w:val="00C94B65"/>
    <w:rsid w:val="00C94CE4"/>
    <w:rsid w:val="00C955E4"/>
    <w:rsid w:val="00C956DD"/>
    <w:rsid w:val="00C958D0"/>
    <w:rsid w:val="00C95E9B"/>
    <w:rsid w:val="00C95FB7"/>
    <w:rsid w:val="00C960B4"/>
    <w:rsid w:val="00C96352"/>
    <w:rsid w:val="00C964FA"/>
    <w:rsid w:val="00C96725"/>
    <w:rsid w:val="00C96A75"/>
    <w:rsid w:val="00C96EE1"/>
    <w:rsid w:val="00C9737E"/>
    <w:rsid w:val="00C97A89"/>
    <w:rsid w:val="00C97CBC"/>
    <w:rsid w:val="00CA0597"/>
    <w:rsid w:val="00CA0888"/>
    <w:rsid w:val="00CA0934"/>
    <w:rsid w:val="00CA0B95"/>
    <w:rsid w:val="00CA0C8F"/>
    <w:rsid w:val="00CA0CF2"/>
    <w:rsid w:val="00CA109C"/>
    <w:rsid w:val="00CA1565"/>
    <w:rsid w:val="00CA1D2B"/>
    <w:rsid w:val="00CA1DB1"/>
    <w:rsid w:val="00CA1E53"/>
    <w:rsid w:val="00CA21E5"/>
    <w:rsid w:val="00CA21FD"/>
    <w:rsid w:val="00CA24DE"/>
    <w:rsid w:val="00CA2572"/>
    <w:rsid w:val="00CA2B67"/>
    <w:rsid w:val="00CA33FA"/>
    <w:rsid w:val="00CA34F0"/>
    <w:rsid w:val="00CA350A"/>
    <w:rsid w:val="00CA3554"/>
    <w:rsid w:val="00CA3624"/>
    <w:rsid w:val="00CA386B"/>
    <w:rsid w:val="00CA40D8"/>
    <w:rsid w:val="00CA426A"/>
    <w:rsid w:val="00CA4976"/>
    <w:rsid w:val="00CA4DCE"/>
    <w:rsid w:val="00CA4E97"/>
    <w:rsid w:val="00CA4F49"/>
    <w:rsid w:val="00CA5040"/>
    <w:rsid w:val="00CA509C"/>
    <w:rsid w:val="00CA515F"/>
    <w:rsid w:val="00CA5278"/>
    <w:rsid w:val="00CA5365"/>
    <w:rsid w:val="00CA5461"/>
    <w:rsid w:val="00CA5971"/>
    <w:rsid w:val="00CA5E64"/>
    <w:rsid w:val="00CA62B3"/>
    <w:rsid w:val="00CA6A0F"/>
    <w:rsid w:val="00CA6B91"/>
    <w:rsid w:val="00CA6C6A"/>
    <w:rsid w:val="00CA70D8"/>
    <w:rsid w:val="00CA75EE"/>
    <w:rsid w:val="00CB04B9"/>
    <w:rsid w:val="00CB0BF3"/>
    <w:rsid w:val="00CB0C09"/>
    <w:rsid w:val="00CB1525"/>
    <w:rsid w:val="00CB188A"/>
    <w:rsid w:val="00CB1A08"/>
    <w:rsid w:val="00CB1CC7"/>
    <w:rsid w:val="00CB1CCD"/>
    <w:rsid w:val="00CB1F6E"/>
    <w:rsid w:val="00CB21F7"/>
    <w:rsid w:val="00CB24AF"/>
    <w:rsid w:val="00CB24D5"/>
    <w:rsid w:val="00CB24EB"/>
    <w:rsid w:val="00CB2503"/>
    <w:rsid w:val="00CB28B5"/>
    <w:rsid w:val="00CB29A7"/>
    <w:rsid w:val="00CB2B1B"/>
    <w:rsid w:val="00CB2B43"/>
    <w:rsid w:val="00CB2B58"/>
    <w:rsid w:val="00CB2BA4"/>
    <w:rsid w:val="00CB2F17"/>
    <w:rsid w:val="00CB3057"/>
    <w:rsid w:val="00CB3079"/>
    <w:rsid w:val="00CB3265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95"/>
    <w:rsid w:val="00CB5AD3"/>
    <w:rsid w:val="00CB5E69"/>
    <w:rsid w:val="00CB673E"/>
    <w:rsid w:val="00CB6999"/>
    <w:rsid w:val="00CB6BDB"/>
    <w:rsid w:val="00CB70ED"/>
    <w:rsid w:val="00CB750D"/>
    <w:rsid w:val="00CB7587"/>
    <w:rsid w:val="00CB7AD5"/>
    <w:rsid w:val="00CB7B98"/>
    <w:rsid w:val="00CB7D82"/>
    <w:rsid w:val="00CB7E09"/>
    <w:rsid w:val="00CB7EC7"/>
    <w:rsid w:val="00CC036B"/>
    <w:rsid w:val="00CC0504"/>
    <w:rsid w:val="00CC087B"/>
    <w:rsid w:val="00CC155A"/>
    <w:rsid w:val="00CC18E7"/>
    <w:rsid w:val="00CC1A61"/>
    <w:rsid w:val="00CC1B78"/>
    <w:rsid w:val="00CC1FEC"/>
    <w:rsid w:val="00CC2055"/>
    <w:rsid w:val="00CC22E2"/>
    <w:rsid w:val="00CC233E"/>
    <w:rsid w:val="00CC2ABF"/>
    <w:rsid w:val="00CC2B79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73D"/>
    <w:rsid w:val="00CC4E2D"/>
    <w:rsid w:val="00CC4FA6"/>
    <w:rsid w:val="00CC5418"/>
    <w:rsid w:val="00CC5970"/>
    <w:rsid w:val="00CC5A42"/>
    <w:rsid w:val="00CC5AB1"/>
    <w:rsid w:val="00CC600D"/>
    <w:rsid w:val="00CC603D"/>
    <w:rsid w:val="00CC6093"/>
    <w:rsid w:val="00CC6734"/>
    <w:rsid w:val="00CC6A9D"/>
    <w:rsid w:val="00CC6B60"/>
    <w:rsid w:val="00CC6D9E"/>
    <w:rsid w:val="00CC6F76"/>
    <w:rsid w:val="00CC6F9E"/>
    <w:rsid w:val="00CC73FA"/>
    <w:rsid w:val="00CC7720"/>
    <w:rsid w:val="00CC77DF"/>
    <w:rsid w:val="00CC7878"/>
    <w:rsid w:val="00CC7E3A"/>
    <w:rsid w:val="00CC7E7F"/>
    <w:rsid w:val="00CD00DB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00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874"/>
    <w:rsid w:val="00CD3B63"/>
    <w:rsid w:val="00CD3E30"/>
    <w:rsid w:val="00CD4095"/>
    <w:rsid w:val="00CD40B0"/>
    <w:rsid w:val="00CD423A"/>
    <w:rsid w:val="00CD42D3"/>
    <w:rsid w:val="00CD4441"/>
    <w:rsid w:val="00CD4614"/>
    <w:rsid w:val="00CD489B"/>
    <w:rsid w:val="00CD4990"/>
    <w:rsid w:val="00CD4A7E"/>
    <w:rsid w:val="00CD4FC6"/>
    <w:rsid w:val="00CD4FCE"/>
    <w:rsid w:val="00CD54E0"/>
    <w:rsid w:val="00CD5542"/>
    <w:rsid w:val="00CD5667"/>
    <w:rsid w:val="00CD5FAF"/>
    <w:rsid w:val="00CD612E"/>
    <w:rsid w:val="00CD62A2"/>
    <w:rsid w:val="00CD653A"/>
    <w:rsid w:val="00CD6818"/>
    <w:rsid w:val="00CD6A1E"/>
    <w:rsid w:val="00CD6A4B"/>
    <w:rsid w:val="00CD6BDF"/>
    <w:rsid w:val="00CD6DCF"/>
    <w:rsid w:val="00CD6E78"/>
    <w:rsid w:val="00CD6F48"/>
    <w:rsid w:val="00CD6FA1"/>
    <w:rsid w:val="00CD70CE"/>
    <w:rsid w:val="00CD726A"/>
    <w:rsid w:val="00CD74DF"/>
    <w:rsid w:val="00CD75F4"/>
    <w:rsid w:val="00CD7887"/>
    <w:rsid w:val="00CD7AA8"/>
    <w:rsid w:val="00CD7B2F"/>
    <w:rsid w:val="00CD7CDB"/>
    <w:rsid w:val="00CD7F69"/>
    <w:rsid w:val="00CE007A"/>
    <w:rsid w:val="00CE045E"/>
    <w:rsid w:val="00CE05A7"/>
    <w:rsid w:val="00CE0700"/>
    <w:rsid w:val="00CE0858"/>
    <w:rsid w:val="00CE11B5"/>
    <w:rsid w:val="00CE151B"/>
    <w:rsid w:val="00CE1667"/>
    <w:rsid w:val="00CE193A"/>
    <w:rsid w:val="00CE199C"/>
    <w:rsid w:val="00CE1E04"/>
    <w:rsid w:val="00CE1F10"/>
    <w:rsid w:val="00CE2920"/>
    <w:rsid w:val="00CE2AA6"/>
    <w:rsid w:val="00CE2E09"/>
    <w:rsid w:val="00CE340B"/>
    <w:rsid w:val="00CE3489"/>
    <w:rsid w:val="00CE3937"/>
    <w:rsid w:val="00CE3955"/>
    <w:rsid w:val="00CE429F"/>
    <w:rsid w:val="00CE48CC"/>
    <w:rsid w:val="00CE4915"/>
    <w:rsid w:val="00CE4BA0"/>
    <w:rsid w:val="00CE4F49"/>
    <w:rsid w:val="00CE4F4F"/>
    <w:rsid w:val="00CE5089"/>
    <w:rsid w:val="00CE5163"/>
    <w:rsid w:val="00CE5794"/>
    <w:rsid w:val="00CE589B"/>
    <w:rsid w:val="00CE5A24"/>
    <w:rsid w:val="00CE5B38"/>
    <w:rsid w:val="00CE5DF4"/>
    <w:rsid w:val="00CE6090"/>
    <w:rsid w:val="00CE619B"/>
    <w:rsid w:val="00CE6451"/>
    <w:rsid w:val="00CE69F9"/>
    <w:rsid w:val="00CE6DCD"/>
    <w:rsid w:val="00CE6E6C"/>
    <w:rsid w:val="00CE6E72"/>
    <w:rsid w:val="00CE71AD"/>
    <w:rsid w:val="00CE74A6"/>
    <w:rsid w:val="00CE7575"/>
    <w:rsid w:val="00CE7654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87D"/>
    <w:rsid w:val="00CF2949"/>
    <w:rsid w:val="00CF2BEE"/>
    <w:rsid w:val="00CF3606"/>
    <w:rsid w:val="00CF3929"/>
    <w:rsid w:val="00CF3B08"/>
    <w:rsid w:val="00CF3B8F"/>
    <w:rsid w:val="00CF4BE3"/>
    <w:rsid w:val="00CF4DE2"/>
    <w:rsid w:val="00CF5303"/>
    <w:rsid w:val="00CF5DE3"/>
    <w:rsid w:val="00CF5F1E"/>
    <w:rsid w:val="00CF61A3"/>
    <w:rsid w:val="00CF6334"/>
    <w:rsid w:val="00CF6373"/>
    <w:rsid w:val="00CF6551"/>
    <w:rsid w:val="00CF6E97"/>
    <w:rsid w:val="00CF7270"/>
    <w:rsid w:val="00CF7455"/>
    <w:rsid w:val="00CF749C"/>
    <w:rsid w:val="00CF74D1"/>
    <w:rsid w:val="00CF7646"/>
    <w:rsid w:val="00CF772C"/>
    <w:rsid w:val="00D00098"/>
    <w:rsid w:val="00D000C3"/>
    <w:rsid w:val="00D00408"/>
    <w:rsid w:val="00D0067B"/>
    <w:rsid w:val="00D006A9"/>
    <w:rsid w:val="00D0084F"/>
    <w:rsid w:val="00D00905"/>
    <w:rsid w:val="00D0091F"/>
    <w:rsid w:val="00D00A1C"/>
    <w:rsid w:val="00D00CE2"/>
    <w:rsid w:val="00D00E7A"/>
    <w:rsid w:val="00D016E2"/>
    <w:rsid w:val="00D01732"/>
    <w:rsid w:val="00D0173F"/>
    <w:rsid w:val="00D01B49"/>
    <w:rsid w:val="00D01B65"/>
    <w:rsid w:val="00D01BB6"/>
    <w:rsid w:val="00D01D91"/>
    <w:rsid w:val="00D01E0B"/>
    <w:rsid w:val="00D01F26"/>
    <w:rsid w:val="00D0201F"/>
    <w:rsid w:val="00D032AE"/>
    <w:rsid w:val="00D03482"/>
    <w:rsid w:val="00D039A9"/>
    <w:rsid w:val="00D03ED1"/>
    <w:rsid w:val="00D03EDF"/>
    <w:rsid w:val="00D03F13"/>
    <w:rsid w:val="00D03F84"/>
    <w:rsid w:val="00D04502"/>
    <w:rsid w:val="00D04521"/>
    <w:rsid w:val="00D0499B"/>
    <w:rsid w:val="00D049B0"/>
    <w:rsid w:val="00D04A5F"/>
    <w:rsid w:val="00D04C77"/>
    <w:rsid w:val="00D04E6C"/>
    <w:rsid w:val="00D05797"/>
    <w:rsid w:val="00D06088"/>
    <w:rsid w:val="00D0646C"/>
    <w:rsid w:val="00D06523"/>
    <w:rsid w:val="00D065E4"/>
    <w:rsid w:val="00D06BB7"/>
    <w:rsid w:val="00D06CE4"/>
    <w:rsid w:val="00D06ECE"/>
    <w:rsid w:val="00D06FD9"/>
    <w:rsid w:val="00D07894"/>
    <w:rsid w:val="00D1005C"/>
    <w:rsid w:val="00D100EE"/>
    <w:rsid w:val="00D100F6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9BF"/>
    <w:rsid w:val="00D129CB"/>
    <w:rsid w:val="00D12B95"/>
    <w:rsid w:val="00D1316B"/>
    <w:rsid w:val="00D13737"/>
    <w:rsid w:val="00D1373C"/>
    <w:rsid w:val="00D137EE"/>
    <w:rsid w:val="00D13C38"/>
    <w:rsid w:val="00D13D04"/>
    <w:rsid w:val="00D1405F"/>
    <w:rsid w:val="00D1474C"/>
    <w:rsid w:val="00D149D9"/>
    <w:rsid w:val="00D14A03"/>
    <w:rsid w:val="00D14BAA"/>
    <w:rsid w:val="00D14DF9"/>
    <w:rsid w:val="00D15A2F"/>
    <w:rsid w:val="00D15CDD"/>
    <w:rsid w:val="00D15DD2"/>
    <w:rsid w:val="00D15EBA"/>
    <w:rsid w:val="00D1609D"/>
    <w:rsid w:val="00D16166"/>
    <w:rsid w:val="00D162C3"/>
    <w:rsid w:val="00D166E8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D35"/>
    <w:rsid w:val="00D17EF3"/>
    <w:rsid w:val="00D202F6"/>
    <w:rsid w:val="00D20712"/>
    <w:rsid w:val="00D20719"/>
    <w:rsid w:val="00D21182"/>
    <w:rsid w:val="00D212B4"/>
    <w:rsid w:val="00D213AF"/>
    <w:rsid w:val="00D219B5"/>
    <w:rsid w:val="00D21A1F"/>
    <w:rsid w:val="00D21A68"/>
    <w:rsid w:val="00D21FE5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E3A"/>
    <w:rsid w:val="00D24FCE"/>
    <w:rsid w:val="00D252B0"/>
    <w:rsid w:val="00D2571E"/>
    <w:rsid w:val="00D2587D"/>
    <w:rsid w:val="00D25FEB"/>
    <w:rsid w:val="00D2607B"/>
    <w:rsid w:val="00D260CC"/>
    <w:rsid w:val="00D268C6"/>
    <w:rsid w:val="00D26963"/>
    <w:rsid w:val="00D26B1D"/>
    <w:rsid w:val="00D26DEE"/>
    <w:rsid w:val="00D26E2E"/>
    <w:rsid w:val="00D27030"/>
    <w:rsid w:val="00D27414"/>
    <w:rsid w:val="00D275B0"/>
    <w:rsid w:val="00D277DD"/>
    <w:rsid w:val="00D27A94"/>
    <w:rsid w:val="00D27DDD"/>
    <w:rsid w:val="00D27F42"/>
    <w:rsid w:val="00D306A8"/>
    <w:rsid w:val="00D306B0"/>
    <w:rsid w:val="00D3099D"/>
    <w:rsid w:val="00D30A03"/>
    <w:rsid w:val="00D30A32"/>
    <w:rsid w:val="00D30BC6"/>
    <w:rsid w:val="00D314D8"/>
    <w:rsid w:val="00D315C0"/>
    <w:rsid w:val="00D315DB"/>
    <w:rsid w:val="00D315E5"/>
    <w:rsid w:val="00D3191D"/>
    <w:rsid w:val="00D31AB4"/>
    <w:rsid w:val="00D31B31"/>
    <w:rsid w:val="00D31BF6"/>
    <w:rsid w:val="00D31C6D"/>
    <w:rsid w:val="00D3264E"/>
    <w:rsid w:val="00D32CFE"/>
    <w:rsid w:val="00D33380"/>
    <w:rsid w:val="00D33838"/>
    <w:rsid w:val="00D339D8"/>
    <w:rsid w:val="00D33A0B"/>
    <w:rsid w:val="00D33CC4"/>
    <w:rsid w:val="00D340EC"/>
    <w:rsid w:val="00D34269"/>
    <w:rsid w:val="00D34556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5D95"/>
    <w:rsid w:val="00D362C4"/>
    <w:rsid w:val="00D36489"/>
    <w:rsid w:val="00D3656C"/>
    <w:rsid w:val="00D36A5F"/>
    <w:rsid w:val="00D36C72"/>
    <w:rsid w:val="00D37229"/>
    <w:rsid w:val="00D372D4"/>
    <w:rsid w:val="00D373C2"/>
    <w:rsid w:val="00D37475"/>
    <w:rsid w:val="00D3760A"/>
    <w:rsid w:val="00D3766C"/>
    <w:rsid w:val="00D3778E"/>
    <w:rsid w:val="00D3790F"/>
    <w:rsid w:val="00D379B7"/>
    <w:rsid w:val="00D37CF7"/>
    <w:rsid w:val="00D37D9D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826"/>
    <w:rsid w:val="00D42D03"/>
    <w:rsid w:val="00D435C7"/>
    <w:rsid w:val="00D43888"/>
    <w:rsid w:val="00D43BB3"/>
    <w:rsid w:val="00D4408C"/>
    <w:rsid w:val="00D44166"/>
    <w:rsid w:val="00D4433D"/>
    <w:rsid w:val="00D44551"/>
    <w:rsid w:val="00D44CF3"/>
    <w:rsid w:val="00D4518C"/>
    <w:rsid w:val="00D4569C"/>
    <w:rsid w:val="00D45B08"/>
    <w:rsid w:val="00D45D2C"/>
    <w:rsid w:val="00D45DFE"/>
    <w:rsid w:val="00D45E24"/>
    <w:rsid w:val="00D462C5"/>
    <w:rsid w:val="00D462EF"/>
    <w:rsid w:val="00D466FB"/>
    <w:rsid w:val="00D46939"/>
    <w:rsid w:val="00D469CB"/>
    <w:rsid w:val="00D46ADC"/>
    <w:rsid w:val="00D46BF9"/>
    <w:rsid w:val="00D46D86"/>
    <w:rsid w:val="00D46E9B"/>
    <w:rsid w:val="00D46FA3"/>
    <w:rsid w:val="00D471AA"/>
    <w:rsid w:val="00D47339"/>
    <w:rsid w:val="00D47565"/>
    <w:rsid w:val="00D47741"/>
    <w:rsid w:val="00D47C2E"/>
    <w:rsid w:val="00D47FF9"/>
    <w:rsid w:val="00D50221"/>
    <w:rsid w:val="00D50243"/>
    <w:rsid w:val="00D5031D"/>
    <w:rsid w:val="00D5066E"/>
    <w:rsid w:val="00D507BC"/>
    <w:rsid w:val="00D508B1"/>
    <w:rsid w:val="00D50B42"/>
    <w:rsid w:val="00D510A0"/>
    <w:rsid w:val="00D51134"/>
    <w:rsid w:val="00D5149B"/>
    <w:rsid w:val="00D5184E"/>
    <w:rsid w:val="00D51B4D"/>
    <w:rsid w:val="00D51BF5"/>
    <w:rsid w:val="00D51F6F"/>
    <w:rsid w:val="00D52022"/>
    <w:rsid w:val="00D5205E"/>
    <w:rsid w:val="00D521AE"/>
    <w:rsid w:val="00D521F2"/>
    <w:rsid w:val="00D52373"/>
    <w:rsid w:val="00D5255E"/>
    <w:rsid w:val="00D528B8"/>
    <w:rsid w:val="00D52DB4"/>
    <w:rsid w:val="00D52DDA"/>
    <w:rsid w:val="00D52FC2"/>
    <w:rsid w:val="00D533B8"/>
    <w:rsid w:val="00D53699"/>
    <w:rsid w:val="00D538A1"/>
    <w:rsid w:val="00D539A1"/>
    <w:rsid w:val="00D53AF4"/>
    <w:rsid w:val="00D53B46"/>
    <w:rsid w:val="00D53DA1"/>
    <w:rsid w:val="00D53E46"/>
    <w:rsid w:val="00D5411F"/>
    <w:rsid w:val="00D544E2"/>
    <w:rsid w:val="00D545D1"/>
    <w:rsid w:val="00D547D8"/>
    <w:rsid w:val="00D548C4"/>
    <w:rsid w:val="00D54924"/>
    <w:rsid w:val="00D549AD"/>
    <w:rsid w:val="00D54CE2"/>
    <w:rsid w:val="00D55015"/>
    <w:rsid w:val="00D552F3"/>
    <w:rsid w:val="00D5594B"/>
    <w:rsid w:val="00D55C0F"/>
    <w:rsid w:val="00D56323"/>
    <w:rsid w:val="00D56532"/>
    <w:rsid w:val="00D56C56"/>
    <w:rsid w:val="00D56CC9"/>
    <w:rsid w:val="00D56E13"/>
    <w:rsid w:val="00D56FDB"/>
    <w:rsid w:val="00D570DF"/>
    <w:rsid w:val="00D570F9"/>
    <w:rsid w:val="00D57366"/>
    <w:rsid w:val="00D574A3"/>
    <w:rsid w:val="00D57679"/>
    <w:rsid w:val="00D5791B"/>
    <w:rsid w:val="00D57941"/>
    <w:rsid w:val="00D57B1B"/>
    <w:rsid w:val="00D57BD0"/>
    <w:rsid w:val="00D57E31"/>
    <w:rsid w:val="00D60331"/>
    <w:rsid w:val="00D6098D"/>
    <w:rsid w:val="00D60C2B"/>
    <w:rsid w:val="00D61148"/>
    <w:rsid w:val="00D61AD2"/>
    <w:rsid w:val="00D61C8A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DCB"/>
    <w:rsid w:val="00D63055"/>
    <w:rsid w:val="00D632D7"/>
    <w:rsid w:val="00D632F5"/>
    <w:rsid w:val="00D63357"/>
    <w:rsid w:val="00D63439"/>
    <w:rsid w:val="00D63720"/>
    <w:rsid w:val="00D638A1"/>
    <w:rsid w:val="00D63AB5"/>
    <w:rsid w:val="00D63D66"/>
    <w:rsid w:val="00D63FD6"/>
    <w:rsid w:val="00D64061"/>
    <w:rsid w:val="00D64195"/>
    <w:rsid w:val="00D641D3"/>
    <w:rsid w:val="00D646F9"/>
    <w:rsid w:val="00D6488D"/>
    <w:rsid w:val="00D64974"/>
    <w:rsid w:val="00D64A81"/>
    <w:rsid w:val="00D64C97"/>
    <w:rsid w:val="00D64D89"/>
    <w:rsid w:val="00D64E4B"/>
    <w:rsid w:val="00D65010"/>
    <w:rsid w:val="00D650E2"/>
    <w:rsid w:val="00D6538C"/>
    <w:rsid w:val="00D65475"/>
    <w:rsid w:val="00D65AB8"/>
    <w:rsid w:val="00D65EA7"/>
    <w:rsid w:val="00D65F4F"/>
    <w:rsid w:val="00D65F88"/>
    <w:rsid w:val="00D662A6"/>
    <w:rsid w:val="00D663A8"/>
    <w:rsid w:val="00D665E0"/>
    <w:rsid w:val="00D66770"/>
    <w:rsid w:val="00D668C6"/>
    <w:rsid w:val="00D66ABA"/>
    <w:rsid w:val="00D66D96"/>
    <w:rsid w:val="00D672A4"/>
    <w:rsid w:val="00D67363"/>
    <w:rsid w:val="00D6788A"/>
    <w:rsid w:val="00D67925"/>
    <w:rsid w:val="00D67969"/>
    <w:rsid w:val="00D67B25"/>
    <w:rsid w:val="00D7016C"/>
    <w:rsid w:val="00D701F5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1E06"/>
    <w:rsid w:val="00D720AF"/>
    <w:rsid w:val="00D7214C"/>
    <w:rsid w:val="00D72300"/>
    <w:rsid w:val="00D72369"/>
    <w:rsid w:val="00D7242A"/>
    <w:rsid w:val="00D72A34"/>
    <w:rsid w:val="00D72A58"/>
    <w:rsid w:val="00D72F40"/>
    <w:rsid w:val="00D72F99"/>
    <w:rsid w:val="00D7313E"/>
    <w:rsid w:val="00D734D3"/>
    <w:rsid w:val="00D7366C"/>
    <w:rsid w:val="00D736E7"/>
    <w:rsid w:val="00D73717"/>
    <w:rsid w:val="00D74294"/>
    <w:rsid w:val="00D74387"/>
    <w:rsid w:val="00D74398"/>
    <w:rsid w:val="00D745A8"/>
    <w:rsid w:val="00D748B1"/>
    <w:rsid w:val="00D74A69"/>
    <w:rsid w:val="00D74ACE"/>
    <w:rsid w:val="00D74FA1"/>
    <w:rsid w:val="00D754F1"/>
    <w:rsid w:val="00D7565C"/>
    <w:rsid w:val="00D75995"/>
    <w:rsid w:val="00D75BA5"/>
    <w:rsid w:val="00D75C2C"/>
    <w:rsid w:val="00D75DD9"/>
    <w:rsid w:val="00D75EC4"/>
    <w:rsid w:val="00D7607F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1EAF"/>
    <w:rsid w:val="00D82574"/>
    <w:rsid w:val="00D82779"/>
    <w:rsid w:val="00D827D9"/>
    <w:rsid w:val="00D828D3"/>
    <w:rsid w:val="00D82926"/>
    <w:rsid w:val="00D82D1F"/>
    <w:rsid w:val="00D832AD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6482"/>
    <w:rsid w:val="00D86AB3"/>
    <w:rsid w:val="00D86B05"/>
    <w:rsid w:val="00D86C4D"/>
    <w:rsid w:val="00D86FF4"/>
    <w:rsid w:val="00D871D7"/>
    <w:rsid w:val="00D8744B"/>
    <w:rsid w:val="00D879EB"/>
    <w:rsid w:val="00D87A05"/>
    <w:rsid w:val="00D87F7D"/>
    <w:rsid w:val="00D903CC"/>
    <w:rsid w:val="00D90460"/>
    <w:rsid w:val="00D90831"/>
    <w:rsid w:val="00D90A47"/>
    <w:rsid w:val="00D90B17"/>
    <w:rsid w:val="00D90D28"/>
    <w:rsid w:val="00D90D9E"/>
    <w:rsid w:val="00D92114"/>
    <w:rsid w:val="00D922FE"/>
    <w:rsid w:val="00D92307"/>
    <w:rsid w:val="00D9258B"/>
    <w:rsid w:val="00D927E5"/>
    <w:rsid w:val="00D92D5E"/>
    <w:rsid w:val="00D92DEF"/>
    <w:rsid w:val="00D92E54"/>
    <w:rsid w:val="00D92FD8"/>
    <w:rsid w:val="00D930B1"/>
    <w:rsid w:val="00D934E2"/>
    <w:rsid w:val="00D93B35"/>
    <w:rsid w:val="00D946EF"/>
    <w:rsid w:val="00D94983"/>
    <w:rsid w:val="00D94AA9"/>
    <w:rsid w:val="00D94D01"/>
    <w:rsid w:val="00D953D9"/>
    <w:rsid w:val="00D954DB"/>
    <w:rsid w:val="00D95D16"/>
    <w:rsid w:val="00D95E3A"/>
    <w:rsid w:val="00D95E6F"/>
    <w:rsid w:val="00D95F2D"/>
    <w:rsid w:val="00D9610B"/>
    <w:rsid w:val="00D962C0"/>
    <w:rsid w:val="00D96433"/>
    <w:rsid w:val="00D964C3"/>
    <w:rsid w:val="00D965C3"/>
    <w:rsid w:val="00D96A34"/>
    <w:rsid w:val="00D96E91"/>
    <w:rsid w:val="00D971D1"/>
    <w:rsid w:val="00D97404"/>
    <w:rsid w:val="00D974EA"/>
    <w:rsid w:val="00D975EA"/>
    <w:rsid w:val="00D97A76"/>
    <w:rsid w:val="00D97B6D"/>
    <w:rsid w:val="00D97D5C"/>
    <w:rsid w:val="00D97F16"/>
    <w:rsid w:val="00DA002B"/>
    <w:rsid w:val="00DA00FF"/>
    <w:rsid w:val="00DA0158"/>
    <w:rsid w:val="00DA0184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54F"/>
    <w:rsid w:val="00DA29A9"/>
    <w:rsid w:val="00DA2A21"/>
    <w:rsid w:val="00DA2C08"/>
    <w:rsid w:val="00DA2C50"/>
    <w:rsid w:val="00DA2D8E"/>
    <w:rsid w:val="00DA3112"/>
    <w:rsid w:val="00DA3581"/>
    <w:rsid w:val="00DA3900"/>
    <w:rsid w:val="00DA3D1F"/>
    <w:rsid w:val="00DA461A"/>
    <w:rsid w:val="00DA4CF3"/>
    <w:rsid w:val="00DA4DEC"/>
    <w:rsid w:val="00DA4FB4"/>
    <w:rsid w:val="00DA54E4"/>
    <w:rsid w:val="00DA568B"/>
    <w:rsid w:val="00DA59D1"/>
    <w:rsid w:val="00DA5BDE"/>
    <w:rsid w:val="00DA5CD8"/>
    <w:rsid w:val="00DA5D68"/>
    <w:rsid w:val="00DA5F72"/>
    <w:rsid w:val="00DA6067"/>
    <w:rsid w:val="00DA6114"/>
    <w:rsid w:val="00DA613B"/>
    <w:rsid w:val="00DA62CD"/>
    <w:rsid w:val="00DA6728"/>
    <w:rsid w:val="00DA6882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111C"/>
    <w:rsid w:val="00DB12C9"/>
    <w:rsid w:val="00DB1901"/>
    <w:rsid w:val="00DB1C03"/>
    <w:rsid w:val="00DB2236"/>
    <w:rsid w:val="00DB2605"/>
    <w:rsid w:val="00DB2828"/>
    <w:rsid w:val="00DB29BF"/>
    <w:rsid w:val="00DB2E47"/>
    <w:rsid w:val="00DB377F"/>
    <w:rsid w:val="00DB3C58"/>
    <w:rsid w:val="00DB3E4F"/>
    <w:rsid w:val="00DB3E53"/>
    <w:rsid w:val="00DB3FC4"/>
    <w:rsid w:val="00DB4A67"/>
    <w:rsid w:val="00DB4AB5"/>
    <w:rsid w:val="00DB5328"/>
    <w:rsid w:val="00DB568D"/>
    <w:rsid w:val="00DB568F"/>
    <w:rsid w:val="00DB57B7"/>
    <w:rsid w:val="00DB5A9D"/>
    <w:rsid w:val="00DB5D2E"/>
    <w:rsid w:val="00DB5E07"/>
    <w:rsid w:val="00DB6071"/>
    <w:rsid w:val="00DB60CD"/>
    <w:rsid w:val="00DB652D"/>
    <w:rsid w:val="00DB67EC"/>
    <w:rsid w:val="00DB6818"/>
    <w:rsid w:val="00DB6A75"/>
    <w:rsid w:val="00DB6B58"/>
    <w:rsid w:val="00DB6C62"/>
    <w:rsid w:val="00DB71CB"/>
    <w:rsid w:val="00DB733A"/>
    <w:rsid w:val="00DB78A8"/>
    <w:rsid w:val="00DB7A33"/>
    <w:rsid w:val="00DB7B4F"/>
    <w:rsid w:val="00DC002B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551"/>
    <w:rsid w:val="00DC26F7"/>
    <w:rsid w:val="00DC287A"/>
    <w:rsid w:val="00DC2DE5"/>
    <w:rsid w:val="00DC3071"/>
    <w:rsid w:val="00DC3167"/>
    <w:rsid w:val="00DC347C"/>
    <w:rsid w:val="00DC3631"/>
    <w:rsid w:val="00DC3637"/>
    <w:rsid w:val="00DC3895"/>
    <w:rsid w:val="00DC3932"/>
    <w:rsid w:val="00DC3A8A"/>
    <w:rsid w:val="00DC3B30"/>
    <w:rsid w:val="00DC3E0C"/>
    <w:rsid w:val="00DC3FC5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B27"/>
    <w:rsid w:val="00DC5D72"/>
    <w:rsid w:val="00DC6373"/>
    <w:rsid w:val="00DC6487"/>
    <w:rsid w:val="00DC6DAD"/>
    <w:rsid w:val="00DC6DFA"/>
    <w:rsid w:val="00DC6EC0"/>
    <w:rsid w:val="00DC6EF5"/>
    <w:rsid w:val="00DC721D"/>
    <w:rsid w:val="00DC734F"/>
    <w:rsid w:val="00DC76F1"/>
    <w:rsid w:val="00DC7B0B"/>
    <w:rsid w:val="00DC7D39"/>
    <w:rsid w:val="00DC7D60"/>
    <w:rsid w:val="00DC7F42"/>
    <w:rsid w:val="00DD0205"/>
    <w:rsid w:val="00DD060A"/>
    <w:rsid w:val="00DD06BD"/>
    <w:rsid w:val="00DD0A7B"/>
    <w:rsid w:val="00DD0A7F"/>
    <w:rsid w:val="00DD0CD4"/>
    <w:rsid w:val="00DD0CD9"/>
    <w:rsid w:val="00DD0CFA"/>
    <w:rsid w:val="00DD0D8B"/>
    <w:rsid w:val="00DD122E"/>
    <w:rsid w:val="00DD18E1"/>
    <w:rsid w:val="00DD18F9"/>
    <w:rsid w:val="00DD1EB2"/>
    <w:rsid w:val="00DD1FB1"/>
    <w:rsid w:val="00DD2087"/>
    <w:rsid w:val="00DD2289"/>
    <w:rsid w:val="00DD2303"/>
    <w:rsid w:val="00DD2434"/>
    <w:rsid w:val="00DD2A03"/>
    <w:rsid w:val="00DD2AC3"/>
    <w:rsid w:val="00DD2C71"/>
    <w:rsid w:val="00DD3708"/>
    <w:rsid w:val="00DD3711"/>
    <w:rsid w:val="00DD3981"/>
    <w:rsid w:val="00DD3A1B"/>
    <w:rsid w:val="00DD3AE7"/>
    <w:rsid w:val="00DD3C6D"/>
    <w:rsid w:val="00DD3E51"/>
    <w:rsid w:val="00DD3FE1"/>
    <w:rsid w:val="00DD42AE"/>
    <w:rsid w:val="00DD51D6"/>
    <w:rsid w:val="00DD54C3"/>
    <w:rsid w:val="00DD54C6"/>
    <w:rsid w:val="00DD56D7"/>
    <w:rsid w:val="00DD587E"/>
    <w:rsid w:val="00DD5D04"/>
    <w:rsid w:val="00DD5FA5"/>
    <w:rsid w:val="00DD607C"/>
    <w:rsid w:val="00DD6274"/>
    <w:rsid w:val="00DD6359"/>
    <w:rsid w:val="00DD6741"/>
    <w:rsid w:val="00DD67AD"/>
    <w:rsid w:val="00DD6F65"/>
    <w:rsid w:val="00DD73B9"/>
    <w:rsid w:val="00DD7E0A"/>
    <w:rsid w:val="00DE0207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1E7B"/>
    <w:rsid w:val="00DE20F4"/>
    <w:rsid w:val="00DE20FB"/>
    <w:rsid w:val="00DE2247"/>
    <w:rsid w:val="00DE2494"/>
    <w:rsid w:val="00DE27ED"/>
    <w:rsid w:val="00DE2E38"/>
    <w:rsid w:val="00DE334F"/>
    <w:rsid w:val="00DE3679"/>
    <w:rsid w:val="00DE3CDE"/>
    <w:rsid w:val="00DE3E49"/>
    <w:rsid w:val="00DE414B"/>
    <w:rsid w:val="00DE416F"/>
    <w:rsid w:val="00DE43ED"/>
    <w:rsid w:val="00DE4702"/>
    <w:rsid w:val="00DE49BE"/>
    <w:rsid w:val="00DE4AE5"/>
    <w:rsid w:val="00DE4F46"/>
    <w:rsid w:val="00DE5052"/>
    <w:rsid w:val="00DE5359"/>
    <w:rsid w:val="00DE5551"/>
    <w:rsid w:val="00DE5A51"/>
    <w:rsid w:val="00DE610B"/>
    <w:rsid w:val="00DE6390"/>
    <w:rsid w:val="00DE6898"/>
    <w:rsid w:val="00DE68AB"/>
    <w:rsid w:val="00DE6E23"/>
    <w:rsid w:val="00DE7087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119A"/>
    <w:rsid w:val="00DF1252"/>
    <w:rsid w:val="00DF1A9C"/>
    <w:rsid w:val="00DF1AC4"/>
    <w:rsid w:val="00DF2099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64C"/>
    <w:rsid w:val="00DF3865"/>
    <w:rsid w:val="00DF3C85"/>
    <w:rsid w:val="00DF4595"/>
    <w:rsid w:val="00DF4A9A"/>
    <w:rsid w:val="00DF4CE3"/>
    <w:rsid w:val="00DF5372"/>
    <w:rsid w:val="00DF53EB"/>
    <w:rsid w:val="00DF5698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247"/>
    <w:rsid w:val="00E004E1"/>
    <w:rsid w:val="00E00E11"/>
    <w:rsid w:val="00E0111D"/>
    <w:rsid w:val="00E01138"/>
    <w:rsid w:val="00E012D7"/>
    <w:rsid w:val="00E01443"/>
    <w:rsid w:val="00E01BBA"/>
    <w:rsid w:val="00E01F5F"/>
    <w:rsid w:val="00E021CC"/>
    <w:rsid w:val="00E0277D"/>
    <w:rsid w:val="00E02791"/>
    <w:rsid w:val="00E028CE"/>
    <w:rsid w:val="00E02A71"/>
    <w:rsid w:val="00E0324A"/>
    <w:rsid w:val="00E040A5"/>
    <w:rsid w:val="00E045D7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0AA"/>
    <w:rsid w:val="00E06533"/>
    <w:rsid w:val="00E069DA"/>
    <w:rsid w:val="00E06C88"/>
    <w:rsid w:val="00E06CEE"/>
    <w:rsid w:val="00E06F9A"/>
    <w:rsid w:val="00E07128"/>
    <w:rsid w:val="00E0716C"/>
    <w:rsid w:val="00E075A9"/>
    <w:rsid w:val="00E07837"/>
    <w:rsid w:val="00E07E68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57A"/>
    <w:rsid w:val="00E1172D"/>
    <w:rsid w:val="00E11791"/>
    <w:rsid w:val="00E117BA"/>
    <w:rsid w:val="00E11BD0"/>
    <w:rsid w:val="00E11DEE"/>
    <w:rsid w:val="00E11E26"/>
    <w:rsid w:val="00E11EBA"/>
    <w:rsid w:val="00E11FEE"/>
    <w:rsid w:val="00E122DE"/>
    <w:rsid w:val="00E12735"/>
    <w:rsid w:val="00E1298F"/>
    <w:rsid w:val="00E129EF"/>
    <w:rsid w:val="00E12F67"/>
    <w:rsid w:val="00E138E1"/>
    <w:rsid w:val="00E13CEC"/>
    <w:rsid w:val="00E140BD"/>
    <w:rsid w:val="00E141A3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6D86"/>
    <w:rsid w:val="00E1717A"/>
    <w:rsid w:val="00E173E3"/>
    <w:rsid w:val="00E17482"/>
    <w:rsid w:val="00E174BE"/>
    <w:rsid w:val="00E1764E"/>
    <w:rsid w:val="00E1775F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C50"/>
    <w:rsid w:val="00E210EE"/>
    <w:rsid w:val="00E211B9"/>
    <w:rsid w:val="00E21254"/>
    <w:rsid w:val="00E21481"/>
    <w:rsid w:val="00E2183B"/>
    <w:rsid w:val="00E2183C"/>
    <w:rsid w:val="00E21B73"/>
    <w:rsid w:val="00E21C14"/>
    <w:rsid w:val="00E21DF9"/>
    <w:rsid w:val="00E21F21"/>
    <w:rsid w:val="00E21F8A"/>
    <w:rsid w:val="00E21F93"/>
    <w:rsid w:val="00E2215F"/>
    <w:rsid w:val="00E22165"/>
    <w:rsid w:val="00E223E1"/>
    <w:rsid w:val="00E225B5"/>
    <w:rsid w:val="00E2296F"/>
    <w:rsid w:val="00E229A7"/>
    <w:rsid w:val="00E22E10"/>
    <w:rsid w:val="00E230BD"/>
    <w:rsid w:val="00E233B2"/>
    <w:rsid w:val="00E23464"/>
    <w:rsid w:val="00E237E7"/>
    <w:rsid w:val="00E23BE8"/>
    <w:rsid w:val="00E23CA7"/>
    <w:rsid w:val="00E23CF9"/>
    <w:rsid w:val="00E23DAE"/>
    <w:rsid w:val="00E23EFB"/>
    <w:rsid w:val="00E240D2"/>
    <w:rsid w:val="00E24FE4"/>
    <w:rsid w:val="00E2524B"/>
    <w:rsid w:val="00E25636"/>
    <w:rsid w:val="00E257B2"/>
    <w:rsid w:val="00E25821"/>
    <w:rsid w:val="00E2597E"/>
    <w:rsid w:val="00E259D8"/>
    <w:rsid w:val="00E25B2D"/>
    <w:rsid w:val="00E25E7D"/>
    <w:rsid w:val="00E25EE1"/>
    <w:rsid w:val="00E25F0D"/>
    <w:rsid w:val="00E2605E"/>
    <w:rsid w:val="00E2618D"/>
    <w:rsid w:val="00E2648A"/>
    <w:rsid w:val="00E26729"/>
    <w:rsid w:val="00E26A58"/>
    <w:rsid w:val="00E26BBF"/>
    <w:rsid w:val="00E26C7A"/>
    <w:rsid w:val="00E26F04"/>
    <w:rsid w:val="00E26F63"/>
    <w:rsid w:val="00E27056"/>
    <w:rsid w:val="00E273A6"/>
    <w:rsid w:val="00E273ED"/>
    <w:rsid w:val="00E2743E"/>
    <w:rsid w:val="00E274FB"/>
    <w:rsid w:val="00E27BED"/>
    <w:rsid w:val="00E30A10"/>
    <w:rsid w:val="00E30A1E"/>
    <w:rsid w:val="00E30BFE"/>
    <w:rsid w:val="00E30C76"/>
    <w:rsid w:val="00E30C78"/>
    <w:rsid w:val="00E31491"/>
    <w:rsid w:val="00E314B3"/>
    <w:rsid w:val="00E31920"/>
    <w:rsid w:val="00E31DE9"/>
    <w:rsid w:val="00E32315"/>
    <w:rsid w:val="00E323A8"/>
    <w:rsid w:val="00E324FA"/>
    <w:rsid w:val="00E3259E"/>
    <w:rsid w:val="00E3296B"/>
    <w:rsid w:val="00E32A7A"/>
    <w:rsid w:val="00E32D43"/>
    <w:rsid w:val="00E334DC"/>
    <w:rsid w:val="00E338ED"/>
    <w:rsid w:val="00E33CCB"/>
    <w:rsid w:val="00E33F9C"/>
    <w:rsid w:val="00E340BB"/>
    <w:rsid w:val="00E344DF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351"/>
    <w:rsid w:val="00E3647C"/>
    <w:rsid w:val="00E367EC"/>
    <w:rsid w:val="00E36A01"/>
    <w:rsid w:val="00E36BC8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3F0"/>
    <w:rsid w:val="00E4043E"/>
    <w:rsid w:val="00E404CC"/>
    <w:rsid w:val="00E406B7"/>
    <w:rsid w:val="00E407DF"/>
    <w:rsid w:val="00E4092F"/>
    <w:rsid w:val="00E40E2F"/>
    <w:rsid w:val="00E40EDA"/>
    <w:rsid w:val="00E412AB"/>
    <w:rsid w:val="00E41430"/>
    <w:rsid w:val="00E418B8"/>
    <w:rsid w:val="00E418E4"/>
    <w:rsid w:val="00E41E22"/>
    <w:rsid w:val="00E42433"/>
    <w:rsid w:val="00E42830"/>
    <w:rsid w:val="00E42BCE"/>
    <w:rsid w:val="00E43148"/>
    <w:rsid w:val="00E43152"/>
    <w:rsid w:val="00E43155"/>
    <w:rsid w:val="00E43967"/>
    <w:rsid w:val="00E439ED"/>
    <w:rsid w:val="00E43B85"/>
    <w:rsid w:val="00E43BEA"/>
    <w:rsid w:val="00E43C61"/>
    <w:rsid w:val="00E440FD"/>
    <w:rsid w:val="00E444B6"/>
    <w:rsid w:val="00E446F4"/>
    <w:rsid w:val="00E44C09"/>
    <w:rsid w:val="00E4512B"/>
    <w:rsid w:val="00E459E1"/>
    <w:rsid w:val="00E45B15"/>
    <w:rsid w:val="00E45CD4"/>
    <w:rsid w:val="00E45E8E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553"/>
    <w:rsid w:val="00E50CF5"/>
    <w:rsid w:val="00E50E02"/>
    <w:rsid w:val="00E511A4"/>
    <w:rsid w:val="00E51235"/>
    <w:rsid w:val="00E515B3"/>
    <w:rsid w:val="00E515E2"/>
    <w:rsid w:val="00E51FE3"/>
    <w:rsid w:val="00E52074"/>
    <w:rsid w:val="00E52286"/>
    <w:rsid w:val="00E523F3"/>
    <w:rsid w:val="00E52606"/>
    <w:rsid w:val="00E52BAE"/>
    <w:rsid w:val="00E52D43"/>
    <w:rsid w:val="00E52EEB"/>
    <w:rsid w:val="00E5306B"/>
    <w:rsid w:val="00E530B3"/>
    <w:rsid w:val="00E53211"/>
    <w:rsid w:val="00E53308"/>
    <w:rsid w:val="00E53352"/>
    <w:rsid w:val="00E5373B"/>
    <w:rsid w:val="00E53979"/>
    <w:rsid w:val="00E53AF9"/>
    <w:rsid w:val="00E53DC8"/>
    <w:rsid w:val="00E53F4B"/>
    <w:rsid w:val="00E542B3"/>
    <w:rsid w:val="00E545D8"/>
    <w:rsid w:val="00E5461A"/>
    <w:rsid w:val="00E54A3A"/>
    <w:rsid w:val="00E54B5E"/>
    <w:rsid w:val="00E54D21"/>
    <w:rsid w:val="00E54F3B"/>
    <w:rsid w:val="00E54F94"/>
    <w:rsid w:val="00E5508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E36"/>
    <w:rsid w:val="00E56F2F"/>
    <w:rsid w:val="00E571F4"/>
    <w:rsid w:val="00E573FB"/>
    <w:rsid w:val="00E57938"/>
    <w:rsid w:val="00E57BE2"/>
    <w:rsid w:val="00E57F39"/>
    <w:rsid w:val="00E601C7"/>
    <w:rsid w:val="00E6036D"/>
    <w:rsid w:val="00E6055C"/>
    <w:rsid w:val="00E609D5"/>
    <w:rsid w:val="00E60A50"/>
    <w:rsid w:val="00E60D71"/>
    <w:rsid w:val="00E60E18"/>
    <w:rsid w:val="00E6100F"/>
    <w:rsid w:val="00E616D9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91E"/>
    <w:rsid w:val="00E62C88"/>
    <w:rsid w:val="00E62F5F"/>
    <w:rsid w:val="00E62FF6"/>
    <w:rsid w:val="00E63198"/>
    <w:rsid w:val="00E6336F"/>
    <w:rsid w:val="00E63392"/>
    <w:rsid w:val="00E6345E"/>
    <w:rsid w:val="00E63560"/>
    <w:rsid w:val="00E63786"/>
    <w:rsid w:val="00E637A2"/>
    <w:rsid w:val="00E63937"/>
    <w:rsid w:val="00E63AA6"/>
    <w:rsid w:val="00E6449B"/>
    <w:rsid w:val="00E64614"/>
    <w:rsid w:val="00E64828"/>
    <w:rsid w:val="00E64BA3"/>
    <w:rsid w:val="00E64C8E"/>
    <w:rsid w:val="00E64DE3"/>
    <w:rsid w:val="00E6517F"/>
    <w:rsid w:val="00E65180"/>
    <w:rsid w:val="00E6538D"/>
    <w:rsid w:val="00E65410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10FA"/>
    <w:rsid w:val="00E711A4"/>
    <w:rsid w:val="00E71717"/>
    <w:rsid w:val="00E718DF"/>
    <w:rsid w:val="00E71A01"/>
    <w:rsid w:val="00E7219F"/>
    <w:rsid w:val="00E72309"/>
    <w:rsid w:val="00E72379"/>
    <w:rsid w:val="00E723E4"/>
    <w:rsid w:val="00E726F4"/>
    <w:rsid w:val="00E72822"/>
    <w:rsid w:val="00E728C5"/>
    <w:rsid w:val="00E72BF3"/>
    <w:rsid w:val="00E72D14"/>
    <w:rsid w:val="00E73207"/>
    <w:rsid w:val="00E73313"/>
    <w:rsid w:val="00E733E0"/>
    <w:rsid w:val="00E737FB"/>
    <w:rsid w:val="00E739B9"/>
    <w:rsid w:val="00E73A69"/>
    <w:rsid w:val="00E73C53"/>
    <w:rsid w:val="00E73D18"/>
    <w:rsid w:val="00E73F96"/>
    <w:rsid w:val="00E7427A"/>
    <w:rsid w:val="00E7478F"/>
    <w:rsid w:val="00E749F6"/>
    <w:rsid w:val="00E74DA2"/>
    <w:rsid w:val="00E74DE9"/>
    <w:rsid w:val="00E74F6C"/>
    <w:rsid w:val="00E75016"/>
    <w:rsid w:val="00E75082"/>
    <w:rsid w:val="00E75670"/>
    <w:rsid w:val="00E75748"/>
    <w:rsid w:val="00E759F7"/>
    <w:rsid w:val="00E75B60"/>
    <w:rsid w:val="00E75BAB"/>
    <w:rsid w:val="00E75D8E"/>
    <w:rsid w:val="00E75E49"/>
    <w:rsid w:val="00E76478"/>
    <w:rsid w:val="00E765C9"/>
    <w:rsid w:val="00E767D7"/>
    <w:rsid w:val="00E7699B"/>
    <w:rsid w:val="00E76FF9"/>
    <w:rsid w:val="00E77500"/>
    <w:rsid w:val="00E776B8"/>
    <w:rsid w:val="00E7775E"/>
    <w:rsid w:val="00E7791E"/>
    <w:rsid w:val="00E77A68"/>
    <w:rsid w:val="00E77AA2"/>
    <w:rsid w:val="00E8057E"/>
    <w:rsid w:val="00E80F86"/>
    <w:rsid w:val="00E8136D"/>
    <w:rsid w:val="00E8151E"/>
    <w:rsid w:val="00E8165B"/>
    <w:rsid w:val="00E816A8"/>
    <w:rsid w:val="00E816E0"/>
    <w:rsid w:val="00E8175C"/>
    <w:rsid w:val="00E819D1"/>
    <w:rsid w:val="00E81A6E"/>
    <w:rsid w:val="00E81DD6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60D"/>
    <w:rsid w:val="00E838B9"/>
    <w:rsid w:val="00E839E2"/>
    <w:rsid w:val="00E83F63"/>
    <w:rsid w:val="00E84286"/>
    <w:rsid w:val="00E8453D"/>
    <w:rsid w:val="00E845EB"/>
    <w:rsid w:val="00E85122"/>
    <w:rsid w:val="00E852D5"/>
    <w:rsid w:val="00E85382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70FA"/>
    <w:rsid w:val="00E87839"/>
    <w:rsid w:val="00E878E6"/>
    <w:rsid w:val="00E87BE6"/>
    <w:rsid w:val="00E87CE3"/>
    <w:rsid w:val="00E900A6"/>
    <w:rsid w:val="00E900D8"/>
    <w:rsid w:val="00E9037E"/>
    <w:rsid w:val="00E9049F"/>
    <w:rsid w:val="00E905EB"/>
    <w:rsid w:val="00E9085A"/>
    <w:rsid w:val="00E90946"/>
    <w:rsid w:val="00E90966"/>
    <w:rsid w:val="00E90B82"/>
    <w:rsid w:val="00E90BAA"/>
    <w:rsid w:val="00E91085"/>
    <w:rsid w:val="00E910A2"/>
    <w:rsid w:val="00E913A5"/>
    <w:rsid w:val="00E913C4"/>
    <w:rsid w:val="00E9160D"/>
    <w:rsid w:val="00E91617"/>
    <w:rsid w:val="00E91782"/>
    <w:rsid w:val="00E91A10"/>
    <w:rsid w:val="00E91CCD"/>
    <w:rsid w:val="00E92775"/>
    <w:rsid w:val="00E929E9"/>
    <w:rsid w:val="00E929FF"/>
    <w:rsid w:val="00E92CB4"/>
    <w:rsid w:val="00E92EA6"/>
    <w:rsid w:val="00E92FC5"/>
    <w:rsid w:val="00E9353B"/>
    <w:rsid w:val="00E93570"/>
    <w:rsid w:val="00E936A0"/>
    <w:rsid w:val="00E93973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90E"/>
    <w:rsid w:val="00E94AFA"/>
    <w:rsid w:val="00E94E73"/>
    <w:rsid w:val="00E953A3"/>
    <w:rsid w:val="00E9552E"/>
    <w:rsid w:val="00E955BA"/>
    <w:rsid w:val="00E955C7"/>
    <w:rsid w:val="00E956B2"/>
    <w:rsid w:val="00E95EBB"/>
    <w:rsid w:val="00E960C8"/>
    <w:rsid w:val="00E960F6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7B3"/>
    <w:rsid w:val="00E97A3C"/>
    <w:rsid w:val="00E97AF5"/>
    <w:rsid w:val="00E97FB0"/>
    <w:rsid w:val="00EA01BB"/>
    <w:rsid w:val="00EA02F2"/>
    <w:rsid w:val="00EA079B"/>
    <w:rsid w:val="00EA07B7"/>
    <w:rsid w:val="00EA110D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2A2"/>
    <w:rsid w:val="00EA26D7"/>
    <w:rsid w:val="00EA27DC"/>
    <w:rsid w:val="00EA29EE"/>
    <w:rsid w:val="00EA2CA4"/>
    <w:rsid w:val="00EA2D4D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452"/>
    <w:rsid w:val="00EA5710"/>
    <w:rsid w:val="00EA5909"/>
    <w:rsid w:val="00EA5B7D"/>
    <w:rsid w:val="00EA5B92"/>
    <w:rsid w:val="00EA5C21"/>
    <w:rsid w:val="00EA5EBA"/>
    <w:rsid w:val="00EA6083"/>
    <w:rsid w:val="00EA63F3"/>
    <w:rsid w:val="00EA65E3"/>
    <w:rsid w:val="00EA67D0"/>
    <w:rsid w:val="00EA68E6"/>
    <w:rsid w:val="00EA691B"/>
    <w:rsid w:val="00EA6999"/>
    <w:rsid w:val="00EA71B5"/>
    <w:rsid w:val="00EA71EB"/>
    <w:rsid w:val="00EA7292"/>
    <w:rsid w:val="00EA7358"/>
    <w:rsid w:val="00EA73AC"/>
    <w:rsid w:val="00EA7642"/>
    <w:rsid w:val="00EA7802"/>
    <w:rsid w:val="00EA79FB"/>
    <w:rsid w:val="00EA7BDA"/>
    <w:rsid w:val="00EA7BFD"/>
    <w:rsid w:val="00EA7C22"/>
    <w:rsid w:val="00EA7D68"/>
    <w:rsid w:val="00EA7E94"/>
    <w:rsid w:val="00EB0209"/>
    <w:rsid w:val="00EB0364"/>
    <w:rsid w:val="00EB03B8"/>
    <w:rsid w:val="00EB0435"/>
    <w:rsid w:val="00EB0B8B"/>
    <w:rsid w:val="00EB0E18"/>
    <w:rsid w:val="00EB10A8"/>
    <w:rsid w:val="00EB10AC"/>
    <w:rsid w:val="00EB111F"/>
    <w:rsid w:val="00EB11A7"/>
    <w:rsid w:val="00EB12C0"/>
    <w:rsid w:val="00EB156F"/>
    <w:rsid w:val="00EB1A70"/>
    <w:rsid w:val="00EB1E36"/>
    <w:rsid w:val="00EB1ED2"/>
    <w:rsid w:val="00EB1F30"/>
    <w:rsid w:val="00EB21BA"/>
    <w:rsid w:val="00EB227B"/>
    <w:rsid w:val="00EB2337"/>
    <w:rsid w:val="00EB23B7"/>
    <w:rsid w:val="00EB2487"/>
    <w:rsid w:val="00EB27C8"/>
    <w:rsid w:val="00EB27E1"/>
    <w:rsid w:val="00EB2A62"/>
    <w:rsid w:val="00EB2C87"/>
    <w:rsid w:val="00EB2D45"/>
    <w:rsid w:val="00EB2DBE"/>
    <w:rsid w:val="00EB324D"/>
    <w:rsid w:val="00EB32DB"/>
    <w:rsid w:val="00EB3447"/>
    <w:rsid w:val="00EB3610"/>
    <w:rsid w:val="00EB3746"/>
    <w:rsid w:val="00EB395B"/>
    <w:rsid w:val="00EB3F48"/>
    <w:rsid w:val="00EB4110"/>
    <w:rsid w:val="00EB4943"/>
    <w:rsid w:val="00EB49B7"/>
    <w:rsid w:val="00EB4D2C"/>
    <w:rsid w:val="00EB4FC4"/>
    <w:rsid w:val="00EB50F3"/>
    <w:rsid w:val="00EB567C"/>
    <w:rsid w:val="00EB56A5"/>
    <w:rsid w:val="00EB59B1"/>
    <w:rsid w:val="00EB5D9E"/>
    <w:rsid w:val="00EB5DD8"/>
    <w:rsid w:val="00EB5F2E"/>
    <w:rsid w:val="00EB6748"/>
    <w:rsid w:val="00EB678A"/>
    <w:rsid w:val="00EB69EE"/>
    <w:rsid w:val="00EB6C2B"/>
    <w:rsid w:val="00EB6EFC"/>
    <w:rsid w:val="00EB6F42"/>
    <w:rsid w:val="00EB703A"/>
    <w:rsid w:val="00EB714C"/>
    <w:rsid w:val="00EB72C3"/>
    <w:rsid w:val="00EB7483"/>
    <w:rsid w:val="00EB74DC"/>
    <w:rsid w:val="00EB78CD"/>
    <w:rsid w:val="00EB7985"/>
    <w:rsid w:val="00EB79FC"/>
    <w:rsid w:val="00EB7CDB"/>
    <w:rsid w:val="00EB7D72"/>
    <w:rsid w:val="00EB7F08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9AF"/>
    <w:rsid w:val="00EC1B8C"/>
    <w:rsid w:val="00EC2059"/>
    <w:rsid w:val="00EC27FE"/>
    <w:rsid w:val="00EC2B01"/>
    <w:rsid w:val="00EC31FD"/>
    <w:rsid w:val="00EC3279"/>
    <w:rsid w:val="00EC33C0"/>
    <w:rsid w:val="00EC3A00"/>
    <w:rsid w:val="00EC3A5E"/>
    <w:rsid w:val="00EC3E27"/>
    <w:rsid w:val="00EC4295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5E30"/>
    <w:rsid w:val="00EC6065"/>
    <w:rsid w:val="00EC659C"/>
    <w:rsid w:val="00EC68BE"/>
    <w:rsid w:val="00EC6C05"/>
    <w:rsid w:val="00EC71DA"/>
    <w:rsid w:val="00EC7875"/>
    <w:rsid w:val="00EC78D9"/>
    <w:rsid w:val="00EC797F"/>
    <w:rsid w:val="00EC7A6F"/>
    <w:rsid w:val="00EC7D15"/>
    <w:rsid w:val="00EC7DBE"/>
    <w:rsid w:val="00EC7FAA"/>
    <w:rsid w:val="00ED0163"/>
    <w:rsid w:val="00ED023F"/>
    <w:rsid w:val="00ED0379"/>
    <w:rsid w:val="00ED0908"/>
    <w:rsid w:val="00ED0B4D"/>
    <w:rsid w:val="00ED0FD6"/>
    <w:rsid w:val="00ED134F"/>
    <w:rsid w:val="00ED1D2E"/>
    <w:rsid w:val="00ED1EE5"/>
    <w:rsid w:val="00ED200C"/>
    <w:rsid w:val="00ED20E9"/>
    <w:rsid w:val="00ED22AE"/>
    <w:rsid w:val="00ED25F9"/>
    <w:rsid w:val="00ED2652"/>
    <w:rsid w:val="00ED283E"/>
    <w:rsid w:val="00ED28AF"/>
    <w:rsid w:val="00ED28F2"/>
    <w:rsid w:val="00ED2A1C"/>
    <w:rsid w:val="00ED2A2A"/>
    <w:rsid w:val="00ED2ADF"/>
    <w:rsid w:val="00ED2B1F"/>
    <w:rsid w:val="00ED2B51"/>
    <w:rsid w:val="00ED2DC4"/>
    <w:rsid w:val="00ED2FE8"/>
    <w:rsid w:val="00ED3010"/>
    <w:rsid w:val="00ED3084"/>
    <w:rsid w:val="00ED30AE"/>
    <w:rsid w:val="00ED3164"/>
    <w:rsid w:val="00ED39D6"/>
    <w:rsid w:val="00ED3B40"/>
    <w:rsid w:val="00ED3EBD"/>
    <w:rsid w:val="00ED4081"/>
    <w:rsid w:val="00ED4135"/>
    <w:rsid w:val="00ED41EC"/>
    <w:rsid w:val="00ED4459"/>
    <w:rsid w:val="00ED4731"/>
    <w:rsid w:val="00ED4918"/>
    <w:rsid w:val="00ED5090"/>
    <w:rsid w:val="00ED517F"/>
    <w:rsid w:val="00ED575B"/>
    <w:rsid w:val="00ED587E"/>
    <w:rsid w:val="00ED5B00"/>
    <w:rsid w:val="00ED5CC6"/>
    <w:rsid w:val="00ED5D4B"/>
    <w:rsid w:val="00ED61DE"/>
    <w:rsid w:val="00ED623E"/>
    <w:rsid w:val="00ED64AF"/>
    <w:rsid w:val="00ED680E"/>
    <w:rsid w:val="00ED6A94"/>
    <w:rsid w:val="00ED6C57"/>
    <w:rsid w:val="00ED6CC6"/>
    <w:rsid w:val="00ED6CD1"/>
    <w:rsid w:val="00ED6DC9"/>
    <w:rsid w:val="00ED6F37"/>
    <w:rsid w:val="00ED70BA"/>
    <w:rsid w:val="00ED74D8"/>
    <w:rsid w:val="00ED78E3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407"/>
    <w:rsid w:val="00EE1C96"/>
    <w:rsid w:val="00EE1CEA"/>
    <w:rsid w:val="00EE1D0B"/>
    <w:rsid w:val="00EE1D30"/>
    <w:rsid w:val="00EE1D3E"/>
    <w:rsid w:val="00EE1F0F"/>
    <w:rsid w:val="00EE2005"/>
    <w:rsid w:val="00EE21B6"/>
    <w:rsid w:val="00EE2418"/>
    <w:rsid w:val="00EE2611"/>
    <w:rsid w:val="00EE2719"/>
    <w:rsid w:val="00EE29A9"/>
    <w:rsid w:val="00EE29D1"/>
    <w:rsid w:val="00EE2B6D"/>
    <w:rsid w:val="00EE2C84"/>
    <w:rsid w:val="00EE2E9C"/>
    <w:rsid w:val="00EE3228"/>
    <w:rsid w:val="00EE3427"/>
    <w:rsid w:val="00EE3823"/>
    <w:rsid w:val="00EE3877"/>
    <w:rsid w:val="00EE393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F7C"/>
    <w:rsid w:val="00EE6105"/>
    <w:rsid w:val="00EE61F1"/>
    <w:rsid w:val="00EE63C6"/>
    <w:rsid w:val="00EE690E"/>
    <w:rsid w:val="00EE6B45"/>
    <w:rsid w:val="00EE6E82"/>
    <w:rsid w:val="00EE73A4"/>
    <w:rsid w:val="00EE7417"/>
    <w:rsid w:val="00EE7668"/>
    <w:rsid w:val="00EE7841"/>
    <w:rsid w:val="00EE7AAB"/>
    <w:rsid w:val="00EE7BD6"/>
    <w:rsid w:val="00EF01D5"/>
    <w:rsid w:val="00EF07FF"/>
    <w:rsid w:val="00EF0853"/>
    <w:rsid w:val="00EF0985"/>
    <w:rsid w:val="00EF0A5A"/>
    <w:rsid w:val="00EF0A89"/>
    <w:rsid w:val="00EF0C2D"/>
    <w:rsid w:val="00EF0D37"/>
    <w:rsid w:val="00EF0FA9"/>
    <w:rsid w:val="00EF1264"/>
    <w:rsid w:val="00EF139F"/>
    <w:rsid w:val="00EF1BCC"/>
    <w:rsid w:val="00EF1EB7"/>
    <w:rsid w:val="00EF204A"/>
    <w:rsid w:val="00EF21B8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C0"/>
    <w:rsid w:val="00EF52FF"/>
    <w:rsid w:val="00EF53C4"/>
    <w:rsid w:val="00EF5833"/>
    <w:rsid w:val="00EF5A83"/>
    <w:rsid w:val="00EF5CBD"/>
    <w:rsid w:val="00EF5E72"/>
    <w:rsid w:val="00EF5F72"/>
    <w:rsid w:val="00EF61E8"/>
    <w:rsid w:val="00EF62EE"/>
    <w:rsid w:val="00EF63B8"/>
    <w:rsid w:val="00EF6673"/>
    <w:rsid w:val="00EF687B"/>
    <w:rsid w:val="00EF6891"/>
    <w:rsid w:val="00EF70CF"/>
    <w:rsid w:val="00EF7267"/>
    <w:rsid w:val="00EF7713"/>
    <w:rsid w:val="00F001EC"/>
    <w:rsid w:val="00F002A9"/>
    <w:rsid w:val="00F00445"/>
    <w:rsid w:val="00F00659"/>
    <w:rsid w:val="00F00ACD"/>
    <w:rsid w:val="00F00B29"/>
    <w:rsid w:val="00F0129E"/>
    <w:rsid w:val="00F0143A"/>
    <w:rsid w:val="00F01697"/>
    <w:rsid w:val="00F01798"/>
    <w:rsid w:val="00F01C6F"/>
    <w:rsid w:val="00F01DFD"/>
    <w:rsid w:val="00F02238"/>
    <w:rsid w:val="00F02247"/>
    <w:rsid w:val="00F022B5"/>
    <w:rsid w:val="00F02686"/>
    <w:rsid w:val="00F026C5"/>
    <w:rsid w:val="00F02A92"/>
    <w:rsid w:val="00F02B50"/>
    <w:rsid w:val="00F02BE7"/>
    <w:rsid w:val="00F02C4C"/>
    <w:rsid w:val="00F02D04"/>
    <w:rsid w:val="00F0341A"/>
    <w:rsid w:val="00F034DB"/>
    <w:rsid w:val="00F035C9"/>
    <w:rsid w:val="00F035D3"/>
    <w:rsid w:val="00F037DB"/>
    <w:rsid w:val="00F03892"/>
    <w:rsid w:val="00F038C4"/>
    <w:rsid w:val="00F03A77"/>
    <w:rsid w:val="00F03F46"/>
    <w:rsid w:val="00F04005"/>
    <w:rsid w:val="00F042D8"/>
    <w:rsid w:val="00F044AF"/>
    <w:rsid w:val="00F0456C"/>
    <w:rsid w:val="00F045A0"/>
    <w:rsid w:val="00F051B7"/>
    <w:rsid w:val="00F051D8"/>
    <w:rsid w:val="00F0537D"/>
    <w:rsid w:val="00F05529"/>
    <w:rsid w:val="00F0567C"/>
    <w:rsid w:val="00F05BF5"/>
    <w:rsid w:val="00F05FE6"/>
    <w:rsid w:val="00F061D5"/>
    <w:rsid w:val="00F064C1"/>
    <w:rsid w:val="00F06544"/>
    <w:rsid w:val="00F066BE"/>
    <w:rsid w:val="00F06A63"/>
    <w:rsid w:val="00F06B5D"/>
    <w:rsid w:val="00F06E0F"/>
    <w:rsid w:val="00F06E87"/>
    <w:rsid w:val="00F06ED9"/>
    <w:rsid w:val="00F06F1C"/>
    <w:rsid w:val="00F070BE"/>
    <w:rsid w:val="00F07253"/>
    <w:rsid w:val="00F07255"/>
    <w:rsid w:val="00F07327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6AF"/>
    <w:rsid w:val="00F1185A"/>
    <w:rsid w:val="00F118B1"/>
    <w:rsid w:val="00F11B36"/>
    <w:rsid w:val="00F11F3C"/>
    <w:rsid w:val="00F12013"/>
    <w:rsid w:val="00F12197"/>
    <w:rsid w:val="00F121E1"/>
    <w:rsid w:val="00F1241F"/>
    <w:rsid w:val="00F12625"/>
    <w:rsid w:val="00F12707"/>
    <w:rsid w:val="00F12890"/>
    <w:rsid w:val="00F128CF"/>
    <w:rsid w:val="00F12985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2B4"/>
    <w:rsid w:val="00F1483C"/>
    <w:rsid w:val="00F14FE0"/>
    <w:rsid w:val="00F150EF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883"/>
    <w:rsid w:val="00F16933"/>
    <w:rsid w:val="00F17106"/>
    <w:rsid w:val="00F172B5"/>
    <w:rsid w:val="00F17D74"/>
    <w:rsid w:val="00F17DDE"/>
    <w:rsid w:val="00F17E7A"/>
    <w:rsid w:val="00F17FD5"/>
    <w:rsid w:val="00F17FDD"/>
    <w:rsid w:val="00F20102"/>
    <w:rsid w:val="00F20771"/>
    <w:rsid w:val="00F207A0"/>
    <w:rsid w:val="00F207C9"/>
    <w:rsid w:val="00F2087E"/>
    <w:rsid w:val="00F208D9"/>
    <w:rsid w:val="00F20944"/>
    <w:rsid w:val="00F20A5B"/>
    <w:rsid w:val="00F20BB8"/>
    <w:rsid w:val="00F20D74"/>
    <w:rsid w:val="00F20D75"/>
    <w:rsid w:val="00F212B7"/>
    <w:rsid w:val="00F21A68"/>
    <w:rsid w:val="00F21C89"/>
    <w:rsid w:val="00F21D9C"/>
    <w:rsid w:val="00F21E0A"/>
    <w:rsid w:val="00F2224C"/>
    <w:rsid w:val="00F2235A"/>
    <w:rsid w:val="00F2243B"/>
    <w:rsid w:val="00F2257F"/>
    <w:rsid w:val="00F226D0"/>
    <w:rsid w:val="00F229D6"/>
    <w:rsid w:val="00F22ABD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6402"/>
    <w:rsid w:val="00F26610"/>
    <w:rsid w:val="00F2677A"/>
    <w:rsid w:val="00F26C9B"/>
    <w:rsid w:val="00F26CB1"/>
    <w:rsid w:val="00F26CB2"/>
    <w:rsid w:val="00F26E48"/>
    <w:rsid w:val="00F26EBA"/>
    <w:rsid w:val="00F26F44"/>
    <w:rsid w:val="00F2703D"/>
    <w:rsid w:val="00F27326"/>
    <w:rsid w:val="00F2753B"/>
    <w:rsid w:val="00F275D7"/>
    <w:rsid w:val="00F2774F"/>
    <w:rsid w:val="00F27F04"/>
    <w:rsid w:val="00F27FEC"/>
    <w:rsid w:val="00F27FF3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2F15"/>
    <w:rsid w:val="00F33257"/>
    <w:rsid w:val="00F332B2"/>
    <w:rsid w:val="00F33632"/>
    <w:rsid w:val="00F3366E"/>
    <w:rsid w:val="00F339BB"/>
    <w:rsid w:val="00F34331"/>
    <w:rsid w:val="00F34723"/>
    <w:rsid w:val="00F349BE"/>
    <w:rsid w:val="00F34A95"/>
    <w:rsid w:val="00F34B15"/>
    <w:rsid w:val="00F34C89"/>
    <w:rsid w:val="00F34EB6"/>
    <w:rsid w:val="00F354C4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7B8"/>
    <w:rsid w:val="00F36E5E"/>
    <w:rsid w:val="00F37068"/>
    <w:rsid w:val="00F3706F"/>
    <w:rsid w:val="00F3713D"/>
    <w:rsid w:val="00F37274"/>
    <w:rsid w:val="00F374CB"/>
    <w:rsid w:val="00F375CA"/>
    <w:rsid w:val="00F37CF5"/>
    <w:rsid w:val="00F40100"/>
    <w:rsid w:val="00F401A4"/>
    <w:rsid w:val="00F40322"/>
    <w:rsid w:val="00F403BC"/>
    <w:rsid w:val="00F40575"/>
    <w:rsid w:val="00F40A6A"/>
    <w:rsid w:val="00F40B15"/>
    <w:rsid w:val="00F40FAA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251"/>
    <w:rsid w:val="00F423C8"/>
    <w:rsid w:val="00F424E8"/>
    <w:rsid w:val="00F425F2"/>
    <w:rsid w:val="00F4272F"/>
    <w:rsid w:val="00F429C0"/>
    <w:rsid w:val="00F42CFF"/>
    <w:rsid w:val="00F436EB"/>
    <w:rsid w:val="00F439AF"/>
    <w:rsid w:val="00F43BE1"/>
    <w:rsid w:val="00F43D0C"/>
    <w:rsid w:val="00F43E36"/>
    <w:rsid w:val="00F44087"/>
    <w:rsid w:val="00F44272"/>
    <w:rsid w:val="00F442F6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54C"/>
    <w:rsid w:val="00F476E0"/>
    <w:rsid w:val="00F47C61"/>
    <w:rsid w:val="00F47C65"/>
    <w:rsid w:val="00F503E5"/>
    <w:rsid w:val="00F503F7"/>
    <w:rsid w:val="00F50593"/>
    <w:rsid w:val="00F506A9"/>
    <w:rsid w:val="00F50854"/>
    <w:rsid w:val="00F50B16"/>
    <w:rsid w:val="00F50BA3"/>
    <w:rsid w:val="00F50DC5"/>
    <w:rsid w:val="00F50E3D"/>
    <w:rsid w:val="00F510E1"/>
    <w:rsid w:val="00F513F6"/>
    <w:rsid w:val="00F51AC9"/>
    <w:rsid w:val="00F51B64"/>
    <w:rsid w:val="00F51E58"/>
    <w:rsid w:val="00F51F92"/>
    <w:rsid w:val="00F52044"/>
    <w:rsid w:val="00F521F6"/>
    <w:rsid w:val="00F52298"/>
    <w:rsid w:val="00F5239C"/>
    <w:rsid w:val="00F52684"/>
    <w:rsid w:val="00F52760"/>
    <w:rsid w:val="00F527E6"/>
    <w:rsid w:val="00F52FCE"/>
    <w:rsid w:val="00F531D3"/>
    <w:rsid w:val="00F5328C"/>
    <w:rsid w:val="00F5362C"/>
    <w:rsid w:val="00F53D58"/>
    <w:rsid w:val="00F53DCB"/>
    <w:rsid w:val="00F5402B"/>
    <w:rsid w:val="00F54193"/>
    <w:rsid w:val="00F54775"/>
    <w:rsid w:val="00F54EC2"/>
    <w:rsid w:val="00F5534D"/>
    <w:rsid w:val="00F553D3"/>
    <w:rsid w:val="00F559A1"/>
    <w:rsid w:val="00F55A0E"/>
    <w:rsid w:val="00F55A12"/>
    <w:rsid w:val="00F55AF3"/>
    <w:rsid w:val="00F55EA6"/>
    <w:rsid w:val="00F56218"/>
    <w:rsid w:val="00F5624F"/>
    <w:rsid w:val="00F56305"/>
    <w:rsid w:val="00F5647E"/>
    <w:rsid w:val="00F56A56"/>
    <w:rsid w:val="00F56AB4"/>
    <w:rsid w:val="00F56D4E"/>
    <w:rsid w:val="00F5722F"/>
    <w:rsid w:val="00F57393"/>
    <w:rsid w:val="00F573A5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38"/>
    <w:rsid w:val="00F60D44"/>
    <w:rsid w:val="00F60DF8"/>
    <w:rsid w:val="00F6126B"/>
    <w:rsid w:val="00F612D5"/>
    <w:rsid w:val="00F613AD"/>
    <w:rsid w:val="00F61622"/>
    <w:rsid w:val="00F619AC"/>
    <w:rsid w:val="00F61ACE"/>
    <w:rsid w:val="00F61E40"/>
    <w:rsid w:val="00F61FB0"/>
    <w:rsid w:val="00F62223"/>
    <w:rsid w:val="00F62613"/>
    <w:rsid w:val="00F626F1"/>
    <w:rsid w:val="00F629B9"/>
    <w:rsid w:val="00F62D6A"/>
    <w:rsid w:val="00F63347"/>
    <w:rsid w:val="00F634C0"/>
    <w:rsid w:val="00F641BA"/>
    <w:rsid w:val="00F64230"/>
    <w:rsid w:val="00F644CF"/>
    <w:rsid w:val="00F6464C"/>
    <w:rsid w:val="00F646F5"/>
    <w:rsid w:val="00F64A87"/>
    <w:rsid w:val="00F64AAA"/>
    <w:rsid w:val="00F64E1C"/>
    <w:rsid w:val="00F64FD1"/>
    <w:rsid w:val="00F6522D"/>
    <w:rsid w:val="00F6526F"/>
    <w:rsid w:val="00F65485"/>
    <w:rsid w:val="00F659F1"/>
    <w:rsid w:val="00F65E39"/>
    <w:rsid w:val="00F65FC8"/>
    <w:rsid w:val="00F665B8"/>
    <w:rsid w:val="00F667BF"/>
    <w:rsid w:val="00F667DC"/>
    <w:rsid w:val="00F66814"/>
    <w:rsid w:val="00F66A3C"/>
    <w:rsid w:val="00F67278"/>
    <w:rsid w:val="00F67373"/>
    <w:rsid w:val="00F674AF"/>
    <w:rsid w:val="00F676AD"/>
    <w:rsid w:val="00F67943"/>
    <w:rsid w:val="00F67972"/>
    <w:rsid w:val="00F67AF7"/>
    <w:rsid w:val="00F67B2E"/>
    <w:rsid w:val="00F67C63"/>
    <w:rsid w:val="00F67E8C"/>
    <w:rsid w:val="00F70233"/>
    <w:rsid w:val="00F704A0"/>
    <w:rsid w:val="00F706E3"/>
    <w:rsid w:val="00F707A6"/>
    <w:rsid w:val="00F7085E"/>
    <w:rsid w:val="00F70A33"/>
    <w:rsid w:val="00F70A41"/>
    <w:rsid w:val="00F70B18"/>
    <w:rsid w:val="00F70B49"/>
    <w:rsid w:val="00F70EF0"/>
    <w:rsid w:val="00F70F22"/>
    <w:rsid w:val="00F71389"/>
    <w:rsid w:val="00F71678"/>
    <w:rsid w:val="00F71A91"/>
    <w:rsid w:val="00F720D8"/>
    <w:rsid w:val="00F728D6"/>
    <w:rsid w:val="00F730FF"/>
    <w:rsid w:val="00F73349"/>
    <w:rsid w:val="00F733CC"/>
    <w:rsid w:val="00F73433"/>
    <w:rsid w:val="00F73B31"/>
    <w:rsid w:val="00F73D02"/>
    <w:rsid w:val="00F73E83"/>
    <w:rsid w:val="00F73EE2"/>
    <w:rsid w:val="00F73FBB"/>
    <w:rsid w:val="00F7454C"/>
    <w:rsid w:val="00F74587"/>
    <w:rsid w:val="00F7460C"/>
    <w:rsid w:val="00F74685"/>
    <w:rsid w:val="00F74C1E"/>
    <w:rsid w:val="00F751B2"/>
    <w:rsid w:val="00F75431"/>
    <w:rsid w:val="00F757CB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BAB"/>
    <w:rsid w:val="00F76E8A"/>
    <w:rsid w:val="00F76EB3"/>
    <w:rsid w:val="00F770ED"/>
    <w:rsid w:val="00F7740D"/>
    <w:rsid w:val="00F77BD0"/>
    <w:rsid w:val="00F8062F"/>
    <w:rsid w:val="00F80641"/>
    <w:rsid w:val="00F8070B"/>
    <w:rsid w:val="00F808DE"/>
    <w:rsid w:val="00F808F5"/>
    <w:rsid w:val="00F80D3B"/>
    <w:rsid w:val="00F80E2D"/>
    <w:rsid w:val="00F80EC0"/>
    <w:rsid w:val="00F81234"/>
    <w:rsid w:val="00F8160C"/>
    <w:rsid w:val="00F81A95"/>
    <w:rsid w:val="00F81ABA"/>
    <w:rsid w:val="00F81DD0"/>
    <w:rsid w:val="00F81EBA"/>
    <w:rsid w:val="00F822A0"/>
    <w:rsid w:val="00F82766"/>
    <w:rsid w:val="00F8278F"/>
    <w:rsid w:val="00F82859"/>
    <w:rsid w:val="00F82A2C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47C0"/>
    <w:rsid w:val="00F84C6B"/>
    <w:rsid w:val="00F850C1"/>
    <w:rsid w:val="00F85536"/>
    <w:rsid w:val="00F8589A"/>
    <w:rsid w:val="00F85E10"/>
    <w:rsid w:val="00F86094"/>
    <w:rsid w:val="00F86183"/>
    <w:rsid w:val="00F8646B"/>
    <w:rsid w:val="00F86514"/>
    <w:rsid w:val="00F86565"/>
    <w:rsid w:val="00F866AA"/>
    <w:rsid w:val="00F86711"/>
    <w:rsid w:val="00F869AC"/>
    <w:rsid w:val="00F86AC9"/>
    <w:rsid w:val="00F86D87"/>
    <w:rsid w:val="00F8710B"/>
    <w:rsid w:val="00F871AC"/>
    <w:rsid w:val="00F87212"/>
    <w:rsid w:val="00F872CE"/>
    <w:rsid w:val="00F87852"/>
    <w:rsid w:val="00F87EA4"/>
    <w:rsid w:val="00F90BB0"/>
    <w:rsid w:val="00F90D4C"/>
    <w:rsid w:val="00F91039"/>
    <w:rsid w:val="00F9110C"/>
    <w:rsid w:val="00F91395"/>
    <w:rsid w:val="00F91CC2"/>
    <w:rsid w:val="00F92226"/>
    <w:rsid w:val="00F92229"/>
    <w:rsid w:val="00F923F8"/>
    <w:rsid w:val="00F926B8"/>
    <w:rsid w:val="00F926B9"/>
    <w:rsid w:val="00F92C1B"/>
    <w:rsid w:val="00F92FAB"/>
    <w:rsid w:val="00F93269"/>
    <w:rsid w:val="00F932D9"/>
    <w:rsid w:val="00F9367B"/>
    <w:rsid w:val="00F93850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3FA"/>
    <w:rsid w:val="00F965E6"/>
    <w:rsid w:val="00F96792"/>
    <w:rsid w:val="00F97280"/>
    <w:rsid w:val="00F972DC"/>
    <w:rsid w:val="00F979B0"/>
    <w:rsid w:val="00F97A57"/>
    <w:rsid w:val="00F97DFD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85C"/>
    <w:rsid w:val="00FA09FB"/>
    <w:rsid w:val="00FA0ED7"/>
    <w:rsid w:val="00FA11E2"/>
    <w:rsid w:val="00FA14DB"/>
    <w:rsid w:val="00FA160B"/>
    <w:rsid w:val="00FA2150"/>
    <w:rsid w:val="00FA2435"/>
    <w:rsid w:val="00FA263F"/>
    <w:rsid w:val="00FA2719"/>
    <w:rsid w:val="00FA2750"/>
    <w:rsid w:val="00FA29FB"/>
    <w:rsid w:val="00FA2B63"/>
    <w:rsid w:val="00FA2BF9"/>
    <w:rsid w:val="00FA2D28"/>
    <w:rsid w:val="00FA3151"/>
    <w:rsid w:val="00FA33F3"/>
    <w:rsid w:val="00FA375B"/>
    <w:rsid w:val="00FA37EB"/>
    <w:rsid w:val="00FA3ECB"/>
    <w:rsid w:val="00FA462E"/>
    <w:rsid w:val="00FA46D1"/>
    <w:rsid w:val="00FA471C"/>
    <w:rsid w:val="00FA4D33"/>
    <w:rsid w:val="00FA4FEB"/>
    <w:rsid w:val="00FA5043"/>
    <w:rsid w:val="00FA5123"/>
    <w:rsid w:val="00FA58B7"/>
    <w:rsid w:val="00FA5922"/>
    <w:rsid w:val="00FA59E9"/>
    <w:rsid w:val="00FA5A53"/>
    <w:rsid w:val="00FA5A6D"/>
    <w:rsid w:val="00FA5C3D"/>
    <w:rsid w:val="00FA5FA4"/>
    <w:rsid w:val="00FA614A"/>
    <w:rsid w:val="00FA6452"/>
    <w:rsid w:val="00FA647D"/>
    <w:rsid w:val="00FA6B9A"/>
    <w:rsid w:val="00FA6EB1"/>
    <w:rsid w:val="00FA6F3B"/>
    <w:rsid w:val="00FA70FB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E3D"/>
    <w:rsid w:val="00FB15E9"/>
    <w:rsid w:val="00FB1747"/>
    <w:rsid w:val="00FB175E"/>
    <w:rsid w:val="00FB1789"/>
    <w:rsid w:val="00FB1AE1"/>
    <w:rsid w:val="00FB1BAB"/>
    <w:rsid w:val="00FB1FBF"/>
    <w:rsid w:val="00FB1FED"/>
    <w:rsid w:val="00FB20F2"/>
    <w:rsid w:val="00FB215B"/>
    <w:rsid w:val="00FB251B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6E"/>
    <w:rsid w:val="00FB46CE"/>
    <w:rsid w:val="00FB46FD"/>
    <w:rsid w:val="00FB4A69"/>
    <w:rsid w:val="00FB4B5F"/>
    <w:rsid w:val="00FB4BBA"/>
    <w:rsid w:val="00FB4F40"/>
    <w:rsid w:val="00FB5252"/>
    <w:rsid w:val="00FB5275"/>
    <w:rsid w:val="00FB5404"/>
    <w:rsid w:val="00FB545F"/>
    <w:rsid w:val="00FB55A1"/>
    <w:rsid w:val="00FB5659"/>
    <w:rsid w:val="00FB56DC"/>
    <w:rsid w:val="00FB59D0"/>
    <w:rsid w:val="00FB5E80"/>
    <w:rsid w:val="00FB60E4"/>
    <w:rsid w:val="00FB63C1"/>
    <w:rsid w:val="00FB6878"/>
    <w:rsid w:val="00FB68F5"/>
    <w:rsid w:val="00FB69CA"/>
    <w:rsid w:val="00FB6D54"/>
    <w:rsid w:val="00FB6E80"/>
    <w:rsid w:val="00FB6EC0"/>
    <w:rsid w:val="00FB7029"/>
    <w:rsid w:val="00FB7087"/>
    <w:rsid w:val="00FB736C"/>
    <w:rsid w:val="00FB7781"/>
    <w:rsid w:val="00FB7DDE"/>
    <w:rsid w:val="00FB7F56"/>
    <w:rsid w:val="00FB7F82"/>
    <w:rsid w:val="00FC0634"/>
    <w:rsid w:val="00FC0676"/>
    <w:rsid w:val="00FC0955"/>
    <w:rsid w:val="00FC0C81"/>
    <w:rsid w:val="00FC0DB7"/>
    <w:rsid w:val="00FC0FFD"/>
    <w:rsid w:val="00FC1098"/>
    <w:rsid w:val="00FC12DF"/>
    <w:rsid w:val="00FC18AF"/>
    <w:rsid w:val="00FC1A6D"/>
    <w:rsid w:val="00FC1AE0"/>
    <w:rsid w:val="00FC223F"/>
    <w:rsid w:val="00FC25AA"/>
    <w:rsid w:val="00FC2700"/>
    <w:rsid w:val="00FC29AB"/>
    <w:rsid w:val="00FC2C71"/>
    <w:rsid w:val="00FC3021"/>
    <w:rsid w:val="00FC3694"/>
    <w:rsid w:val="00FC3749"/>
    <w:rsid w:val="00FC3D39"/>
    <w:rsid w:val="00FC3E3D"/>
    <w:rsid w:val="00FC4212"/>
    <w:rsid w:val="00FC4CC6"/>
    <w:rsid w:val="00FC4D55"/>
    <w:rsid w:val="00FC4ED0"/>
    <w:rsid w:val="00FC4FB8"/>
    <w:rsid w:val="00FC4FC5"/>
    <w:rsid w:val="00FC588C"/>
    <w:rsid w:val="00FC5FDD"/>
    <w:rsid w:val="00FC602D"/>
    <w:rsid w:val="00FC632B"/>
    <w:rsid w:val="00FC635B"/>
    <w:rsid w:val="00FC63B0"/>
    <w:rsid w:val="00FC655F"/>
    <w:rsid w:val="00FC6C95"/>
    <w:rsid w:val="00FC6D51"/>
    <w:rsid w:val="00FC6DA7"/>
    <w:rsid w:val="00FC6DB7"/>
    <w:rsid w:val="00FC6DEA"/>
    <w:rsid w:val="00FC7003"/>
    <w:rsid w:val="00FC7087"/>
    <w:rsid w:val="00FC72CC"/>
    <w:rsid w:val="00FC74B2"/>
    <w:rsid w:val="00FC7562"/>
    <w:rsid w:val="00FC7704"/>
    <w:rsid w:val="00FC7751"/>
    <w:rsid w:val="00FC7B68"/>
    <w:rsid w:val="00FC7CA9"/>
    <w:rsid w:val="00FC7DC3"/>
    <w:rsid w:val="00FD02AE"/>
    <w:rsid w:val="00FD075C"/>
    <w:rsid w:val="00FD0857"/>
    <w:rsid w:val="00FD0CA9"/>
    <w:rsid w:val="00FD0CC7"/>
    <w:rsid w:val="00FD0D58"/>
    <w:rsid w:val="00FD0EDB"/>
    <w:rsid w:val="00FD1096"/>
    <w:rsid w:val="00FD117F"/>
    <w:rsid w:val="00FD208C"/>
    <w:rsid w:val="00FD2359"/>
    <w:rsid w:val="00FD2436"/>
    <w:rsid w:val="00FD2707"/>
    <w:rsid w:val="00FD2D44"/>
    <w:rsid w:val="00FD2D6B"/>
    <w:rsid w:val="00FD346A"/>
    <w:rsid w:val="00FD37E4"/>
    <w:rsid w:val="00FD3B6F"/>
    <w:rsid w:val="00FD3B88"/>
    <w:rsid w:val="00FD3D6E"/>
    <w:rsid w:val="00FD3EFC"/>
    <w:rsid w:val="00FD3F75"/>
    <w:rsid w:val="00FD40DA"/>
    <w:rsid w:val="00FD4103"/>
    <w:rsid w:val="00FD4395"/>
    <w:rsid w:val="00FD46B8"/>
    <w:rsid w:val="00FD479F"/>
    <w:rsid w:val="00FD4832"/>
    <w:rsid w:val="00FD4CEC"/>
    <w:rsid w:val="00FD4D47"/>
    <w:rsid w:val="00FD509F"/>
    <w:rsid w:val="00FD51D2"/>
    <w:rsid w:val="00FD539B"/>
    <w:rsid w:val="00FD56E1"/>
    <w:rsid w:val="00FD5B28"/>
    <w:rsid w:val="00FD5F50"/>
    <w:rsid w:val="00FD5FCE"/>
    <w:rsid w:val="00FD6171"/>
    <w:rsid w:val="00FD618A"/>
    <w:rsid w:val="00FD6253"/>
    <w:rsid w:val="00FD66D4"/>
    <w:rsid w:val="00FD6796"/>
    <w:rsid w:val="00FD6843"/>
    <w:rsid w:val="00FD6B11"/>
    <w:rsid w:val="00FD6BE5"/>
    <w:rsid w:val="00FD6D5C"/>
    <w:rsid w:val="00FD6F30"/>
    <w:rsid w:val="00FD7AE9"/>
    <w:rsid w:val="00FD7F94"/>
    <w:rsid w:val="00FE017F"/>
    <w:rsid w:val="00FE01E3"/>
    <w:rsid w:val="00FE0619"/>
    <w:rsid w:val="00FE11D3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2CF9"/>
    <w:rsid w:val="00FE2F3A"/>
    <w:rsid w:val="00FE3234"/>
    <w:rsid w:val="00FE37AE"/>
    <w:rsid w:val="00FE399E"/>
    <w:rsid w:val="00FE3B35"/>
    <w:rsid w:val="00FE3BB5"/>
    <w:rsid w:val="00FE41AC"/>
    <w:rsid w:val="00FE45B1"/>
    <w:rsid w:val="00FE4973"/>
    <w:rsid w:val="00FE49B6"/>
    <w:rsid w:val="00FE4B76"/>
    <w:rsid w:val="00FE4E60"/>
    <w:rsid w:val="00FE4FA7"/>
    <w:rsid w:val="00FE5222"/>
    <w:rsid w:val="00FE53CD"/>
    <w:rsid w:val="00FE54D4"/>
    <w:rsid w:val="00FE55A6"/>
    <w:rsid w:val="00FE57A6"/>
    <w:rsid w:val="00FE5BA3"/>
    <w:rsid w:val="00FE5FEE"/>
    <w:rsid w:val="00FE61A2"/>
    <w:rsid w:val="00FE65CB"/>
    <w:rsid w:val="00FE66AF"/>
    <w:rsid w:val="00FE67F8"/>
    <w:rsid w:val="00FE691E"/>
    <w:rsid w:val="00FE6E75"/>
    <w:rsid w:val="00FE6F49"/>
    <w:rsid w:val="00FE708F"/>
    <w:rsid w:val="00FE70B3"/>
    <w:rsid w:val="00FE70F4"/>
    <w:rsid w:val="00FE75AF"/>
    <w:rsid w:val="00FE775B"/>
    <w:rsid w:val="00FE7BC5"/>
    <w:rsid w:val="00FE7BCA"/>
    <w:rsid w:val="00FF0246"/>
    <w:rsid w:val="00FF042B"/>
    <w:rsid w:val="00FF068C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7C1"/>
    <w:rsid w:val="00FF28A6"/>
    <w:rsid w:val="00FF2B39"/>
    <w:rsid w:val="00FF2C25"/>
    <w:rsid w:val="00FF3059"/>
    <w:rsid w:val="00FF34B7"/>
    <w:rsid w:val="00FF3691"/>
    <w:rsid w:val="00FF3AFA"/>
    <w:rsid w:val="00FF3C8D"/>
    <w:rsid w:val="00FF3C9F"/>
    <w:rsid w:val="00FF423D"/>
    <w:rsid w:val="00FF4674"/>
    <w:rsid w:val="00FF48C6"/>
    <w:rsid w:val="00FF4E67"/>
    <w:rsid w:val="00FF532A"/>
    <w:rsid w:val="00FF5577"/>
    <w:rsid w:val="00FF565E"/>
    <w:rsid w:val="00FF5B46"/>
    <w:rsid w:val="00FF64F7"/>
    <w:rsid w:val="00FF688A"/>
    <w:rsid w:val="00FF6DD8"/>
    <w:rsid w:val="00FF6FA5"/>
    <w:rsid w:val="00FF74E1"/>
    <w:rsid w:val="00FF7AB9"/>
    <w:rsid w:val="00FF7C47"/>
    <w:rsid w:val="00FF7CCC"/>
    <w:rsid w:val="00FF7E5F"/>
    <w:rsid w:val="01684F7C"/>
    <w:rsid w:val="0266D1A1"/>
    <w:rsid w:val="026ED33E"/>
    <w:rsid w:val="04B4667E"/>
    <w:rsid w:val="04DE23BC"/>
    <w:rsid w:val="05676C5A"/>
    <w:rsid w:val="068E7F29"/>
    <w:rsid w:val="06950E4E"/>
    <w:rsid w:val="06CF2C57"/>
    <w:rsid w:val="079F1B16"/>
    <w:rsid w:val="084AF69C"/>
    <w:rsid w:val="0869ADA4"/>
    <w:rsid w:val="08A6CE30"/>
    <w:rsid w:val="08CC02BC"/>
    <w:rsid w:val="08D0F3C0"/>
    <w:rsid w:val="09893F29"/>
    <w:rsid w:val="098EB285"/>
    <w:rsid w:val="09B6B131"/>
    <w:rsid w:val="0A0B0691"/>
    <w:rsid w:val="0A3921F0"/>
    <w:rsid w:val="0AA38AC9"/>
    <w:rsid w:val="0AD552BD"/>
    <w:rsid w:val="0B54C879"/>
    <w:rsid w:val="0B5B707A"/>
    <w:rsid w:val="0B8E4708"/>
    <w:rsid w:val="0B99998F"/>
    <w:rsid w:val="0BA090BB"/>
    <w:rsid w:val="0C01E00C"/>
    <w:rsid w:val="0C1246B8"/>
    <w:rsid w:val="0C378985"/>
    <w:rsid w:val="0C5CDC5E"/>
    <w:rsid w:val="0D772CB9"/>
    <w:rsid w:val="0DC33050"/>
    <w:rsid w:val="0EA29FCF"/>
    <w:rsid w:val="0ED1FEBC"/>
    <w:rsid w:val="0F0CDD16"/>
    <w:rsid w:val="0F24F9EA"/>
    <w:rsid w:val="104E1C2D"/>
    <w:rsid w:val="1077FAC7"/>
    <w:rsid w:val="109B8FCE"/>
    <w:rsid w:val="10C7FC51"/>
    <w:rsid w:val="111503D3"/>
    <w:rsid w:val="11D1E015"/>
    <w:rsid w:val="126C1866"/>
    <w:rsid w:val="1296BF30"/>
    <w:rsid w:val="13599EC1"/>
    <w:rsid w:val="13C917FB"/>
    <w:rsid w:val="141617B1"/>
    <w:rsid w:val="14553B16"/>
    <w:rsid w:val="1466CAF8"/>
    <w:rsid w:val="1481C496"/>
    <w:rsid w:val="151A4375"/>
    <w:rsid w:val="154AD472"/>
    <w:rsid w:val="15C4A72E"/>
    <w:rsid w:val="15EED63A"/>
    <w:rsid w:val="161C48CE"/>
    <w:rsid w:val="167D8975"/>
    <w:rsid w:val="169B57CB"/>
    <w:rsid w:val="16E5EFC1"/>
    <w:rsid w:val="17C477C3"/>
    <w:rsid w:val="18897507"/>
    <w:rsid w:val="192D50D3"/>
    <w:rsid w:val="196FE2D9"/>
    <w:rsid w:val="1A78DFBA"/>
    <w:rsid w:val="1A8447F4"/>
    <w:rsid w:val="1ACC2541"/>
    <w:rsid w:val="1AF42E0E"/>
    <w:rsid w:val="1B08727E"/>
    <w:rsid w:val="1B915BC9"/>
    <w:rsid w:val="1BD2A6DB"/>
    <w:rsid w:val="1BD9CBBF"/>
    <w:rsid w:val="1C0C8916"/>
    <w:rsid w:val="1C2008EB"/>
    <w:rsid w:val="1C246B39"/>
    <w:rsid w:val="1C35DF99"/>
    <w:rsid w:val="1C6BD883"/>
    <w:rsid w:val="1D0BBBEC"/>
    <w:rsid w:val="1D1186E0"/>
    <w:rsid w:val="1DB23F3B"/>
    <w:rsid w:val="1DC4C44A"/>
    <w:rsid w:val="1EB643B8"/>
    <w:rsid w:val="1EC2C691"/>
    <w:rsid w:val="1F3966B6"/>
    <w:rsid w:val="1F759FB7"/>
    <w:rsid w:val="1FAD2591"/>
    <w:rsid w:val="1FE5C4F7"/>
    <w:rsid w:val="202D1A3F"/>
    <w:rsid w:val="2065112E"/>
    <w:rsid w:val="20C180B1"/>
    <w:rsid w:val="21B3EA2B"/>
    <w:rsid w:val="21DCBD13"/>
    <w:rsid w:val="21E31CAE"/>
    <w:rsid w:val="21F5C49A"/>
    <w:rsid w:val="22F4894C"/>
    <w:rsid w:val="230A52C2"/>
    <w:rsid w:val="233B6784"/>
    <w:rsid w:val="235F555A"/>
    <w:rsid w:val="23777A18"/>
    <w:rsid w:val="238534C1"/>
    <w:rsid w:val="23A626C5"/>
    <w:rsid w:val="23FDC811"/>
    <w:rsid w:val="2465B90F"/>
    <w:rsid w:val="24677888"/>
    <w:rsid w:val="25581FC3"/>
    <w:rsid w:val="258B126A"/>
    <w:rsid w:val="262A76BC"/>
    <w:rsid w:val="26596DDA"/>
    <w:rsid w:val="2659F5F5"/>
    <w:rsid w:val="26FAD5F8"/>
    <w:rsid w:val="27844412"/>
    <w:rsid w:val="27C712A4"/>
    <w:rsid w:val="283EF30A"/>
    <w:rsid w:val="29350C19"/>
    <w:rsid w:val="297F66A6"/>
    <w:rsid w:val="29E1C980"/>
    <w:rsid w:val="2A013C42"/>
    <w:rsid w:val="2A625A03"/>
    <w:rsid w:val="2ACE2099"/>
    <w:rsid w:val="2B00CEA7"/>
    <w:rsid w:val="2B160170"/>
    <w:rsid w:val="2B75C983"/>
    <w:rsid w:val="2BB64B4B"/>
    <w:rsid w:val="2BCE0EB1"/>
    <w:rsid w:val="2CE12024"/>
    <w:rsid w:val="2D7198BB"/>
    <w:rsid w:val="2E5F359C"/>
    <w:rsid w:val="2E68E793"/>
    <w:rsid w:val="2E6D69B7"/>
    <w:rsid w:val="2F40EC8E"/>
    <w:rsid w:val="2FD39C08"/>
    <w:rsid w:val="305104AF"/>
    <w:rsid w:val="30EFC5C8"/>
    <w:rsid w:val="3173D7A6"/>
    <w:rsid w:val="31A82B24"/>
    <w:rsid w:val="322DA0DA"/>
    <w:rsid w:val="32430592"/>
    <w:rsid w:val="3252650C"/>
    <w:rsid w:val="3319088A"/>
    <w:rsid w:val="332A099B"/>
    <w:rsid w:val="333A0D45"/>
    <w:rsid w:val="33606182"/>
    <w:rsid w:val="337A9239"/>
    <w:rsid w:val="33941749"/>
    <w:rsid w:val="339C4F97"/>
    <w:rsid w:val="342D3879"/>
    <w:rsid w:val="3568CD0F"/>
    <w:rsid w:val="35C3F703"/>
    <w:rsid w:val="36AD5663"/>
    <w:rsid w:val="36C6B191"/>
    <w:rsid w:val="3759C4E1"/>
    <w:rsid w:val="37685A85"/>
    <w:rsid w:val="377CE7C0"/>
    <w:rsid w:val="3794DEE6"/>
    <w:rsid w:val="37A13438"/>
    <w:rsid w:val="37CDE31D"/>
    <w:rsid w:val="38F87F4E"/>
    <w:rsid w:val="39578E8E"/>
    <w:rsid w:val="395F4190"/>
    <w:rsid w:val="39C13680"/>
    <w:rsid w:val="39C2BAC3"/>
    <w:rsid w:val="39CE7187"/>
    <w:rsid w:val="39D13313"/>
    <w:rsid w:val="39F31C23"/>
    <w:rsid w:val="3A8E0048"/>
    <w:rsid w:val="3A8F7AA0"/>
    <w:rsid w:val="3AE0C848"/>
    <w:rsid w:val="3AE22091"/>
    <w:rsid w:val="3AEBE1B7"/>
    <w:rsid w:val="3B5ABD54"/>
    <w:rsid w:val="3BDD3897"/>
    <w:rsid w:val="3C2CD879"/>
    <w:rsid w:val="3C6318B4"/>
    <w:rsid w:val="3CB36A09"/>
    <w:rsid w:val="3D843DF5"/>
    <w:rsid w:val="3ED3FE54"/>
    <w:rsid w:val="3F0590BD"/>
    <w:rsid w:val="3F10C51D"/>
    <w:rsid w:val="3F2A14A1"/>
    <w:rsid w:val="3F36D233"/>
    <w:rsid w:val="3FAB2AFF"/>
    <w:rsid w:val="3FAE499C"/>
    <w:rsid w:val="3FCFD997"/>
    <w:rsid w:val="406A35BB"/>
    <w:rsid w:val="40869A76"/>
    <w:rsid w:val="408FCB8F"/>
    <w:rsid w:val="40DFA8AF"/>
    <w:rsid w:val="412F01F3"/>
    <w:rsid w:val="41750B2C"/>
    <w:rsid w:val="41E7D319"/>
    <w:rsid w:val="41F42AD6"/>
    <w:rsid w:val="42AA9BE9"/>
    <w:rsid w:val="43A5DD24"/>
    <w:rsid w:val="443FB909"/>
    <w:rsid w:val="4448A959"/>
    <w:rsid w:val="444D8FC5"/>
    <w:rsid w:val="44D0008F"/>
    <w:rsid w:val="45065816"/>
    <w:rsid w:val="451E3AA1"/>
    <w:rsid w:val="45C46C93"/>
    <w:rsid w:val="46F64E8E"/>
    <w:rsid w:val="476514FE"/>
    <w:rsid w:val="479B2218"/>
    <w:rsid w:val="481AE1BF"/>
    <w:rsid w:val="48980A91"/>
    <w:rsid w:val="48B34114"/>
    <w:rsid w:val="4928EA4E"/>
    <w:rsid w:val="495FDEE2"/>
    <w:rsid w:val="49A61819"/>
    <w:rsid w:val="49DDAB04"/>
    <w:rsid w:val="49EEF9E7"/>
    <w:rsid w:val="4AC4663B"/>
    <w:rsid w:val="4AFA0AC3"/>
    <w:rsid w:val="4B0FD207"/>
    <w:rsid w:val="4C2C5CB7"/>
    <w:rsid w:val="4C2FE88C"/>
    <w:rsid w:val="4C8FCDAF"/>
    <w:rsid w:val="4CA1AB91"/>
    <w:rsid w:val="4CDD1DA1"/>
    <w:rsid w:val="4D83C9EE"/>
    <w:rsid w:val="4DAD7F23"/>
    <w:rsid w:val="4DB30358"/>
    <w:rsid w:val="4DED96E8"/>
    <w:rsid w:val="4DF2732E"/>
    <w:rsid w:val="4E464AF3"/>
    <w:rsid w:val="4E67E859"/>
    <w:rsid w:val="4F33F993"/>
    <w:rsid w:val="4FB6B311"/>
    <w:rsid w:val="4FC4347C"/>
    <w:rsid w:val="4FDB33A3"/>
    <w:rsid w:val="4FE941A5"/>
    <w:rsid w:val="4FFED29A"/>
    <w:rsid w:val="507FE16B"/>
    <w:rsid w:val="50E6BB35"/>
    <w:rsid w:val="5150B840"/>
    <w:rsid w:val="515E5237"/>
    <w:rsid w:val="51A23577"/>
    <w:rsid w:val="51A51404"/>
    <w:rsid w:val="52196644"/>
    <w:rsid w:val="525132D0"/>
    <w:rsid w:val="528A0CBC"/>
    <w:rsid w:val="5296877B"/>
    <w:rsid w:val="52F4A2C1"/>
    <w:rsid w:val="53299627"/>
    <w:rsid w:val="53499F86"/>
    <w:rsid w:val="53756CDA"/>
    <w:rsid w:val="5462FBA8"/>
    <w:rsid w:val="54D5D0F7"/>
    <w:rsid w:val="54D86BC4"/>
    <w:rsid w:val="54F774A3"/>
    <w:rsid w:val="55FCBEA9"/>
    <w:rsid w:val="56417BAD"/>
    <w:rsid w:val="56AED542"/>
    <w:rsid w:val="56BCB68A"/>
    <w:rsid w:val="56D63960"/>
    <w:rsid w:val="580E5102"/>
    <w:rsid w:val="58DD3A03"/>
    <w:rsid w:val="595E294F"/>
    <w:rsid w:val="5965C94D"/>
    <w:rsid w:val="5B68EB37"/>
    <w:rsid w:val="5B7A1CD0"/>
    <w:rsid w:val="5C241FA1"/>
    <w:rsid w:val="5C645A9A"/>
    <w:rsid w:val="5CDDA05F"/>
    <w:rsid w:val="5D96C8D2"/>
    <w:rsid w:val="5DB20986"/>
    <w:rsid w:val="5DE75DCF"/>
    <w:rsid w:val="5E0CB9C2"/>
    <w:rsid w:val="5E52B446"/>
    <w:rsid w:val="5F1F0862"/>
    <w:rsid w:val="5F3791EF"/>
    <w:rsid w:val="5F42333C"/>
    <w:rsid w:val="5F42A2D2"/>
    <w:rsid w:val="5F5EA2E6"/>
    <w:rsid w:val="60104F19"/>
    <w:rsid w:val="604D94E9"/>
    <w:rsid w:val="6095004C"/>
    <w:rsid w:val="60CD6ED3"/>
    <w:rsid w:val="612E684F"/>
    <w:rsid w:val="624A16C3"/>
    <w:rsid w:val="62D60884"/>
    <w:rsid w:val="62D6C745"/>
    <w:rsid w:val="638C647B"/>
    <w:rsid w:val="64B54CED"/>
    <w:rsid w:val="651F1F80"/>
    <w:rsid w:val="6525DE16"/>
    <w:rsid w:val="6525ED86"/>
    <w:rsid w:val="65309C46"/>
    <w:rsid w:val="6533BEEE"/>
    <w:rsid w:val="65549B20"/>
    <w:rsid w:val="6591C10A"/>
    <w:rsid w:val="65957F9B"/>
    <w:rsid w:val="65965786"/>
    <w:rsid w:val="6622A35C"/>
    <w:rsid w:val="66564990"/>
    <w:rsid w:val="67952DCC"/>
    <w:rsid w:val="68743E22"/>
    <w:rsid w:val="6888932D"/>
    <w:rsid w:val="68F2CD40"/>
    <w:rsid w:val="695708DD"/>
    <w:rsid w:val="697D6979"/>
    <w:rsid w:val="699EECBB"/>
    <w:rsid w:val="69D617BF"/>
    <w:rsid w:val="6A00D003"/>
    <w:rsid w:val="6A355569"/>
    <w:rsid w:val="6A43E8CC"/>
    <w:rsid w:val="6A4EE7AF"/>
    <w:rsid w:val="6B3CC70D"/>
    <w:rsid w:val="6B40A00B"/>
    <w:rsid w:val="6B4B7CF7"/>
    <w:rsid w:val="6B6FB483"/>
    <w:rsid w:val="6C385F2C"/>
    <w:rsid w:val="6C8DC193"/>
    <w:rsid w:val="6CD972FB"/>
    <w:rsid w:val="6D2896B4"/>
    <w:rsid w:val="6D51E09D"/>
    <w:rsid w:val="6E655EC9"/>
    <w:rsid w:val="6EA159EF"/>
    <w:rsid w:val="6EAC1E4A"/>
    <w:rsid w:val="6EF91C51"/>
    <w:rsid w:val="6F2258D2"/>
    <w:rsid w:val="6FC9F477"/>
    <w:rsid w:val="70E590A4"/>
    <w:rsid w:val="714F4F3B"/>
    <w:rsid w:val="719A46B0"/>
    <w:rsid w:val="721CE299"/>
    <w:rsid w:val="725B60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78BA584"/>
    <w:rsid w:val="78299EEF"/>
    <w:rsid w:val="793B4207"/>
    <w:rsid w:val="79A8E557"/>
    <w:rsid w:val="79CD6CA0"/>
    <w:rsid w:val="79DCD887"/>
    <w:rsid w:val="79F3CA01"/>
    <w:rsid w:val="79FDDB2A"/>
    <w:rsid w:val="7AB15334"/>
    <w:rsid w:val="7AD39859"/>
    <w:rsid w:val="7B41E181"/>
    <w:rsid w:val="7B46BDE2"/>
    <w:rsid w:val="7BE93A7D"/>
    <w:rsid w:val="7C23C39A"/>
    <w:rsid w:val="7C44F8A6"/>
    <w:rsid w:val="7C5160CE"/>
    <w:rsid w:val="7CE928D7"/>
    <w:rsid w:val="7D44F0A0"/>
    <w:rsid w:val="7DD54D97"/>
    <w:rsid w:val="7DFB0096"/>
    <w:rsid w:val="7E17E972"/>
    <w:rsid w:val="7E35028F"/>
    <w:rsid w:val="7E4788A0"/>
    <w:rsid w:val="7E6A15D0"/>
    <w:rsid w:val="7F03A77C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D0B1F193-6575-4E13-BF56-3F49A608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7AC36-7C58-4E4E-823F-A9C8B8678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05CEBD-3805-41A0-B76E-D389325A2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</TotalTime>
  <Pages>7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8</cp:revision>
  <cp:lastPrinted>2024-02-19T10:35:00Z</cp:lastPrinted>
  <dcterms:created xsi:type="dcterms:W3CDTF">2024-02-19T10:34:00Z</dcterms:created>
  <dcterms:modified xsi:type="dcterms:W3CDTF">2024-02-22T10:24:00Z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