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C28F6" w:rsidRPr="0087049C" w14:paraId="1D038CE8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FDEC14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69747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F65ABC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2C28F6" w:rsidRPr="0087049C" w14:paraId="3CCE4C5D" w14:textId="77777777" w:rsidTr="00106EE5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C415302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1A4C71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3674A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87049C" w14:paraId="2888291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1545464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65A8B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3C54A5" w14:textId="77777777" w:rsidR="002C28F6" w:rsidRPr="0087049C" w:rsidRDefault="002C28F6" w:rsidP="0061390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outlineLvl w:val="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C28F6" w:rsidRPr="0087049C" w14:paraId="1123873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A9D2775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F6DA6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1E5158" w14:textId="77777777" w:rsidR="002C28F6" w:rsidRPr="0087049C" w:rsidRDefault="002C28F6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C28F6" w:rsidRPr="0087049C" w14:paraId="380DD49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B07388D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13E74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5E20C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 xml:space="preserve"> </w:t>
            </w:r>
          </w:p>
        </w:tc>
      </w:tr>
      <w:tr w:rsidR="002C28F6" w:rsidRPr="0087049C" w14:paraId="5EA791B3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5A11307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39E2E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80BBF" w14:textId="77777777" w:rsidR="002C28F6" w:rsidRPr="00C81C56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C28F6" w:rsidRPr="0087049C" w14:paraId="69F45D5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D8D6ED8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2471D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ED391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  <w:p w14:paraId="2D9725B6" w14:textId="77777777" w:rsidR="002C28F6" w:rsidRPr="0087049C" w:rsidRDefault="002C28F6" w:rsidP="006C333F">
            <w:pPr>
              <w:rPr>
                <w:rFonts w:asciiTheme="majorBidi" w:hAnsiTheme="majorBidi" w:cstheme="majorBidi"/>
              </w:rPr>
            </w:pPr>
          </w:p>
          <w:p w14:paraId="1A8E8E43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C28F6" w:rsidRPr="0087049C" w14:paraId="55E43A9C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EAD5A2C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93116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8CF06F" w14:textId="77777777" w:rsidR="002C28F6" w:rsidRPr="00C81C56" w:rsidRDefault="002C28F6" w:rsidP="00FB1BA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ลูกหนี้การค้า</w:t>
            </w:r>
          </w:p>
          <w:p w14:paraId="32F0AB31" w14:textId="77777777" w:rsidR="002C28F6" w:rsidRPr="0087049C" w:rsidRDefault="002C28F6" w:rsidP="006C333F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2C28F6" w:rsidRPr="0087049C" w14:paraId="45F4CA1B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FA95B46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F55CA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2AD331" w14:textId="77777777" w:rsidR="002C28F6" w:rsidRPr="00C81C56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</w:p>
        </w:tc>
      </w:tr>
      <w:tr w:rsidR="002C28F6" w:rsidRPr="0087049C" w14:paraId="00FFF302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AFA3656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7ADA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8CCF78" w14:textId="77777777" w:rsidR="002C28F6" w:rsidRPr="00C81C56" w:rsidRDefault="002C28F6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2C28F6" w:rsidRPr="0087049C" w14:paraId="3C2CCAB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61A40FB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BD24C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FF8F64" w14:textId="77777777" w:rsidR="002C28F6" w:rsidRPr="00C81C56" w:rsidRDefault="002C28F6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C28F6" w:rsidRPr="0087049C" w14:paraId="13E6828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D6AA594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EEE57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EA55B3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2C28F6" w:rsidRPr="0087049C" w14:paraId="34836A39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D2B42DA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060B0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7A2252" w14:textId="77777777" w:rsidR="002C28F6" w:rsidRPr="0087049C" w:rsidRDefault="002C28F6" w:rsidP="009C0D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C28F6" w:rsidRPr="0087049C" w14:paraId="7359F86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054AE29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AA1EDB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6E87BB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</w:tr>
      <w:tr w:rsidR="002C28F6" w:rsidRPr="0087049C" w14:paraId="34229FB6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014B475C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D51A3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1C36A" w14:textId="77777777" w:rsidR="002C28F6" w:rsidRPr="0087049C" w:rsidRDefault="002C28F6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C28F6" w:rsidRPr="0087049C" w14:paraId="4F22393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F55D9AB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C32B7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8255CC" w14:textId="06174F71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C28F6" w:rsidRPr="0087049C" w14:paraId="18F363C8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EFAD9F6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8956D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D92F2C" w14:textId="77777777" w:rsidR="002C28F6" w:rsidRPr="0087049C" w:rsidRDefault="002C28F6" w:rsidP="0056007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C28F6" w:rsidRPr="0087049C" w14:paraId="5A61A24E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C47BD5B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833C2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26824D" w14:textId="16AB9585" w:rsidR="002C28F6" w:rsidRPr="0087049C" w:rsidRDefault="00A202F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2C28F6" w:rsidRPr="0087049C" w14:paraId="603A2F85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E9C7E79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CD6A1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B29CE7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C28F6" w:rsidRPr="0087049C" w14:paraId="2E12A30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33DE6D8" w14:textId="77777777" w:rsidR="002C28F6" w:rsidRPr="00106EE5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CB07" w14:textId="77777777" w:rsidR="002C28F6" w:rsidRPr="00106EE5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F2AE39" w14:textId="77777777" w:rsidR="002C28F6" w:rsidRPr="00106EE5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06EE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C28F6" w:rsidRPr="0087049C" w14:paraId="5E31DFC4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C048FEB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1FE70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5B0740" w14:textId="77777777" w:rsidR="002C28F6" w:rsidRPr="0087049C" w:rsidRDefault="002C28F6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</w:t>
            </w:r>
          </w:p>
        </w:tc>
      </w:tr>
      <w:tr w:rsidR="002C28F6" w:rsidRPr="0087049C" w14:paraId="10725CFF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A6240EA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11B42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FB368" w14:textId="77777777" w:rsidR="002C28F6" w:rsidRPr="0087049C" w:rsidRDefault="002C28F6" w:rsidP="005E4B5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ค่าใช้จ่ายตามลักษณะ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2C28F6" w:rsidRPr="0087049C" w14:paraId="4C4C676F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CE52833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418F3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7DF5D4" w14:textId="77777777" w:rsidR="002C28F6" w:rsidRPr="0087049C" w:rsidRDefault="002C28F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C28F6" w:rsidRPr="0087049C" w14:paraId="30FA70B7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A28E79D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4726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988A33" w14:textId="77777777" w:rsidR="002C28F6" w:rsidRPr="0087049C" w:rsidRDefault="002C28F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C28F6" w:rsidRPr="0087049C" w14:paraId="4510FB31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C2DA14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4E138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B104C5" w14:textId="77777777" w:rsidR="002C28F6" w:rsidRPr="0087049C" w:rsidRDefault="002C28F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2C28F6" w:rsidRPr="0087049C" w14:paraId="7B416236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78169EF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9B536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39CC15" w14:textId="77777777" w:rsidR="002C28F6" w:rsidRPr="00C81C56" w:rsidRDefault="002C28F6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81C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  <w:p w14:paraId="6F571805" w14:textId="77777777" w:rsidR="002C28F6" w:rsidRPr="0087049C" w:rsidRDefault="002C28F6" w:rsidP="004028C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C28F6" w:rsidRPr="0087049C" w14:paraId="78A2E74A" w14:textId="77777777" w:rsidTr="00106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661AF20" w14:textId="77777777" w:rsidR="002C28F6" w:rsidRPr="0087049C" w:rsidRDefault="002C28F6" w:rsidP="004C5D6C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81BB1" w14:textId="77777777" w:rsidR="002C28F6" w:rsidRPr="0087049C" w:rsidRDefault="002C28F6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9B3090" w14:textId="77777777" w:rsidR="002C28F6" w:rsidRPr="0087049C" w:rsidRDefault="002C28F6" w:rsidP="00C81C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</w:tbl>
    <w:p w14:paraId="0D8625C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หมายเหตุประกอบงบการเงินเป็นส่วนหนึ่งของงบการเงินนี้</w:t>
      </w:r>
    </w:p>
    <w:p w14:paraId="6E63DCC4" w14:textId="77777777" w:rsidR="002C28F6" w:rsidRPr="00C81C56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9421E" w14:textId="3DB87B25" w:rsidR="002C28F6" w:rsidRPr="0087049C" w:rsidRDefault="002C28F6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23</w:t>
      </w:r>
      <w:r w:rsidR="00A202F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2567</w:t>
      </w:r>
    </w:p>
    <w:p w14:paraId="4C0A3690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EDC1EF5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1D9C8562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81C56">
        <w:rPr>
          <w:rFonts w:asciiTheme="majorBidi" w:hAnsiTheme="majorBidi" w:cstheme="majorBidi"/>
          <w:sz w:val="28"/>
          <w:szCs w:val="28"/>
          <w:cs/>
        </w:rPr>
        <w:tab/>
      </w:r>
    </w:p>
    <w:p w14:paraId="18B5B50E" w14:textId="77777777" w:rsidR="002C28F6" w:rsidRPr="0087049C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 เซ็ปเป้ จำกัด (มหาชน)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โดยมีที่อยู่จดทะเบียนของสำนักงานใหญ่และสาขาดังนี้</w:t>
      </w:r>
    </w:p>
    <w:p w14:paraId="0DEF9342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AF11528" w14:textId="1682952D" w:rsidR="002C28F6" w:rsidRPr="0087049C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  <w:tab w:val="left" w:pos="243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:</w:t>
      </w: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9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ถนนเสรีไทย แขวงคันนายาว เขตคันนายาว กรุงเทพมหานคร</w:t>
      </w:r>
    </w:p>
    <w:p w14:paraId="4DC572A0" w14:textId="189FC903" w:rsidR="002C28F6" w:rsidRPr="0087049C" w:rsidRDefault="002C28F6" w:rsidP="00AC1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430"/>
        </w:tabs>
        <w:spacing w:line="240" w:lineRule="auto"/>
        <w:ind w:left="70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สำนักงานสาขาที่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>: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 xml:space="preserve">เลขที่ </w:t>
      </w:r>
      <w:r w:rsidR="00E77500" w:rsidRPr="00E77500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ถนนรามคำแหง แขวงหัวหมาก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เขตบางกะปิ กรุงเทพมหานคร</w:t>
      </w:r>
    </w:p>
    <w:p w14:paraId="2ACB4ED3" w14:textId="56A4578F" w:rsidR="002C28F6" w:rsidRPr="0087049C" w:rsidRDefault="002C28F6" w:rsidP="00665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สำนักงานสาขาที่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</w:rPr>
        <w:t xml:space="preserve">: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8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7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ตำบลพืชอุดม อำเภอลำลูกกา จังหวัดปทุมธานี</w:t>
      </w:r>
    </w:p>
    <w:p w14:paraId="549BC14E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653A034" w14:textId="5BA68DDD" w:rsidR="002C28F6" w:rsidRPr="0087049C" w:rsidRDefault="002C28F6" w:rsidP="00A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บริษัทดำเนินธุรกิจหลักเกี่ยวกับการผลิตและจำหน่ายเครื่องดื่มและอาหารเพื่อสุขภาพ กลุ่มบริษัทดำเนินธุรกิจหลักเกี่ยวกับการผลิตและจำหน่ายเครื่องดื่มและอาหารเพื่อสุขภาพ และผลิตภัณฑ์จากมะพร้าว โดยรายละเอียดของ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77500" w:rsidRPr="00E77500">
        <w:rPr>
          <w:rFonts w:asciiTheme="majorBidi" w:hAnsiTheme="majorBidi" w:cstheme="majorBidi"/>
          <w:sz w:val="30"/>
          <w:szCs w:val="30"/>
        </w:rPr>
        <w:t>2565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135E70D" w14:textId="77777777" w:rsidR="002C28F6" w:rsidRPr="00C81C56" w:rsidRDefault="002C28F6" w:rsidP="00C81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2250"/>
        <w:gridCol w:w="828"/>
        <w:gridCol w:w="270"/>
        <w:gridCol w:w="792"/>
      </w:tblGrid>
      <w:tr w:rsidR="002C28F6" w:rsidRPr="0087049C" w14:paraId="1A2047CA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ED9074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CB647F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CDB1D84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D0803B8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372DC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8DA4F47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87049C" w14:paraId="446AB512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6EC08F" w14:textId="77777777" w:rsidR="002C28F6" w:rsidRPr="0087049C" w:rsidRDefault="002C28F6" w:rsidP="00CD409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DE2649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6F8D6C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25F9" w14:textId="77777777" w:rsidR="002C28F6" w:rsidRPr="0087049C" w:rsidRDefault="002C28F6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2C28F6" w:rsidRPr="0087049C" w14:paraId="06C35C37" w14:textId="77777777" w:rsidTr="00A27F6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B157DE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84C1CE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0BD3BA" w14:textId="77777777" w:rsidR="002C28F6" w:rsidRPr="0087049C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AC662E1" w14:textId="4EDBCF54" w:rsidR="002C28F6" w:rsidRPr="0087049C" w:rsidRDefault="00E77500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C498D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32E6AC8" w14:textId="5D524C60" w:rsidR="002C28F6" w:rsidRPr="0087049C" w:rsidRDefault="00E77500" w:rsidP="00B676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5564B3AF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B5707E" w14:textId="77777777" w:rsidR="002C28F6" w:rsidRPr="0087049C" w:rsidRDefault="002C28F6" w:rsidP="002D4BE4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94254" w14:textId="77777777" w:rsidR="002C28F6" w:rsidRPr="0087049C" w:rsidRDefault="002C28F6" w:rsidP="00607C9D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625EF6" w14:textId="77777777" w:rsidR="002C28F6" w:rsidRPr="0087049C" w:rsidRDefault="002C28F6" w:rsidP="00607C9D">
            <w:pPr>
              <w:spacing w:line="240" w:lineRule="auto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EE20A64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B55E17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8E7884D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4462943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4E25E1" w14:textId="77777777" w:rsidR="002C28F6" w:rsidRPr="0087049C" w:rsidRDefault="002C28F6" w:rsidP="00A0163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0FF265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D2D55F" w14:textId="77777777" w:rsidR="002C28F6" w:rsidRPr="0087049C" w:rsidRDefault="002C28F6" w:rsidP="00A016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1507EB1" w14:textId="3DB3F35D" w:rsidR="002C28F6" w:rsidRPr="0087049C" w:rsidRDefault="00E77500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193CB2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B3A3DD3" w14:textId="07EDB5B9" w:rsidR="002C28F6" w:rsidRPr="0087049C" w:rsidRDefault="00E77500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2C28F6" w:rsidRPr="0087049C" w14:paraId="015D4DC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DD6757" w14:textId="77777777" w:rsidR="002C28F6" w:rsidRPr="0087049C" w:rsidRDefault="002C28F6" w:rsidP="00A0163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0CD22829" w14:textId="77777777" w:rsidR="002C28F6" w:rsidRPr="0087049C" w:rsidRDefault="002C28F6" w:rsidP="00A0163A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5B5F2B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4D5EF041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33BC5D" w14:textId="77777777" w:rsidR="002C28F6" w:rsidRPr="0087049C" w:rsidRDefault="002C28F6" w:rsidP="00A0163A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1CE11F4" w14:textId="6F261494" w:rsidR="002C28F6" w:rsidRPr="0087049C" w:rsidRDefault="00E77500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939322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D8062DB" w14:textId="7D6DC78B" w:rsidR="002C28F6" w:rsidRPr="0087049C" w:rsidRDefault="00E77500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C28F6" w:rsidRPr="0087049C" w14:paraId="223F665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7E1D3D" w14:textId="77777777" w:rsidR="002C28F6" w:rsidRPr="0087049C" w:rsidRDefault="002C28F6" w:rsidP="00A0163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34ABB7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C68EB" w14:textId="77777777" w:rsidR="002C28F6" w:rsidRPr="0087049C" w:rsidRDefault="002C28F6" w:rsidP="00A0163A">
            <w:pPr>
              <w:ind w:right="-1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C41C641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F7F03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4984FEF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28F6" w:rsidRPr="0087049C" w14:paraId="4FC584C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46856D" w14:textId="77777777" w:rsidR="002C28F6" w:rsidRPr="0087049C" w:rsidRDefault="002C28F6" w:rsidP="00A0163A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7994AB" w14:textId="77777777" w:rsidR="002C28F6" w:rsidRPr="0087049C" w:rsidRDefault="002C28F6" w:rsidP="00A0163A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493785" w14:textId="77777777" w:rsidR="002C28F6" w:rsidRPr="0087049C" w:rsidRDefault="002C28F6" w:rsidP="00A0163A">
            <w:pPr>
              <w:ind w:left="72" w:right="-16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FE3A32A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73E6D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22AFF7" w14:textId="77777777" w:rsidR="002C28F6" w:rsidRPr="0087049C" w:rsidRDefault="002C28F6" w:rsidP="00A01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</w:tr>
      <w:tr w:rsidR="00892622" w:rsidRPr="0087049C" w14:paraId="0B50EC6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847FCA" w14:textId="77777777" w:rsidR="00892622" w:rsidRPr="0087049C" w:rsidRDefault="00892622" w:rsidP="0089262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(Hong Kong)</w:t>
            </w:r>
          </w:p>
          <w:p w14:paraId="612767FC" w14:textId="77777777" w:rsidR="00892622" w:rsidRPr="0087049C" w:rsidRDefault="00892622" w:rsidP="0089262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CD1533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นำเข้า-ส่งออก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และจัดจำหน่ายสินค้า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B31986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26E6F4E9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054E5036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867D89F" w14:textId="7C92C15C" w:rsidR="00892622" w:rsidRPr="0087049C" w:rsidRDefault="00E77500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E1DA9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3F4A453" w14:textId="12D9EBFB" w:rsidR="00892622" w:rsidRPr="0087049C" w:rsidRDefault="00E77500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92622" w:rsidRPr="0087049C" w14:paraId="3FC8534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891231" w14:textId="77777777" w:rsidR="00892622" w:rsidRPr="0087049C" w:rsidRDefault="00892622" w:rsidP="0089262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Hong Kong</w:t>
            </w:r>
          </w:p>
          <w:p w14:paraId="378BAA2F" w14:textId="77777777" w:rsidR="00892622" w:rsidRPr="0087049C" w:rsidRDefault="00892622" w:rsidP="0089262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0C9263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7158941D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E37068E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500376B0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2FED1694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5880109" w14:textId="7A194A3A" w:rsidR="00892622" w:rsidRPr="0087049C" w:rsidRDefault="00E77500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C84DF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8A2273E" w14:textId="66D33798" w:rsidR="00892622" w:rsidRPr="0087049C" w:rsidRDefault="00E77500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3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892622" w:rsidRPr="0087049C" w14:paraId="2D129128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2EEDBC" w14:textId="77777777" w:rsidR="00892622" w:rsidRPr="0087049C" w:rsidRDefault="00892622" w:rsidP="00892622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630835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3EBAF7" w14:textId="77777777" w:rsidR="00892622" w:rsidRPr="0087049C" w:rsidRDefault="00892622" w:rsidP="00892622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5975AD0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C989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D75CDE" w14:textId="77777777" w:rsidR="00892622" w:rsidRPr="0087049C" w:rsidRDefault="00892622" w:rsidP="0089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87049C" w14:paraId="1A94A316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578393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Trading (Shanghai) </w:t>
            </w:r>
          </w:p>
          <w:p w14:paraId="045F624B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Co., 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4A7A16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3A8996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สาธารณรัฐประชาชนจีน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EBD3967" w14:textId="7A00A773" w:rsidR="00782517" w:rsidRPr="0087049C" w:rsidRDefault="00E77500" w:rsidP="00BD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FEC45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1281AB0" w14:textId="4D57040A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82517" w:rsidRPr="0087049C" w14:paraId="60DDE43B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4151F7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0BF25BCE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8B6F7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50065C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10CF2A" w14:textId="6630D68C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84CA3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D0BC8B" w14:textId="72001A86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82517" w:rsidRPr="0087049C" w14:paraId="3E55FC2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898D11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F592A7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จำหน่ายผลิตภัณฑ์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07E377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AE1B0E" w14:textId="560A908B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0C539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AAED14" w14:textId="4260086C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82517" w:rsidRPr="0087049C" w14:paraId="2767E265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B6F628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0E006D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จัดหาและจำหน่าย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33094C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9F88F2F" w14:textId="3D1E1026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9F176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FD13194" w14:textId="4C794272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82517" w:rsidRPr="0087049C" w14:paraId="79C4419F" w14:textId="77777777" w:rsidTr="00842D8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B9E9" w14:textId="79165F6D" w:rsidR="00782517" w:rsidRPr="00842D82" w:rsidRDefault="00782517" w:rsidP="00782517">
            <w:pPr>
              <w:tabs>
                <w:tab w:val="left" w:pos="360"/>
                <w:tab w:val="left" w:pos="1440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/>
                <w:sz w:val="30"/>
                <w:szCs w:val="30"/>
              </w:rPr>
              <w:t>SAPPE Philippines Corporation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5A8" w14:textId="1E8411B5" w:rsidR="00782517" w:rsidRPr="00842D82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842D8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8AB19" w14:textId="60613461" w:rsidR="00782517" w:rsidRPr="00842D82" w:rsidRDefault="00782517" w:rsidP="00782517">
            <w:pPr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8220" w14:textId="348ED24B" w:rsidR="00782517" w:rsidRPr="00842D82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C744" w14:textId="77777777" w:rsidR="00782517" w:rsidRPr="00842D82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D33AD" w14:textId="4F0EC5DD" w:rsidR="00782517" w:rsidRPr="00842D82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42D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517" w:rsidRPr="0087049C" w14:paraId="33D4BD0C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64F82F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7920574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7E81FF0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F1E0A23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7B348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125D7CD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87049C" w14:paraId="46B9EED2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654C94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378DB9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44E8BE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A1A880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A0A6C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9FE957E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87049C" w14:paraId="38F12DCD" w14:textId="77777777" w:rsidTr="00A27F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0BC547" w14:textId="77777777" w:rsidR="00782517" w:rsidRPr="0087049C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C3092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F0053F0" w14:textId="77777777" w:rsidR="00782517" w:rsidRPr="0087049C" w:rsidRDefault="00782517" w:rsidP="00782517">
            <w:pPr>
              <w:ind w:right="-16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AA1049E" w14:textId="35CC6F5F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3AE07D" w14:textId="77777777" w:rsidR="00782517" w:rsidRPr="0087049C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C2F301" w14:textId="75217992" w:rsidR="00782517" w:rsidRPr="0087049C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82517" w:rsidRPr="00620EA1" w14:paraId="1BF1DE68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6F368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49FC4" w14:textId="77777777" w:rsidR="00782517" w:rsidRPr="00620EA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</w:t>
            </w:r>
            <w:r w:rsidRPr="007431C1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ด้าน</w:t>
            </w:r>
            <w:r w:rsidRPr="007431C1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Digital Transformation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AE1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20EA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81CC" w14:textId="3BC94841" w:rsidR="00782517" w:rsidRDefault="00E77500" w:rsidP="00BD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8251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4A782A10" w14:textId="77777777" w:rsidR="00782517" w:rsidRPr="00620EA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76DC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C7F7" w14:textId="11C321BC" w:rsidR="00782517" w:rsidRDefault="00E77500" w:rsidP="00BD0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8251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  <w:p w14:paraId="02F213E5" w14:textId="77777777" w:rsidR="00782517" w:rsidRPr="00620EA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620EA1" w14:paraId="71CDF452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07B0" w14:textId="77777777" w:rsidR="00782517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9B57E" w14:textId="77777777" w:rsidR="00782517" w:rsidRPr="007431C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7258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3966D" w14:textId="77777777" w:rsidR="00782517" w:rsidRPr="00620EA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EA21F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66E4" w14:textId="77777777" w:rsidR="00782517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620EA1" w14:paraId="12F024DB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2D02D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056C" w14:textId="77777777" w:rsidR="00782517" w:rsidRPr="007431C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C71E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9D4B" w14:textId="77777777" w:rsidR="00782517" w:rsidRPr="00620EA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F2675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312AB" w14:textId="77777777" w:rsidR="00782517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517" w:rsidRPr="00620EA1" w14:paraId="11BAF3D5" w14:textId="77777777" w:rsidTr="00620E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AD44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DD06" w14:textId="4EECB528" w:rsidR="00782517" w:rsidRPr="007431C1" w:rsidRDefault="00782517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จำหน่ายผลิตภัณฑ์ลูกอม</w:t>
            </w:r>
            <w:r w:rsidR="004A58F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และกาแฟ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086C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0D787" w14:textId="2D6FA9EB" w:rsidR="00782517" w:rsidRPr="001F6F8E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03AC" w14:textId="77777777" w:rsidR="00782517" w:rsidRPr="00620EA1" w:rsidRDefault="00782517" w:rsidP="00782517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ECF14" w14:textId="4F9BFD25" w:rsidR="00782517" w:rsidRDefault="00E77500" w:rsidP="00782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</w:p>
        </w:tc>
      </w:tr>
    </w:tbl>
    <w:p w14:paraId="4C28E362" w14:textId="4BE728F9" w:rsidR="00CD4095" w:rsidRDefault="00CD4095" w:rsidP="0032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1BB4B1" w14:textId="77777777" w:rsidR="00CD4095" w:rsidRDefault="00CD4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7A7F87F" w14:textId="77777777" w:rsidR="002C28F6" w:rsidRPr="00C81C56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81C5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</w:p>
    <w:p w14:paraId="61F50E6E" w14:textId="77777777" w:rsidR="002C28F6" w:rsidRPr="00C81C56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77A30" w14:textId="1A50EDC3" w:rsidR="002C28F6" w:rsidRPr="00C81C56" w:rsidRDefault="002C28F6" w:rsidP="00AA7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br/>
        <w:t>สภาวิชาชีพบัญชีฯ</w:t>
      </w:r>
      <w:r w:rsidRPr="00C81C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นโยบายการบัญชีที่</w:t>
      </w:r>
      <w:r w:rsidRPr="00C81C56">
        <w:rPr>
          <w:rFonts w:asciiTheme="majorBidi" w:hAnsiTheme="majorBidi" w:cstheme="majorBidi" w:hint="cs"/>
          <w:spacing w:val="-2"/>
          <w:sz w:val="30"/>
          <w:szCs w:val="30"/>
          <w:cs/>
        </w:rPr>
        <w:t>เปิดเผย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ในหมายเหตุข้อ </w:t>
      </w:r>
      <w:r w:rsidR="00E77500" w:rsidRPr="00E77500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5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18575051" w14:textId="77777777" w:rsidR="002C28F6" w:rsidRPr="003D1D3D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ADA588" w14:textId="77777777" w:rsidR="002C28F6" w:rsidRPr="003D1D3D" w:rsidRDefault="002C28F6" w:rsidP="003D1D3D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3D1D3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D1D3D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D1D3D">
        <w:rPr>
          <w:rFonts w:asciiTheme="majorBidi" w:hAnsiTheme="majorBidi" w:cstheme="majorBidi" w:hint="cs"/>
          <w:spacing w:val="-2"/>
          <w:sz w:val="30"/>
          <w:szCs w:val="30"/>
          <w:cs/>
        </w:rPr>
        <w:t>ไป</w:t>
      </w:r>
    </w:p>
    <w:p w14:paraId="0BB452E9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FDD7BD4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0EE43CED" w14:textId="77777777" w:rsidR="002C28F6" w:rsidRPr="0087049C" w:rsidRDefault="002C28F6" w:rsidP="00762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01F975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7CBE189" w14:textId="77777777" w:rsidR="002C28F6" w:rsidRPr="0087049C" w:rsidRDefault="002C28F6" w:rsidP="00607C9D">
      <w:pPr>
        <w:pStyle w:val="BodyText2"/>
        <w:tabs>
          <w:tab w:val="left" w:pos="540"/>
        </w:tabs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80B0E" w14:textId="77777777" w:rsidR="002C28F6" w:rsidRPr="0087049C" w:rsidRDefault="002C28F6" w:rsidP="00612EF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AECDA18" w14:textId="77777777" w:rsidR="002C28F6" w:rsidRPr="00B43A45" w:rsidRDefault="002C28F6" w:rsidP="009A01AB">
      <w:pPr>
        <w:pStyle w:val="BodyText2"/>
        <w:tabs>
          <w:tab w:val="left" w:pos="540"/>
        </w:tabs>
        <w:ind w:left="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77CBE5" w14:textId="28CAE5FD" w:rsidR="002C28F6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43A4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43A45">
        <w:rPr>
          <w:rFonts w:asciiTheme="majorBidi" w:hAnsiTheme="majorBidi" w:cstheme="majorBidi"/>
          <w:sz w:val="30"/>
          <w:szCs w:val="30"/>
        </w:rPr>
        <w:t xml:space="preserve"> </w:t>
      </w:r>
      <w:r w:rsidRPr="00B43A45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="00F81EBA">
        <w:rPr>
          <w:rFonts w:asciiTheme="majorBidi" w:hAnsiTheme="majorBidi" w:cstheme="majorBidi"/>
          <w:sz w:val="30"/>
          <w:szCs w:val="30"/>
        </w:rPr>
        <w:t xml:space="preserve">     </w:t>
      </w:r>
      <w:r w:rsidRPr="00B43A45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6DD5EFB9" w14:textId="77777777" w:rsidR="002C28F6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A7CD3" w14:textId="77777777" w:rsidR="002C28F6" w:rsidRPr="00B734E2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591B">
        <w:rPr>
          <w:rFonts w:asciiTheme="majorBidi" w:hAnsi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17384CC" w14:textId="479E6D89" w:rsidR="002C28F6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CECAD" w14:textId="6D705C65" w:rsidR="00035BBA" w:rsidRDefault="00035BB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958DB3" w14:textId="77777777" w:rsidR="00035BBA" w:rsidRDefault="00035BBA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A26EE" w14:textId="1C1797CB" w:rsidR="002C28F6" w:rsidRPr="00B734E2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B734E2">
        <w:rPr>
          <w:rFonts w:asciiTheme="majorBidi" w:hAnsiTheme="majorBidi" w:cstheme="majorBidi"/>
          <w:sz w:val="30"/>
          <w:szCs w:val="30"/>
          <w:cs/>
        </w:rPr>
        <w:t>ในงบการเงินรวมด้วยวิธีส่วนได้เสีย โดยรับรู้รายการ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</w:t>
      </w:r>
      <w:r w:rsidRPr="00B734E2">
        <w:rPr>
          <w:rFonts w:asciiTheme="majorBidi" w:hAnsiTheme="majorBidi" w:cstheme="majorBidi"/>
          <w:sz w:val="30"/>
          <w:szCs w:val="30"/>
          <w:cs/>
        </w:rPr>
        <w:t>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</w:t>
      </w:r>
      <w:r>
        <w:rPr>
          <w:rFonts w:asciiTheme="majorBidi" w:hAnsiTheme="majorBidi" w:cstheme="majorBidi" w:hint="cs"/>
          <w:sz w:val="30"/>
          <w:szCs w:val="30"/>
          <w:cs/>
        </w:rPr>
        <w:t>หรือการควบคุมร่วม</w:t>
      </w:r>
      <w:r w:rsidRPr="00B734E2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4B74415E" w14:textId="77777777" w:rsidR="002C28F6" w:rsidRPr="00B734E2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C8E56" w14:textId="77777777" w:rsidR="002C28F6" w:rsidRPr="00B734E2" w:rsidRDefault="002C28F6" w:rsidP="00B43A45">
      <w:pPr>
        <w:pStyle w:val="BodyText2"/>
        <w:tabs>
          <w:tab w:val="left" w:pos="540"/>
        </w:tabs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734E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B734E2">
        <w:rPr>
          <w:rFonts w:asciiTheme="majorBidi" w:hAnsiTheme="majorBidi" w:cstheme="majorBidi"/>
          <w:sz w:val="30"/>
          <w:szCs w:val="30"/>
        </w:rPr>
        <w:t xml:space="preserve"> </w:t>
      </w:r>
      <w:r w:rsidRPr="00B734E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B734E2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6836B7" w14:textId="77777777" w:rsidR="00F81EBA" w:rsidRDefault="00F81EBA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ED5542" w14:textId="502707EF" w:rsidR="002C28F6" w:rsidRPr="0087049C" w:rsidRDefault="002C28F6" w:rsidP="00612EFD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1FEC7A8D" w14:textId="77777777" w:rsidR="002C28F6" w:rsidRPr="00B734E2" w:rsidRDefault="002C28F6" w:rsidP="00A4071E">
      <w:pPr>
        <w:pStyle w:val="BodyText2"/>
        <w:tabs>
          <w:tab w:val="left" w:pos="540"/>
        </w:tabs>
        <w:ind w:left="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E264831" w14:textId="376D7AC3" w:rsidR="002C28F6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34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="00F81EBA">
        <w:rPr>
          <w:rFonts w:ascii="Angsana New" w:hAnsi="Angsana New"/>
          <w:sz w:val="30"/>
          <w:szCs w:val="30"/>
        </w:rPr>
        <w:t xml:space="preserve">   </w:t>
      </w:r>
      <w:r w:rsidRPr="00B734E2">
        <w:rPr>
          <w:rFonts w:ascii="Angsana New" w:hAnsi="Angsana New"/>
          <w:sz w:val="30"/>
          <w:szCs w:val="30"/>
          <w:cs/>
        </w:rPr>
        <w:t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DAC58E4" w14:textId="77777777" w:rsidR="002C28F6" w:rsidRPr="00B734E2" w:rsidRDefault="002C28F6" w:rsidP="00B734E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DAFB8B" w14:textId="77777777" w:rsidR="002C28F6" w:rsidRPr="00B734E2" w:rsidRDefault="002C28F6" w:rsidP="00B734E2">
      <w:pPr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lang w:val="en-GB"/>
        </w:rPr>
      </w:pPr>
      <w:r w:rsidRPr="00B734E2">
        <w:rPr>
          <w:rFonts w:ascii="Angsana New" w:hAnsi="Angsana New"/>
          <w:sz w:val="30"/>
          <w:szCs w:val="30"/>
          <w:cs/>
          <w:lang w:val="en-GB"/>
        </w:rPr>
        <w:t>กลุ่มบริษัทเลือกใช้วิธีการทดสอบการกระจุกตัว (</w:t>
      </w:r>
      <w:r w:rsidRPr="00B734E2">
        <w:rPr>
          <w:rFonts w:ascii="Angsana New" w:hAnsi="Angsana New"/>
          <w:sz w:val="30"/>
          <w:szCs w:val="30"/>
          <w:lang w:val="en-GB"/>
        </w:rPr>
        <w:t xml:space="preserve">concentration test) </w:t>
      </w:r>
      <w:r w:rsidRPr="00B734E2">
        <w:rPr>
          <w:rFonts w:ascii="Angsana New" w:hAnsi="Angsana New"/>
          <w:sz w:val="30"/>
          <w:szCs w:val="30"/>
          <w:cs/>
          <w:lang w:val="en-GB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6F0DFBC" w14:textId="77777777" w:rsidR="002C28F6" w:rsidRPr="0087049C" w:rsidRDefault="002C28F6" w:rsidP="00607C9D">
      <w:pPr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51C3F9C6" w14:textId="5A0EE802" w:rsidR="002C28F6" w:rsidRPr="0087049C" w:rsidRDefault="002C28F6" w:rsidP="009A01AB">
      <w:pPr>
        <w:pStyle w:val="BodyText"/>
        <w:tabs>
          <w:tab w:val="left" w:pos="540"/>
        </w:tabs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Pr="00B734E2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4F24D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6520FE5" w14:textId="77777777" w:rsidR="002C28F6" w:rsidRPr="0087049C" w:rsidRDefault="002C28F6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38C4C4" w14:textId="290FB34B" w:rsidR="002C28F6" w:rsidRPr="0087049C" w:rsidRDefault="002C28F6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สิ่งตอบแทนที่โอนให้ </w:t>
      </w:r>
      <w:r w:rsidRPr="00B734E2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87049C">
        <w:rPr>
          <w:rFonts w:asciiTheme="majorBidi" w:hAnsiTheme="majorBidi" w:cstheme="majorBidi"/>
          <w:sz w:val="30"/>
          <w:szCs w:val="30"/>
          <w:cs/>
        </w:rPr>
        <w:t>สินทรัพย์ที่โอนไป หนี้สินที่กลุ่มบริษัทก่อขึ้นเพื่อจ่ายชำระให้แก่เจ้าของเดิม</w:t>
      </w:r>
      <w:r w:rsidRPr="00B734E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322448">
        <w:rPr>
          <w:rFonts w:asciiTheme="majorBidi" w:hAnsiTheme="majorBidi" w:cstheme="majorBidi"/>
          <w:sz w:val="30"/>
          <w:szCs w:val="30"/>
        </w:rPr>
        <w:br/>
      </w:r>
      <w:r w:rsidRPr="00B734E2">
        <w:rPr>
          <w:rFonts w:asciiTheme="majorBidi" w:hAnsiTheme="majorBidi" w:cstheme="majorBidi"/>
          <w:sz w:val="30"/>
          <w:szCs w:val="30"/>
          <w:cs/>
        </w:rPr>
        <w:t>ที่อาจเกิดขึ้น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และส่วนได้เสียในส่วนของผู้ถือหุ้นที่ออกโดยกลุ่มบริษัท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1DE187B8" w14:textId="77777777" w:rsidR="002C28F6" w:rsidRPr="0087049C" w:rsidRDefault="002C28F6" w:rsidP="00607C9D">
      <w:pPr>
        <w:pStyle w:val="BodyText"/>
        <w:spacing w:after="0"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062B3" w14:textId="77777777" w:rsidR="002C28F6" w:rsidRDefault="002C28F6" w:rsidP="00FF2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713BE70A" w14:textId="64358005" w:rsidR="002C28F6" w:rsidRPr="0087049C" w:rsidRDefault="002C28F6" w:rsidP="00AD56F7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81EBA">
        <w:rPr>
          <w:rFonts w:asciiTheme="majorBidi" w:hAnsiTheme="majorBidi" w:cstheme="majorBidi"/>
          <w:sz w:val="30"/>
          <w:szCs w:val="30"/>
        </w:rPr>
        <w:t xml:space="preserve">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1B50FD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CFEB22F" w14:textId="2C29DA44" w:rsidR="002C28F6" w:rsidRPr="0087049C" w:rsidRDefault="002C28F6" w:rsidP="009A01A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91281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14:paraId="2206785D" w14:textId="77777777" w:rsidR="002C28F6" w:rsidRPr="0087049C" w:rsidRDefault="002C28F6" w:rsidP="00607C9D">
      <w:pPr>
        <w:pStyle w:val="BodyText2"/>
        <w:ind w:left="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443F9B" w14:textId="3B0E6015" w:rsidR="002C28F6" w:rsidRPr="0087049C" w:rsidRDefault="002C28F6" w:rsidP="00EA3BA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</w:t>
      </w:r>
      <w:r w:rsidR="00F81EBA">
        <w:rPr>
          <w:rFonts w:asciiTheme="majorBidi" w:hAnsiTheme="majorBidi" w:cstheme="majorBidi"/>
          <w:sz w:val="30"/>
          <w:szCs w:val="30"/>
        </w:rPr>
        <w:t xml:space="preserve">    </w:t>
      </w:r>
      <w:r w:rsidRPr="0087049C">
        <w:rPr>
          <w:rFonts w:asciiTheme="majorBidi" w:hAnsiTheme="majorBidi" w:cstheme="majorBidi"/>
          <w:sz w:val="30"/>
          <w:szCs w:val="30"/>
          <w:cs/>
        </w:rPr>
        <w:t>ในลำดับสูงสุด ณ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เมื่อมีการขายเงินลงทุนในธุรกิจที่ซื้อดังกล่าวไป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6E490382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2188924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และการร่วมค้า</w:t>
      </w:r>
    </w:p>
    <w:p w14:paraId="0251E7C0" w14:textId="77777777" w:rsidR="002C28F6" w:rsidRPr="00A54BE5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1B3450AD" w14:textId="77777777" w:rsidR="002C28F6" w:rsidRPr="00A54BE5" w:rsidRDefault="002C28F6" w:rsidP="00B4104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/>
          <w:sz w:val="30"/>
          <w:szCs w:val="30"/>
          <w:cs/>
        </w:rPr>
        <w:t>บริษัทร่วม</w:t>
      </w:r>
      <w:r>
        <w:rPr>
          <w:rFonts w:asciiTheme="majorBidi" w:hAnsiTheme="majorBidi" w:hint="cs"/>
          <w:sz w:val="30"/>
          <w:szCs w:val="30"/>
          <w:cs/>
        </w:rPr>
        <w:t>และการร่วมค้า</w:t>
      </w:r>
      <w:r w:rsidRPr="00A54BE5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A54BE5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107AF7F" w14:textId="77777777" w:rsidR="002C28F6" w:rsidRPr="00A54BE5" w:rsidRDefault="002C28F6" w:rsidP="00B4104F">
      <w:pPr>
        <w:spacing w:line="240" w:lineRule="auto"/>
        <w:ind w:left="518"/>
        <w:rPr>
          <w:rFonts w:asciiTheme="majorBidi" w:hAnsiTheme="majorBidi" w:cstheme="majorBidi"/>
          <w:sz w:val="30"/>
          <w:szCs w:val="30"/>
        </w:rPr>
      </w:pPr>
    </w:p>
    <w:p w14:paraId="5EE4653D" w14:textId="77777777" w:rsidR="002C28F6" w:rsidRPr="00A54BE5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B0CC7A6" w14:textId="77777777" w:rsidR="002C28F6" w:rsidRPr="00A54BE5" w:rsidRDefault="002C28F6" w:rsidP="00160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541A20" w14:textId="77777777" w:rsidR="002C28F6" w:rsidRDefault="002C28F6" w:rsidP="00A54BE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54BE5">
        <w:rPr>
          <w:rFonts w:asciiTheme="majorBidi" w:hAnsiTheme="majorBidi" w:cstheme="majorBidi"/>
          <w:sz w:val="30"/>
          <w:szCs w:val="30"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A54BE5">
        <w:rPr>
          <w:rFonts w:asciiTheme="majorBidi" w:hAnsiTheme="majorBidi" w:cstheme="majorBidi" w:hint="cs"/>
          <w:sz w:val="30"/>
          <w:szCs w:val="30"/>
          <w:cs/>
        </w:rPr>
        <w:t>แปลงค่าโดย</w:t>
      </w:r>
      <w:r w:rsidRPr="00A54BE5">
        <w:rPr>
          <w:rFonts w:asciiTheme="majorBidi" w:hAnsiTheme="majorBidi" w:cstheme="majorBidi"/>
          <w:sz w:val="30"/>
          <w:szCs w:val="30"/>
          <w:cs/>
        </w:rPr>
        <w:t>ใช้อัตราแลกเปลี่ยน ณ วันที่รายงาน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97B09FB" w14:textId="77777777" w:rsidR="002C28F6" w:rsidRPr="00A54BE5" w:rsidRDefault="002C28F6" w:rsidP="004D5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03A992F" w14:textId="77777777" w:rsidR="002C28F6" w:rsidRPr="00A54BE5" w:rsidRDefault="002C28F6" w:rsidP="0056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3135FFE" w14:textId="77777777" w:rsidR="002C28F6" w:rsidRPr="00A54BE5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956446E" w14:textId="77777777" w:rsidR="002C28F6" w:rsidRPr="00A54BE5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4BE5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D8BE970" w14:textId="77777777" w:rsidR="002C28F6" w:rsidRPr="00A54BE5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871E05" w14:textId="77777777" w:rsidR="002C28F6" w:rsidRPr="0087049C" w:rsidRDefault="002C28F6" w:rsidP="00A54BE5">
      <w:pPr>
        <w:pStyle w:val="BodyText2"/>
        <w:ind w:left="540" w:right="44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54BE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วันที่รายงานรายได้และค่าใช้จ่ายของหน่วยงานในต่างประเทศแปลงค่าเป็นเงิ</w:t>
      </w:r>
      <w:r w:rsidRPr="0087049C">
        <w:rPr>
          <w:rFonts w:asciiTheme="majorBidi" w:hAnsiTheme="majorBidi" w:cstheme="majorBidi"/>
          <w:sz w:val="30"/>
          <w:szCs w:val="30"/>
          <w:cs/>
        </w:rPr>
        <w:t>นบาทโดยใช้อัตราแลกเปลี่ยนที่ใกล้เคียงกับอัตรา</w:t>
      </w:r>
      <w:r w:rsidRPr="0087049C">
        <w:rPr>
          <w:rFonts w:asciiTheme="majorBidi" w:hAnsiTheme="majorBidi" w:cstheme="majorBidi"/>
          <w:sz w:val="30"/>
          <w:szCs w:val="30"/>
        </w:rPr>
        <w:t xml:space="preserve"> 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</w:p>
    <w:p w14:paraId="29975F5D" w14:textId="77777777" w:rsidR="002C28F6" w:rsidRPr="0087049C" w:rsidRDefault="002C28F6" w:rsidP="00607C9D">
      <w:pPr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23972" w14:textId="45D21067" w:rsidR="002C28F6" w:rsidRPr="0087049C" w:rsidRDefault="002C28F6" w:rsidP="00A84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Pr="00A54BE5">
        <w:rPr>
          <w:rFonts w:asciiTheme="majorBidi" w:hAnsiTheme="majorBidi" w:cstheme="majorBidi"/>
          <w:sz w:val="30"/>
          <w:szCs w:val="30"/>
          <w:cs/>
        </w:rPr>
        <w:t>สำรอง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</w:t>
      </w:r>
      <w:r w:rsidRPr="00A54BE5">
        <w:rPr>
          <w:rFonts w:asciiTheme="majorBidi" w:hAnsiTheme="majorBidi" w:cstheme="majorBidi"/>
          <w:sz w:val="30"/>
          <w:szCs w:val="30"/>
          <w:cs/>
        </w:rPr>
        <w:t>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34D288E8" w14:textId="77777777" w:rsidR="002C28F6" w:rsidRPr="00957DF9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AF27E" w14:textId="28DDE882" w:rsidR="002C28F6" w:rsidRPr="0087049C" w:rsidRDefault="002C28F6" w:rsidP="00A84F1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Pr="0087049C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7049C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ผู้ถือหุ้นที่ไม่มีอำนาจควบคุม </w:t>
      </w:r>
    </w:p>
    <w:p w14:paraId="699586D1" w14:textId="77777777" w:rsidR="002C28F6" w:rsidRPr="00957DF9" w:rsidRDefault="002C28F6" w:rsidP="00957DF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61DEDD" w14:textId="77777777" w:rsidR="002C28F6" w:rsidRPr="00ED6CD1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Pr="00ED6CD1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87049C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</w:t>
      </w:r>
      <w:r w:rsidRPr="00ED6CD1">
        <w:rPr>
          <w:rFonts w:asciiTheme="majorBidi" w:hAnsiTheme="majorBidi" w:cstheme="majorBidi"/>
          <w:sz w:val="30"/>
          <w:szCs w:val="30"/>
          <w:cs/>
        </w:rPr>
        <w:t>ลงทุนนั้นออกไป</w:t>
      </w:r>
    </w:p>
    <w:p w14:paraId="4DAF7D15" w14:textId="77777777" w:rsidR="002C28F6" w:rsidRPr="00ED6CD1" w:rsidRDefault="002C28F6" w:rsidP="00A84F1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5E5C54" w14:textId="77777777" w:rsidR="002C28F6" w:rsidRPr="00ED6CD1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6C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F08EA38" w14:textId="77777777" w:rsidR="002C28F6" w:rsidRPr="00ED6CD1" w:rsidRDefault="002C28F6" w:rsidP="0000161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E28CE" w14:textId="77777777" w:rsidR="002C28F6" w:rsidRPr="00C2212E" w:rsidRDefault="002C28F6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Pr="00C2212E">
        <w:rPr>
          <w:rFonts w:asciiTheme="majorBidi" w:hAnsiTheme="majorBidi" w:hint="cs"/>
          <w:i/>
          <w:iCs/>
          <w:sz w:val="30"/>
          <w:szCs w:val="30"/>
          <w:cs/>
        </w:rPr>
        <w:t>จัดประเภท</w:t>
      </w: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และการวัดมูลค่า </w:t>
      </w:r>
    </w:p>
    <w:p w14:paraId="1E404519" w14:textId="77777777" w:rsidR="002C28F6" w:rsidRPr="00ED6CD1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796E4" w14:textId="70BBC51E" w:rsidR="002C28F6" w:rsidRPr="00CD5542" w:rsidRDefault="002C28F6" w:rsidP="00D435C7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3</w:t>
      </w:r>
      <w:r w:rsidRPr="00CD5542">
        <w:rPr>
          <w:rFonts w:asciiTheme="majorBidi" w:hAnsiTheme="majorBidi" w:cstheme="majorBidi"/>
          <w:sz w:val="30"/>
          <w:szCs w:val="30"/>
          <w:cs/>
        </w:rPr>
        <w:t>(ฉ))</w:t>
      </w:r>
      <w:r>
        <w:rPr>
          <w:rFonts w:asciiTheme="majorBidi" w:hAnsiTheme="majorBidi" w:cstheme="majorBidi"/>
          <w:sz w:val="30"/>
          <w:szCs w:val="30"/>
        </w:rPr>
        <w:t xml:space="preserve">) </w:t>
      </w:r>
      <w:r w:rsidRPr="00CD5542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CD554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3D591B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>
        <w:rPr>
          <w:rFonts w:asciiTheme="majorBidi" w:hAnsiTheme="majorBidi" w:hint="cs"/>
          <w:sz w:val="30"/>
          <w:szCs w:val="30"/>
          <w:cs/>
        </w:rPr>
        <w:t>ด้วย</w:t>
      </w:r>
    </w:p>
    <w:p w14:paraId="4D2322F1" w14:textId="5D4C6919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</w:t>
      </w:r>
      <w:r w:rsidR="00F81EBA">
        <w:rPr>
          <w:rFonts w:asciiTheme="majorBidi" w:hAnsiTheme="majorBidi" w:cstheme="majorBidi"/>
          <w:sz w:val="30"/>
          <w:szCs w:val="30"/>
        </w:rPr>
        <w:t xml:space="preserve">    </w:t>
      </w:r>
      <w:r w:rsidRPr="00CD5542">
        <w:rPr>
          <w:rFonts w:asciiTheme="majorBidi" w:hAnsiTheme="majorBidi" w:cstheme="majorBidi"/>
          <w:sz w:val="30"/>
          <w:szCs w:val="30"/>
          <w:cs/>
        </w:rPr>
        <w:t>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CD5542">
        <w:rPr>
          <w:rFonts w:asciiTheme="majorBidi" w:hAnsiTheme="majorBidi" w:cstheme="majorBidi"/>
          <w:sz w:val="30"/>
          <w:szCs w:val="30"/>
          <w:cs/>
        </w:rPr>
        <w:t>วั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580059B5" w14:textId="77777777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E4CA6" w14:textId="77777777" w:rsidR="002C28F6" w:rsidRPr="00CD5542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CD554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CD5542">
        <w:rPr>
          <w:rFonts w:asciiTheme="majorBidi" w:hAnsiTheme="majorBidi" w:cstheme="majorBidi"/>
          <w:sz w:val="30"/>
          <w:szCs w:val="30"/>
        </w:rPr>
        <w:t xml:space="preserve"> </w:t>
      </w:r>
      <w:r w:rsidRPr="00CD5542">
        <w:rPr>
          <w:rFonts w:asciiTheme="majorBidi" w:hAnsiTheme="majorBidi" w:cstheme="majorBidi"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</w:t>
      </w:r>
      <w:r w:rsidRPr="00CD5542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284F3241" w14:textId="77777777" w:rsidR="002C28F6" w:rsidRDefault="002C28F6" w:rsidP="000D577C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7B911" w14:textId="77777777" w:rsidR="002C28F6" w:rsidRPr="00CD5542" w:rsidRDefault="002C28F6" w:rsidP="00CD5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D554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7935F4C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2BBBC133" w14:textId="77777777" w:rsidR="002C28F6" w:rsidRPr="00C2212E" w:rsidRDefault="002C28F6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F979E" w14:textId="77777777" w:rsidR="002C28F6" w:rsidRPr="0087049C" w:rsidRDefault="002C28F6" w:rsidP="0000161A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87D49" w14:textId="6383D183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81EBA">
        <w:rPr>
          <w:rFonts w:asciiTheme="majorBidi" w:hAnsiTheme="majorBidi" w:cstheme="majorBidi"/>
          <w:color w:val="000000"/>
          <w:sz w:val="30"/>
          <w:szCs w:val="30"/>
        </w:rPr>
        <w:t xml:space="preserve">       </w:t>
      </w:r>
      <w:r w:rsidRPr="0087049C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B0B4125" w14:textId="77777777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F0A60" w14:textId="77777777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CD5542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D435C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6CDC7F1" w14:textId="77777777" w:rsidR="002C28F6" w:rsidRDefault="002C28F6" w:rsidP="00E17C0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7C0B78" w14:textId="77777777" w:rsidR="002C28F6" w:rsidRPr="00CD5542" w:rsidRDefault="002C28F6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 w:firstLine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</w:t>
      </w:r>
      <w:r w:rsidRPr="00CD5542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ได้รับหรือ</w:t>
      </w:r>
      <w:r w:rsidRPr="00CD554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ต้องจ่าย รับรู้ในกำไรหรือขาดทุน </w:t>
      </w:r>
    </w:p>
    <w:p w14:paraId="74D0C6CB" w14:textId="608C0D5B" w:rsidR="002C28F6" w:rsidRPr="00CD5542" w:rsidRDefault="00A51848" w:rsidP="009B2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8674F89" w14:textId="77777777" w:rsidR="002C28F6" w:rsidRDefault="002C28F6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E200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E6302EC" w14:textId="77777777" w:rsidR="002C28F6" w:rsidRPr="009B2472" w:rsidRDefault="002C28F6" w:rsidP="009B24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7414DE" w14:textId="77777777" w:rsidR="002C28F6" w:rsidRPr="00C2212E" w:rsidRDefault="002C28F6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อนุพันธ์</w:t>
      </w:r>
    </w:p>
    <w:p w14:paraId="7B51494F" w14:textId="77777777" w:rsidR="002C28F6" w:rsidRPr="0087049C" w:rsidRDefault="002C28F6" w:rsidP="0000161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65288" w14:textId="2BAD2D7D" w:rsidR="002C28F6" w:rsidRDefault="002C28F6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DB6D05B" w14:textId="77777777" w:rsidR="00F81EBA" w:rsidRPr="0087049C" w:rsidRDefault="00F81EBA" w:rsidP="00034E1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92EE7" w14:textId="77777777" w:rsidR="002C28F6" w:rsidRPr="00C2212E" w:rsidRDefault="002C28F6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8994BBB" w14:textId="77777777" w:rsidR="002C28F6" w:rsidRPr="009669ED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FB097D" w14:textId="6712F83C" w:rsidR="002C28F6" w:rsidRPr="009669ED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669ED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77500" w:rsidRPr="00E77500">
        <w:rPr>
          <w:rFonts w:asciiTheme="majorBidi" w:hAnsiTheme="majorBidi" w:cstheme="majorBidi"/>
          <w:sz w:val="30"/>
          <w:szCs w:val="30"/>
        </w:rPr>
        <w:t>12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9669ED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81EBA">
        <w:rPr>
          <w:rFonts w:asciiTheme="majorBidi" w:hAnsiTheme="majorBidi" w:cstheme="majorBidi"/>
          <w:sz w:val="30"/>
          <w:szCs w:val="30"/>
        </w:rPr>
        <w:t xml:space="preserve">      </w:t>
      </w:r>
      <w:r w:rsidRPr="009669ED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68A80854" w14:textId="77777777" w:rsidR="002C28F6" w:rsidRPr="002E6A41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11546B8A" w14:textId="5DCA09A2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F81EBA">
        <w:rPr>
          <w:rFonts w:asciiTheme="majorBidi" w:hAnsiTheme="majorBidi" w:cstheme="majorBidi"/>
          <w:sz w:val="30"/>
          <w:szCs w:val="30"/>
        </w:rPr>
        <w:t xml:space="preserve"> </w:t>
      </w:r>
      <w:r w:rsidRPr="00C2212E">
        <w:rPr>
          <w:rFonts w:asciiTheme="majorBidi" w:hAnsiTheme="majorBidi" w:cstheme="majorBidi"/>
          <w:sz w:val="30"/>
          <w:szCs w:val="30"/>
          <w:cs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EAE4B9F" w14:textId="77777777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F97FF56" w14:textId="33C03EF2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 w:rsidRPr="00C2212E">
        <w:rPr>
          <w:rFonts w:asciiTheme="majorBidi" w:hAnsiTheme="majorBidi" w:cstheme="majorBidi"/>
          <w:sz w:val="30"/>
          <w:szCs w:val="30"/>
          <w:cs/>
        </w:rPr>
        <w:t>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E77500" w:rsidRPr="00E77500">
        <w:rPr>
          <w:rFonts w:asciiTheme="majorBidi" w:hAnsiTheme="majorBidi" w:cstheme="majorBidi"/>
          <w:sz w:val="30"/>
          <w:szCs w:val="30"/>
        </w:rPr>
        <w:t>12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52B415C" w14:textId="77777777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7774C54" w14:textId="25D181E4" w:rsidR="002C28F6" w:rsidRPr="00C2212E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77500" w:rsidRPr="00E77500">
        <w:rPr>
          <w:rFonts w:asciiTheme="majorBidi" w:hAnsiTheme="majorBidi" w:cstheme="majorBidi"/>
          <w:sz w:val="30"/>
          <w:szCs w:val="30"/>
        </w:rPr>
        <w:t>30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6B7E730" w14:textId="77777777" w:rsidR="002C28F6" w:rsidRPr="00C2212E" w:rsidRDefault="002C28F6" w:rsidP="00B10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7D180" w14:textId="77777777" w:rsidR="00F81EBA" w:rsidRDefault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82D10E0" w14:textId="713B931E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3ED458E" w14:textId="48E78293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0922CCE" w14:textId="17BAAA17" w:rsidR="002C28F6" w:rsidRPr="00C2212E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-</w:t>
      </w:r>
      <w:r w:rsidRPr="00C2212E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77500" w:rsidRPr="00E77500">
        <w:rPr>
          <w:rFonts w:asciiTheme="majorBidi" w:hAnsiTheme="majorBidi" w:cstheme="majorBidi"/>
          <w:sz w:val="30"/>
          <w:szCs w:val="30"/>
        </w:rPr>
        <w:t>90</w:t>
      </w:r>
      <w:r w:rsidRPr="00C2212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2CDBAF8" w14:textId="77777777" w:rsidR="002C28F6" w:rsidRPr="002E6A41" w:rsidRDefault="002C28F6" w:rsidP="002E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30"/>
          <w:szCs w:val="30"/>
        </w:rPr>
      </w:pPr>
    </w:p>
    <w:p w14:paraId="098A97A9" w14:textId="77777777" w:rsidR="002C28F6" w:rsidRPr="00C2212E" w:rsidRDefault="002C28F6" w:rsidP="00C2212E">
      <w:pPr>
        <w:pStyle w:val="BodyText"/>
        <w:numPr>
          <w:ilvl w:val="0"/>
          <w:numId w:val="4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C2212E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24E8E086" w14:textId="77777777" w:rsidR="002C28F6" w:rsidRPr="00C2212E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A3C04" w14:textId="4C2BA95B" w:rsidR="002C28F6" w:rsidRDefault="002C28F6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2212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20CE259" w14:textId="77777777" w:rsidR="00F81EBA" w:rsidRPr="00C2212E" w:rsidRDefault="00F81EBA" w:rsidP="00C22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D15EE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9F394E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64A1E" w14:textId="77777777" w:rsidR="002C28F6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1C362024" w14:textId="77777777" w:rsidR="002C28F6" w:rsidRPr="0087049C" w:rsidRDefault="002C28F6" w:rsidP="00743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BC43E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1E245D1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7413D14E" w14:textId="15B4391D" w:rsidR="002C28F6" w:rsidRPr="009B2472" w:rsidRDefault="002C28F6" w:rsidP="001F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4337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87049C">
        <w:rPr>
          <w:rFonts w:asciiTheme="majorBidi" w:hAnsiTheme="majorBidi" w:cstheme="majorBidi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เมื่อกลุ่มบริษัทมีสิทธิที่ปราศจากเงื่อนไขในการได้รับสิ่งตอบแทนตามสัญญา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74337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</w:t>
      </w:r>
      <w:r w:rsidRPr="0074337E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9B2472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3751A602" w14:textId="77777777" w:rsidR="002C28F6" w:rsidRPr="009B2472" w:rsidRDefault="002C28F6" w:rsidP="009B24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A5A31" w14:textId="4B2B21E8" w:rsidR="002C28F6" w:rsidRPr="0074337E" w:rsidRDefault="002C28F6" w:rsidP="009B247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81EBA">
        <w:rPr>
          <w:rFonts w:asciiTheme="majorBidi" w:hAnsiTheme="majorBidi" w:cstheme="majorBidi"/>
          <w:sz w:val="30"/>
          <w:szCs w:val="30"/>
        </w:rPr>
        <w:t xml:space="preserve">   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74337E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74337E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</w:t>
      </w:r>
      <w:r w:rsidRPr="00322448">
        <w:rPr>
          <w:rFonts w:asciiTheme="majorBidi" w:hAnsiTheme="majorBidi" w:cstheme="majorBidi"/>
          <w:spacing w:val="-2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</w:t>
      </w:r>
      <w:r w:rsidRPr="0032244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32244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322448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322448">
        <w:rPr>
          <w:rFonts w:asciiTheme="majorBidi" w:hAnsiTheme="majorBidi" w:cstheme="majorBidi" w:hint="cs"/>
          <w:spacing w:val="-2"/>
          <w:sz w:val="30"/>
          <w:szCs w:val="30"/>
          <w:cs/>
        </w:rPr>
        <w:t>ปรับปรุง</w:t>
      </w:r>
      <w:r w:rsidRPr="0074337E">
        <w:rPr>
          <w:rFonts w:asciiTheme="majorBidi" w:hAnsiTheme="majorBidi" w:cstheme="majorBidi" w:hint="cs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322448">
        <w:rPr>
          <w:rFonts w:asciiTheme="majorBidi" w:hAnsiTheme="majorBidi" w:cstheme="majorBidi"/>
          <w:sz w:val="30"/>
          <w:szCs w:val="30"/>
          <w:cs/>
        </w:rPr>
        <w:br/>
      </w:r>
      <w:r w:rsidRPr="0074337E">
        <w:rPr>
          <w:rFonts w:asciiTheme="majorBidi" w:hAnsiTheme="majorBidi" w:cstheme="majorBidi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F42DDDE" w14:textId="0FB75FFB" w:rsidR="00F81EBA" w:rsidRDefault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3468635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3978321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E8E24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ต้นทุนของสินค้าคำนวณโดยใช้วิธีดังต่อไปนี้</w:t>
      </w:r>
    </w:p>
    <w:p w14:paraId="75EFA602" w14:textId="77777777" w:rsidR="002C28F6" w:rsidRPr="0087049C" w:rsidRDefault="002C28F6" w:rsidP="00607C9D">
      <w:pPr>
        <w:pStyle w:val="BodyText2"/>
        <w:tabs>
          <w:tab w:val="left" w:pos="567"/>
        </w:tabs>
        <w:ind w:left="56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7"/>
        <w:gridCol w:w="6323"/>
      </w:tblGrid>
      <w:tr w:rsidR="002C28F6" w:rsidRPr="0087049C" w14:paraId="4D5D0A90" w14:textId="77777777" w:rsidTr="00092057">
        <w:tc>
          <w:tcPr>
            <w:tcW w:w="2857" w:type="dxa"/>
          </w:tcPr>
          <w:p w14:paraId="05C09E01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3" w:type="dxa"/>
          </w:tcPr>
          <w:p w14:paraId="497A48D5" w14:textId="77777777" w:rsidR="002C28F6" w:rsidRPr="0087049C" w:rsidRDefault="002C28F6" w:rsidP="00D97D5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ตีราคาตามต้นทุนมาตรฐาน (ซึ่งใกล้เคียงกับต้นทุนการผลิตในปัจจุบัน) </w:t>
            </w:r>
          </w:p>
          <w:p w14:paraId="7348DD41" w14:textId="77777777" w:rsidR="002C28F6" w:rsidRPr="0087049C" w:rsidRDefault="002C28F6" w:rsidP="00607C9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ใช้วิธีถัวเฉลี่ยถ่วงน้ำหนัก</w:t>
            </w:r>
          </w:p>
        </w:tc>
      </w:tr>
      <w:tr w:rsidR="002C28F6" w:rsidRPr="0087049C" w14:paraId="605B570D" w14:textId="77777777" w:rsidTr="00092057">
        <w:tc>
          <w:tcPr>
            <w:tcW w:w="2857" w:type="dxa"/>
          </w:tcPr>
          <w:p w14:paraId="056B0B36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3" w:type="dxa"/>
          </w:tcPr>
          <w:p w14:paraId="7699C25F" w14:textId="77777777" w:rsidR="002C28F6" w:rsidRPr="0087049C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ตีราคาตามต้นทุนมาตรฐาน ซึ่งประกอบด้วย ต้นทุนวัตถุดิบ แรงงานและ</w:t>
            </w:r>
          </w:p>
          <w:p w14:paraId="03C2B9B7" w14:textId="77777777" w:rsidR="002C28F6" w:rsidRPr="0087049C" w:rsidRDefault="002C28F6" w:rsidP="00A6207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ค่าใช้จ่ายในการผลิตผันแปร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C28F6" w:rsidRPr="0087049C" w14:paraId="54CACC0C" w14:textId="77777777" w:rsidTr="00092057">
        <w:tc>
          <w:tcPr>
            <w:tcW w:w="2857" w:type="dxa"/>
          </w:tcPr>
          <w:p w14:paraId="2B27890E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 อะไหล่ วัสดุ</w:t>
            </w:r>
          </w:p>
          <w:p w14:paraId="26C1B72D" w14:textId="0DDCC6E6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ของใช้สิ้นเปลืองและอื่น</w:t>
            </w:r>
            <w:r w:rsidR="00F81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6323" w:type="dxa"/>
          </w:tcPr>
          <w:p w14:paraId="709D120F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ตีราคาตามต้นทุนถัวเฉลี่ยถ่วงน้ำหนัก </w:t>
            </w:r>
          </w:p>
        </w:tc>
      </w:tr>
    </w:tbl>
    <w:p w14:paraId="0302D948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C23143E" w14:textId="09A4F9E6" w:rsidR="002C28F6" w:rsidRPr="0074337E" w:rsidRDefault="002C28F6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74337E">
        <w:rPr>
          <w:rFonts w:asciiTheme="majorBidi" w:hAnsiTheme="majorBidi" w:cstheme="majorBidi"/>
          <w:sz w:val="30"/>
          <w:szCs w:val="30"/>
        </w:rPr>
        <w:t xml:space="preserve"> </w:t>
      </w:r>
      <w:r w:rsidRPr="0074337E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="00F81EBA">
        <w:rPr>
          <w:rFonts w:asciiTheme="majorBidi" w:hAnsiTheme="majorBidi" w:cstheme="majorBidi"/>
          <w:sz w:val="30"/>
          <w:szCs w:val="30"/>
        </w:rPr>
        <w:t xml:space="preserve">      </w:t>
      </w:r>
      <w:r w:rsidRPr="0074337E">
        <w:rPr>
          <w:rFonts w:asciiTheme="majorBidi" w:hAnsiTheme="majorBidi" w:cstheme="majorBidi"/>
          <w:sz w:val="30"/>
          <w:szCs w:val="30"/>
          <w:cs/>
        </w:rPr>
        <w:t xml:space="preserve">ที่จำเป็นโดยประมาณในการขาย </w:t>
      </w:r>
    </w:p>
    <w:p w14:paraId="78CC740C" w14:textId="77777777" w:rsidR="002C28F6" w:rsidRPr="004F05B1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568CF548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8AAADFC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E18CCA" w14:textId="77777777" w:rsidR="002C28F6" w:rsidRPr="0087049C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55E2FF1E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06204A8" w14:textId="77777777" w:rsidR="002C28F6" w:rsidRPr="0087049C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>
        <w:rPr>
          <w:rFonts w:asciiTheme="majorBidi" w:hAnsiTheme="majorBidi" w:cstheme="majorBidi" w:hint="cs"/>
          <w:sz w:val="30"/>
          <w:szCs w:val="30"/>
          <w:cs/>
        </w:rPr>
        <w:t>การกู้ยืม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</w:t>
      </w:r>
      <w:r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ซึ่งไม่สามารถทำงานได้โดยปราศจากลิขสิทธิ์</w:t>
      </w:r>
      <w:r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นั้นให้ถือว่า ลิขสิทธิ์</w:t>
      </w:r>
      <w:r w:rsidRPr="002A4C46">
        <w:rPr>
          <w:rFonts w:asciiTheme="majorBidi" w:hAnsiTheme="majorBidi"/>
          <w:sz w:val="30"/>
          <w:szCs w:val="30"/>
          <w:cs/>
        </w:rPr>
        <w:t>ซอฟต์แวร์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ดังกล่าวเป็นส่วนหนึ่งของอุปกรณ์</w:t>
      </w:r>
    </w:p>
    <w:p w14:paraId="4B5963F1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F5BF642" w14:textId="77777777" w:rsidR="002C28F6" w:rsidRPr="0074337E" w:rsidRDefault="002C28F6" w:rsidP="00D7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37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60324CF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1A7E315" w14:textId="77777777" w:rsidR="002C28F6" w:rsidRPr="0087049C" w:rsidRDefault="002C28F6" w:rsidP="00881131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1702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ต้นทุนที่เกิดขึ้น</w:t>
      </w:r>
      <w:r w:rsidRPr="00341702">
        <w:rPr>
          <w:rFonts w:asciiTheme="majorBidi" w:hAnsiTheme="majorBidi" w:cstheme="majorBidi"/>
          <w:sz w:val="30"/>
          <w:szCs w:val="30"/>
          <w:cs/>
        </w:rPr>
        <w:t>เป็นประจำ</w:t>
      </w:r>
      <w:r w:rsidRPr="0087049C">
        <w:rPr>
          <w:rFonts w:asciiTheme="majorBidi" w:hAnsiTheme="majorBidi" w:cstheme="majorBidi"/>
          <w:sz w:val="30"/>
          <w:szCs w:val="30"/>
          <w:cs/>
        </w:rPr>
        <w:t>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700A703" w14:textId="77777777" w:rsidR="002C28F6" w:rsidRPr="0087049C" w:rsidRDefault="002C28F6" w:rsidP="00F41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141B1C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60CA73" w14:textId="77777777" w:rsidR="002C28F6" w:rsidRPr="00617BD7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1E86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617BD7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อายุการให้ประโยชน์ของสินทรัพย์แสดงได้ดังนี้</w:t>
      </w:r>
    </w:p>
    <w:p w14:paraId="59439057" w14:textId="77777777" w:rsidR="002C28F6" w:rsidRPr="004F05B1" w:rsidRDefault="002C28F6" w:rsidP="004F0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1620"/>
      </w:tblGrid>
      <w:tr w:rsidR="002C28F6" w:rsidRPr="0087049C" w14:paraId="098B649A" w14:textId="77777777" w:rsidTr="006A34DD">
        <w:tc>
          <w:tcPr>
            <w:tcW w:w="6642" w:type="dxa"/>
            <w:shd w:val="clear" w:color="auto" w:fill="auto"/>
          </w:tcPr>
          <w:p w14:paraId="10054F65" w14:textId="77777777" w:rsidR="002C28F6" w:rsidRPr="0087049C" w:rsidRDefault="002C28F6" w:rsidP="009451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ส่วนปรับปรุงที่ดิน</w:t>
            </w:r>
          </w:p>
        </w:tc>
        <w:tc>
          <w:tcPr>
            <w:tcW w:w="1620" w:type="dxa"/>
            <w:shd w:val="clear" w:color="auto" w:fill="auto"/>
          </w:tcPr>
          <w:p w14:paraId="36C39DD9" w14:textId="4CDF141D" w:rsidR="002C28F6" w:rsidRPr="00803D69" w:rsidRDefault="00E77500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E7750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87049C" w14:paraId="6A6FC9A5" w14:textId="77777777" w:rsidTr="006A34DD">
        <w:tc>
          <w:tcPr>
            <w:tcW w:w="6642" w:type="dxa"/>
            <w:shd w:val="clear" w:color="auto" w:fill="auto"/>
          </w:tcPr>
          <w:p w14:paraId="439F2875" w14:textId="77777777" w:rsidR="002C28F6" w:rsidRPr="0087049C" w:rsidRDefault="002C28F6" w:rsidP="002236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4BDFF967" w14:textId="74C588A9" w:rsidR="002C28F6" w:rsidRPr="00803D69" w:rsidRDefault="00E77500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E775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2C28F6" w:rsidRPr="0087049C" w14:paraId="14B521B6" w14:textId="77777777" w:rsidTr="006A34DD">
        <w:tc>
          <w:tcPr>
            <w:tcW w:w="6642" w:type="dxa"/>
            <w:shd w:val="clear" w:color="auto" w:fill="auto"/>
          </w:tcPr>
          <w:p w14:paraId="5D97A7FD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1E148814" w14:textId="212FF8F4" w:rsidR="002C28F6" w:rsidRPr="00803D69" w:rsidRDefault="00E77500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87049C" w14:paraId="5FEE542B" w14:textId="77777777" w:rsidTr="006A34DD">
        <w:tc>
          <w:tcPr>
            <w:tcW w:w="6642" w:type="dxa"/>
            <w:shd w:val="clear" w:color="auto" w:fill="auto"/>
          </w:tcPr>
          <w:p w14:paraId="03DB10AC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20" w:type="dxa"/>
            <w:shd w:val="clear" w:color="auto" w:fill="auto"/>
          </w:tcPr>
          <w:p w14:paraId="061B49E4" w14:textId="2799EB63" w:rsidR="002C28F6" w:rsidRPr="00803D69" w:rsidRDefault="00E77500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E775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2C28F6" w:rsidRPr="0087049C" w14:paraId="5A7CD32A" w14:textId="77777777" w:rsidTr="006A34DD">
        <w:tc>
          <w:tcPr>
            <w:tcW w:w="6642" w:type="dxa"/>
            <w:shd w:val="clear" w:color="auto" w:fill="auto"/>
          </w:tcPr>
          <w:p w14:paraId="551FD321" w14:textId="77777777" w:rsidR="002C28F6" w:rsidRPr="0087049C" w:rsidRDefault="002C28F6" w:rsidP="00607C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40F38D34" w14:textId="50CD2EA9" w:rsidR="002C28F6" w:rsidRPr="00803D69" w:rsidRDefault="00E77500" w:rsidP="00CE6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03D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</w:tbl>
    <w:p w14:paraId="214B2071" w14:textId="77777777" w:rsidR="00F81EBA" w:rsidRPr="00776BE7" w:rsidRDefault="00F81EBA" w:rsidP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BDD2D8" w14:textId="1913A26E" w:rsidR="002C28F6" w:rsidRPr="00F41E86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ค่าความนิยม</w:t>
      </w:r>
    </w:p>
    <w:p w14:paraId="6A4E611D" w14:textId="77777777" w:rsidR="002C28F6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07BAA" w14:textId="77777777" w:rsidR="002C28F6" w:rsidRPr="00617BD7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7B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617BD7">
        <w:rPr>
          <w:rFonts w:asciiTheme="majorBidi" w:hAnsiTheme="majorBidi" w:cstheme="majorBidi"/>
          <w:sz w:val="30"/>
          <w:szCs w:val="30"/>
          <w:cs/>
        </w:rPr>
        <w:t>ด้วยวิธีราคาทุนหักขาดทุนจากการด้อยค่าสะสม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โดยค่าความนิยมของ</w:t>
      </w:r>
      <w:r w:rsidRPr="00617BD7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</w:t>
      </w:r>
      <w:r w:rsidRPr="0069398D">
        <w:rPr>
          <w:rFonts w:asciiTheme="majorBidi" w:hAnsiTheme="majorBidi" w:cstheme="majorBidi"/>
          <w:sz w:val="30"/>
          <w:szCs w:val="30"/>
          <w:cs/>
        </w:rPr>
        <w:t>รวม</w:t>
      </w:r>
      <w:r w:rsidRPr="00617BD7">
        <w:rPr>
          <w:rFonts w:asciiTheme="majorBidi" w:hAnsiTheme="majorBidi" w:cstheme="majorBidi"/>
          <w:sz w:val="30"/>
          <w:szCs w:val="30"/>
          <w:cs/>
        </w:rPr>
        <w:t>อยู่ในมูลค่าตามบัญชีของเงินลงทุน</w:t>
      </w:r>
      <w:r w:rsidRPr="00617BD7">
        <w:rPr>
          <w:rFonts w:asciiTheme="majorBidi" w:hAnsiTheme="majorBidi" w:cstheme="majorBidi"/>
          <w:sz w:val="30"/>
          <w:szCs w:val="30"/>
        </w:rPr>
        <w:t xml:space="preserve"> </w:t>
      </w:r>
    </w:p>
    <w:p w14:paraId="33C50957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9042D9E" w14:textId="77777777" w:rsidR="002C28F6" w:rsidRPr="00F41E86" w:rsidRDefault="002C28F6" w:rsidP="00F41E86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41E8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สินทรัพย์ไม่มีตัวตนอื่น </w:t>
      </w:r>
    </w:p>
    <w:p w14:paraId="2056C62A" w14:textId="77777777" w:rsidR="002C28F6" w:rsidRPr="0087049C" w:rsidRDefault="002C28F6" w:rsidP="0009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FD02D7" w14:textId="77777777" w:rsidR="002C28F6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Pr="0069398D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9398D">
        <w:rPr>
          <w:rFonts w:asciiTheme="majorBidi" w:hAnsiTheme="majorBidi" w:cstheme="majorBidi"/>
          <w:sz w:val="30"/>
          <w:szCs w:val="30"/>
        </w:rPr>
        <w:t xml:space="preserve"> </w:t>
      </w:r>
      <w:r w:rsidRPr="0069398D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462B3D1" w14:textId="77777777" w:rsidR="002C28F6" w:rsidRPr="0069398D" w:rsidRDefault="002C28F6" w:rsidP="0069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93E3C" w14:textId="77777777" w:rsidR="002C28F6" w:rsidRPr="0069398D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69398D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56F52716" w14:textId="77777777" w:rsidR="002C28F6" w:rsidRPr="00617BD7" w:rsidRDefault="002C28F6" w:rsidP="00617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highlight w:val="green"/>
          <w:cs/>
        </w:rPr>
      </w:pPr>
    </w:p>
    <w:tbl>
      <w:tblPr>
        <w:tblW w:w="87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2245"/>
      </w:tblGrid>
      <w:tr w:rsidR="002C28F6" w:rsidRPr="0087049C" w14:paraId="2A74542C" w14:textId="77777777" w:rsidTr="00F3366E">
        <w:tc>
          <w:tcPr>
            <w:tcW w:w="6462" w:type="dxa"/>
          </w:tcPr>
          <w:p w14:paraId="15E9660A" w14:textId="77777777" w:rsidR="002C28F6" w:rsidRPr="0087049C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245" w:type="dxa"/>
          </w:tcPr>
          <w:p w14:paraId="35FC4874" w14:textId="1E3995C5" w:rsidR="002C28F6" w:rsidRPr="0087049C" w:rsidRDefault="00E77500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 w:rsidRPr="0087049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28F6"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2C28F6" w:rsidRPr="0087049C" w14:paraId="0C8A2CB9" w14:textId="77777777" w:rsidTr="00F3366E">
        <w:tc>
          <w:tcPr>
            <w:tcW w:w="6462" w:type="dxa"/>
            <w:shd w:val="clear" w:color="auto" w:fill="auto"/>
          </w:tcPr>
          <w:p w14:paraId="4BCDE125" w14:textId="77777777" w:rsidR="002C28F6" w:rsidRPr="0087049C" w:rsidRDefault="002C28F6" w:rsidP="003725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ค่าเครื่องหมายการค้าและลิขสิทธิ์</w:t>
            </w:r>
          </w:p>
        </w:tc>
        <w:tc>
          <w:tcPr>
            <w:tcW w:w="2245" w:type="dxa"/>
            <w:shd w:val="clear" w:color="auto" w:fill="auto"/>
          </w:tcPr>
          <w:p w14:paraId="34431505" w14:textId="77777777" w:rsidR="002C28F6" w:rsidRPr="0087049C" w:rsidRDefault="002C28F6" w:rsidP="00CE6E72">
            <w:pPr>
              <w:tabs>
                <w:tab w:val="clear" w:pos="1644"/>
                <w:tab w:val="clear" w:pos="1871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ตามอายุสัญญา</w:t>
            </w:r>
          </w:p>
        </w:tc>
      </w:tr>
    </w:tbl>
    <w:p w14:paraId="2BE268C2" w14:textId="04609AB7" w:rsidR="00F81EBA" w:rsidRDefault="00F81EBA" w:rsidP="00372592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C0107" w14:textId="77777777" w:rsidR="00F81EBA" w:rsidRDefault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D9B31E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5B95B2A" w14:textId="77777777" w:rsidR="002C28F6" w:rsidRPr="0087049C" w:rsidRDefault="002C28F6" w:rsidP="00145D30">
      <w:pPr>
        <w:tabs>
          <w:tab w:val="clear" w:pos="454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B4F39" w14:textId="126012E8" w:rsidR="002C28F6" w:rsidRPr="005B086C" w:rsidRDefault="002C28F6" w:rsidP="007C4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เมื่อ</w:t>
      </w:r>
      <w:r w:rsidRPr="005B086C">
        <w:rPr>
          <w:rFonts w:asciiTheme="majorBidi" w:hAnsiTheme="majorBidi" w:cstheme="majorBidi"/>
          <w:sz w:val="30"/>
          <w:szCs w:val="30"/>
          <w:cs/>
        </w:rPr>
        <w:t>สัญญานั้น</w:t>
      </w:r>
      <w:r w:rsidR="00F81EBA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ให้สิทธิในการควบคุมการใช้สินทรัพย์ที่ระบุ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84B05F0" w14:textId="77777777" w:rsidR="002C28F6" w:rsidRPr="005B086C" w:rsidRDefault="002C28F6" w:rsidP="00145D30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086C" w:rsidDel="005868E9">
        <w:rPr>
          <w:rFonts w:asciiTheme="majorBidi" w:hAnsiTheme="majorBidi" w:cstheme="majorBidi"/>
          <w:sz w:val="30"/>
          <w:szCs w:val="30"/>
        </w:rPr>
        <w:t xml:space="preserve"> </w:t>
      </w:r>
    </w:p>
    <w:p w14:paraId="212FA5ED" w14:textId="77777777" w:rsidR="002C28F6" w:rsidRPr="005B086C" w:rsidRDefault="002C28F6" w:rsidP="00145D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086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หรือวันที่มีการเปลี่ยนแปลงสัญญาเช่า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ราคาเอกเทศของแต่ละส่วนประกอบ</w:t>
      </w:r>
      <w:r w:rsidRPr="005B086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</w:t>
      </w:r>
      <w:r w:rsidRPr="005B086C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</w:t>
      </w:r>
      <w:r w:rsidRPr="005B086C">
        <w:rPr>
          <w:rFonts w:asciiTheme="majorBidi" w:hAnsiTheme="majorBidi" w:cstheme="majorBidi" w:hint="cs"/>
          <w:sz w:val="30"/>
          <w:szCs w:val="30"/>
          <w:cs/>
        </w:rPr>
        <w:t>ที่ไม่เป็นการเช่า</w:t>
      </w:r>
      <w:r w:rsidRPr="005B086C">
        <w:rPr>
          <w:rFonts w:asciiTheme="majorBidi" w:hAnsiTheme="majorBidi" w:cstheme="majorBidi"/>
          <w:sz w:val="30"/>
          <w:szCs w:val="30"/>
          <w:cs/>
        </w:rPr>
        <w:t>และรับรู้สัญญาเช่าและส่วนประกอบที่ไม่เป็นการเช่าเป็นสัญญาเช่าทั้งหมด</w:t>
      </w:r>
    </w:p>
    <w:p w14:paraId="3BFD317E" w14:textId="77777777" w:rsidR="002C28F6" w:rsidRPr="0087049C" w:rsidRDefault="002C28F6" w:rsidP="00145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  <w:cs/>
        </w:rPr>
      </w:pPr>
    </w:p>
    <w:p w14:paraId="7B6071AE" w14:textId="168C7320" w:rsidR="002C28F6" w:rsidRPr="0087049C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ยกเว้นสัญญาเช่า</w:t>
      </w:r>
      <w:r w:rsidR="00F81EB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F62848" w14:textId="77777777" w:rsidR="002C28F6" w:rsidRPr="0087049C" w:rsidRDefault="002C28F6" w:rsidP="00145D3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2DF9B09F" w14:textId="3E0B273E" w:rsidR="002C28F6" w:rsidRPr="005A4532" w:rsidRDefault="002C28F6" w:rsidP="00F8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0" w:name="_Hlk65854665"/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bookmarkEnd w:id="0"/>
      <w:r w:rsidRPr="005A4532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หรือ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จะใช้สิทธิในการซื้อสินทรัพย์ </w:t>
      </w:r>
      <w:r>
        <w:rPr>
          <w:rFonts w:asciiTheme="majorBidi" w:hAnsiTheme="majorBidi" w:cstheme="majorBidi"/>
          <w:b/>
          <w:sz w:val="30"/>
          <w:szCs w:val="30"/>
        </w:rPr>
        <w:br/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EF992F6" w14:textId="77777777" w:rsidR="002C28F6" w:rsidRPr="005B086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787C0FC" w14:textId="3EE87C9F" w:rsidR="002C28F6" w:rsidRPr="005A4532" w:rsidRDefault="002C28F6" w:rsidP="00145D30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A453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      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ของสินทรัพย์ที่เช่า</w:t>
      </w:r>
    </w:p>
    <w:p w14:paraId="1E034051" w14:textId="77777777" w:rsidR="002C28F6" w:rsidRPr="0087049C" w:rsidRDefault="002C28F6" w:rsidP="00145D3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DC722D0" w14:textId="7801BDDE" w:rsidR="002C28F6" w:rsidRPr="005A4532" w:rsidRDefault="002C28F6" w:rsidP="005B086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มูลค่า</w:t>
      </w:r>
      <w:r w:rsidR="00D3766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5A4532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5A4532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5B8F7907" w14:textId="136C5BB7" w:rsidR="0045615E" w:rsidRDefault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A22D7F0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15C2D63A" w14:textId="77777777" w:rsidR="002C28F6" w:rsidRPr="0087049C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A11FD9" w14:textId="77777777" w:rsidR="002C28F6" w:rsidRPr="0087049C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  </w:t>
      </w:r>
      <w:r w:rsidRPr="0087049C">
        <w:rPr>
          <w:rFonts w:asciiTheme="majorBidi" w:hAnsiTheme="majorBidi" w:cstheme="majorBidi"/>
          <w:spacing w:val="4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ค่าความนิยมและ</w:t>
      </w:r>
      <w:r w:rsidRPr="0087049C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สินทรัพย์ไม่มีตัวตนที่มีอายุการให้ประโยชน์ไม่ทราบแน่นอนหรือยังไม่พร้อมใช้งานจะ</w:t>
      </w:r>
      <w:r w:rsidRPr="0087049C">
        <w:rPr>
          <w:rFonts w:asciiTheme="majorBidi" w:hAnsiTheme="majorBidi" w:cstheme="majorBidi"/>
          <w:sz w:val="30"/>
          <w:szCs w:val="30"/>
          <w:cs/>
        </w:rPr>
        <w:t>ถูกประมาณมูลค่าที่คาดว่าจะได้รับคืนทุกปีในช่วงเวลาเดียวกัน</w:t>
      </w:r>
    </w:p>
    <w:p w14:paraId="364FAB30" w14:textId="77777777" w:rsidR="002C28F6" w:rsidRPr="0087049C" w:rsidRDefault="002C28F6" w:rsidP="00607C9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724E2" w14:textId="77777777" w:rsidR="002C28F6" w:rsidRPr="0087049C" w:rsidRDefault="002C28F6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ขาดทุนจากการด้อยค่า</w:t>
      </w:r>
      <w:r w:rsidRPr="005B086C">
        <w:rPr>
          <w:rFonts w:asciiTheme="majorBidi" w:hAnsiTheme="majorBidi" w:cstheme="majorBidi"/>
          <w:spacing w:val="4"/>
          <w:sz w:val="30"/>
          <w:szCs w:val="30"/>
          <w:cs/>
        </w:rPr>
        <w:t>รับรู้ในกำไรหรือขาดทุนเมื่อ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มูลค่าตามบัญชีของสินทรัพย์ หรือ</w:t>
      </w: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ึ้นของสินทรัพย์ชิ้นเดียวกันกับที่เคยรับรู้ใน</w:t>
      </w:r>
      <w:r w:rsidRPr="0087049C">
        <w:rPr>
          <w:rFonts w:asciiTheme="majorBidi" w:hAnsiTheme="majorBidi" w:cstheme="majorBidi"/>
          <w:spacing w:val="2"/>
          <w:sz w:val="30"/>
          <w:szCs w:val="30"/>
          <w:cs/>
        </w:rPr>
        <w:t>ส่วนของผู้ถือหุ้นและมีการด้อย</w:t>
      </w:r>
      <w:r w:rsidRPr="0087049C">
        <w:rPr>
          <w:rFonts w:asciiTheme="majorBidi" w:hAnsiTheme="majorBidi" w:cstheme="majorBidi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6C36617D" w14:textId="139E07CA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46F876" w14:textId="4CC11A74" w:rsidR="002C28F6" w:rsidRPr="0087049C" w:rsidRDefault="002C28F6" w:rsidP="004A5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</w:t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การประเมินมูลค่าจากการใช้ของสินทรัพย์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กระแสเงินสดที่จะได้รับในอนาคตคิดลดเป็นมูลค่าปัจจุบันโดยใช้อัตราคิดลดก่อน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45615E">
        <w:rPr>
          <w:rFonts w:asciiTheme="majorBidi" w:hAnsiTheme="majorBidi" w:cstheme="majorBidi"/>
          <w:sz w:val="30"/>
          <w:szCs w:val="30"/>
        </w:rPr>
        <w:t xml:space="preserve">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ที่สินทรัพย์นั้นเกี่ยวข้องด้วย</w:t>
      </w:r>
    </w:p>
    <w:p w14:paraId="26B6B10B" w14:textId="77777777" w:rsidR="002C28F6" w:rsidRPr="005B086C" w:rsidRDefault="002C28F6" w:rsidP="005B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iCs/>
          <w:sz w:val="30"/>
          <w:szCs w:val="30"/>
        </w:rPr>
        <w:t xml:space="preserve">           </w:t>
      </w:r>
    </w:p>
    <w:p w14:paraId="49B2B54F" w14:textId="50B318E2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5B086C">
        <w:rPr>
          <w:rFonts w:asciiTheme="majorBidi" w:hAnsiTheme="majorBidi" w:cstheme="majorBidi"/>
          <w:sz w:val="30"/>
          <w:szCs w:val="30"/>
          <w:cs/>
        </w:rPr>
        <w:t>ของสินทรัพย์ที่เคยรับรู้ในงวดก่อน</w:t>
      </w:r>
      <w:r w:rsidRPr="0087049C">
        <w:rPr>
          <w:rFonts w:asciiTheme="majorBidi" w:hAnsiTheme="majorBidi" w:cstheme="majorBidi"/>
          <w:sz w:val="30"/>
          <w:szCs w:val="30"/>
          <w:cs/>
        </w:rPr>
        <w:t>จะถูกกลับรายการ หากมีการเปลี่ยนแปลงประมาณการ</w:t>
      </w:r>
      <w:r w:rsidR="0045615E">
        <w:rPr>
          <w:rFonts w:asciiTheme="majorBidi" w:hAnsiTheme="majorBidi" w:cstheme="majorBidi"/>
          <w:sz w:val="30"/>
          <w:szCs w:val="30"/>
        </w:rPr>
        <w:t xml:space="preserve">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</w:t>
      </w:r>
      <w:r w:rsidRPr="00C643BD">
        <w:rPr>
          <w:rFonts w:asciiTheme="majorBidi" w:hAnsiTheme="majorBidi" w:cstheme="majorBidi"/>
          <w:sz w:val="30"/>
          <w:szCs w:val="30"/>
          <w:cs/>
        </w:rPr>
        <w:t xml:space="preserve">คืน </w:t>
      </w:r>
      <w:r w:rsidRPr="005B086C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5B086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 เสมือนหนึ่งไม่เคยมีการบันทึกขาดทุนจากการด้อยค่ามาก่อน </w:t>
      </w:r>
    </w:p>
    <w:p w14:paraId="67E26805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3BD7D3A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77A0C1C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ab/>
      </w:r>
    </w:p>
    <w:p w14:paraId="302F79B2" w14:textId="77777777" w:rsidR="002C28F6" w:rsidRPr="0087049C" w:rsidRDefault="002C28F6" w:rsidP="00CF74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กองทุนสำรองเลี้ยงชีพสำหรับพนักงานของ</w:t>
      </w:r>
      <w:r w:rsidRPr="005B086C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5C6E3E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12BA31C" w14:textId="77777777" w:rsidR="00EA71EB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  <w:cs/>
        </w:rPr>
      </w:pPr>
      <w:r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7CFE0C6C" w14:textId="1DB70446" w:rsidR="002C28F6" w:rsidRPr="00E960F6" w:rsidRDefault="002C28F6" w:rsidP="00E960F6">
      <w:pPr>
        <w:spacing w:line="240" w:lineRule="auto"/>
        <w:ind w:left="547"/>
        <w:jc w:val="thaiDistribute"/>
        <w:rPr>
          <w:rFonts w:ascii="Times New Roman" w:hAnsi="Times New Roman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45615E">
        <w:rPr>
          <w:rFonts w:asciiTheme="majorBidi" w:hAnsiTheme="majorBidi" w:cstheme="majorBidi"/>
          <w:i/>
          <w:sz w:val="30"/>
          <w:szCs w:val="30"/>
        </w:rPr>
        <w:t xml:space="preserve">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ปัจจุบัน</w:t>
      </w:r>
      <w:r w:rsidRPr="004F05B1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โดยวิธีคิดลดแต่ละหน่วยที่ประมาณการไว้</w:t>
      </w:r>
    </w:p>
    <w:p w14:paraId="392F8B83" w14:textId="77777777" w:rsidR="002C28F6" w:rsidRPr="0087049C" w:rsidRDefault="002C28F6" w:rsidP="00452C60">
      <w:pPr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007F93A" w14:textId="77777777" w:rsidR="002C28F6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ในหนี้สินผลประโยชน์ที่กำหนดไว้สุทธิซึ่งเป็นผลมาจากการจ่ายชำระผลประโยชน์ ดอกเบี้ยจ่ายสุทธิและค่าใช้จ่ายอื่น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7CF121B3" w14:textId="77777777" w:rsidR="002C28F6" w:rsidRPr="0087049C" w:rsidRDefault="002C28F6" w:rsidP="008A44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A6C524" w14:textId="25EBDE79" w:rsidR="002C28F6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87049C">
        <w:rPr>
          <w:rFonts w:asciiTheme="majorBidi" w:hAnsiTheme="majorBidi" w:cstheme="majorBidi"/>
          <w:i/>
          <w:sz w:val="30"/>
          <w:szCs w:val="30"/>
        </w:rPr>
        <w:t xml:space="preserve">        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64C28C37" w14:textId="77777777" w:rsidR="00EA71EB" w:rsidRPr="005B086C" w:rsidRDefault="00EA71EB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DE5CC53" w14:textId="77777777" w:rsidR="002C28F6" w:rsidRPr="005B086C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  การทำงานของพนักงานในงวดปัจจุบันและงวดก่อน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3DC4241" w14:textId="77777777" w:rsidR="002C28F6" w:rsidRPr="005B086C" w:rsidRDefault="002C28F6" w:rsidP="00013E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3E670A3" w14:textId="2C295E3C" w:rsidR="002C28F6" w:rsidRPr="005B086C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E77500" w:rsidRPr="00E77500">
        <w:rPr>
          <w:rFonts w:asciiTheme="majorBidi" w:hAnsiTheme="majorBidi" w:cstheme="majorBidi"/>
          <w:iCs/>
          <w:sz w:val="30"/>
          <w:szCs w:val="30"/>
        </w:rPr>
        <w:t>12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7BD975" w14:textId="77777777" w:rsidR="002C28F6" w:rsidRPr="005B086C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C5238D8" w14:textId="77777777" w:rsidR="002C28F6" w:rsidRPr="005B086C" w:rsidRDefault="002C28F6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>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Pr="005B086C">
        <w:rPr>
          <w:rFonts w:asciiTheme="majorBidi" w:hAnsiTheme="majorBidi" w:cstheme="majorBidi"/>
          <w:i/>
          <w:sz w:val="30"/>
          <w:szCs w:val="30"/>
        </w:rPr>
        <w:t xml:space="preserve">     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95B7A0E" w14:textId="77777777" w:rsidR="002C28F6" w:rsidRPr="005B086C" w:rsidRDefault="002C28F6" w:rsidP="00E6482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8161189" w14:textId="77777777" w:rsidR="00EA71EB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5663EC9" w14:textId="168A0608" w:rsidR="002C28F6" w:rsidRPr="005B086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08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3E835460" w14:textId="77777777" w:rsidR="002C28F6" w:rsidRPr="005B086C" w:rsidRDefault="002C28F6" w:rsidP="00E65C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B8EC" w14:textId="77777777" w:rsidR="002C28F6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B086C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9300F1">
        <w:rPr>
          <w:rFonts w:asciiTheme="majorBidi" w:hAnsiTheme="majorBidi" w:cstheme="majorBidi"/>
          <w:iCs/>
          <w:sz w:val="30"/>
          <w:szCs w:val="30"/>
        </w:rPr>
        <w:t>(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Pr="005B086C">
        <w:rPr>
          <w:rFonts w:asciiTheme="majorBidi" w:hAnsiTheme="majorBidi" w:cstheme="majorBidi"/>
          <w:i/>
          <w:sz w:val="30"/>
          <w:szCs w:val="30"/>
          <w:cs/>
        </w:rPr>
        <w:br/>
        <w:t>เกิดขึ้นจริง</w:t>
      </w:r>
    </w:p>
    <w:p w14:paraId="33EB0B9A" w14:textId="77777777" w:rsidR="002C28F6" w:rsidRPr="005B086C" w:rsidRDefault="002C28F6" w:rsidP="00E6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B28F2ED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CFC6216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4BC6BA" w14:textId="5EABFD50" w:rsidR="002C28F6" w:rsidRDefault="002C28F6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87049C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87049C">
        <w:rPr>
          <w:rFonts w:asciiTheme="majorBidi" w:hAnsiTheme="majorBidi" w:cstheme="majorBidi"/>
          <w:i/>
          <w:sz w:val="30"/>
          <w:szCs w:val="30"/>
          <w:cs/>
        </w:rPr>
        <w:t>ตามกฎหมาย</w:t>
      </w:r>
      <w:r w:rsidRPr="0087049C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721D3FC" w14:textId="77777777" w:rsidR="0045615E" w:rsidRPr="0087049C" w:rsidRDefault="0045615E" w:rsidP="00565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39427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9277A0D" w14:textId="77777777" w:rsidR="002C28F6" w:rsidRPr="0087049C" w:rsidRDefault="002C28F6" w:rsidP="00EB036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A823569" w14:textId="77777777" w:rsidR="002C28F6" w:rsidRPr="0087049C" w:rsidRDefault="002C28F6" w:rsidP="002867B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048048A" w14:textId="77777777" w:rsidR="002C28F6" w:rsidRPr="0087049C" w:rsidRDefault="002C28F6" w:rsidP="00286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12FF8" w14:textId="77777777" w:rsidR="00EA71EB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E304AB" w14:textId="11AB8A31" w:rsidR="002C28F6" w:rsidRPr="0087049C" w:rsidRDefault="002C28F6" w:rsidP="00080091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36C234" w14:textId="77777777" w:rsidR="002C28F6" w:rsidRPr="0087049C" w:rsidRDefault="002C28F6" w:rsidP="005B7C1D">
      <w:pPr>
        <w:pStyle w:val="BodyText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51390" w14:textId="4CAA87EC" w:rsidR="002C28F6" w:rsidRPr="0087049C" w:rsidRDefault="002C28F6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E77500" w:rsidRPr="00E7750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8C70E0" w14:textId="07C57490" w:rsidR="002C28F6" w:rsidRPr="0087049C" w:rsidRDefault="002C28F6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77500" w:rsidRPr="00E7750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31B11" w14:textId="2AE37DB3" w:rsidR="002C28F6" w:rsidRPr="0087049C" w:rsidRDefault="002C28F6" w:rsidP="004C5D6C">
      <w:pPr>
        <w:pStyle w:val="block"/>
        <w:numPr>
          <w:ilvl w:val="0"/>
          <w:numId w:val="30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7049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22C21EEA" w14:textId="77777777" w:rsidR="002C28F6" w:rsidRPr="0087049C" w:rsidRDefault="002C28F6" w:rsidP="005B7C1D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8B248" w14:textId="77777777" w:rsidR="002C28F6" w:rsidRPr="00A1608A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04C1B46" w14:textId="77777777" w:rsidR="002C28F6" w:rsidRPr="00A1608A" w:rsidRDefault="002C28F6" w:rsidP="0008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EF8DD" w14:textId="77777777" w:rsidR="002C28F6" w:rsidRPr="00A1608A" w:rsidRDefault="002C28F6" w:rsidP="00C3400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A1608A">
        <w:rPr>
          <w:sz w:val="30"/>
          <w:szCs w:val="30"/>
          <w:cs/>
        </w:rPr>
        <w:t xml:space="preserve"> </w:t>
      </w:r>
    </w:p>
    <w:p w14:paraId="035E051D" w14:textId="77777777" w:rsidR="002C28F6" w:rsidRPr="00C3400C" w:rsidRDefault="002C28F6" w:rsidP="00C340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A7E6B" w14:textId="2917E309" w:rsidR="002C28F6" w:rsidRDefault="002C28F6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/>
          <w:sz w:val="30"/>
          <w:szCs w:val="30"/>
          <w:cs/>
        </w:rPr>
        <w:t>ระหว่างมูลค่ายุติธรรม ณ วันที่รับรู้รายการเมื่อเริ่มแรกและราคาของการทำรายการ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และรับรู้ในกำไรหรือขาดทุนทันที เว้นแต่มูลค่ายุติธรรมที่ได้มา</w:t>
      </w:r>
      <w:r w:rsidRPr="00A1608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ดังกล่าวจะ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รับรู้เป็นรายการรอตัดบัญชี</w:t>
      </w:r>
      <w:r w:rsidRPr="00A1608A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A1608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6D9D73" w14:textId="77777777" w:rsidR="0045615E" w:rsidRPr="0087049C" w:rsidRDefault="0045615E" w:rsidP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37D5025" w14:textId="53CA5887" w:rsidR="00AB59D0" w:rsidRPr="00842D82" w:rsidRDefault="00AB59D0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42D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4B3052B" w14:textId="692F78E9" w:rsidR="00AB59D0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E7030" w14:textId="31DC2296" w:rsidR="00AB59D0" w:rsidRPr="00AB59D0" w:rsidRDefault="00AB59D0" w:rsidP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B59D0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45615E">
        <w:rPr>
          <w:rFonts w:asciiTheme="majorBidi" w:hAnsiTheme="majorBidi" w:cstheme="majorBidi"/>
          <w:sz w:val="30"/>
          <w:szCs w:val="30"/>
        </w:rPr>
        <w:t xml:space="preserve">   </w:t>
      </w:r>
      <w:r w:rsidRPr="00EA71EB">
        <w:rPr>
          <w:rFonts w:asciiTheme="majorBidi" w:hAnsiTheme="majorBidi" w:cstheme="majorBidi"/>
          <w:spacing w:val="-2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</w:t>
      </w:r>
      <w:r w:rsidRPr="00AB59D0">
        <w:rPr>
          <w:rFonts w:asciiTheme="majorBidi" w:hAnsiTheme="majorBidi" w:cstheme="majorBidi"/>
          <w:sz w:val="30"/>
          <w:szCs w:val="30"/>
          <w:cs/>
        </w:rPr>
        <w:t>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="00EA71EB">
        <w:rPr>
          <w:rFonts w:asciiTheme="majorBidi" w:hAnsiTheme="majorBidi" w:cstheme="majorBidi"/>
          <w:sz w:val="30"/>
          <w:szCs w:val="30"/>
          <w:cs/>
        </w:rPr>
        <w:br/>
      </w:r>
      <w:r w:rsidRPr="00AB59D0">
        <w:rPr>
          <w:rFonts w:asciiTheme="majorBidi" w:hAnsiTheme="majorBidi" w:cstheme="majorBidi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</w:t>
      </w:r>
      <w:r w:rsidR="0045615E">
        <w:rPr>
          <w:rFonts w:asciiTheme="majorBidi" w:hAnsiTheme="majorBidi" w:cstheme="majorBidi"/>
          <w:sz w:val="30"/>
          <w:szCs w:val="30"/>
        </w:rPr>
        <w:t xml:space="preserve"> </w:t>
      </w:r>
      <w:r w:rsidRPr="00AB59D0">
        <w:rPr>
          <w:rFonts w:asciiTheme="majorBidi" w:hAnsiTheme="majorBidi" w:cstheme="majorBidi"/>
          <w:sz w:val="30"/>
          <w:szCs w:val="30"/>
          <w:cs/>
        </w:rPr>
        <w:t>หุ้นทุนซื้อคืน (</w:t>
      </w:r>
      <w:r w:rsidRPr="00AB59D0">
        <w:rPr>
          <w:rFonts w:asciiTheme="majorBidi" w:hAnsiTheme="majorBidi" w:cstheme="majorBidi"/>
          <w:sz w:val="30"/>
          <w:szCs w:val="30"/>
        </w:rPr>
        <w:t>“</w:t>
      </w:r>
      <w:r w:rsidRPr="00AB59D0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AB59D0">
        <w:rPr>
          <w:rFonts w:asciiTheme="majorBidi" w:hAnsiTheme="majorBidi" w:cstheme="majorBidi"/>
          <w:sz w:val="30"/>
          <w:szCs w:val="30"/>
        </w:rPr>
        <w:t>”</w:t>
      </w:r>
      <w:r w:rsidRPr="00AB59D0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AB59D0">
        <w:rPr>
          <w:rFonts w:asciiTheme="majorBidi" w:hAnsiTheme="majorBidi" w:cstheme="majorBidi"/>
          <w:sz w:val="30"/>
          <w:szCs w:val="30"/>
          <w:cs/>
        </w:rPr>
        <w:t>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7E40AD94" w14:textId="37FC4203" w:rsidR="002C28F6" w:rsidRPr="00A1608A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Pr="00A160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24FF763" w14:textId="77777777" w:rsidR="002C28F6" w:rsidRPr="00A1608A" w:rsidRDefault="002C28F6" w:rsidP="00437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D244BE" w14:textId="49CB2CB7" w:rsidR="002C28F6" w:rsidRPr="00A1608A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>
        <w:rPr>
          <w:rFonts w:asciiTheme="majorBidi" w:hAnsiTheme="majorBidi" w:cstheme="majorBidi" w:hint="cs"/>
          <w:sz w:val="30"/>
          <w:szCs w:val="30"/>
          <w:cs/>
        </w:rPr>
        <w:t>หรือภาษีขายอื่น</w:t>
      </w:r>
      <w:r w:rsidR="00035BB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ๆ</w:t>
      </w:r>
      <w:r w:rsidR="00A90A81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 และส่วนลดตามปริมาณ</w:t>
      </w:r>
    </w:p>
    <w:p w14:paraId="3DA3F435" w14:textId="77777777" w:rsidR="002C28F6" w:rsidRPr="00A1608A" w:rsidRDefault="002C28F6" w:rsidP="0043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DC5E28" w14:textId="127F52E2" w:rsidR="002C28F6" w:rsidRPr="00A1608A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6371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1CD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</w:t>
      </w:r>
      <w:r w:rsidR="00A90A81">
        <w:rPr>
          <w:rFonts w:asciiTheme="majorBidi" w:hAnsiTheme="majorBidi" w:cstheme="majorBidi"/>
          <w:sz w:val="30"/>
          <w:szCs w:val="30"/>
        </w:rPr>
        <w:br/>
      </w:r>
      <w:r w:rsidRPr="00431CD6">
        <w:rPr>
          <w:rFonts w:asciiTheme="majorBidi" w:hAnsiTheme="majorBidi" w:cstheme="majorBidi"/>
          <w:sz w:val="30"/>
          <w:szCs w:val="30"/>
          <w:cs/>
        </w:rPr>
        <w:t>เมื่อเกิดขึ้น</w:t>
      </w:r>
    </w:p>
    <w:p w14:paraId="02151A9F" w14:textId="77777777" w:rsidR="002C28F6" w:rsidRPr="00A1608A" w:rsidRDefault="002C28F6" w:rsidP="004375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B036D" w14:textId="77777777" w:rsidR="002C28F6" w:rsidRPr="00A1608A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60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1AF5940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EFF9EFA" w14:textId="2B465DBD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ซึ่ง</w:t>
      </w:r>
      <w:r w:rsidRPr="0087049C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</w:t>
      </w:r>
      <w:r w:rsidR="0045615E">
        <w:rPr>
          <w:rFonts w:asciiTheme="majorBid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ส่วนของผู้ถือหุ้นหรือกำไรขาดทุนเบ็ดเสร็จอื่น</w:t>
      </w:r>
    </w:p>
    <w:p w14:paraId="6F82B589" w14:textId="77777777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7B3C03" w14:textId="4E227725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Pr="00A1608A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87049C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</w:t>
      </w:r>
      <w:r w:rsidR="0045615E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</w:t>
      </w:r>
      <w:r w:rsidR="0045615E">
        <w:rPr>
          <w:rFonts w:asciiTheme="majorBid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hAnsiTheme="majorBidi" w:cstheme="majorBidi"/>
          <w:sz w:val="30"/>
          <w:szCs w:val="30"/>
          <w:cs/>
        </w:rPr>
        <w:t>ก่อน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75699A63" w14:textId="7C4025BF" w:rsidR="00AB59D0" w:rsidRDefault="00AB5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8B7DE09" w14:textId="5869FF07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</w:t>
      </w:r>
      <w:r w:rsidRPr="00A43ECD">
        <w:rPr>
          <w:rFonts w:asciiTheme="majorBidi" w:hAnsiTheme="majorBidi" w:cstheme="majorBidi"/>
          <w:sz w:val="30"/>
          <w:szCs w:val="30"/>
          <w:cs/>
        </w:rPr>
        <w:t>ว</w:t>
      </w:r>
      <w:r w:rsidRPr="00A1608A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การรับรู้ค่าความนิยมในครั้งแรก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 หากเป็นไปได้ว่าจะไม่มีการกลับรายการในอนาคตอันใกล้   </w:t>
      </w:r>
    </w:p>
    <w:p w14:paraId="30CDD12B" w14:textId="77777777" w:rsidR="002C28F6" w:rsidRPr="0087049C" w:rsidRDefault="002C28F6" w:rsidP="00AC7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E268D" w14:textId="77777777" w:rsidR="002C28F6" w:rsidRPr="0087049C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โดยใช้</w:t>
      </w:r>
      <w:r w:rsidRPr="00A43ECD">
        <w:rPr>
          <w:rFonts w:asciiTheme="majorBidi" w:hAnsiTheme="majorBidi" w:cstheme="majorBidi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  <w:r w:rsidRPr="00A43ECD">
        <w:rPr>
          <w:rFonts w:asciiTheme="majorBidi" w:hAnsiTheme="majorBidi" w:cstheme="majorBidi"/>
          <w:sz w:val="30"/>
          <w:szCs w:val="30"/>
        </w:rPr>
        <w:t xml:space="preserve"> </w:t>
      </w:r>
      <w:r w:rsidRPr="00A1608A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F79D772" w14:textId="77777777" w:rsidR="002C28F6" w:rsidRPr="0087049C" w:rsidRDefault="002C28F6" w:rsidP="006F6E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4B23A8" w14:textId="6F54C8EA" w:rsidR="002C28F6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1608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</w:p>
    <w:p w14:paraId="22ACAA14" w14:textId="77777777" w:rsidR="00AB59D0" w:rsidRPr="0087049C" w:rsidRDefault="00AB59D0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3A598" w14:textId="77777777" w:rsidR="002C28F6" w:rsidRPr="0087049C" w:rsidRDefault="002C28F6" w:rsidP="004C5D6C">
      <w:pPr>
        <w:pStyle w:val="BodyText2"/>
        <w:numPr>
          <w:ilvl w:val="0"/>
          <w:numId w:val="21"/>
        </w:numPr>
        <w:tabs>
          <w:tab w:val="left" w:pos="540"/>
        </w:tabs>
        <w:ind w:right="44" w:hanging="90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6A148F96" w14:textId="77777777" w:rsidR="002C28F6" w:rsidRPr="0087049C" w:rsidRDefault="002C28F6" w:rsidP="00607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54DC7" w14:textId="6CECF3BA" w:rsidR="002C28F6" w:rsidRDefault="002C28F6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5615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ถัวเฉลี่ยถ่วง</w:t>
      </w:r>
      <w:r w:rsidRPr="00AB59D0">
        <w:rPr>
          <w:rFonts w:asciiTheme="majorBidi" w:hAnsiTheme="majorBidi" w:cstheme="majorBidi"/>
          <w:sz w:val="30"/>
          <w:szCs w:val="30"/>
          <w:cs/>
        </w:rPr>
        <w:t>น้ำหนักที่ออกจำหน่ายระหว่างปี</w:t>
      </w:r>
      <w:r w:rsidR="00AB59D0" w:rsidRPr="00AB59D0">
        <w:rPr>
          <w:rFonts w:asciiTheme="majorBidi" w:hAnsiTheme="majorBidi" w:cstheme="majorBidi"/>
          <w:sz w:val="30"/>
          <w:szCs w:val="30"/>
          <w:cs/>
        </w:rPr>
        <w:t>ปรับปรุงด้วยจำนวนหุ้นสามัญที่ซื้อคืน</w:t>
      </w:r>
      <w:r w:rsidRPr="00AB59D0">
        <w:rPr>
          <w:rFonts w:asciiTheme="majorBidi" w:hAnsiTheme="majorBidi" w:cstheme="majorBidi"/>
          <w:sz w:val="30"/>
          <w:szCs w:val="30"/>
        </w:rPr>
        <w:t xml:space="preserve"> </w:t>
      </w:r>
      <w:r w:rsidRPr="00AB59D0">
        <w:rPr>
          <w:rFonts w:asciiTheme="majorBidi" w:hAnsiTheme="majorBidi" w:cstheme="majorBidi"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AB59D0" w:rsidRPr="00AB59D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B59D0" w:rsidRPr="00AB59D0">
        <w:rPr>
          <w:rFonts w:asciiTheme="majorBidi" w:hAnsiTheme="majorBidi" w:cstheme="majorBidi"/>
          <w:sz w:val="30"/>
          <w:szCs w:val="30"/>
          <w:cs/>
        </w:rPr>
        <w:t>ปรับปรุงด้วยจำนวนหุ้นสามัญที่ซื้อคืน</w:t>
      </w:r>
      <w:r w:rsidRPr="00AB59D0">
        <w:rPr>
          <w:rFonts w:asciiTheme="majorBidi" w:hAnsiTheme="majorBidi" w:cstheme="majorBidi"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และผลกระทบของตราสารที่อาจเปลี่ยนเป็นหุ้นสามัญปรับลดทั้งหมดและสิทธิซื้อหุ้นของพนักง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าน</w:t>
      </w:r>
    </w:p>
    <w:p w14:paraId="594F0CC5" w14:textId="77777777" w:rsidR="00EA71EB" w:rsidRPr="0087049C" w:rsidRDefault="00EA71EB" w:rsidP="001B36C3">
      <w:pPr>
        <w:tabs>
          <w:tab w:val="clear" w:pos="227"/>
          <w:tab w:val="clear" w:pos="454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905E235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1C3F9B3" w14:textId="77777777" w:rsidR="002C28F6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4F17D3" w14:textId="2ACE9341" w:rsidR="002C28F6" w:rsidRPr="004F51A1" w:rsidRDefault="002C28F6" w:rsidP="00F403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F51A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4F51A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F51A1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45615E">
        <w:rPr>
          <w:rFonts w:asciiTheme="majorBidi" w:hAnsiTheme="majorBidi" w:cstheme="majorBidi"/>
          <w:b/>
          <w:sz w:val="30"/>
          <w:szCs w:val="30"/>
        </w:rPr>
        <w:t xml:space="preserve">          </w:t>
      </w:r>
      <w:r w:rsidRPr="004F51A1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351E4A7" w14:textId="77777777" w:rsidR="002C28F6" w:rsidRPr="0087049C" w:rsidRDefault="002C28F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BD9CD4" w14:textId="1C23CD5B" w:rsidR="002C28F6" w:rsidRPr="0087049C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7049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77500" w:rsidRPr="00E77500">
        <w:rPr>
          <w:rFonts w:ascii="Angsana New" w:hAnsi="Angsana New"/>
          <w:sz w:val="30"/>
          <w:szCs w:val="30"/>
        </w:rPr>
        <w:t>1</w:t>
      </w:r>
      <w:r w:rsidRPr="004F51A1">
        <w:rPr>
          <w:rFonts w:asciiTheme="majorBidi" w:hAnsiTheme="majorBidi" w:cstheme="majorBidi"/>
          <w:sz w:val="30"/>
          <w:szCs w:val="30"/>
          <w:cs/>
        </w:rPr>
        <w:t>,</w:t>
      </w:r>
      <w:r w:rsidRPr="004F51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8</w:t>
      </w:r>
      <w:r w:rsidRPr="004F51A1">
        <w:rPr>
          <w:rFonts w:asciiTheme="majorBidi" w:hAnsiTheme="majorBidi" w:cstheme="majorBidi"/>
          <w:sz w:val="30"/>
          <w:szCs w:val="30"/>
        </w:rPr>
        <w:t xml:space="preserve"> </w:t>
      </w:r>
      <w:r w:rsidRPr="004F51A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77500" w:rsidRPr="00E77500">
        <w:rPr>
          <w:rFonts w:ascii="Angsana New" w:hAnsi="Angsana New"/>
          <w:sz w:val="30"/>
          <w:szCs w:val="30"/>
        </w:rPr>
        <w:t>9</w:t>
      </w:r>
      <w:r w:rsidRPr="001261F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87049C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403659C5" w14:textId="77777777" w:rsidR="002C28F6" w:rsidRPr="0087049C" w:rsidRDefault="002C28F6" w:rsidP="00725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9"/>
        <w:gridCol w:w="4021"/>
      </w:tblGrid>
      <w:tr w:rsidR="002C28F6" w:rsidRPr="0087049C" w14:paraId="547D7FC2" w14:textId="77777777" w:rsidTr="004F05B1">
        <w:trPr>
          <w:trHeight w:val="425"/>
          <w:tblHeader/>
        </w:trPr>
        <w:tc>
          <w:tcPr>
            <w:tcW w:w="3780" w:type="dxa"/>
            <w:shd w:val="clear" w:color="auto" w:fill="auto"/>
          </w:tcPr>
          <w:p w14:paraId="001EA294" w14:textId="77777777" w:rsidR="002C28F6" w:rsidRPr="0087049C" w:rsidRDefault="002C28F6" w:rsidP="007256AE">
            <w:pPr>
              <w:tabs>
                <w:tab w:val="clear" w:pos="227"/>
                <w:tab w:val="left" w:pos="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ชื่อบุคคลหรือกิจการ</w:t>
            </w:r>
          </w:p>
        </w:tc>
        <w:tc>
          <w:tcPr>
            <w:tcW w:w="1379" w:type="dxa"/>
            <w:shd w:val="clear" w:color="auto" w:fill="auto"/>
          </w:tcPr>
          <w:p w14:paraId="324FAA3C" w14:textId="77777777" w:rsidR="002C28F6" w:rsidRPr="0087049C" w:rsidRDefault="002C28F6" w:rsidP="00607C9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21" w:type="dxa"/>
            <w:shd w:val="clear" w:color="auto" w:fill="auto"/>
          </w:tcPr>
          <w:p w14:paraId="3542888E" w14:textId="77777777" w:rsidR="002C28F6" w:rsidRPr="0087049C" w:rsidRDefault="002C28F6" w:rsidP="00607C9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C28F6" w:rsidRPr="0087049C" w14:paraId="622FD529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6D9B1CF3" w14:textId="0A989477" w:rsidR="002C28F6" w:rsidRPr="0087049C" w:rsidRDefault="002C28F6" w:rsidP="004F05B1">
            <w:pPr>
              <w:tabs>
                <w:tab w:val="clear" w:pos="3515"/>
              </w:tabs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4F05B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ทีทีที คอร์ปอเรชั่น จำกัด </w:t>
            </w:r>
          </w:p>
        </w:tc>
        <w:tc>
          <w:tcPr>
            <w:tcW w:w="1379" w:type="dxa"/>
            <w:shd w:val="clear" w:color="auto" w:fill="auto"/>
          </w:tcPr>
          <w:p w14:paraId="72B2908F" w14:textId="77777777" w:rsidR="002C28F6" w:rsidRPr="0087049C" w:rsidRDefault="002C28F6" w:rsidP="006B5D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4760A892" w14:textId="77777777" w:rsidR="002C28F6" w:rsidRPr="0087049C" w:rsidRDefault="002C28F6" w:rsidP="006B5D63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87049C" w14:paraId="36A8356D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601163DA" w14:textId="77777777" w:rsidR="002C28F6" w:rsidRPr="0087049C" w:rsidRDefault="002C28F6" w:rsidP="00E960F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ฮายาชิโปรดักส์ จำกัด </w:t>
            </w:r>
          </w:p>
        </w:tc>
        <w:tc>
          <w:tcPr>
            <w:tcW w:w="1379" w:type="dxa"/>
            <w:shd w:val="clear" w:color="auto" w:fill="auto"/>
          </w:tcPr>
          <w:p w14:paraId="163099DC" w14:textId="77777777" w:rsidR="002C28F6" w:rsidRPr="0087049C" w:rsidRDefault="002C28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618B4378" w14:textId="77777777" w:rsidR="002C28F6" w:rsidRPr="0087049C" w:rsidRDefault="002C28F6" w:rsidP="00E960F6">
            <w:pPr>
              <w:rPr>
                <w:rFonts w:asciiTheme="majorBidi" w:hAnsiTheme="majorBidi" w:cstheme="majorBidi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87049C" w14:paraId="3249128C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6E166079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1379" w:type="dxa"/>
            <w:shd w:val="clear" w:color="auto" w:fill="auto"/>
          </w:tcPr>
          <w:p w14:paraId="6B8005E7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296F6A2D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2C28F6" w:rsidRPr="0087049C" w14:paraId="4AEBE70C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3859424D" w14:textId="77777777" w:rsidR="002C28F6" w:rsidRPr="0087049C" w:rsidRDefault="002C28F6" w:rsidP="00E960F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87049C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53515BB6" w14:textId="77777777" w:rsidR="002C28F6" w:rsidRPr="0087049C" w:rsidRDefault="002C28F6" w:rsidP="00E960F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</w:t>
            </w:r>
          </w:p>
          <w:p w14:paraId="733849DA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สโลวาเกีย</w:t>
            </w:r>
          </w:p>
        </w:tc>
        <w:tc>
          <w:tcPr>
            <w:tcW w:w="4021" w:type="dxa"/>
            <w:shd w:val="clear" w:color="auto" w:fill="auto"/>
          </w:tcPr>
          <w:p w14:paraId="5176303F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8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เป็นบริษัทที่ถือหุ้นโดยผู้ถือหุ้นในบริษัทย่อย</w:t>
            </w:r>
          </w:p>
          <w:p w14:paraId="3E25CB0F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C28F6" w:rsidRPr="0087049C" w14:paraId="66EB64E0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570BA714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1379" w:type="dxa"/>
            <w:shd w:val="clear" w:color="auto" w:fill="auto"/>
          </w:tcPr>
          <w:p w14:paraId="75157D6F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5479FCFD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ครอบครัวกับกรรมการของบริษัท</w:t>
            </w:r>
          </w:p>
        </w:tc>
      </w:tr>
      <w:tr w:rsidR="002C28F6" w:rsidRPr="0087049C" w14:paraId="78B6C85F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6F89E5F3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1379" w:type="dxa"/>
            <w:shd w:val="clear" w:color="auto" w:fill="auto"/>
          </w:tcPr>
          <w:p w14:paraId="18478FCB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0C64239C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คณะบุคคลที่จัดตั้งโดยผู้บริหารสำคัญของบริษัท</w:t>
            </w:r>
          </w:p>
        </w:tc>
      </w:tr>
      <w:tr w:rsidR="002C28F6" w:rsidRPr="0087049C" w14:paraId="014D9713" w14:textId="77777777" w:rsidTr="004F05B1">
        <w:trPr>
          <w:trHeight w:val="20"/>
        </w:trPr>
        <w:tc>
          <w:tcPr>
            <w:tcW w:w="3780" w:type="dxa"/>
            <w:shd w:val="clear" w:color="auto" w:fill="auto"/>
          </w:tcPr>
          <w:p w14:paraId="221E93DA" w14:textId="77777777" w:rsidR="002C28F6" w:rsidRPr="0087049C" w:rsidRDefault="002C28F6" w:rsidP="00E960F6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18F2B7FF" w14:textId="77777777" w:rsidR="002C28F6" w:rsidRPr="0087049C" w:rsidRDefault="002C28F6" w:rsidP="00E960F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21" w:type="dxa"/>
            <w:shd w:val="clear" w:color="auto" w:fill="auto"/>
          </w:tcPr>
          <w:p w14:paraId="51714414" w14:textId="77777777" w:rsidR="002C28F6" w:rsidRPr="0087049C" w:rsidRDefault="002C28F6" w:rsidP="00E96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4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สั่งการและควบคุมกิจกรรมต่าง ๆ ของกิจการ </w:t>
            </w:r>
            <w:r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br/>
            </w:r>
            <w:r w:rsidRPr="0087049C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ไม่ว่าทางตรงหรือทางอ้อม ทั้งนี้ รวมถึงกรรมการ</w:t>
            </w:r>
            <w:r w:rsidRPr="0087049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ของกลุ่มบริษัท (ไม่ว่าจะทำหน้าที่ในระดับบริหารหรือไม่)</w:t>
            </w:r>
          </w:p>
        </w:tc>
      </w:tr>
    </w:tbl>
    <w:p w14:paraId="72E51A8D" w14:textId="416779B1" w:rsidR="0045615E" w:rsidRDefault="0045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0"/>
        <w:gridCol w:w="264"/>
        <w:gridCol w:w="1102"/>
        <w:gridCol w:w="264"/>
        <w:gridCol w:w="1040"/>
        <w:gridCol w:w="247"/>
        <w:gridCol w:w="21"/>
        <w:gridCol w:w="1078"/>
      </w:tblGrid>
      <w:tr w:rsidR="002C28F6" w:rsidRPr="0087049C" w14:paraId="053FE080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359F4989" w14:textId="77777777" w:rsidR="002C28F6" w:rsidRPr="00F40322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F40322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3" w:type="pct"/>
            <w:gridSpan w:val="3"/>
            <w:shd w:val="clear" w:color="auto" w:fill="auto"/>
          </w:tcPr>
          <w:p w14:paraId="3AD4CB99" w14:textId="77777777" w:rsidR="002C28F6" w:rsidRPr="00F40322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0937F02" w14:textId="77777777" w:rsidR="002C28F6" w:rsidRPr="00F40322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4"/>
            <w:shd w:val="clear" w:color="auto" w:fill="auto"/>
          </w:tcPr>
          <w:p w14:paraId="057C1BB7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3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C28F6" w:rsidRPr="0087049C" w14:paraId="3815A2C1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7E9437A2" w14:textId="63514160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 w:firstLine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shd w:val="clear" w:color="auto" w:fill="auto"/>
          </w:tcPr>
          <w:p w14:paraId="17273758" w14:textId="68E8E1CE" w:rsidR="002C28F6" w:rsidRPr="0087049C" w:rsidRDefault="00E77500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5682D740" w14:textId="77777777" w:rsidR="002C28F6" w:rsidRPr="0087049C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4889980" w14:textId="28A961D5" w:rsidR="002C28F6" w:rsidRPr="0087049C" w:rsidRDefault="00E77500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3775A8E1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7DC9070" w14:textId="54239C89" w:rsidR="002C28F6" w:rsidRPr="0087049C" w:rsidRDefault="00E77500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" w:type="pct"/>
            <w:shd w:val="clear" w:color="auto" w:fill="auto"/>
          </w:tcPr>
          <w:p w14:paraId="239DE438" w14:textId="77777777" w:rsidR="002C28F6" w:rsidRPr="0087049C" w:rsidRDefault="002C28F6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7B48EF6A" w14:textId="2B894BCA" w:rsidR="002C28F6" w:rsidRPr="0087049C" w:rsidRDefault="00E77500" w:rsidP="00A43EC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4BB388A3" w14:textId="77777777" w:rsidTr="00F40322">
        <w:trPr>
          <w:tblHeader/>
        </w:trPr>
        <w:tc>
          <w:tcPr>
            <w:tcW w:w="2261" w:type="pct"/>
            <w:shd w:val="clear" w:color="auto" w:fill="auto"/>
          </w:tcPr>
          <w:p w14:paraId="311199A9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9" w:type="pct"/>
            <w:gridSpan w:val="8"/>
            <w:shd w:val="clear" w:color="auto" w:fill="auto"/>
          </w:tcPr>
          <w:p w14:paraId="0B40B02E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5A40452F" w14:textId="77777777" w:rsidTr="00F40322">
        <w:tc>
          <w:tcPr>
            <w:tcW w:w="2261" w:type="pct"/>
            <w:shd w:val="clear" w:color="auto" w:fill="auto"/>
          </w:tcPr>
          <w:p w14:paraId="418DAA55" w14:textId="77777777" w:rsidR="002C28F6" w:rsidRPr="0087049C" w:rsidRDefault="002C28F6" w:rsidP="00A4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72CC65E7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66E45C2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F76DA3F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D9F9A9F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EFBA9CB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7AD9708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987CFEB" w14:textId="77777777" w:rsidR="002C28F6" w:rsidRPr="0087049C" w:rsidRDefault="002C28F6" w:rsidP="00A43E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561" w:rsidRPr="0087049C" w14:paraId="4D277567" w14:textId="77777777" w:rsidTr="00F40322">
        <w:tc>
          <w:tcPr>
            <w:tcW w:w="2261" w:type="pct"/>
            <w:shd w:val="clear" w:color="auto" w:fill="auto"/>
          </w:tcPr>
          <w:p w14:paraId="6EAAFB9B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308359DA" w14:textId="1B56438D" w:rsidR="00233561" w:rsidRPr="005537A4" w:rsidRDefault="00233561" w:rsidP="00501F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A1AD371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2E6853" w14:textId="77777777" w:rsidR="00233561" w:rsidRPr="005537A4" w:rsidRDefault="00233561" w:rsidP="00501FC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964FC90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239F3EE" w14:textId="16532562" w:rsidR="00233561" w:rsidRPr="005537A4" w:rsidRDefault="00E77500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44FE693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84D6BA4" w14:textId="089B9CF6" w:rsidR="00233561" w:rsidRPr="005537A4" w:rsidRDefault="00E77500" w:rsidP="002335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</w:tr>
      <w:tr w:rsidR="00233561" w:rsidRPr="0087049C" w14:paraId="6E520F9D" w14:textId="77777777" w:rsidTr="00F40322">
        <w:tc>
          <w:tcPr>
            <w:tcW w:w="2261" w:type="pct"/>
            <w:shd w:val="clear" w:color="auto" w:fill="auto"/>
          </w:tcPr>
          <w:p w14:paraId="7DCFCFF3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28698DD2" w14:textId="576A4878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728488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8534E0A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EE5C08E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F18E925" w14:textId="4C4C0D4E" w:rsidR="00233561" w:rsidRPr="005537A4" w:rsidRDefault="00E77500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F668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9B4F6F2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729F31" w14:textId="4B239A3C" w:rsidR="00233561" w:rsidRPr="005537A4" w:rsidRDefault="00E77500" w:rsidP="002335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233561" w:rsidRPr="00487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233561" w:rsidRPr="0087049C" w14:paraId="414AC4FD" w14:textId="77777777" w:rsidTr="00F40322">
        <w:tc>
          <w:tcPr>
            <w:tcW w:w="2261" w:type="pct"/>
            <w:shd w:val="clear" w:color="auto" w:fill="auto"/>
          </w:tcPr>
          <w:p w14:paraId="5D2DDAB1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432B9E6E" w14:textId="236B120A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69AB8A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FE6B536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0C297A1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43FF279" w14:textId="3202A58B" w:rsidR="00233561" w:rsidRPr="005537A4" w:rsidRDefault="00E77500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445F6E1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1CF75F" w14:textId="6271D74E" w:rsidR="00233561" w:rsidRPr="005537A4" w:rsidRDefault="00E77500" w:rsidP="00233561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233561" w:rsidRPr="0087049C" w14:paraId="6BAA130C" w14:textId="77777777" w:rsidTr="00F40322">
        <w:tc>
          <w:tcPr>
            <w:tcW w:w="2261" w:type="pct"/>
            <w:shd w:val="clear" w:color="auto" w:fill="auto"/>
          </w:tcPr>
          <w:p w14:paraId="6C73F0B4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3" w:type="pct"/>
            <w:shd w:val="clear" w:color="auto" w:fill="auto"/>
          </w:tcPr>
          <w:p w14:paraId="36E61E94" w14:textId="5D9FD96E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52FF0E7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B399F4B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A0BDC3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D9CC08C" w14:textId="562819C5" w:rsidR="00233561" w:rsidRPr="005537A4" w:rsidRDefault="00E77500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193AB7B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9264176" w14:textId="788EC640" w:rsidR="00233561" w:rsidRPr="005537A4" w:rsidRDefault="00E77500" w:rsidP="002335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</w:tr>
      <w:tr w:rsidR="00233561" w:rsidRPr="0087049C" w14:paraId="22D650D3" w14:textId="77777777" w:rsidTr="00F40322">
        <w:tc>
          <w:tcPr>
            <w:tcW w:w="2261" w:type="pct"/>
            <w:shd w:val="clear" w:color="auto" w:fill="auto"/>
          </w:tcPr>
          <w:p w14:paraId="76A9AE20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668A0679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58653BF5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272BBE" w14:textId="3EBA0E8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1C6056B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4CABB34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07C91F0" w14:textId="77777777" w:rsidR="00233561" w:rsidRPr="005537A4" w:rsidRDefault="00233561" w:rsidP="0023356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F741B6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B80268E" w14:textId="77777777" w:rsidR="00233561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0AC53" w14:textId="2DCA4614" w:rsidR="00B61723" w:rsidRPr="005537A4" w:rsidRDefault="00E77500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0D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3FFBCD9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4FCC2B9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710A4" w14:textId="0E3C421A" w:rsidR="00233561" w:rsidRPr="005537A4" w:rsidRDefault="00E77500" w:rsidP="002335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3356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233561" w:rsidRPr="0087049C" w14:paraId="32955AE9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FDF0009" w14:textId="77777777" w:rsidR="00233561" w:rsidRPr="0087049C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39113BE0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6532DBB6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B23BF10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5565C2DF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3BF1BACE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39849DA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45601F1" w14:textId="77777777" w:rsidR="00233561" w:rsidRPr="005537A4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561" w:rsidRPr="0057059E" w14:paraId="424637F0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204A1951" w14:textId="77777777" w:rsidR="00233561" w:rsidRPr="0057059E" w:rsidRDefault="00233561" w:rsidP="0023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55B9F9FD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5AB83646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80713B0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28B353B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618600A8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CD42058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E9BEB7" w14:textId="77777777" w:rsidR="00233561" w:rsidRPr="0057059E" w:rsidRDefault="00233561" w:rsidP="0023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2D1" w:rsidRPr="0057059E" w14:paraId="753F0766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1ADCDAA4" w14:textId="77777777" w:rsidR="00BD62D1" w:rsidRPr="0057059E" w:rsidRDefault="00BD62D1" w:rsidP="00B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25BC8100" w14:textId="6A7BC752" w:rsidR="00BD62D1" w:rsidRPr="0057059E" w:rsidRDefault="00E77500" w:rsidP="00501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1" w:type="pct"/>
            <w:shd w:val="clear" w:color="auto" w:fill="auto"/>
          </w:tcPr>
          <w:p w14:paraId="4BAD920D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CC8C746" w14:textId="5E287DF0" w:rsidR="00BD62D1" w:rsidRPr="0057059E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62D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41" w:type="pct"/>
            <w:shd w:val="clear" w:color="auto" w:fill="auto"/>
          </w:tcPr>
          <w:p w14:paraId="1D91BE5F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B40F23D" w14:textId="0F2B3CF8" w:rsidR="00BD62D1" w:rsidRPr="0057059E" w:rsidRDefault="00E77500" w:rsidP="00501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59A030D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073CAFD" w14:textId="5027ED1C" w:rsidR="00BD62D1" w:rsidRPr="00C354CC" w:rsidRDefault="00E77500" w:rsidP="00501FC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62D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BD62D1" w:rsidRPr="0057059E" w14:paraId="642D7FC7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0E0BDCCE" w14:textId="77777777" w:rsidR="00BD62D1" w:rsidRPr="0057059E" w:rsidRDefault="00BD62D1" w:rsidP="00B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78227684" w14:textId="4D344C3B" w:rsidR="00BD62D1" w:rsidRPr="0057059E" w:rsidRDefault="00E77500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1" w:type="pct"/>
            <w:shd w:val="clear" w:color="auto" w:fill="auto"/>
          </w:tcPr>
          <w:p w14:paraId="5D29A22F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13FC536" w14:textId="1902A140" w:rsidR="00BD62D1" w:rsidRPr="0057059E" w:rsidRDefault="00E77500" w:rsidP="00BD62D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D62D1" w:rsidRPr="000F2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141" w:type="pct"/>
            <w:shd w:val="clear" w:color="auto" w:fill="auto"/>
          </w:tcPr>
          <w:p w14:paraId="267D5DD1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284F36B" w14:textId="75DD08B6" w:rsidR="00BD62D1" w:rsidRPr="0057059E" w:rsidRDefault="00E77500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17B1734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A35FCBB" w14:textId="233BC0DA" w:rsidR="00BD62D1" w:rsidRPr="00C354CC" w:rsidRDefault="00E77500" w:rsidP="00BD62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D62D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</w:tr>
      <w:tr w:rsidR="00BD62D1" w:rsidRPr="0057059E" w14:paraId="0289D5AE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08BDA12" w14:textId="77777777" w:rsidR="00BD62D1" w:rsidRPr="0057059E" w:rsidRDefault="00BD62D1" w:rsidP="00B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039CA24" w14:textId="7CF58491" w:rsidR="00BD62D1" w:rsidRPr="0057059E" w:rsidRDefault="00E77500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1" w:type="pct"/>
            <w:shd w:val="clear" w:color="auto" w:fill="auto"/>
          </w:tcPr>
          <w:p w14:paraId="540CAC9B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54694DF" w14:textId="36B45A9B" w:rsidR="00BD62D1" w:rsidRPr="0057059E" w:rsidRDefault="00E77500" w:rsidP="00BD62D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41" w:type="pct"/>
            <w:shd w:val="clear" w:color="auto" w:fill="auto"/>
          </w:tcPr>
          <w:p w14:paraId="7FC9EB53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055D7D3" w14:textId="7A24F988" w:rsidR="00BD62D1" w:rsidRPr="0057059E" w:rsidRDefault="00E77500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45791D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C4447F9" w14:textId="0EEB173E" w:rsidR="00BD62D1" w:rsidRPr="00C354CC" w:rsidRDefault="00E77500" w:rsidP="00BD62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</w:tr>
      <w:tr w:rsidR="00BD62D1" w:rsidRPr="0057059E" w14:paraId="1E806D5D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7CD72CDA" w14:textId="77777777" w:rsidR="00BD62D1" w:rsidRPr="0057059E" w:rsidRDefault="00BD62D1" w:rsidP="00B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65E0B3B0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85A4784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3A769853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shd w:val="clear" w:color="auto" w:fill="auto"/>
          </w:tcPr>
          <w:p w14:paraId="72BE8E47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auto"/>
          </w:tcPr>
          <w:p w14:paraId="136529BD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2AFEF986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2B7568F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62D1" w:rsidRPr="0057059E" w14:paraId="3FB7ECC8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3FF05237" w14:textId="77777777" w:rsidR="00BD62D1" w:rsidRPr="0057059E" w:rsidRDefault="00BD62D1" w:rsidP="00B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018EE220" w14:textId="77777777" w:rsidR="00BD62D1" w:rsidRPr="0057059E" w:rsidRDefault="00BD62D1" w:rsidP="00BD62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61858671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A838C52" w14:textId="77777777" w:rsidR="00BD62D1" w:rsidRPr="0057059E" w:rsidRDefault="00BD62D1" w:rsidP="00BD62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03AB00FB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25152D5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4E39152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94AA564" w14:textId="77777777" w:rsidR="00BD62D1" w:rsidRPr="0057059E" w:rsidRDefault="00BD62D1" w:rsidP="00BD62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591" w:rsidRPr="0057059E" w14:paraId="36B4A7BB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722BE1C5" w14:textId="77777777" w:rsidR="005F7591" w:rsidRPr="0057059E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3" w:type="pct"/>
            <w:shd w:val="clear" w:color="auto" w:fill="auto"/>
          </w:tcPr>
          <w:p w14:paraId="18813FA0" w14:textId="4F6CC627" w:rsidR="005F7591" w:rsidRPr="0057059E" w:rsidRDefault="00E77500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5F75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41" w:type="pct"/>
            <w:shd w:val="clear" w:color="auto" w:fill="auto"/>
          </w:tcPr>
          <w:p w14:paraId="317296BF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40DEB04" w14:textId="014F1633" w:rsidR="005F7591" w:rsidRPr="0057059E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</w:t>
            </w:r>
            <w:r w:rsidR="005F7591" w:rsidRPr="000F2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41" w:type="pct"/>
            <w:shd w:val="clear" w:color="auto" w:fill="auto"/>
          </w:tcPr>
          <w:p w14:paraId="74FDB2D2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3C20F3C" w14:textId="1DEFE659" w:rsidR="005F7591" w:rsidRPr="0057059E" w:rsidRDefault="00E77500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5F75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CF4ED6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5A1019A5" w14:textId="40EBDA2F" w:rsidR="005F7591" w:rsidRPr="0057059E" w:rsidRDefault="00E77500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5F759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</w:tr>
      <w:tr w:rsidR="005F7591" w:rsidRPr="0087049C" w14:paraId="21EAD591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B939423" w14:textId="77777777" w:rsidR="005F7591" w:rsidRPr="0057059E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5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77A6EF6F" w14:textId="627AFD80" w:rsidR="005F7591" w:rsidRPr="0057059E" w:rsidRDefault="00E77500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41" w:type="pct"/>
            <w:shd w:val="clear" w:color="auto" w:fill="auto"/>
          </w:tcPr>
          <w:p w14:paraId="5A3C64AB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EECAF6" w14:textId="65DA2128" w:rsidR="005F7591" w:rsidRPr="000F255C" w:rsidRDefault="00E77500" w:rsidP="005F759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F7591" w:rsidRPr="000F2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41" w:type="pct"/>
            <w:shd w:val="clear" w:color="auto" w:fill="auto"/>
          </w:tcPr>
          <w:p w14:paraId="38ED2D36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DEC5564" w14:textId="75866A68" w:rsidR="005F7591" w:rsidRPr="0057059E" w:rsidRDefault="00E77500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E94E94B" w14:textId="77777777" w:rsidR="005F7591" w:rsidRPr="0057059E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61C6C7C6" w14:textId="617E8E55" w:rsidR="005F7591" w:rsidRPr="005537A4" w:rsidRDefault="00E77500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F7591" w:rsidRPr="005705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</w:tr>
      <w:tr w:rsidR="005F7591" w:rsidRPr="0087049C" w14:paraId="587D6003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490FDEF6" w14:textId="77777777" w:rsidR="005F7591" w:rsidRPr="0087049C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00E9618E" w14:textId="77777777" w:rsidR="005F7591" w:rsidRPr="0087049C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796BFD28" w14:textId="77777777" w:rsidR="005F7591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0446E" w14:textId="3EDBD24E" w:rsidR="005F7591" w:rsidRPr="005537A4" w:rsidRDefault="005F7591" w:rsidP="005F759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65DDA25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986ACE6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3C17A" w14:textId="30F631F6" w:rsidR="005F7591" w:rsidRPr="005537A4" w:rsidRDefault="00E77500" w:rsidP="005F759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41" w:type="pct"/>
            <w:shd w:val="clear" w:color="auto" w:fill="auto"/>
          </w:tcPr>
          <w:p w14:paraId="6B4261EC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1A25407" w14:textId="77777777" w:rsidR="005F7591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39DA2" w14:textId="1DD7AC11" w:rsidR="005F7591" w:rsidRPr="005537A4" w:rsidRDefault="005F7591" w:rsidP="005F759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1B33647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13362753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F535A" w14:textId="1BD9A431" w:rsidR="005F7591" w:rsidRPr="005537A4" w:rsidRDefault="00E77500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</w:tr>
      <w:tr w:rsidR="005F7591" w:rsidRPr="0087049C" w14:paraId="7AAB9AF3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02BEF469" w14:textId="77777777" w:rsidR="005F7591" w:rsidRPr="0087049C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2B31B26" w14:textId="77777777" w:rsidR="005F7591" w:rsidRPr="005537A4" w:rsidRDefault="005F7591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5C256F70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3100C5" w14:textId="77777777" w:rsidR="005F7591" w:rsidRPr="005537A4" w:rsidRDefault="005F7591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9F73A51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0C850A79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6EF7DA6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0CB44444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1EB" w:rsidRPr="0087049C" w14:paraId="2DBAA916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1286B9B4" w14:textId="77777777" w:rsidR="00EA71EB" w:rsidRPr="0087049C" w:rsidRDefault="00EA71EB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558EF100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67C07932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DF65817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4E9E5DE5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C84F77B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416E2A2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D01161F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1EB" w:rsidRPr="0087049C" w14:paraId="7A6EDFB8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7FDFF997" w14:textId="77777777" w:rsidR="00EA71EB" w:rsidRPr="0087049C" w:rsidRDefault="00EA71EB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E771742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49C40D20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1386FC7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6D24CF07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827200D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005764D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7C98512B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1EB" w:rsidRPr="0087049C" w14:paraId="019BBE60" w14:textId="77777777" w:rsidTr="00F40322">
        <w:trPr>
          <w:trHeight w:val="119"/>
        </w:trPr>
        <w:tc>
          <w:tcPr>
            <w:tcW w:w="2261" w:type="pct"/>
            <w:shd w:val="clear" w:color="auto" w:fill="auto"/>
          </w:tcPr>
          <w:p w14:paraId="14EA5FFF" w14:textId="77777777" w:rsidR="00EA71EB" w:rsidRPr="0087049C" w:rsidRDefault="00EA71EB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E7166F7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5F880DCF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186B69D" w14:textId="77777777" w:rsidR="00EA71EB" w:rsidRPr="005537A4" w:rsidRDefault="00EA71EB" w:rsidP="005F759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</w:tcPr>
          <w:p w14:paraId="2818548B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870121E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E73E207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shd w:val="clear" w:color="auto" w:fill="auto"/>
          </w:tcPr>
          <w:p w14:paraId="0EB2EF87" w14:textId="77777777" w:rsidR="00EA71EB" w:rsidRPr="005537A4" w:rsidRDefault="00EA71EB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591" w:rsidRPr="0087049C" w14:paraId="5A912DB9" w14:textId="77777777" w:rsidTr="00F40322">
        <w:tc>
          <w:tcPr>
            <w:tcW w:w="2261" w:type="pct"/>
            <w:shd w:val="clear" w:color="auto" w:fill="auto"/>
          </w:tcPr>
          <w:p w14:paraId="2464499A" w14:textId="77777777" w:rsidR="005F7591" w:rsidRPr="0087049C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3" w:type="pct"/>
            <w:shd w:val="clear" w:color="auto" w:fill="auto"/>
          </w:tcPr>
          <w:p w14:paraId="36684D05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A5F9BDF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0EB98CC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09519B56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AC0E1D3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4A41C3D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6DC4007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7591" w:rsidRPr="0087049C" w14:paraId="1843607D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E94029A" w14:textId="77777777" w:rsidR="005F7591" w:rsidRPr="0087049C" w:rsidRDefault="005F7591" w:rsidP="005F7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3" w:type="pct"/>
            <w:shd w:val="clear" w:color="auto" w:fill="auto"/>
          </w:tcPr>
          <w:p w14:paraId="5F34931A" w14:textId="092C315C" w:rsidR="005F7591" w:rsidRPr="005537A4" w:rsidRDefault="00E77500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35A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41" w:type="pct"/>
            <w:shd w:val="clear" w:color="auto" w:fill="auto"/>
          </w:tcPr>
          <w:p w14:paraId="7EFC3F62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E1884DE" w14:textId="4CAA448D" w:rsidR="005F7591" w:rsidRPr="00501FC7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  <w:r w:rsidR="005F7591" w:rsidRPr="00501F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162</w:t>
            </w:r>
          </w:p>
        </w:tc>
        <w:tc>
          <w:tcPr>
            <w:tcW w:w="141" w:type="pct"/>
            <w:shd w:val="clear" w:color="auto" w:fill="auto"/>
          </w:tcPr>
          <w:p w14:paraId="7DAE12A2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1A0DD6D3" w14:textId="02A63E7E" w:rsidR="005F7591" w:rsidRPr="005537A4" w:rsidRDefault="00D45B08" w:rsidP="005F759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F72DCD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A4E072" w14:textId="77777777" w:rsidR="005F7591" w:rsidRPr="005537A4" w:rsidRDefault="005F7591" w:rsidP="005F7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695E" w:rsidRPr="0087049C" w14:paraId="022414EB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6BD9648A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14:paraId="0DF2E6C4" w14:textId="47BB26BF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1" w:type="pct"/>
            <w:shd w:val="clear" w:color="auto" w:fill="auto"/>
          </w:tcPr>
          <w:p w14:paraId="3A8B9E95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94F8882" w14:textId="44438F44" w:rsidR="009E695E" w:rsidRPr="00501FC7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95E" w:rsidRPr="00501F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737</w:t>
            </w:r>
          </w:p>
        </w:tc>
        <w:tc>
          <w:tcPr>
            <w:tcW w:w="141" w:type="pct"/>
            <w:shd w:val="clear" w:color="auto" w:fill="auto"/>
          </w:tcPr>
          <w:p w14:paraId="1B34968E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B808952" w14:textId="7AD2EE71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D20F06C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3B42CB7" w14:textId="5BF38EA6" w:rsidR="009E695E" w:rsidRPr="005537A4" w:rsidRDefault="00E77500" w:rsidP="00A7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95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9E695E" w:rsidRPr="0087049C" w14:paraId="551A1E3C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3D4323D5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</w:tcPr>
          <w:p w14:paraId="53C27F84" w14:textId="0A30768B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1" w:type="pct"/>
            <w:shd w:val="clear" w:color="auto" w:fill="auto"/>
          </w:tcPr>
          <w:p w14:paraId="67A2D353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C921854" w14:textId="21B7C0E1" w:rsidR="009E695E" w:rsidRPr="00501FC7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3BBC2E0D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D3F72FA" w14:textId="3F9AE9E4" w:rsidR="009E695E" w:rsidRPr="005537A4" w:rsidRDefault="00E77500" w:rsidP="00A7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62ABAE2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05056AD" w14:textId="444C26F3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9E695E" w:rsidRPr="0087049C" w14:paraId="7D8BB05F" w14:textId="77777777" w:rsidTr="00F40322">
        <w:tc>
          <w:tcPr>
            <w:tcW w:w="2261" w:type="pct"/>
            <w:shd w:val="clear" w:color="auto" w:fill="auto"/>
          </w:tcPr>
          <w:p w14:paraId="46A7D61E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3" w:type="pct"/>
            <w:shd w:val="clear" w:color="auto" w:fill="auto"/>
          </w:tcPr>
          <w:p w14:paraId="2FCE21FA" w14:textId="03E4188C" w:rsidR="009E695E" w:rsidRPr="005537A4" w:rsidRDefault="00E77500" w:rsidP="00A7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11FA4EF0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AB2FBDE" w14:textId="4F0A84AB" w:rsidR="009E695E" w:rsidRPr="00501FC7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E695E" w:rsidRPr="00501F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141" w:type="pct"/>
            <w:shd w:val="clear" w:color="auto" w:fill="auto"/>
          </w:tcPr>
          <w:p w14:paraId="4F7553B5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</w:tcPr>
          <w:p w14:paraId="63191B59" w14:textId="7CFCA65B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53B01F1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14:paraId="53C667DF" w14:textId="6889A430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695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9E695E" w:rsidRPr="0087049C" w14:paraId="53660E58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72FA2EF6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3" w:type="pct"/>
            <w:shd w:val="clear" w:color="auto" w:fill="auto"/>
          </w:tcPr>
          <w:p w14:paraId="33F2AB32" w14:textId="77777777" w:rsidR="009E695E" w:rsidRDefault="009E695E" w:rsidP="009E6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E8765A" w14:textId="5A9CA3FF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41" w:type="pct"/>
            <w:shd w:val="clear" w:color="auto" w:fill="auto"/>
          </w:tcPr>
          <w:p w14:paraId="2B110C39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80EC305" w14:textId="77777777" w:rsidR="009E695E" w:rsidRPr="00501FC7" w:rsidRDefault="009E695E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5C7F43" w14:textId="50FECCD1" w:rsidR="009E695E" w:rsidRPr="00501FC7" w:rsidRDefault="00E77500" w:rsidP="00A71B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41" w:type="pct"/>
            <w:shd w:val="clear" w:color="auto" w:fill="auto"/>
          </w:tcPr>
          <w:p w14:paraId="6C8B357B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32891749" w14:textId="77777777" w:rsidR="009E695E" w:rsidRDefault="009E695E" w:rsidP="009E6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8FB189" w14:textId="1E07975A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A9AA65E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204B4C1" w14:textId="77777777" w:rsidR="009E695E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535162" w14:textId="4C35E804" w:rsidR="009E695E" w:rsidRPr="00912972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9E695E" w:rsidRPr="0087049C" w14:paraId="6573591A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0D41159F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  <w:shd w:val="clear" w:color="auto" w:fill="auto"/>
          </w:tcPr>
          <w:p w14:paraId="14E72B76" w14:textId="7DBB02FC" w:rsidR="009E695E" w:rsidRPr="005537A4" w:rsidRDefault="00E77500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1" w:type="pct"/>
            <w:shd w:val="clear" w:color="auto" w:fill="auto"/>
          </w:tcPr>
          <w:p w14:paraId="037B1846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45EF712" w14:textId="4BEF1FAA" w:rsidR="009E695E" w:rsidRPr="00501FC7" w:rsidRDefault="00E77500" w:rsidP="00501F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231</w:t>
            </w:r>
          </w:p>
        </w:tc>
        <w:tc>
          <w:tcPr>
            <w:tcW w:w="141" w:type="pct"/>
            <w:shd w:val="clear" w:color="auto" w:fill="auto"/>
          </w:tcPr>
          <w:p w14:paraId="6A392582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D60E05E" w14:textId="1CB536B0" w:rsidR="009E695E" w:rsidRPr="005537A4" w:rsidRDefault="009E695E" w:rsidP="009E6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88C3E73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744CCD8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615E" w:rsidRPr="0087049C" w14:paraId="6C02111D" w14:textId="77777777" w:rsidTr="00F40322">
        <w:trPr>
          <w:trHeight w:val="380"/>
        </w:trPr>
        <w:tc>
          <w:tcPr>
            <w:tcW w:w="2261" w:type="pct"/>
            <w:shd w:val="clear" w:color="auto" w:fill="auto"/>
          </w:tcPr>
          <w:p w14:paraId="1B6B957C" w14:textId="77777777" w:rsidR="0045615E" w:rsidRPr="0087049C" w:rsidRDefault="004561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095266C1" w14:textId="77777777" w:rsidR="0045615E" w:rsidRPr="005537A4" w:rsidRDefault="004561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93CB023" w14:textId="77777777" w:rsidR="0045615E" w:rsidRPr="005537A4" w:rsidRDefault="004561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83E0721" w14:textId="77777777" w:rsidR="0045615E" w:rsidRPr="005537A4" w:rsidRDefault="004561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EA463B7" w14:textId="77777777" w:rsidR="0045615E" w:rsidRPr="005537A4" w:rsidRDefault="004561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3923E71" w14:textId="77777777" w:rsidR="0045615E" w:rsidRPr="005537A4" w:rsidRDefault="0045615E" w:rsidP="009E6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C726285" w14:textId="77777777" w:rsidR="0045615E" w:rsidRPr="005537A4" w:rsidRDefault="004561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3A70B1" w14:textId="77777777" w:rsidR="0045615E" w:rsidRPr="005537A4" w:rsidRDefault="0045615E" w:rsidP="009E6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95E" w:rsidRPr="0087049C" w14:paraId="185E4277" w14:textId="77777777" w:rsidTr="00F40322">
        <w:tc>
          <w:tcPr>
            <w:tcW w:w="2261" w:type="pct"/>
            <w:shd w:val="clear" w:color="auto" w:fill="auto"/>
          </w:tcPr>
          <w:p w14:paraId="15B4FFF2" w14:textId="77777777" w:rsidR="009E695E" w:rsidRPr="0087049C" w:rsidRDefault="009E695E" w:rsidP="009E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3" w:type="pct"/>
            <w:shd w:val="clear" w:color="auto" w:fill="auto"/>
          </w:tcPr>
          <w:p w14:paraId="5BCBB2F7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09D9595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8804587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5BF8220F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593F875E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75390CE4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8B08EAD" w14:textId="77777777" w:rsidR="009E695E" w:rsidRPr="005537A4" w:rsidRDefault="009E695E" w:rsidP="009E6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00E" w:rsidRPr="0087049C" w14:paraId="07C38B5C" w14:textId="77777777" w:rsidTr="00F40322">
        <w:tc>
          <w:tcPr>
            <w:tcW w:w="2261" w:type="pct"/>
            <w:shd w:val="clear" w:color="auto" w:fill="auto"/>
          </w:tcPr>
          <w:p w14:paraId="73288ADF" w14:textId="05B9A3B4" w:rsidR="0085000E" w:rsidRPr="0087049C" w:rsidRDefault="0085000E" w:rsidP="0085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="001441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3" w:type="pct"/>
            <w:shd w:val="clear" w:color="auto" w:fill="auto"/>
          </w:tcPr>
          <w:p w14:paraId="75647D54" w14:textId="71CBF5AA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41" w:type="pct"/>
            <w:shd w:val="clear" w:color="auto" w:fill="auto"/>
          </w:tcPr>
          <w:p w14:paraId="2B28E425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AC5372E" w14:textId="2A5A0A64" w:rsidR="0085000E" w:rsidRPr="005537A4" w:rsidRDefault="00E77500" w:rsidP="00A71B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85000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41" w:type="pct"/>
            <w:shd w:val="clear" w:color="auto" w:fill="auto"/>
          </w:tcPr>
          <w:p w14:paraId="5AE2D473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AFD1977" w14:textId="652ECC3C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6AC6D454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8CC7C25" w14:textId="44B1CAAF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85000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85000E" w:rsidRPr="0087049C" w14:paraId="19C61A6F" w14:textId="77777777" w:rsidTr="00F40322">
        <w:tc>
          <w:tcPr>
            <w:tcW w:w="2261" w:type="pct"/>
            <w:shd w:val="clear" w:color="auto" w:fill="auto"/>
          </w:tcPr>
          <w:p w14:paraId="73C5FBD2" w14:textId="77777777" w:rsidR="0085000E" w:rsidRPr="0087049C" w:rsidRDefault="0085000E" w:rsidP="0085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593" w:type="pct"/>
            <w:shd w:val="clear" w:color="auto" w:fill="auto"/>
          </w:tcPr>
          <w:p w14:paraId="0D5A985C" w14:textId="2B89E450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1" w:type="pct"/>
            <w:shd w:val="clear" w:color="auto" w:fill="auto"/>
          </w:tcPr>
          <w:p w14:paraId="6793B8A4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91F66C3" w14:textId="64B14ADB" w:rsidR="0085000E" w:rsidRPr="005537A4" w:rsidRDefault="00E77500" w:rsidP="00A71BC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5000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438</w:t>
            </w:r>
          </w:p>
        </w:tc>
        <w:tc>
          <w:tcPr>
            <w:tcW w:w="141" w:type="pct"/>
            <w:shd w:val="clear" w:color="auto" w:fill="auto"/>
          </w:tcPr>
          <w:p w14:paraId="34B611FE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47DD1E3B" w14:textId="39078ED1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8DD98ED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8406742" w14:textId="6E00D029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00E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85000E" w:rsidRPr="0087049C" w14:paraId="6DFDFF72" w14:textId="77777777" w:rsidTr="00F40322">
        <w:tc>
          <w:tcPr>
            <w:tcW w:w="2261" w:type="pct"/>
            <w:shd w:val="clear" w:color="auto" w:fill="auto"/>
          </w:tcPr>
          <w:p w14:paraId="5FF0C46D" w14:textId="77777777" w:rsidR="0085000E" w:rsidRPr="0087049C" w:rsidRDefault="0085000E" w:rsidP="00850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3" w:type="pct"/>
            <w:shd w:val="clear" w:color="auto" w:fill="auto"/>
          </w:tcPr>
          <w:p w14:paraId="32AC7AF7" w14:textId="56E33C49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141" w:type="pct"/>
            <w:shd w:val="clear" w:color="auto" w:fill="auto"/>
          </w:tcPr>
          <w:p w14:paraId="1DF628C1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786317C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2250C75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25BB701" w14:textId="3CA47FBF" w:rsidR="0085000E" w:rsidRPr="005537A4" w:rsidRDefault="00E77500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0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33885451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0176EB0" w14:textId="77777777" w:rsidR="0085000E" w:rsidRPr="005537A4" w:rsidRDefault="0085000E" w:rsidP="00850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43DAA61" w14:textId="77777777" w:rsidR="002C28F6" w:rsidRPr="0087049C" w:rsidRDefault="002C28F6" w:rsidP="00DD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CBE2FB8" w14:textId="3DC9E4D7" w:rsidR="002C28F6" w:rsidRDefault="002C28F6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รายการซื้อและขายระหว่างกันกับบริษัทร่วม</w:t>
      </w:r>
      <w:r w:rsidR="000B43AA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และเป็นผู้จัดจำหน่ายสินค้าให้กับบริษัทร่วมทางอ้อม</w:t>
      </w:r>
      <w:r w:rsidR="000B43AA" w:rsidRPr="000B43AA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130</w:t>
      </w:r>
      <w:r w:rsidR="003305E0">
        <w:rPr>
          <w:rFonts w:asciiTheme="majorBidi" w:hAnsiTheme="majorBidi" w:cstheme="majorBidi" w:hint="cs"/>
          <w:sz w:val="30"/>
          <w:szCs w:val="30"/>
          <w:cs/>
        </w:rPr>
        <w:t>.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65</w:t>
      </w:r>
      <w:r w:rsidRPr="00DC4421">
        <w:rPr>
          <w:rFonts w:asciiTheme="majorBidi" w:hAnsiTheme="majorBidi" w:cstheme="majorBidi"/>
          <w:sz w:val="30"/>
          <w:szCs w:val="30"/>
        </w:rPr>
        <w:t xml:space="preserve"> </w:t>
      </w:r>
      <w:r w:rsidRPr="00DC442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C4421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77500" w:rsidRPr="00E77500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5537A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90</w:t>
      </w:r>
      <w:r w:rsidRPr="005B774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88</w:t>
      </w:r>
      <w:r w:rsidRPr="00DC4421">
        <w:rPr>
          <w:rFonts w:asciiTheme="majorBidi" w:hAnsiTheme="majorBidi" w:cstheme="majorBidi"/>
          <w:sz w:val="30"/>
          <w:szCs w:val="30"/>
        </w:rPr>
        <w:t xml:space="preserve"> </w:t>
      </w:r>
      <w:r w:rsidRPr="005537A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55CEBA5" w14:textId="77777777" w:rsidR="001441F8" w:rsidRPr="005537A4" w:rsidRDefault="001441F8" w:rsidP="006B5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9"/>
        <w:gridCol w:w="1137"/>
        <w:gridCol w:w="280"/>
        <w:gridCol w:w="1124"/>
        <w:gridCol w:w="263"/>
        <w:gridCol w:w="1132"/>
      </w:tblGrid>
      <w:tr w:rsidR="002C28F6" w:rsidRPr="005537A4" w14:paraId="06B7D7C7" w14:textId="77777777" w:rsidTr="008B7044">
        <w:trPr>
          <w:tblHeader/>
        </w:trPr>
        <w:tc>
          <w:tcPr>
            <w:tcW w:w="2169" w:type="pct"/>
          </w:tcPr>
          <w:p w14:paraId="4235F65E" w14:textId="07DCF4E5" w:rsidR="002C28F6" w:rsidRPr="001D22EE" w:rsidRDefault="001D22EE" w:rsidP="00B12E1E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2" w:type="pct"/>
            <w:gridSpan w:val="3"/>
          </w:tcPr>
          <w:p w14:paraId="2B395F13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3011718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BDFE096" w14:textId="77777777" w:rsidR="002C28F6" w:rsidRPr="005537A4" w:rsidRDefault="002C28F6" w:rsidP="00607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5537A4" w14:paraId="39B9B6FE" w14:textId="77777777" w:rsidTr="008B7044">
        <w:trPr>
          <w:tblHeader/>
        </w:trPr>
        <w:tc>
          <w:tcPr>
            <w:tcW w:w="2169" w:type="pct"/>
          </w:tcPr>
          <w:p w14:paraId="55DD9561" w14:textId="5D1F4B28" w:rsidR="002C28F6" w:rsidRPr="001D22EE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shd w:val="clear" w:color="auto" w:fill="auto"/>
          </w:tcPr>
          <w:p w14:paraId="30B88AE6" w14:textId="1D9952A4" w:rsidR="002C28F6" w:rsidRPr="005537A4" w:rsidRDefault="00E77500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2B5592C" w14:textId="77777777" w:rsidR="002C28F6" w:rsidRPr="005537A4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22AA8A0" w14:textId="1EF20209" w:rsidR="002C28F6" w:rsidRPr="005537A4" w:rsidRDefault="00E77500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993F271" w14:textId="77777777" w:rsidR="002C28F6" w:rsidRPr="005537A4" w:rsidRDefault="002C28F6" w:rsidP="00421D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6BC8BDAD" w14:textId="4C45EF52" w:rsidR="002C28F6" w:rsidRPr="005537A4" w:rsidRDefault="00E77500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0F2193E1" w14:textId="77777777" w:rsidR="002C28F6" w:rsidRPr="005537A4" w:rsidRDefault="002C28F6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632E64C" w14:textId="0718CA88" w:rsidR="002C28F6" w:rsidRPr="005537A4" w:rsidRDefault="00E77500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5537A4" w14:paraId="2D27857E" w14:textId="77777777" w:rsidTr="008B7044">
        <w:trPr>
          <w:tblHeader/>
        </w:trPr>
        <w:tc>
          <w:tcPr>
            <w:tcW w:w="2169" w:type="pct"/>
          </w:tcPr>
          <w:p w14:paraId="24AE0FC2" w14:textId="77777777" w:rsidR="002C28F6" w:rsidRPr="005537A4" w:rsidRDefault="002C28F6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1" w:type="pct"/>
            <w:gridSpan w:val="7"/>
          </w:tcPr>
          <w:p w14:paraId="449F4504" w14:textId="77777777" w:rsidR="002C28F6" w:rsidRPr="005537A4" w:rsidRDefault="002C28F6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2EE" w:rsidRPr="005537A4" w14:paraId="7DE99775" w14:textId="77777777" w:rsidTr="008B7044">
        <w:tc>
          <w:tcPr>
            <w:tcW w:w="2169" w:type="pct"/>
          </w:tcPr>
          <w:p w14:paraId="7F94D256" w14:textId="78C4B7BD" w:rsidR="001D22EE" w:rsidRPr="005537A4" w:rsidRDefault="001D22EE" w:rsidP="00421DF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9" w:type="pct"/>
          </w:tcPr>
          <w:p w14:paraId="0B561DCA" w14:textId="77777777" w:rsidR="001D22EE" w:rsidRPr="005537A4" w:rsidRDefault="001D22EE" w:rsidP="00421DF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1C17B45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6A2B1F9" w14:textId="77777777" w:rsidR="001D22EE" w:rsidRPr="005537A4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A92883B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812A0F" w14:textId="77777777" w:rsidR="001D22EE" w:rsidRPr="005537A4" w:rsidRDefault="001D22EE" w:rsidP="00421DF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374721" w14:textId="77777777" w:rsidR="001D22EE" w:rsidRPr="005537A4" w:rsidRDefault="001D22EE" w:rsidP="00421D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3B0BA59" w14:textId="77777777" w:rsidR="001D22EE" w:rsidRPr="005537A4" w:rsidRDefault="001D22EE" w:rsidP="00421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2EE" w:rsidRPr="005537A4" w14:paraId="49CE43B4" w14:textId="77777777" w:rsidTr="008B7044">
        <w:trPr>
          <w:trHeight w:val="87"/>
        </w:trPr>
        <w:tc>
          <w:tcPr>
            <w:tcW w:w="2169" w:type="pct"/>
          </w:tcPr>
          <w:p w14:paraId="01294EB3" w14:textId="5253702C" w:rsidR="001D22EE" w:rsidRPr="001D22EE" w:rsidRDefault="001D22EE" w:rsidP="001D22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28BCE845" w14:textId="3058E5C7" w:rsidR="001D22EE" w:rsidRPr="005537A4" w:rsidRDefault="00060195" w:rsidP="00A71B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275E3B" w14:textId="77777777" w:rsidR="001D22EE" w:rsidRPr="005537A4" w:rsidRDefault="001D22EE" w:rsidP="001D2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B56E77E" w14:textId="77777777" w:rsidR="001D22EE" w:rsidRPr="005537A4" w:rsidRDefault="001D22EE" w:rsidP="00A71B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FFBBE23" w14:textId="77777777" w:rsidR="001D22EE" w:rsidRPr="005537A4" w:rsidRDefault="001D22EE" w:rsidP="001D2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7BA3E2C" w14:textId="1DF603E8" w:rsidR="001D22EE" w:rsidRPr="005537A4" w:rsidRDefault="00684A92" w:rsidP="00A71B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EF008C2" w14:textId="77777777" w:rsidR="001D22EE" w:rsidRPr="005537A4" w:rsidRDefault="001D22EE" w:rsidP="001D22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98CCE2D" w14:textId="1C6BEEFC" w:rsidR="001D22EE" w:rsidRPr="005537A4" w:rsidRDefault="00E77500" w:rsidP="00A71BC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51831" w:rsidRPr="005537A4" w14:paraId="05E0A6F1" w14:textId="77777777" w:rsidTr="008B7044">
        <w:trPr>
          <w:trHeight w:val="87"/>
        </w:trPr>
        <w:tc>
          <w:tcPr>
            <w:tcW w:w="2169" w:type="pct"/>
          </w:tcPr>
          <w:p w14:paraId="3C921B9D" w14:textId="4068A22E" w:rsidR="00B51831" w:rsidRPr="001D22EE" w:rsidRDefault="002D4325" w:rsidP="001D22E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4C3A198C" w14:textId="08C1F1EB" w:rsidR="00B51831" w:rsidRPr="005537A4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44" w:type="pct"/>
          </w:tcPr>
          <w:p w14:paraId="6BF2DC95" w14:textId="77777777" w:rsidR="00B51831" w:rsidRPr="005537A4" w:rsidRDefault="00B51831" w:rsidP="001D2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F054054" w14:textId="092293AF" w:rsidR="00B51831" w:rsidRPr="005537A4" w:rsidRDefault="002D4325" w:rsidP="001D22E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6781CEA0" w14:textId="77777777" w:rsidR="00B51831" w:rsidRPr="005537A4" w:rsidRDefault="00B51831" w:rsidP="001D22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shd w:val="clear" w:color="auto" w:fill="auto"/>
          </w:tcPr>
          <w:p w14:paraId="79E0B07B" w14:textId="7625B5C5" w:rsidR="00B51831" w:rsidRPr="00DC3A8A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93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1" w:type="pct"/>
          </w:tcPr>
          <w:p w14:paraId="3BDF4F27" w14:textId="77777777" w:rsidR="00B51831" w:rsidRPr="005537A4" w:rsidRDefault="00B51831" w:rsidP="001D22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0EC5760" w14:textId="0E88534E" w:rsidR="00B51831" w:rsidRPr="007511F5" w:rsidRDefault="002D4325" w:rsidP="00A71B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D5904" w:rsidRPr="005537A4" w14:paraId="0F4F82D0" w14:textId="77777777" w:rsidTr="008B7044">
        <w:tc>
          <w:tcPr>
            <w:tcW w:w="2169" w:type="pct"/>
          </w:tcPr>
          <w:p w14:paraId="6CF253EE" w14:textId="77777777" w:rsidR="009D5904" w:rsidRPr="001D22EE" w:rsidRDefault="009D5904" w:rsidP="009D59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vAlign w:val="bottom"/>
          </w:tcPr>
          <w:p w14:paraId="278AC5AD" w14:textId="51074B66" w:rsidR="009D5904" w:rsidRPr="005537A4" w:rsidRDefault="00E77500" w:rsidP="0019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37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4" w:type="pct"/>
          </w:tcPr>
          <w:p w14:paraId="11CE4D33" w14:textId="77777777" w:rsidR="009D5904" w:rsidRPr="005537A4" w:rsidRDefault="009D5904" w:rsidP="009D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pct"/>
            <w:vAlign w:val="bottom"/>
          </w:tcPr>
          <w:p w14:paraId="32745EB7" w14:textId="5B0CD06C" w:rsidR="009D5904" w:rsidRPr="005537A4" w:rsidRDefault="00E77500" w:rsidP="00A71BC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35626D5F" w14:textId="77777777" w:rsidR="009D5904" w:rsidRPr="005537A4" w:rsidRDefault="009D5904" w:rsidP="009D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2" w:type="pct"/>
            <w:vAlign w:val="bottom"/>
          </w:tcPr>
          <w:p w14:paraId="1C0A95A7" w14:textId="0201D86A" w:rsidR="009D5904" w:rsidRPr="00DC3A8A" w:rsidRDefault="00E77500" w:rsidP="00DC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C3A8A" w:rsidRPr="00DC3A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41" w:type="pct"/>
          </w:tcPr>
          <w:p w14:paraId="5D1BEDB9" w14:textId="77777777" w:rsidR="009D5904" w:rsidRPr="005537A4" w:rsidRDefault="009D5904" w:rsidP="009D59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6" w:type="pct"/>
            <w:vAlign w:val="bottom"/>
          </w:tcPr>
          <w:p w14:paraId="137BCC0B" w14:textId="6255374C" w:rsidR="009D5904" w:rsidRPr="001D22EE" w:rsidRDefault="00E77500" w:rsidP="009D590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D70C5" w:rsidRPr="005537A4" w14:paraId="03AEFEBB" w14:textId="77777777" w:rsidTr="00947F6C">
        <w:tc>
          <w:tcPr>
            <w:tcW w:w="2169" w:type="pct"/>
            <w:shd w:val="clear" w:color="auto" w:fill="auto"/>
          </w:tcPr>
          <w:p w14:paraId="1A74FE5B" w14:textId="10C457C6" w:rsidR="007D70C5" w:rsidRPr="001D22EE" w:rsidRDefault="00B1183A" w:rsidP="009D59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154EA827" w14:textId="7CDC6E87" w:rsidR="007D70C5" w:rsidRDefault="00E77500" w:rsidP="00194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44" w:type="pct"/>
            <w:shd w:val="clear" w:color="auto" w:fill="auto"/>
          </w:tcPr>
          <w:p w14:paraId="05959166" w14:textId="77777777" w:rsidR="007D70C5" w:rsidRPr="005537A4" w:rsidRDefault="007D70C5" w:rsidP="009D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55F7B67E" w14:textId="6BE7C425" w:rsidR="007D70C5" w:rsidRDefault="00E77500" w:rsidP="007D2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150" w:type="pct"/>
            <w:shd w:val="clear" w:color="auto" w:fill="auto"/>
          </w:tcPr>
          <w:p w14:paraId="1B20E1B5" w14:textId="77777777" w:rsidR="007D70C5" w:rsidRPr="005537A4" w:rsidRDefault="007D70C5" w:rsidP="009D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577F9FBD" w14:textId="57B21925" w:rsidR="007D70C5" w:rsidRPr="00DC3A8A" w:rsidRDefault="00ED3164" w:rsidP="00ED3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61FFE55" w14:textId="77777777" w:rsidR="007D70C5" w:rsidRPr="005537A4" w:rsidRDefault="007D70C5" w:rsidP="009D59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46CF991" w14:textId="0BEAF726" w:rsidR="007D70C5" w:rsidRPr="001D22EE" w:rsidRDefault="00ED3164" w:rsidP="00ED3164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2EE" w:rsidRPr="005537A4" w14:paraId="5F5977EA" w14:textId="77777777" w:rsidTr="008B7044">
        <w:tc>
          <w:tcPr>
            <w:tcW w:w="2169" w:type="pct"/>
          </w:tcPr>
          <w:p w14:paraId="703010CA" w14:textId="77777777" w:rsidR="001D22EE" w:rsidRPr="005537A4" w:rsidRDefault="001D22EE" w:rsidP="001D22E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FD3B" w14:textId="4924BF2A" w:rsidR="001D22EE" w:rsidRPr="005537A4" w:rsidRDefault="00E77500" w:rsidP="001D22E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194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44" w:type="pct"/>
          </w:tcPr>
          <w:p w14:paraId="63FFB758" w14:textId="77777777" w:rsidR="001D22EE" w:rsidRPr="005537A4" w:rsidRDefault="001D22EE" w:rsidP="001D22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4298EFF" w14:textId="403FA523" w:rsidR="001D22EE" w:rsidRPr="005537A4" w:rsidRDefault="00E77500" w:rsidP="001D22E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50" w:type="pct"/>
          </w:tcPr>
          <w:p w14:paraId="295FB949" w14:textId="77777777" w:rsidR="001D22EE" w:rsidRPr="005537A4" w:rsidRDefault="001D22EE" w:rsidP="001D22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853E788" w14:textId="566BCF41" w:rsidR="001D22EE" w:rsidRPr="005537A4" w:rsidRDefault="00E77500" w:rsidP="001D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C3A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1" w:type="pct"/>
          </w:tcPr>
          <w:p w14:paraId="25E62739" w14:textId="77777777" w:rsidR="001D22EE" w:rsidRPr="005537A4" w:rsidRDefault="001D22EE" w:rsidP="001D22E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97B6EE2" w14:textId="341DE8CF" w:rsidR="001D22EE" w:rsidRPr="005537A4" w:rsidRDefault="00E77500" w:rsidP="001D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8B7044" w:rsidRPr="005537A4" w14:paraId="64C9BCBE" w14:textId="77777777" w:rsidTr="008B7044">
        <w:tc>
          <w:tcPr>
            <w:tcW w:w="2169" w:type="pct"/>
          </w:tcPr>
          <w:p w14:paraId="714D4D55" w14:textId="77777777" w:rsidR="008B7044" w:rsidRPr="005537A4" w:rsidRDefault="008B7044" w:rsidP="008B704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D9CB8B4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066B0ED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E9E3E47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7C7FCE3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E3D7B2A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7AAC6EA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D9DAB84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1EB" w:rsidRPr="005537A4" w14:paraId="4E5A49F2" w14:textId="77777777" w:rsidTr="008B7044">
        <w:tc>
          <w:tcPr>
            <w:tcW w:w="2169" w:type="pct"/>
          </w:tcPr>
          <w:p w14:paraId="19F4017E" w14:textId="77777777" w:rsidR="00EA71EB" w:rsidRPr="005537A4" w:rsidRDefault="00EA71EB" w:rsidP="008B704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0EA11A5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EB3BCBB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05C5151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A83BCE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10B5490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AB7CA71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7DE1862" w14:textId="77777777" w:rsidR="00EA71EB" w:rsidRPr="005537A4" w:rsidRDefault="00EA71EB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044" w:rsidRPr="005537A4" w14:paraId="2923562B" w14:textId="77777777" w:rsidTr="008B7044">
        <w:tc>
          <w:tcPr>
            <w:tcW w:w="2169" w:type="pct"/>
          </w:tcPr>
          <w:p w14:paraId="59A3B94C" w14:textId="3C1CAFDF" w:rsidR="008B7044" w:rsidRPr="005537A4" w:rsidRDefault="008B7044" w:rsidP="008B704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</w:tcPr>
          <w:p w14:paraId="79088939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7855022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0600F14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02F4D3A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1B2978A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6C7183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A4B630B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7044" w:rsidRPr="005537A4" w14:paraId="22582BE4" w14:textId="77777777" w:rsidTr="008B7044">
        <w:tc>
          <w:tcPr>
            <w:tcW w:w="2169" w:type="pct"/>
          </w:tcPr>
          <w:p w14:paraId="4BAD79CD" w14:textId="10BCE5F2" w:rsidR="008B7044" w:rsidRPr="005537A4" w:rsidRDefault="008B7044" w:rsidP="008B70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59268091" w14:textId="075C0C96" w:rsidR="008B7044" w:rsidRPr="005537A4" w:rsidRDefault="00311543" w:rsidP="008B704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51F2560" w14:textId="77777777" w:rsidR="008B7044" w:rsidRPr="005537A4" w:rsidRDefault="008B7044" w:rsidP="008B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6E9A088" w14:textId="77777777" w:rsidR="008B7044" w:rsidRPr="005537A4" w:rsidRDefault="008B7044" w:rsidP="008B704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4BC02DEA" w14:textId="77777777" w:rsidR="008B7044" w:rsidRPr="005537A4" w:rsidRDefault="008B7044" w:rsidP="008B7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6AE3FCD" w14:textId="1D130E51" w:rsidR="008B7044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65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41" w:type="pct"/>
          </w:tcPr>
          <w:p w14:paraId="05D2747E" w14:textId="77777777" w:rsidR="008B7044" w:rsidRPr="005537A4" w:rsidRDefault="008B7044" w:rsidP="008B7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CBB127" w14:textId="3E7C91FB" w:rsidR="008B7044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B70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062</w:t>
            </w:r>
          </w:p>
        </w:tc>
      </w:tr>
      <w:tr w:rsidR="00311543" w:rsidRPr="005537A4" w14:paraId="69829443" w14:textId="77777777" w:rsidTr="008B7044">
        <w:tc>
          <w:tcPr>
            <w:tcW w:w="2169" w:type="pct"/>
          </w:tcPr>
          <w:p w14:paraId="5AE534B0" w14:textId="4C7F78DD" w:rsidR="00311543" w:rsidRPr="005537A4" w:rsidRDefault="00311543" w:rsidP="003115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26233023" w14:textId="1296E1EF" w:rsidR="00311543" w:rsidRPr="005537A4" w:rsidRDefault="00E77500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4" w:type="pct"/>
          </w:tcPr>
          <w:p w14:paraId="2EFA6D48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583F3055" w14:textId="0B4B73FE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50" w:type="pct"/>
          </w:tcPr>
          <w:p w14:paraId="0B2E0A2B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0048CC92" w14:textId="6562F167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1" w:type="pct"/>
          </w:tcPr>
          <w:p w14:paraId="03DCB251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B18686" w14:textId="1EB25DED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311543" w:rsidRPr="005537A4" w14:paraId="674F2E28" w14:textId="77777777" w:rsidTr="008B7044">
        <w:tc>
          <w:tcPr>
            <w:tcW w:w="2169" w:type="pct"/>
          </w:tcPr>
          <w:p w14:paraId="727B8D1F" w14:textId="432DE89D" w:rsidR="00311543" w:rsidRPr="008B7044" w:rsidRDefault="00311543" w:rsidP="003115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08E1C810" w14:textId="45E3D491" w:rsidR="00311543" w:rsidRPr="005537A4" w:rsidRDefault="00E77500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4" w:type="pct"/>
          </w:tcPr>
          <w:p w14:paraId="58C4D392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1F56601" w14:textId="70590185" w:rsidR="00311543" w:rsidRPr="005B7742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50" w:type="pct"/>
          </w:tcPr>
          <w:p w14:paraId="0E56DF4D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5C14385" w14:textId="58D148D4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41" w:type="pct"/>
          </w:tcPr>
          <w:p w14:paraId="52482825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53903AF" w14:textId="0288D066" w:rsidR="00311543" w:rsidRPr="005B7742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311543" w:rsidRPr="005537A4" w14:paraId="3103F511" w14:textId="77777777" w:rsidTr="008B7044">
        <w:tc>
          <w:tcPr>
            <w:tcW w:w="2169" w:type="pct"/>
          </w:tcPr>
          <w:p w14:paraId="25AD8E96" w14:textId="048EB34C" w:rsidR="00311543" w:rsidRPr="008B7044" w:rsidRDefault="00311543" w:rsidP="0031154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0E43DEF2" w14:textId="25703214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" w:type="pct"/>
          </w:tcPr>
          <w:p w14:paraId="5CCCA435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1C46B3C" w14:textId="0ED3AA93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50" w:type="pct"/>
          </w:tcPr>
          <w:p w14:paraId="57529870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6AEF102" w14:textId="4DD1251B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1" w:type="pct"/>
          </w:tcPr>
          <w:p w14:paraId="506097EB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4B0E312" w14:textId="5E3A087A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311543" w:rsidRPr="005537A4" w14:paraId="31D93158" w14:textId="77777777" w:rsidTr="008B7044">
        <w:tc>
          <w:tcPr>
            <w:tcW w:w="2169" w:type="pct"/>
          </w:tcPr>
          <w:p w14:paraId="7FDD6A9C" w14:textId="77777777" w:rsidR="00311543" w:rsidRPr="005537A4" w:rsidRDefault="00311543" w:rsidP="0031154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C4FCFEA" w14:textId="482E0BEC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44" w:type="pct"/>
          </w:tcPr>
          <w:p w14:paraId="4CE83DEA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49C283B" w14:textId="0075D557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50" w:type="pct"/>
          </w:tcPr>
          <w:p w14:paraId="75C01A53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5BED983" w14:textId="4F2E9CF4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115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141" w:type="pct"/>
          </w:tcPr>
          <w:p w14:paraId="65AB5E10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A448618" w14:textId="6150C845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11543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311543" w:rsidRPr="005537A4" w14:paraId="07B6731A" w14:textId="77777777" w:rsidTr="008B7044">
        <w:tc>
          <w:tcPr>
            <w:tcW w:w="2169" w:type="pct"/>
          </w:tcPr>
          <w:p w14:paraId="7446C2B9" w14:textId="77777777" w:rsidR="00311543" w:rsidRPr="005537A4" w:rsidRDefault="00311543" w:rsidP="0031154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9A93787" w14:textId="1334223E" w:rsidR="00311543" w:rsidRPr="005537A4" w:rsidRDefault="0009543B" w:rsidP="0031154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4BC42DDA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01FEF0B" w14:textId="77777777" w:rsidR="00311543" w:rsidRPr="005537A4" w:rsidRDefault="00311543" w:rsidP="0031154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24225396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3ED6C1F" w14:textId="0B671334" w:rsidR="00311543" w:rsidRPr="005537A4" w:rsidRDefault="00311543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659B7CE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AED2BCF" w14:textId="2A6BEFF3" w:rsidR="00311543" w:rsidRPr="005537A4" w:rsidRDefault="00311543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567</w:t>
            </w:r>
            <w:r w:rsidRPr="005537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11543" w:rsidRPr="005537A4" w14:paraId="491E3536" w14:textId="77777777" w:rsidTr="008B7044">
        <w:tc>
          <w:tcPr>
            <w:tcW w:w="2169" w:type="pct"/>
          </w:tcPr>
          <w:p w14:paraId="7D6A6A2F" w14:textId="77777777" w:rsidR="00311543" w:rsidRPr="005537A4" w:rsidRDefault="00311543" w:rsidP="0031154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80B0" w14:textId="37C257E5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4" w:type="pct"/>
          </w:tcPr>
          <w:p w14:paraId="07EDC445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78F46EF" w14:textId="236FF498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50" w:type="pct"/>
          </w:tcPr>
          <w:p w14:paraId="5EA11DAF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5FC9AC3" w14:textId="4BC9B063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11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141" w:type="pct"/>
          </w:tcPr>
          <w:p w14:paraId="26CA2307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3AE8482" w14:textId="4E17667C" w:rsidR="00311543" w:rsidRPr="005537A4" w:rsidRDefault="00E77500" w:rsidP="000D4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311543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  <w:tr w:rsidR="00311543" w:rsidRPr="005537A4" w14:paraId="783E6FFD" w14:textId="77777777" w:rsidTr="008B7044">
        <w:tc>
          <w:tcPr>
            <w:tcW w:w="2169" w:type="pct"/>
          </w:tcPr>
          <w:p w14:paraId="26EC251F" w14:textId="77777777" w:rsidR="00311543" w:rsidRPr="005537A4" w:rsidRDefault="00311543" w:rsidP="0031154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C58DB32" w14:textId="77777777" w:rsidR="00311543" w:rsidRPr="005537A4" w:rsidRDefault="00311543" w:rsidP="0031154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14:paraId="07DDEB34" w14:textId="77777777" w:rsidR="00311543" w:rsidRPr="005537A4" w:rsidRDefault="00311543" w:rsidP="0031154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794DBCA" w14:textId="77777777" w:rsidR="00311543" w:rsidRPr="005537A4" w:rsidRDefault="00311543" w:rsidP="0031154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</w:tcPr>
          <w:p w14:paraId="54C0D389" w14:textId="77777777" w:rsidR="00311543" w:rsidRPr="005537A4" w:rsidRDefault="00311543" w:rsidP="003115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48011FB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03E6A2E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357C2FB1" w14:textId="77777777" w:rsidR="00311543" w:rsidRPr="005537A4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11543" w:rsidRPr="0087049C" w14:paraId="5F340D0A" w14:textId="77777777" w:rsidTr="001441F8">
        <w:tc>
          <w:tcPr>
            <w:tcW w:w="2169" w:type="pct"/>
          </w:tcPr>
          <w:p w14:paraId="2B042A99" w14:textId="6FFA43FB" w:rsidR="00311543" w:rsidRPr="0087049C" w:rsidRDefault="00311543" w:rsidP="0031154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</w:tcPr>
          <w:p w14:paraId="59E2ED79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4" w:type="pct"/>
          </w:tcPr>
          <w:p w14:paraId="71BD1624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</w:tcPr>
          <w:p w14:paraId="7E076573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7CCBEF13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2" w:type="pct"/>
            <w:vAlign w:val="bottom"/>
          </w:tcPr>
          <w:p w14:paraId="369FA74F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1" w:type="pct"/>
          </w:tcPr>
          <w:p w14:paraId="25E261D6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6" w:type="pct"/>
            <w:vAlign w:val="bottom"/>
          </w:tcPr>
          <w:p w14:paraId="78D003F0" w14:textId="77777777" w:rsidR="00311543" w:rsidRPr="0087049C" w:rsidRDefault="00311543" w:rsidP="0031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</w:tr>
      <w:tr w:rsidR="00D277DD" w:rsidRPr="0087049C" w14:paraId="7058BE67" w14:textId="77777777" w:rsidTr="001441F8">
        <w:tc>
          <w:tcPr>
            <w:tcW w:w="2169" w:type="pct"/>
          </w:tcPr>
          <w:p w14:paraId="4A90D726" w14:textId="62A412FF" w:rsidR="00D277DD" w:rsidRPr="0087049C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19AAEF6" w14:textId="0C244459" w:rsidR="00D277DD" w:rsidRPr="00943A26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1636EB43" w14:textId="77777777" w:rsidR="00D277DD" w:rsidRPr="00943A26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</w:tcPr>
          <w:p w14:paraId="53EC1F4A" w14:textId="77777777" w:rsidR="00D277DD" w:rsidRPr="005537A4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4792B55" w14:textId="77777777" w:rsidR="00D277DD" w:rsidRPr="00943A26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80205D" w14:textId="519C0B41" w:rsidR="00D277DD" w:rsidRPr="00F55A0E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277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41" w:type="pct"/>
          </w:tcPr>
          <w:p w14:paraId="69666A5F" w14:textId="77777777" w:rsidR="00D277DD" w:rsidRPr="00943A26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190BAF82" w14:textId="4AB899E7" w:rsidR="00D277DD" w:rsidRPr="005537A4" w:rsidRDefault="00E77500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277DD"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D277DD" w:rsidRPr="0087049C" w14:paraId="44D26863" w14:textId="77777777" w:rsidTr="001441F8">
        <w:tc>
          <w:tcPr>
            <w:tcW w:w="2169" w:type="pct"/>
          </w:tcPr>
          <w:p w14:paraId="178D6DC1" w14:textId="77777777" w:rsidR="00D277DD" w:rsidRPr="0087049C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E14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BE14E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7B8542A" w14:textId="665ECC31" w:rsidR="00D277DD" w:rsidRPr="00385032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65819AEF" w14:textId="77777777" w:rsidR="00D277DD" w:rsidRPr="0087049C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821AE32" w14:textId="77777777" w:rsidR="00D277DD" w:rsidRPr="005537A4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F24992A" w14:textId="77777777" w:rsidR="00D277DD" w:rsidRPr="0087049C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A14DAC4" w14:textId="29AF8287" w:rsidR="00D277DD" w:rsidRPr="00F55A0E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D196A71" w14:textId="77777777" w:rsidR="00D277DD" w:rsidRPr="0087049C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31557B3" w14:textId="17ED9A15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55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55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77DD" w:rsidRPr="0087049C" w14:paraId="47684C4B" w14:textId="77777777" w:rsidTr="008B7044">
        <w:tc>
          <w:tcPr>
            <w:tcW w:w="2169" w:type="pct"/>
          </w:tcPr>
          <w:p w14:paraId="56FB6931" w14:textId="77777777" w:rsidR="00D277DD" w:rsidRPr="0087049C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F64BB" w14:textId="5DCC670A" w:rsidR="00D277DD" w:rsidRPr="00385032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31C80AF0" w14:textId="77777777" w:rsidR="00D277DD" w:rsidRPr="0087049C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2586B15" w14:textId="77777777" w:rsidR="00D277DD" w:rsidRPr="005537A4" w:rsidRDefault="00D277DD" w:rsidP="00D277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</w:tcPr>
          <w:p w14:paraId="7510F2EC" w14:textId="77777777" w:rsidR="00D277DD" w:rsidRPr="0087049C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6442FF6" w14:textId="7DE5258E" w:rsidR="00D277DD" w:rsidRPr="001A7DAC" w:rsidRDefault="00E77500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2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41" w:type="pct"/>
          </w:tcPr>
          <w:p w14:paraId="20F0BD52" w14:textId="77777777" w:rsidR="00D277DD" w:rsidRPr="0087049C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9BBB2B" w14:textId="2E7502EC" w:rsidR="00D277DD" w:rsidRPr="005537A4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277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  <w:tr w:rsidR="00D277DD" w:rsidRPr="005537A4" w14:paraId="6D43E0CF" w14:textId="77777777" w:rsidTr="00DC2551">
        <w:tc>
          <w:tcPr>
            <w:tcW w:w="2169" w:type="pct"/>
          </w:tcPr>
          <w:p w14:paraId="0743B3C3" w14:textId="77777777" w:rsidR="00D277DD" w:rsidRPr="0091799B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B540380" w14:textId="77777777" w:rsidR="00D277DD" w:rsidRPr="0091799B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71172029" w14:textId="77777777" w:rsidR="00D277DD" w:rsidRPr="0091799B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1F39BCDB" w14:textId="77777777" w:rsidR="00D277DD" w:rsidRPr="005537A4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050EF00F" w14:textId="77777777" w:rsidR="00D277DD" w:rsidRPr="005537A4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91C2267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76090AD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E9B0CB9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277DD" w:rsidRPr="005537A4" w14:paraId="16743A50" w14:textId="77777777" w:rsidTr="00DC2551">
        <w:tc>
          <w:tcPr>
            <w:tcW w:w="2169" w:type="pct"/>
          </w:tcPr>
          <w:p w14:paraId="736492A2" w14:textId="2FE36D34" w:rsidR="00D277DD" w:rsidRPr="0091799B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745A5805" w14:textId="77777777" w:rsidR="00D277DD" w:rsidRPr="0091799B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48EFABBB" w14:textId="77777777" w:rsidR="00D277DD" w:rsidRPr="0091799B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2D9BFEC6" w14:textId="77777777" w:rsidR="00D277DD" w:rsidRPr="005537A4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pct"/>
          </w:tcPr>
          <w:p w14:paraId="5489C39A" w14:textId="77777777" w:rsidR="00D277DD" w:rsidRPr="005537A4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4421C456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5E75E577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6BF0F858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277DD" w:rsidRPr="005537A4" w14:paraId="09EF757A" w14:textId="77777777" w:rsidTr="00DC2551">
        <w:tc>
          <w:tcPr>
            <w:tcW w:w="2169" w:type="pct"/>
          </w:tcPr>
          <w:p w14:paraId="67FD14C0" w14:textId="2A27C950" w:rsidR="00D277DD" w:rsidRPr="0091799B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20322" w14:textId="4C964030" w:rsidR="00D277DD" w:rsidRPr="007401E0" w:rsidRDefault="00E77500" w:rsidP="007401E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401E0" w:rsidRPr="00740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4" w:type="pct"/>
          </w:tcPr>
          <w:p w14:paraId="150F1316" w14:textId="77777777" w:rsidR="00D277DD" w:rsidRPr="0091799B" w:rsidRDefault="00D277DD" w:rsidP="00D277D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7E5BDD79" w14:textId="391481A8" w:rsidR="00D277DD" w:rsidRPr="005537A4" w:rsidRDefault="00E77500" w:rsidP="00D277DD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77DD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0" w:type="pct"/>
          </w:tcPr>
          <w:p w14:paraId="254C6AC9" w14:textId="77777777" w:rsidR="00D277DD" w:rsidRPr="005537A4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7FA9765C" w14:textId="4FE8374E" w:rsidR="00D277DD" w:rsidRPr="007401E0" w:rsidRDefault="00E77500" w:rsidP="007401E0">
            <w:pPr>
              <w:tabs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401E0" w:rsidRPr="00740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1" w:type="pct"/>
          </w:tcPr>
          <w:p w14:paraId="232EA35B" w14:textId="77777777" w:rsidR="00D277DD" w:rsidRPr="005537A4" w:rsidRDefault="00D277DD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4F3D9E51" w14:textId="4E622147" w:rsidR="00D277DD" w:rsidRPr="005537A4" w:rsidRDefault="00E77500" w:rsidP="00D2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277DD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6EDBE396" w14:textId="4B2D83EA" w:rsidR="007E29D8" w:rsidRPr="00EA71EB" w:rsidRDefault="007E2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tbl>
      <w:tblPr>
        <w:tblW w:w="93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1"/>
        <w:gridCol w:w="269"/>
        <w:gridCol w:w="1137"/>
        <w:gridCol w:w="280"/>
        <w:gridCol w:w="1124"/>
        <w:gridCol w:w="263"/>
        <w:gridCol w:w="1132"/>
      </w:tblGrid>
      <w:tr w:rsidR="00D277DD" w:rsidRPr="005537A4" w14:paraId="51F301D4" w14:textId="77777777" w:rsidTr="008B7044">
        <w:tc>
          <w:tcPr>
            <w:tcW w:w="2169" w:type="pct"/>
          </w:tcPr>
          <w:p w14:paraId="0C61BF6E" w14:textId="012DB119" w:rsidR="00D277DD" w:rsidRPr="00DC2551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25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Pr="00DC25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DC25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2" w:type="pct"/>
            <w:gridSpan w:val="3"/>
            <w:shd w:val="clear" w:color="auto" w:fill="auto"/>
          </w:tcPr>
          <w:p w14:paraId="306B62FA" w14:textId="6404423C" w:rsidR="00D277DD" w:rsidRPr="005537A4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2C0E3FE" w14:textId="77777777" w:rsidR="00D277DD" w:rsidRPr="005537A4" w:rsidRDefault="00D277DD" w:rsidP="00D277D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B08F6DA" w14:textId="126DF202" w:rsidR="00D277DD" w:rsidRPr="005537A4" w:rsidRDefault="00D277DD" w:rsidP="00D2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7DD" w:rsidRPr="005537A4" w14:paraId="4815D095" w14:textId="77777777" w:rsidTr="008B7044">
        <w:tc>
          <w:tcPr>
            <w:tcW w:w="2169" w:type="pct"/>
          </w:tcPr>
          <w:p w14:paraId="1CBD47B3" w14:textId="0CCF5D14" w:rsidR="00D277DD" w:rsidRPr="00DC2551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25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77500" w:rsidRPr="00E775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C25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  <w:shd w:val="clear" w:color="auto" w:fill="auto"/>
          </w:tcPr>
          <w:p w14:paraId="2474698F" w14:textId="5BC1E2DC" w:rsidR="00D277DD" w:rsidRPr="008B7044" w:rsidRDefault="00E77500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1024A06" w14:textId="77777777" w:rsidR="00D277DD" w:rsidRPr="008B7044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FDE8F0F" w14:textId="193657FC" w:rsidR="00D277DD" w:rsidRPr="008B7044" w:rsidRDefault="00E77500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48232C35" w14:textId="77777777" w:rsidR="00D277DD" w:rsidRPr="008B7044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863CD8A" w14:textId="7AE985B2" w:rsidR="00D277DD" w:rsidRPr="008B7044" w:rsidRDefault="00E77500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77D0EA44" w14:textId="77777777" w:rsidR="00D277DD" w:rsidRPr="008B7044" w:rsidRDefault="00D277DD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4B82951" w14:textId="7F0346E5" w:rsidR="00D277DD" w:rsidRPr="008B7044" w:rsidRDefault="00E77500" w:rsidP="00D277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277DD" w:rsidRPr="005537A4" w14:paraId="630B2657" w14:textId="77777777" w:rsidTr="00DC2551">
        <w:tc>
          <w:tcPr>
            <w:tcW w:w="2169" w:type="pct"/>
          </w:tcPr>
          <w:p w14:paraId="3955E638" w14:textId="77777777" w:rsidR="00D277DD" w:rsidRPr="005537A4" w:rsidRDefault="00D277DD" w:rsidP="00D277DD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1" w:type="pct"/>
            <w:gridSpan w:val="7"/>
            <w:shd w:val="clear" w:color="auto" w:fill="auto"/>
          </w:tcPr>
          <w:p w14:paraId="5E6EFDCA" w14:textId="3843CAC6" w:rsidR="00D277DD" w:rsidRPr="005537A4" w:rsidRDefault="00D277DD" w:rsidP="00D277D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F91" w:rsidRPr="005537A4" w14:paraId="6F2C6868" w14:textId="77777777" w:rsidTr="008B7044">
        <w:tc>
          <w:tcPr>
            <w:tcW w:w="2169" w:type="pct"/>
          </w:tcPr>
          <w:p w14:paraId="0ECB353F" w14:textId="2CFC2665" w:rsidR="00440F91" w:rsidRPr="00DC2551" w:rsidRDefault="00440F91" w:rsidP="00440F9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DC255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C255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  <w:shd w:val="clear" w:color="auto" w:fill="auto"/>
          </w:tcPr>
          <w:p w14:paraId="24C6710E" w14:textId="0D7673E1" w:rsidR="00440F91" w:rsidRPr="00DC2551" w:rsidRDefault="00440F91" w:rsidP="00440F9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6BEBDE48" w14:textId="77777777" w:rsidR="00440F91" w:rsidRPr="00DC2551" w:rsidRDefault="00440F91" w:rsidP="00440F9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52BB52D6" w14:textId="0BB2EBB7" w:rsidR="00440F91" w:rsidRPr="00DC2551" w:rsidRDefault="00440F91" w:rsidP="00440F9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7765BE1F" w14:textId="77777777" w:rsidR="00440F91" w:rsidRPr="00DC2551" w:rsidRDefault="00440F91" w:rsidP="00440F9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3B980F" w14:textId="284304AF" w:rsidR="00440F91" w:rsidRPr="00DC2551" w:rsidRDefault="00E77500" w:rsidP="0044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141" w:type="pct"/>
          </w:tcPr>
          <w:p w14:paraId="2A454766" w14:textId="77777777" w:rsidR="00440F91" w:rsidRPr="00DC2551" w:rsidRDefault="00440F91" w:rsidP="0044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ED0E6A0" w14:textId="55C1758D" w:rsidR="00440F91" w:rsidRPr="00DC2551" w:rsidRDefault="00E77500" w:rsidP="0044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440F91" w:rsidRPr="005537A4" w14:paraId="2E9E0A07" w14:textId="77777777" w:rsidTr="00DC2551">
        <w:tc>
          <w:tcPr>
            <w:tcW w:w="2169" w:type="pct"/>
          </w:tcPr>
          <w:p w14:paraId="6014499A" w14:textId="7727A6C4" w:rsidR="00440F91" w:rsidRPr="00DC2551" w:rsidRDefault="00440F91" w:rsidP="00440F91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05588213" w14:textId="1448410E" w:rsidR="00440F91" w:rsidRPr="00DC2551" w:rsidRDefault="00440F91" w:rsidP="00A71BC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F82C04F" w14:textId="77777777" w:rsidR="00440F91" w:rsidRPr="00DC2551" w:rsidRDefault="00440F91" w:rsidP="00440F91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30F6AE4" w14:textId="77777777" w:rsidR="00440F91" w:rsidRPr="00DC2551" w:rsidRDefault="00440F91" w:rsidP="00A71BC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25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71848311" w14:textId="77777777" w:rsidR="00440F91" w:rsidRPr="00DC2551" w:rsidRDefault="00440F91" w:rsidP="00440F9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3A52601" w14:textId="5E245B59" w:rsidR="00440F91" w:rsidRPr="00DC2551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41" w:type="pct"/>
          </w:tcPr>
          <w:p w14:paraId="71AFAD88" w14:textId="77777777" w:rsidR="00440F91" w:rsidRPr="00DC2551" w:rsidRDefault="00440F91" w:rsidP="0044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70F97F85" w14:textId="5A0F9D1A" w:rsidR="00440F91" w:rsidRPr="00DC2551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</w:tbl>
    <w:p w14:paraId="7FF379FE" w14:textId="77777777" w:rsidR="002C28F6" w:rsidRPr="005537A4" w:rsidRDefault="002C28F6">
      <w:pPr>
        <w:rPr>
          <w:rFonts w:asciiTheme="majorBidi" w:hAnsiTheme="majorBidi" w:cstheme="majorBidi"/>
          <w:sz w:val="28"/>
          <w:szCs w:val="28"/>
        </w:rPr>
      </w:pPr>
    </w:p>
    <w:p w14:paraId="3668B3B1" w14:textId="77777777" w:rsidR="00EA71EB" w:rsidRDefault="00EA71EB">
      <w:r>
        <w:br w:type="page"/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3"/>
        <w:gridCol w:w="6"/>
        <w:gridCol w:w="257"/>
        <w:gridCol w:w="7"/>
        <w:gridCol w:w="6"/>
        <w:gridCol w:w="1171"/>
        <w:gridCol w:w="7"/>
        <w:gridCol w:w="262"/>
        <w:gridCol w:w="15"/>
        <w:gridCol w:w="7"/>
        <w:gridCol w:w="1055"/>
        <w:gridCol w:w="21"/>
        <w:gridCol w:w="7"/>
        <w:gridCol w:w="245"/>
        <w:gridCol w:w="11"/>
        <w:gridCol w:w="7"/>
        <w:gridCol w:w="1143"/>
        <w:gridCol w:w="6"/>
      </w:tblGrid>
      <w:tr w:rsidR="00DC2551" w:rsidRPr="005537A4" w14:paraId="41F888C2" w14:textId="77777777" w:rsidTr="00EA71EB">
        <w:trPr>
          <w:tblHeader/>
        </w:trPr>
        <w:tc>
          <w:tcPr>
            <w:tcW w:w="2162" w:type="pct"/>
          </w:tcPr>
          <w:p w14:paraId="16BF5F67" w14:textId="22050A4B" w:rsidR="00DC2551" w:rsidRPr="005537A4" w:rsidRDefault="00DC2551" w:rsidP="00F34EB6">
            <w:pPr>
              <w:tabs>
                <w:tab w:val="clear" w:pos="3742"/>
              </w:tabs>
              <w:spacing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54" w:type="pct"/>
            <w:gridSpan w:val="7"/>
          </w:tcPr>
          <w:p w14:paraId="46BBA2D2" w14:textId="77777777" w:rsidR="00DC2551" w:rsidRPr="005537A4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3"/>
          </w:tcPr>
          <w:p w14:paraId="2762392B" w14:textId="77777777" w:rsidR="00DC2551" w:rsidRPr="005537A4" w:rsidRDefault="00DC2551" w:rsidP="00DC2551">
            <w:pPr>
              <w:tabs>
                <w:tab w:val="decimal" w:pos="873"/>
              </w:tabs>
              <w:spacing w:line="380" w:lineRule="exac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8"/>
          </w:tcPr>
          <w:p w14:paraId="7E37E927" w14:textId="77777777" w:rsidR="00DC2551" w:rsidRPr="005537A4" w:rsidRDefault="00DC2551" w:rsidP="00DC2551">
            <w:pPr>
              <w:tabs>
                <w:tab w:val="decimal" w:pos="86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4EB6" w:rsidRPr="005537A4" w14:paraId="2847DCB5" w14:textId="77777777" w:rsidTr="00EA71EB">
        <w:trPr>
          <w:trHeight w:val="335"/>
          <w:tblHeader/>
        </w:trPr>
        <w:tc>
          <w:tcPr>
            <w:tcW w:w="2162" w:type="pct"/>
          </w:tcPr>
          <w:p w14:paraId="76A36399" w14:textId="248F7AB3" w:rsidR="00DC2551" w:rsidRPr="005537A4" w:rsidRDefault="00DC2551" w:rsidP="00DC2551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22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8" w:type="pct"/>
          </w:tcPr>
          <w:p w14:paraId="7530DEB6" w14:textId="2A2D2F82" w:rsidR="00DC2551" w:rsidRPr="005537A4" w:rsidRDefault="00E77500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gridSpan w:val="2"/>
          </w:tcPr>
          <w:p w14:paraId="6EDCEF50" w14:textId="77777777" w:rsidR="00DC2551" w:rsidRPr="005537A4" w:rsidRDefault="00DC2551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4"/>
          </w:tcPr>
          <w:p w14:paraId="2CD5D25D" w14:textId="4AE71960" w:rsidR="00DC2551" w:rsidRPr="005537A4" w:rsidRDefault="00E77500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" w:type="pct"/>
            <w:gridSpan w:val="3"/>
          </w:tcPr>
          <w:p w14:paraId="21F40ED5" w14:textId="77777777" w:rsidR="00DC2551" w:rsidRPr="005537A4" w:rsidRDefault="00DC2551" w:rsidP="00DC2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2AE9BB13" w14:textId="669951DE" w:rsidR="00DC2551" w:rsidRPr="005537A4" w:rsidRDefault="00E77500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  <w:gridSpan w:val="3"/>
          </w:tcPr>
          <w:p w14:paraId="63BA9C7F" w14:textId="77777777" w:rsidR="00DC2551" w:rsidRPr="005537A4" w:rsidRDefault="00DC2551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91290C0" w14:textId="062AF66A" w:rsidR="00DC2551" w:rsidRPr="005537A4" w:rsidRDefault="00E77500" w:rsidP="00DC2551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C2551" w:rsidRPr="005537A4" w14:paraId="2118EE74" w14:textId="77777777" w:rsidTr="00A71BC7">
        <w:trPr>
          <w:tblHeader/>
        </w:trPr>
        <w:tc>
          <w:tcPr>
            <w:tcW w:w="2162" w:type="pct"/>
          </w:tcPr>
          <w:p w14:paraId="67EAE61E" w14:textId="77777777" w:rsidR="00DC2551" w:rsidRPr="005537A4" w:rsidRDefault="00DC2551" w:rsidP="00DC2551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8" w:type="pct"/>
            <w:gridSpan w:val="18"/>
          </w:tcPr>
          <w:p w14:paraId="398AE8FC" w14:textId="77777777" w:rsidR="00DC2551" w:rsidRPr="005537A4" w:rsidRDefault="00DC2551" w:rsidP="00DC2551">
            <w:pPr>
              <w:tabs>
                <w:tab w:val="decimal" w:pos="864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EB6" w:rsidRPr="005537A4" w14:paraId="062A13BF" w14:textId="77777777" w:rsidTr="00EA71EB">
        <w:tc>
          <w:tcPr>
            <w:tcW w:w="2162" w:type="pct"/>
          </w:tcPr>
          <w:p w14:paraId="5480A8FD" w14:textId="0DB216BC" w:rsidR="00DC2551" w:rsidRPr="005537A4" w:rsidRDefault="00DC2551" w:rsidP="00DC255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</w:tcPr>
          <w:p w14:paraId="66DFCB5F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289F712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4"/>
          </w:tcPr>
          <w:p w14:paraId="71D8352B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3"/>
          </w:tcPr>
          <w:p w14:paraId="0E7CA557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5EDFB1AD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6B02718" w14:textId="77777777" w:rsidR="00DC2551" w:rsidRPr="005537A4" w:rsidRDefault="00DC2551" w:rsidP="00DC25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ED8971D" w14:textId="77777777" w:rsidR="00DC2551" w:rsidRPr="005537A4" w:rsidRDefault="00DC2551" w:rsidP="00DC25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4EB6" w:rsidRPr="005537A4" w14:paraId="683F94BD" w14:textId="77777777" w:rsidTr="00EA71EB">
        <w:tc>
          <w:tcPr>
            <w:tcW w:w="2162" w:type="pct"/>
          </w:tcPr>
          <w:p w14:paraId="1744428F" w14:textId="1AB1FB5B" w:rsidR="00DC2551" w:rsidRPr="005537A4" w:rsidRDefault="00DC2551" w:rsidP="00DC25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0BA15F5" w14:textId="2B9D60E5" w:rsidR="00DC2551" w:rsidRPr="005537A4" w:rsidRDefault="00E211B9" w:rsidP="00A71BC7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6DE91FB5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4"/>
          </w:tcPr>
          <w:p w14:paraId="23725C71" w14:textId="77777777" w:rsidR="00DC2551" w:rsidRPr="005537A4" w:rsidRDefault="00DC2551" w:rsidP="00DC2551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2" w:type="pct"/>
            <w:gridSpan w:val="3"/>
          </w:tcPr>
          <w:p w14:paraId="75510DED" w14:textId="77777777" w:rsidR="00DC2551" w:rsidRPr="005537A4" w:rsidRDefault="00DC2551" w:rsidP="00DC255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419023C0" w14:textId="78397D97" w:rsidR="00DC2551" w:rsidRPr="005537A4" w:rsidRDefault="00E77500" w:rsidP="00DC255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C4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759</w:t>
            </w:r>
          </w:p>
        </w:tc>
        <w:tc>
          <w:tcPr>
            <w:tcW w:w="141" w:type="pct"/>
            <w:gridSpan w:val="3"/>
          </w:tcPr>
          <w:p w14:paraId="51B850E5" w14:textId="77777777" w:rsidR="00DC2551" w:rsidRPr="005537A4" w:rsidRDefault="00DC2551" w:rsidP="00DC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7043A5C" w14:textId="5789D345" w:rsidR="00DC2551" w:rsidRPr="005537A4" w:rsidRDefault="00E77500" w:rsidP="00DC255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DC2551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941</w:t>
            </w:r>
          </w:p>
        </w:tc>
      </w:tr>
      <w:tr w:rsidR="00167AF7" w:rsidRPr="005537A4" w14:paraId="24EE641E" w14:textId="77777777" w:rsidTr="00EA71EB">
        <w:tc>
          <w:tcPr>
            <w:tcW w:w="2162" w:type="pct"/>
            <w:shd w:val="clear" w:color="auto" w:fill="auto"/>
          </w:tcPr>
          <w:p w14:paraId="215DB31D" w14:textId="160D163C" w:rsidR="00167AF7" w:rsidRPr="005537A4" w:rsidRDefault="00167AF7" w:rsidP="00167A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  <w:shd w:val="clear" w:color="auto" w:fill="auto"/>
          </w:tcPr>
          <w:p w14:paraId="22AD138A" w14:textId="371E5A25" w:rsidR="00167AF7" w:rsidRPr="005537A4" w:rsidRDefault="00E77500" w:rsidP="00A71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67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4D34ADB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4"/>
            <w:shd w:val="clear" w:color="auto" w:fill="auto"/>
          </w:tcPr>
          <w:p w14:paraId="18EB9677" w14:textId="0AC365D8" w:rsidR="00167AF7" w:rsidRPr="005537A4" w:rsidRDefault="00E77500" w:rsidP="00A71BC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67AF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  <w:tc>
          <w:tcPr>
            <w:tcW w:w="152" w:type="pct"/>
            <w:gridSpan w:val="3"/>
            <w:shd w:val="clear" w:color="auto" w:fill="auto"/>
          </w:tcPr>
          <w:p w14:paraId="20F82415" w14:textId="77777777" w:rsidR="00167AF7" w:rsidRPr="005537A4" w:rsidRDefault="00167AF7" w:rsidP="00167AF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shd w:val="clear" w:color="auto" w:fill="auto"/>
          </w:tcPr>
          <w:p w14:paraId="6A8CECBA" w14:textId="414EF402" w:rsidR="00167AF7" w:rsidRPr="005537A4" w:rsidRDefault="00E77500" w:rsidP="00167AF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67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3B629721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04C949E" w14:textId="3B0BCFD8" w:rsidR="00167AF7" w:rsidRPr="005537A4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67AF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766</w:t>
            </w:r>
          </w:p>
        </w:tc>
      </w:tr>
      <w:tr w:rsidR="00167AF7" w:rsidRPr="005537A4" w14:paraId="295A5DDF" w14:textId="77777777" w:rsidTr="00EA71EB">
        <w:tc>
          <w:tcPr>
            <w:tcW w:w="2162" w:type="pct"/>
            <w:shd w:val="clear" w:color="auto" w:fill="auto"/>
          </w:tcPr>
          <w:p w14:paraId="2F175E38" w14:textId="5583B27D" w:rsidR="00167AF7" w:rsidRPr="005537A4" w:rsidRDefault="00167AF7" w:rsidP="00167AF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E864CA8" w14:textId="4FBE34EE" w:rsidR="00167AF7" w:rsidRPr="005537A4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67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137995A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3071B" w14:textId="7F1AB983" w:rsidR="00167AF7" w:rsidRPr="005537A4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67AF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  <w:tc>
          <w:tcPr>
            <w:tcW w:w="152" w:type="pct"/>
            <w:gridSpan w:val="3"/>
            <w:shd w:val="clear" w:color="auto" w:fill="auto"/>
          </w:tcPr>
          <w:p w14:paraId="783488EC" w14:textId="77777777" w:rsidR="00167AF7" w:rsidRPr="005537A4" w:rsidRDefault="00167AF7" w:rsidP="00167AF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5B827" w14:textId="02C09285" w:rsidR="00167AF7" w:rsidRPr="005537A4" w:rsidRDefault="00E77500" w:rsidP="00167AF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67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492671BB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5EA4C" w14:textId="5C00358B" w:rsidR="00167AF7" w:rsidRPr="005537A4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67AF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167AF7" w:rsidRPr="005537A4" w14:paraId="207057F6" w14:textId="77777777" w:rsidTr="00EA71EB">
        <w:tc>
          <w:tcPr>
            <w:tcW w:w="2162" w:type="pct"/>
            <w:shd w:val="clear" w:color="auto" w:fill="auto"/>
          </w:tcPr>
          <w:p w14:paraId="1FDEE2CD" w14:textId="32569066" w:rsidR="00167AF7" w:rsidRPr="00DC2551" w:rsidRDefault="00167AF7" w:rsidP="00167A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5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F9010" w14:textId="12AE5B5B" w:rsidR="00167AF7" w:rsidRPr="00DC2551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75C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369B7E" w14:textId="77777777" w:rsidR="00167AF7" w:rsidRPr="00DC2551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7F6E8" w14:textId="6ABF8D33" w:rsidR="00167AF7" w:rsidRPr="00DC2551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67AF7" w:rsidRPr="00DC25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152" w:type="pct"/>
            <w:gridSpan w:val="3"/>
            <w:shd w:val="clear" w:color="auto" w:fill="auto"/>
          </w:tcPr>
          <w:p w14:paraId="56C7FCB8" w14:textId="77777777" w:rsidR="00167AF7" w:rsidRPr="00DC2551" w:rsidRDefault="00167AF7" w:rsidP="00167AF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01E6" w14:textId="4BA2DD7F" w:rsidR="00167AF7" w:rsidRPr="00DC2551" w:rsidRDefault="00E77500" w:rsidP="00167AF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167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4650B357" w14:textId="77777777" w:rsidR="00167AF7" w:rsidRPr="00DC2551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CE1D4" w14:textId="368E4F77" w:rsidR="00167AF7" w:rsidRPr="00DC2551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167AF7" w:rsidRPr="00DC25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  <w:tr w:rsidR="00167AF7" w:rsidRPr="0087049C" w14:paraId="5A80856A" w14:textId="77777777" w:rsidTr="00EA71EB">
        <w:trPr>
          <w:tblHeader/>
        </w:trPr>
        <w:tc>
          <w:tcPr>
            <w:tcW w:w="2162" w:type="pct"/>
          </w:tcPr>
          <w:p w14:paraId="47481D9F" w14:textId="406B6433" w:rsidR="00167AF7" w:rsidRPr="0087049C" w:rsidRDefault="00167AF7" w:rsidP="00167AF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14:paraId="34A525AB" w14:textId="44D87E20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3EA2E0D8" w14:textId="77777777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0998A280" w14:textId="01D78A12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3"/>
          </w:tcPr>
          <w:p w14:paraId="3F9ECEC8" w14:textId="77777777" w:rsidR="00167AF7" w:rsidRPr="0087049C" w:rsidRDefault="00167AF7" w:rsidP="00167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4A6FB708" w14:textId="62521409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ACD88B8" w14:textId="77777777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A02DA60" w14:textId="0DBE8DC9" w:rsidR="00167AF7" w:rsidRPr="0087049C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AF7" w:rsidRPr="0087049C" w14:paraId="0403D7EC" w14:textId="77777777" w:rsidTr="00EA71EB">
        <w:tc>
          <w:tcPr>
            <w:tcW w:w="2162" w:type="pct"/>
          </w:tcPr>
          <w:p w14:paraId="6911DC4F" w14:textId="160C72EA" w:rsidR="00167AF7" w:rsidRPr="0087049C" w:rsidRDefault="00167AF7" w:rsidP="00167AF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  <w:gridSpan w:val="2"/>
          </w:tcPr>
          <w:p w14:paraId="6D3DB7CF" w14:textId="77777777" w:rsidR="00167AF7" w:rsidRPr="0087049C" w:rsidRDefault="00167AF7" w:rsidP="00167AF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73C17CBA" w14:textId="77777777" w:rsidR="00167AF7" w:rsidRPr="0087049C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60DAE793" w14:textId="77777777" w:rsidR="00167AF7" w:rsidRPr="0087049C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  <w:gridSpan w:val="3"/>
          </w:tcPr>
          <w:p w14:paraId="48F2E3EB" w14:textId="77777777" w:rsidR="00167AF7" w:rsidRPr="0087049C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291E8F54" w14:textId="77777777" w:rsidR="00167AF7" w:rsidRPr="0087049C" w:rsidRDefault="00167AF7" w:rsidP="00167AF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46D6502" w14:textId="77777777" w:rsidR="00167AF7" w:rsidRPr="0087049C" w:rsidRDefault="00167AF7" w:rsidP="00167AF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3C8A8E3" w14:textId="77777777" w:rsidR="00167AF7" w:rsidRPr="0087049C" w:rsidRDefault="00167AF7" w:rsidP="00167AF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67AF7" w:rsidRPr="0087049C" w14:paraId="00A703EB" w14:textId="77777777" w:rsidTr="00EA71EB">
        <w:tc>
          <w:tcPr>
            <w:tcW w:w="2162" w:type="pct"/>
            <w:shd w:val="clear" w:color="auto" w:fill="auto"/>
          </w:tcPr>
          <w:p w14:paraId="227F28D7" w14:textId="6A8F1288" w:rsidR="00167AF7" w:rsidRPr="0087049C" w:rsidRDefault="00167AF7" w:rsidP="00167AF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22E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034E8B1D" w14:textId="69D25299" w:rsidR="00167AF7" w:rsidRPr="0087049C" w:rsidRDefault="00C26344" w:rsidP="00167AF7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773B8430" w14:textId="77777777" w:rsidR="00167AF7" w:rsidRPr="0087049C" w:rsidRDefault="00167AF7" w:rsidP="00167AF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14B2F88" w14:textId="77777777" w:rsidR="00167AF7" w:rsidRPr="005537A4" w:rsidRDefault="00167AF7" w:rsidP="00557847">
            <w:pPr>
              <w:pStyle w:val="acctfourfigures"/>
              <w:tabs>
                <w:tab w:val="clear" w:pos="765"/>
                <w:tab w:val="decimal" w:pos="607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2" w:type="pct"/>
            <w:gridSpan w:val="3"/>
            <w:shd w:val="clear" w:color="auto" w:fill="auto"/>
          </w:tcPr>
          <w:p w14:paraId="7C6B5C2E" w14:textId="77777777" w:rsidR="00167AF7" w:rsidRPr="005537A4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  <w:shd w:val="clear" w:color="auto" w:fill="auto"/>
          </w:tcPr>
          <w:p w14:paraId="3DBC4081" w14:textId="3A49C001" w:rsidR="00167AF7" w:rsidRPr="005537A4" w:rsidRDefault="00E77500" w:rsidP="00167AF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B78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141" w:type="pct"/>
            <w:gridSpan w:val="3"/>
            <w:shd w:val="clear" w:color="auto" w:fill="auto"/>
          </w:tcPr>
          <w:p w14:paraId="7A036F00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70C6408B" w14:textId="52D743AD" w:rsidR="00167AF7" w:rsidRPr="005537A4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167AF7" w:rsidRPr="0087049C" w14:paraId="41E80E18" w14:textId="77777777" w:rsidTr="00EA71EB">
        <w:tc>
          <w:tcPr>
            <w:tcW w:w="2162" w:type="pct"/>
          </w:tcPr>
          <w:p w14:paraId="59BD7242" w14:textId="689DC4F6" w:rsidR="00167AF7" w:rsidRPr="0087049C" w:rsidRDefault="00167AF7" w:rsidP="00167A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  <w:r w:rsidRPr="008B704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53D539CC" w14:textId="44B79B9D" w:rsidR="00167AF7" w:rsidRPr="00C26344" w:rsidRDefault="00C26344" w:rsidP="00C2634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63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3"/>
          </w:tcPr>
          <w:p w14:paraId="36172F8F" w14:textId="77777777" w:rsidR="00167AF7" w:rsidRPr="0087049C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gridSpan w:val="2"/>
          </w:tcPr>
          <w:p w14:paraId="328862BB" w14:textId="7C36FEE3" w:rsidR="00167AF7" w:rsidRPr="00F34EB6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7A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  <w:tc>
          <w:tcPr>
            <w:tcW w:w="152" w:type="pct"/>
            <w:gridSpan w:val="3"/>
          </w:tcPr>
          <w:p w14:paraId="35407B59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05C8CFE4" w14:textId="5692D3F8" w:rsidR="00167AF7" w:rsidRPr="005537A4" w:rsidRDefault="002F393F" w:rsidP="002F393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03DC070B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B06E0BA" w14:textId="16F6C5C6" w:rsidR="00167AF7" w:rsidRPr="005537A4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7AF7" w:rsidRPr="005537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167AF7" w:rsidRPr="0087049C" w14:paraId="18EA16F6" w14:textId="77777777" w:rsidTr="00EA71EB">
        <w:tc>
          <w:tcPr>
            <w:tcW w:w="2162" w:type="pct"/>
          </w:tcPr>
          <w:p w14:paraId="44F026C7" w14:textId="22BA7AF0" w:rsidR="00167AF7" w:rsidRPr="0087049C" w:rsidRDefault="00167AF7" w:rsidP="00167A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4EB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gridSpan w:val="2"/>
            <w:shd w:val="clear" w:color="auto" w:fill="auto"/>
          </w:tcPr>
          <w:p w14:paraId="4C0C66E0" w14:textId="3C953280" w:rsidR="00167AF7" w:rsidRPr="00C26344" w:rsidRDefault="00E77500" w:rsidP="00E2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60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4" w:type="pct"/>
            <w:gridSpan w:val="3"/>
          </w:tcPr>
          <w:p w14:paraId="12D37D43" w14:textId="77777777" w:rsidR="00167AF7" w:rsidRPr="0087049C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56793DAB" w14:textId="2D836177" w:rsidR="00167AF7" w:rsidRPr="00F34EB6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67AF7" w:rsidRPr="00F34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52" w:type="pct"/>
            <w:gridSpan w:val="3"/>
          </w:tcPr>
          <w:p w14:paraId="043FAA28" w14:textId="77777777" w:rsidR="00167AF7" w:rsidRPr="005537A4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196F7CA0" w14:textId="59DABF2A" w:rsidR="00167AF7" w:rsidRPr="005537A4" w:rsidRDefault="002F393F" w:rsidP="00167AF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650CD386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381BADDF" w14:textId="5794DCDC" w:rsidR="00167AF7" w:rsidRPr="005537A4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167AF7" w:rsidRPr="0087049C" w14:paraId="1B4F4647" w14:textId="77777777" w:rsidTr="00EA71EB">
        <w:tc>
          <w:tcPr>
            <w:tcW w:w="2162" w:type="pct"/>
          </w:tcPr>
          <w:p w14:paraId="677F91C3" w14:textId="77777777" w:rsidR="00167AF7" w:rsidRPr="0087049C" w:rsidRDefault="00167AF7" w:rsidP="00167AF7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7E119" w14:textId="51BB7B6D" w:rsidR="00167AF7" w:rsidRPr="0087049C" w:rsidRDefault="00E77500" w:rsidP="00E26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260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44" w:type="pct"/>
            <w:gridSpan w:val="3"/>
          </w:tcPr>
          <w:p w14:paraId="5D534E34" w14:textId="77777777" w:rsidR="00167AF7" w:rsidRPr="0087049C" w:rsidRDefault="00167AF7" w:rsidP="00167A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BFDBA" w14:textId="1B1EB54B" w:rsidR="00167AF7" w:rsidRPr="00EB0E18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67AF7" w:rsidRPr="001021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152" w:type="pct"/>
            <w:gridSpan w:val="3"/>
          </w:tcPr>
          <w:p w14:paraId="7B71A46E" w14:textId="77777777" w:rsidR="00167AF7" w:rsidRPr="0087049C" w:rsidRDefault="00167AF7" w:rsidP="00167A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E0453" w14:textId="0514D6E8" w:rsidR="00167AF7" w:rsidRPr="0087049C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263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  <w:tc>
          <w:tcPr>
            <w:tcW w:w="141" w:type="pct"/>
            <w:gridSpan w:val="3"/>
          </w:tcPr>
          <w:p w14:paraId="01B8C171" w14:textId="77777777" w:rsidR="00167AF7" w:rsidRPr="0087049C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1C500" w14:textId="0E191FEC" w:rsidR="00167AF7" w:rsidRPr="00EB0E18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67A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  <w:tr w:rsidR="00167AF7" w:rsidRPr="009E555A" w14:paraId="4E167DCB" w14:textId="77777777" w:rsidTr="00EA71EB">
        <w:trPr>
          <w:gridAfter w:val="1"/>
          <w:wAfter w:w="3" w:type="pct"/>
          <w:trHeight w:val="335"/>
          <w:tblHeader/>
        </w:trPr>
        <w:tc>
          <w:tcPr>
            <w:tcW w:w="2162" w:type="pct"/>
          </w:tcPr>
          <w:p w14:paraId="7B5F8F48" w14:textId="63876FF1" w:rsidR="00167AF7" w:rsidRPr="009E555A" w:rsidRDefault="00167AF7" w:rsidP="00167AF7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8" w:type="pct"/>
          </w:tcPr>
          <w:p w14:paraId="1C08AC21" w14:textId="16AF70CF" w:rsidR="00167AF7" w:rsidRPr="009E555A" w:rsidRDefault="00167AF7" w:rsidP="00167AF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13C021EB" w14:textId="77777777" w:rsidR="00167AF7" w:rsidRPr="009E555A" w:rsidRDefault="00167AF7" w:rsidP="00167AF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4CE1E320" w14:textId="3EC495B1" w:rsidR="00167AF7" w:rsidRPr="009E555A" w:rsidRDefault="00167AF7" w:rsidP="00167AF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0D329A8" w14:textId="77777777" w:rsidR="00167AF7" w:rsidRPr="009E555A" w:rsidRDefault="00167AF7" w:rsidP="00167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0FF1BC25" w14:textId="789672F2" w:rsidR="00167AF7" w:rsidRPr="009E555A" w:rsidRDefault="00167AF7" w:rsidP="00167AF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7CB8E10" w14:textId="77777777" w:rsidR="00167AF7" w:rsidRPr="009E555A" w:rsidRDefault="00167AF7" w:rsidP="00167AF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6715E59C" w14:textId="24EB793A" w:rsidR="00167AF7" w:rsidRPr="009E555A" w:rsidRDefault="00167AF7" w:rsidP="00167AF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AF7" w:rsidRPr="00C2615C" w14:paraId="13B6EACF" w14:textId="77777777" w:rsidTr="00EA71EB">
        <w:trPr>
          <w:gridAfter w:val="1"/>
          <w:wAfter w:w="3" w:type="pct"/>
        </w:trPr>
        <w:tc>
          <w:tcPr>
            <w:tcW w:w="2162" w:type="pct"/>
          </w:tcPr>
          <w:p w14:paraId="609B4A7D" w14:textId="49E859CF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8" w:type="pct"/>
            <w:shd w:val="clear" w:color="auto" w:fill="auto"/>
          </w:tcPr>
          <w:p w14:paraId="408583FD" w14:textId="77777777" w:rsidR="00167AF7" w:rsidRPr="005537A4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3"/>
            <w:shd w:val="clear" w:color="auto" w:fill="auto"/>
          </w:tcPr>
          <w:p w14:paraId="5D254DEF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7B2BBF89" w14:textId="77777777" w:rsidR="00167AF7" w:rsidRPr="007511F5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85FD252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3"/>
            <w:shd w:val="clear" w:color="auto" w:fill="auto"/>
          </w:tcPr>
          <w:p w14:paraId="6F146ED3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gridSpan w:val="3"/>
          </w:tcPr>
          <w:p w14:paraId="7DEC8916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</w:tcPr>
          <w:p w14:paraId="76541BAE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67AF7" w:rsidRPr="00C2615C" w14:paraId="64A8DE6A" w14:textId="77777777" w:rsidTr="00EA71EB">
        <w:trPr>
          <w:gridAfter w:val="1"/>
          <w:wAfter w:w="3" w:type="pct"/>
        </w:trPr>
        <w:tc>
          <w:tcPr>
            <w:tcW w:w="2162" w:type="pct"/>
          </w:tcPr>
          <w:p w14:paraId="442B9A82" w14:textId="0593BA51" w:rsidR="00167AF7" w:rsidRPr="007A6DED" w:rsidRDefault="00167AF7" w:rsidP="00167AF7">
            <w:pPr>
              <w:pStyle w:val="acctfourfigures"/>
              <w:tabs>
                <w:tab w:val="clear" w:pos="765"/>
                <w:tab w:val="decimal" w:pos="74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57D34976" w14:textId="1C57F7D9" w:rsidR="00167AF7" w:rsidRPr="00C2615C" w:rsidRDefault="00E77500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A02A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886</w:t>
            </w:r>
          </w:p>
        </w:tc>
        <w:tc>
          <w:tcPr>
            <w:tcW w:w="144" w:type="pct"/>
            <w:gridSpan w:val="3"/>
            <w:shd w:val="clear" w:color="auto" w:fill="auto"/>
          </w:tcPr>
          <w:p w14:paraId="5FB624B5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9AB22B8" w14:textId="73DACFD6" w:rsidR="00167AF7" w:rsidRPr="00C2615C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167AF7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55FED6B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C241663" w14:textId="18B3F5E6" w:rsidR="00167AF7" w:rsidRPr="00C2615C" w:rsidRDefault="00E77500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31</w:t>
            </w:r>
            <w:r w:rsidR="00B169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141" w:type="pct"/>
            <w:gridSpan w:val="3"/>
          </w:tcPr>
          <w:p w14:paraId="7F7B98BF" w14:textId="77777777" w:rsidR="00167AF7" w:rsidRPr="00C2615C" w:rsidRDefault="00167AF7" w:rsidP="00167AF7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</w:tcPr>
          <w:p w14:paraId="439FCDD9" w14:textId="029C70A5" w:rsidR="00167AF7" w:rsidRPr="00C2615C" w:rsidRDefault="00E77500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38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167AF7" w:rsidRPr="00C26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167AF7" w:rsidRPr="005537A4" w14:paraId="1B743B30" w14:textId="77777777" w:rsidTr="00EA71EB">
        <w:trPr>
          <w:tblHeader/>
        </w:trPr>
        <w:tc>
          <w:tcPr>
            <w:tcW w:w="2162" w:type="pct"/>
          </w:tcPr>
          <w:p w14:paraId="7BDABD97" w14:textId="4BD98813" w:rsidR="00167AF7" w:rsidRPr="005537A4" w:rsidRDefault="00167AF7" w:rsidP="00167AF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8" w:type="pct"/>
          </w:tcPr>
          <w:p w14:paraId="11A85167" w14:textId="5C9499B4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gridSpan w:val="4"/>
          </w:tcPr>
          <w:p w14:paraId="0147A687" w14:textId="77777777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34CC2ECF" w14:textId="0945FA00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82C83A9" w14:textId="77777777" w:rsidR="00167AF7" w:rsidRPr="005537A4" w:rsidRDefault="00167AF7" w:rsidP="00167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7EC39BCE" w14:textId="17AE0016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13D393E" w14:textId="77777777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14C9C416" w14:textId="0CA100F2" w:rsidR="00167AF7" w:rsidRPr="005537A4" w:rsidRDefault="00167AF7" w:rsidP="00167AF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AF7" w:rsidRPr="005537A4" w14:paraId="1F7E4AA6" w14:textId="77777777" w:rsidTr="00EA71EB">
        <w:tc>
          <w:tcPr>
            <w:tcW w:w="2162" w:type="pct"/>
          </w:tcPr>
          <w:p w14:paraId="609E42AC" w14:textId="4C419FEC" w:rsidR="00167AF7" w:rsidRPr="005537A4" w:rsidRDefault="00167AF7" w:rsidP="00167AF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78" w:type="pct"/>
            <w:shd w:val="clear" w:color="auto" w:fill="auto"/>
          </w:tcPr>
          <w:p w14:paraId="3270A677" w14:textId="77777777" w:rsidR="00167AF7" w:rsidRPr="005537A4" w:rsidRDefault="00167AF7" w:rsidP="00167AF7">
            <w:pPr>
              <w:pStyle w:val="acctfourfigures"/>
              <w:tabs>
                <w:tab w:val="clear" w:pos="765"/>
                <w:tab w:val="decimal" w:pos="622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gridSpan w:val="4"/>
          </w:tcPr>
          <w:p w14:paraId="26AEDEE0" w14:textId="77777777" w:rsidR="00167AF7" w:rsidRPr="005537A4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1DA90155" w14:textId="77777777" w:rsidR="00167AF7" w:rsidRPr="005537A4" w:rsidRDefault="00167AF7" w:rsidP="00167AF7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7A4D811" w14:textId="77777777" w:rsidR="00167AF7" w:rsidRPr="005537A4" w:rsidRDefault="00167AF7" w:rsidP="00167AF7">
            <w:pPr>
              <w:tabs>
                <w:tab w:val="decimal" w:pos="873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3"/>
          </w:tcPr>
          <w:p w14:paraId="0A01FB3E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09101EC4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3"/>
          </w:tcPr>
          <w:p w14:paraId="4A79033E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AF7" w:rsidRPr="005537A4" w14:paraId="7BCDAB49" w14:textId="77777777" w:rsidTr="00EA71EB">
        <w:tc>
          <w:tcPr>
            <w:tcW w:w="2162" w:type="pct"/>
          </w:tcPr>
          <w:p w14:paraId="55FC6371" w14:textId="782963CA" w:rsidR="00167AF7" w:rsidRPr="005537A4" w:rsidRDefault="00167AF7" w:rsidP="007518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4E7FD1B9" w14:textId="09FB06D9" w:rsidR="00167AF7" w:rsidRPr="005537A4" w:rsidRDefault="00E77500" w:rsidP="00167AF7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D1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47" w:type="pct"/>
            <w:gridSpan w:val="4"/>
          </w:tcPr>
          <w:p w14:paraId="189D80B9" w14:textId="77777777" w:rsidR="00167AF7" w:rsidRPr="005537A4" w:rsidRDefault="00167AF7" w:rsidP="00167A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6D5FFCDD" w14:textId="521FB01B" w:rsidR="00167AF7" w:rsidRPr="005537A4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167AF7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8" w:type="pct"/>
            <w:gridSpan w:val="2"/>
          </w:tcPr>
          <w:p w14:paraId="1674AB51" w14:textId="77777777" w:rsidR="00167AF7" w:rsidRPr="005537A4" w:rsidRDefault="00167AF7" w:rsidP="00167A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gridSpan w:val="3"/>
            <w:tcBorders>
              <w:bottom w:val="double" w:sz="4" w:space="0" w:color="auto"/>
            </w:tcBorders>
          </w:tcPr>
          <w:p w14:paraId="14DCEDD0" w14:textId="23660AE5" w:rsidR="00167AF7" w:rsidRPr="005537A4" w:rsidRDefault="00B721C0" w:rsidP="00A71BC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3"/>
          </w:tcPr>
          <w:p w14:paraId="7A9BFE8E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4D817E0E" w14:textId="77777777" w:rsidR="00167AF7" w:rsidRPr="005537A4" w:rsidRDefault="00167AF7" w:rsidP="00A71BC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167AF7" w:rsidRPr="005537A4" w14:paraId="0596F511" w14:textId="77777777" w:rsidTr="00EA71EB">
        <w:trPr>
          <w:gridAfter w:val="1"/>
          <w:wAfter w:w="3" w:type="pct"/>
        </w:trPr>
        <w:tc>
          <w:tcPr>
            <w:tcW w:w="2162" w:type="pct"/>
          </w:tcPr>
          <w:p w14:paraId="0C3C8BEC" w14:textId="0D1218C3" w:rsidR="00167AF7" w:rsidRPr="005537A4" w:rsidRDefault="00167AF7" w:rsidP="00167AF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9D08A25" w14:textId="4B3360B7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3"/>
          </w:tcPr>
          <w:p w14:paraId="205063C4" w14:textId="77777777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7102421" w14:textId="1E62B12A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146DC3B" w14:textId="77777777" w:rsidR="00167AF7" w:rsidRPr="005537A4" w:rsidRDefault="00167AF7" w:rsidP="00167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14:paraId="267B9FE6" w14:textId="0FD5F69D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3"/>
            <w:shd w:val="clear" w:color="auto" w:fill="auto"/>
          </w:tcPr>
          <w:p w14:paraId="6FB1F393" w14:textId="77777777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shd w:val="clear" w:color="auto" w:fill="auto"/>
          </w:tcPr>
          <w:p w14:paraId="18DA3103" w14:textId="3435D26A" w:rsidR="00167AF7" w:rsidRPr="005537A4" w:rsidRDefault="00167AF7" w:rsidP="00167A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AF7" w:rsidRPr="005537A4" w14:paraId="45D9FF7B" w14:textId="77777777" w:rsidTr="00EA71EB">
        <w:trPr>
          <w:gridAfter w:val="1"/>
          <w:wAfter w:w="3" w:type="pct"/>
        </w:trPr>
        <w:tc>
          <w:tcPr>
            <w:tcW w:w="2162" w:type="pct"/>
          </w:tcPr>
          <w:p w14:paraId="43C15275" w14:textId="3573BD66" w:rsidR="00167AF7" w:rsidRPr="005537A4" w:rsidRDefault="00167AF7" w:rsidP="00167AF7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8" w:type="pct"/>
            <w:shd w:val="clear" w:color="auto" w:fill="auto"/>
          </w:tcPr>
          <w:p w14:paraId="6A85285F" w14:textId="77777777" w:rsidR="00167AF7" w:rsidRPr="005537A4" w:rsidRDefault="00167AF7" w:rsidP="00167AF7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gridSpan w:val="3"/>
          </w:tcPr>
          <w:p w14:paraId="116AA47F" w14:textId="77777777" w:rsidR="00167AF7" w:rsidRPr="005537A4" w:rsidRDefault="00167AF7" w:rsidP="00167AF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33569C3" w14:textId="77777777" w:rsidR="00167AF7" w:rsidRPr="005537A4" w:rsidRDefault="00167AF7" w:rsidP="00167AF7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3273E92" w14:textId="77777777" w:rsidR="00167AF7" w:rsidRPr="005537A4" w:rsidRDefault="00167AF7" w:rsidP="00167AF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gridSpan w:val="3"/>
          </w:tcPr>
          <w:p w14:paraId="439853FC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3"/>
          </w:tcPr>
          <w:p w14:paraId="45DAC895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754DD464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AF7" w:rsidRPr="0087049C" w14:paraId="10110E3A" w14:textId="77777777" w:rsidTr="00EA71EB">
        <w:trPr>
          <w:gridAfter w:val="1"/>
          <w:wAfter w:w="3" w:type="pct"/>
        </w:trPr>
        <w:tc>
          <w:tcPr>
            <w:tcW w:w="2162" w:type="pct"/>
          </w:tcPr>
          <w:p w14:paraId="572AF4F6" w14:textId="44AD9665" w:rsidR="00167AF7" w:rsidRPr="005537A4" w:rsidRDefault="00167AF7" w:rsidP="00167AF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2604750F" w14:textId="24347AAA" w:rsidR="00167AF7" w:rsidRPr="00DD122E" w:rsidRDefault="00E77500" w:rsidP="00167AF7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DD1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144" w:type="pct"/>
            <w:gridSpan w:val="3"/>
          </w:tcPr>
          <w:p w14:paraId="140B8550" w14:textId="77777777" w:rsidR="00167AF7" w:rsidRPr="005537A4" w:rsidRDefault="00167AF7" w:rsidP="0016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1905FEC5" w14:textId="4DE481E5" w:rsidR="00167AF7" w:rsidRPr="005537A4" w:rsidRDefault="00E77500" w:rsidP="00167AF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67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144" w:type="pct"/>
            <w:gridSpan w:val="2"/>
          </w:tcPr>
          <w:p w14:paraId="160B8198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gridSpan w:val="3"/>
            <w:tcBorders>
              <w:bottom w:val="double" w:sz="4" w:space="0" w:color="auto"/>
            </w:tcBorders>
          </w:tcPr>
          <w:p w14:paraId="52775645" w14:textId="55B58320" w:rsidR="00167AF7" w:rsidRPr="005537A4" w:rsidRDefault="00E40E2F" w:rsidP="00167AF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3"/>
          </w:tcPr>
          <w:p w14:paraId="47357BCB" w14:textId="77777777" w:rsidR="00167AF7" w:rsidRPr="005537A4" w:rsidRDefault="00167AF7" w:rsidP="00167AF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3"/>
            <w:tcBorders>
              <w:bottom w:val="double" w:sz="4" w:space="0" w:color="auto"/>
            </w:tcBorders>
          </w:tcPr>
          <w:p w14:paraId="69DAF5B5" w14:textId="77777777" w:rsidR="00167AF7" w:rsidRPr="0087049C" w:rsidRDefault="00167AF7" w:rsidP="00167AF7">
            <w:pPr>
              <w:pStyle w:val="acctfourfigures"/>
              <w:tabs>
                <w:tab w:val="clear" w:pos="765"/>
                <w:tab w:val="decimal" w:pos="7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AB5F11D" w14:textId="01E2BA9C" w:rsidR="00E21F93" w:rsidRDefault="00E21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7A3E592" w14:textId="698B1D75" w:rsidR="002C28F6" w:rsidRPr="005E5B47" w:rsidRDefault="002C28F6" w:rsidP="00153D0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E77500" w:rsidRPr="00E77500">
        <w:rPr>
          <w:rFonts w:asciiTheme="majorBidi" w:hAnsiTheme="majorBidi" w:cstheme="majorBidi"/>
          <w:sz w:val="30"/>
          <w:szCs w:val="30"/>
        </w:rPr>
        <w:t>109</w:t>
      </w:r>
      <w:r w:rsidRPr="0087049C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076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03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ยูโร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ให้ผู้ถือหุ้นรายหนึ่งจนครบก่อน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87049C">
        <w:rPr>
          <w:rFonts w:asciiTheme="majorBidi" w:hAnsiTheme="majorBidi" w:cstheme="majorBidi"/>
          <w:sz w:val="30"/>
          <w:szCs w:val="30"/>
        </w:rPr>
        <w:t> 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ตามข้อบังคับของบริษัทย่อยดังกล่าว</w:t>
      </w:r>
      <w:r w:rsidR="001441F8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B7644B">
        <w:rPr>
          <w:rFonts w:asciiTheme="majorBidi" w:hAnsiTheme="majorBidi" w:cstheme="majorBidi"/>
          <w:sz w:val="30"/>
          <w:szCs w:val="30"/>
          <w:cs/>
        </w:rPr>
        <w:t>เงิน</w:t>
      </w:r>
      <w:r w:rsidRPr="00B7644B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4</w:t>
      </w:r>
      <w:r w:rsidR="005051CC">
        <w:rPr>
          <w:rFonts w:asciiTheme="majorBidi" w:hAnsiTheme="majorBidi" w:cstheme="majorBidi" w:hint="cs"/>
          <w:sz w:val="30"/>
          <w:szCs w:val="30"/>
          <w:cs/>
        </w:rPr>
        <w:t>.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15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7644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170F9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D5E0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02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ภายใต้ 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หนี้สินไม่หมุนเวียนอื่น</w:t>
      </w:r>
      <w:r w:rsidRPr="0087049C">
        <w:rPr>
          <w:rFonts w:asciiTheme="majorBidi" w:hAnsiTheme="majorBidi" w:cstheme="majorBidi"/>
          <w:sz w:val="30"/>
          <w:szCs w:val="30"/>
        </w:rPr>
        <w:t xml:space="preserve">” 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33DD1F3" w14:textId="77777777" w:rsidR="0077693E" w:rsidRDefault="0077693E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4F5505" w14:textId="77777777" w:rsidR="00EA71EB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A35757" w14:textId="69C25BF9" w:rsidR="002C28F6" w:rsidRPr="0087049C" w:rsidRDefault="002C28F6" w:rsidP="00D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75A7741" w14:textId="77777777" w:rsidR="002C28F6" w:rsidRPr="0087049C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9DB980" w14:textId="77777777" w:rsidR="002C28F6" w:rsidRPr="0087049C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</w:t>
      </w:r>
    </w:p>
    <w:p w14:paraId="41E248E1" w14:textId="77777777" w:rsidR="002C28F6" w:rsidRPr="0087049C" w:rsidRDefault="002C28F6" w:rsidP="00A77008">
      <w:pPr>
        <w:tabs>
          <w:tab w:val="left" w:pos="720"/>
        </w:tabs>
        <w:ind w:left="72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112B05D" w14:textId="6421EBA4" w:rsidR="002C28F6" w:rsidRPr="0087049C" w:rsidRDefault="002C28F6" w:rsidP="004D538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บริษัทมีสัญญาเช่าที่ดินกับกลุ่มบุคคลที่เกี่ยวข้องกัน โดยที่คู่สัญญาตกลงที่จะให้เช่าที่ดินเป็นเวลา </w:t>
      </w:r>
      <w:r w:rsidR="00E77500" w:rsidRPr="00E77500">
        <w:rPr>
          <w:rFonts w:asciiTheme="majorBidi" w:hAnsiTheme="majorBidi" w:cstheme="majorBidi"/>
          <w:sz w:val="30"/>
          <w:szCs w:val="30"/>
        </w:rPr>
        <w:t>20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E77500" w:rsidRPr="00E77500">
        <w:rPr>
          <w:rFonts w:asciiTheme="majorBidi" w:hAnsiTheme="majorBidi" w:cstheme="majorBidi"/>
          <w:sz w:val="30"/>
          <w:szCs w:val="30"/>
        </w:rPr>
        <w:t>2576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ารนี้บริษัทจะต้องจ่ายเงินประกันค่าเช่าที่ดินเริ่มแรกเป็นเงินจำนวนหนึ่งและจ่ายค่าเช่าที่ดินรายเดือน </w:t>
      </w:r>
      <w:r w:rsidRPr="0087049C">
        <w:rPr>
          <w:rFonts w:asciiTheme="majorBidi" w:hAnsiTheme="majorBidi" w:cstheme="majorBidi"/>
          <w:spacing w:val="22"/>
          <w:sz w:val="30"/>
          <w:szCs w:val="30"/>
          <w:cs/>
        </w:rPr>
        <w:t>โดยในแต่ละปี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คู่สัญญาจะมีการปรับค่าเช่าในอัตราร้อยละ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จากอัตราค่าเช่าที่ดินสุดท้าย สัญญานี้มีผลบังคับใช้ไปจนกว่าฝ่ายใดฝ่ายหนึ่งจะบอกเลิก โดยการแจ้งล่วงหน้าเป็นลายลักษณ์อักษรแก่อีกฝ่ายหนึ่งทราบไม่น้อยกว่า </w:t>
      </w:r>
      <w:r w:rsidR="00E77500" w:rsidRPr="00E77500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 เมื่อวันที่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19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2557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บริษัททำบันทึกข้อตกลงแก้ไขเพิ่มเติมการเปลี่ยนแปลงอัตราการปรับค่าเช่าข้างต้นจากอัตราร้อยละ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33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ต่อปี เป็นร้อยละ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ต่อปี อย่างไรก็ตาม เมื่อพ้นระยะเวลา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นับจากวันที่ในสัญญาหากบริษัทประสงค์จะซื้อทรัพย์สินที่เช่าจากผู้ให้เช่า ผู้ให้เช่าจะขายทรัพย์สินที่เช่าให้แก่บริษัทโดยใช้ราคาเฉลี่ยของราคาประเมินที่ประเมินโดยผู้ประเมินราคาอิสระเป็นราคาในการซื้อขายทรัพย์สินที่เช่า</w:t>
      </w:r>
    </w:p>
    <w:p w14:paraId="6504A458" w14:textId="77777777" w:rsidR="002C28F6" w:rsidRPr="0087049C" w:rsidRDefault="002C28F6" w:rsidP="004D5385">
      <w:pPr>
        <w:tabs>
          <w:tab w:val="clear" w:pos="227"/>
          <w:tab w:val="clear" w:pos="454"/>
          <w:tab w:val="clear" w:pos="68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E21A586" w14:textId="08D5F5FA" w:rsidR="002C28F6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กลุ่มบริษัทมีสัญญาเช่าที่ดินกับบุคคลที่เกี่ยวข้องกัน โดยที่คู่สัญญาตกลงที่จะให้เช่าที่ดินเป็นเวลา </w:t>
      </w:r>
      <w:r w:rsidR="00E77500" w:rsidRPr="00E77500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ปี </w:t>
      </w:r>
      <w:r w:rsidR="00E77500" w:rsidRPr="00E77500">
        <w:rPr>
          <w:rFonts w:asciiTheme="majorBidi" w:hAnsiTheme="majorBidi" w:cstheme="majorBidi"/>
          <w:sz w:val="30"/>
          <w:szCs w:val="30"/>
        </w:rPr>
        <w:t>2589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บริษัทจะต้องจ่ายค่าเช่าที่ดินรายเดือนโดยในทุก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E77500" w:rsidRPr="00E77500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 คู่สัญญาจะมีการปรับค่าเช่าในอัตราร้อยละ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="001441F8">
        <w:rPr>
          <w:rFonts w:asciiTheme="majorBidi" w:hAnsiTheme="majorBidi" w:cstheme="majorBidi"/>
          <w:sz w:val="30"/>
          <w:szCs w:val="30"/>
        </w:rPr>
        <w:t xml:space="preserve">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จากอัตราค่าเช่าที่ดินสุดท้าย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สัญญานี้มีผลบังคับใช้ไปจนกว่าฝ่ายใดฝ่ายหนึ่งจะบอกเลิก โดยการแจ้งล่วงหน้า</w:t>
      </w:r>
      <w:r w:rsidR="001441F8">
        <w:rPr>
          <w:rFonts w:asciiTheme="majorBidi" w:hAnsiTheme="majorBidi" w:cstheme="majorBidi"/>
          <w:sz w:val="30"/>
          <w:szCs w:val="30"/>
        </w:rPr>
        <w:t xml:space="preserve">     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เป็นลายลักษณ์อักษรแก่อีกฝ่ายหนึ่งทราบไม่น้อยกว่า </w:t>
      </w:r>
      <w:r w:rsidR="00E77500" w:rsidRPr="00E77500">
        <w:rPr>
          <w:rFonts w:asciiTheme="majorBidi" w:hAnsiTheme="majorBidi" w:cstheme="majorBidi"/>
          <w:sz w:val="30"/>
          <w:szCs w:val="30"/>
        </w:rPr>
        <w:t>90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6BD7F28C" w14:textId="77777777" w:rsidR="002C28F6" w:rsidRDefault="002C28F6" w:rsidP="0091591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0E237" w14:textId="77777777" w:rsidR="002C28F6" w:rsidRPr="00B7644B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644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29732D7A" w14:textId="77777777" w:rsidR="002C28F6" w:rsidRPr="0087049C" w:rsidRDefault="002C28F6" w:rsidP="00D56E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A45E76" w14:textId="2584B33A" w:rsidR="002C28F6" w:rsidRPr="0087049C" w:rsidRDefault="002C28F6" w:rsidP="00634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เช่าที่ดินพร้อมสิ่งปลูกสร้างกับบุคคลที่เกี่ยวข้องกันท่านหนึ่งโดยที่คู่สัญญาตกลงที่จะให้เช่าที่ดินพร้อมสิ่งปลูกสร้าง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เป็นเวลา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ปี สิ้นสุดปี </w:t>
      </w:r>
      <w:r w:rsidR="00E77500" w:rsidRPr="00E77500">
        <w:rPr>
          <w:rFonts w:asciiTheme="majorBidi" w:hAnsiTheme="majorBidi" w:cstheme="majorBidi"/>
          <w:sz w:val="30"/>
          <w:szCs w:val="30"/>
        </w:rPr>
        <w:t>2568</w:t>
      </w:r>
      <w:r w:rsidRPr="00B7644B">
        <w:rPr>
          <w:rFonts w:asciiTheme="majorBidi" w:hAnsiTheme="majorBidi" w:cstheme="majorBidi"/>
          <w:sz w:val="30"/>
          <w:szCs w:val="30"/>
          <w:cs/>
        </w:rPr>
        <w:t xml:space="preserve"> ใน</w:t>
      </w:r>
      <w:r w:rsidRPr="0087049C">
        <w:rPr>
          <w:rFonts w:asciiTheme="majorBidi" w:hAnsiTheme="majorBidi" w:cstheme="majorBidi"/>
          <w:sz w:val="30"/>
          <w:szCs w:val="30"/>
          <w:cs/>
        </w:rPr>
        <w:t>การนี้ บริษัทจะต้องจ่ายเงินประกันค่าเช่าที่ดินพร้อมสิ่งปลูกสร้างเริ่มแรกเป็นเงินจำนวนหนึ่งและจ่ายค่าเช่าที่ดินพร้อมสิ่งปลูกสร้างรายเดือน โดยในแต่ละปีคู่สัญญาจะมีการปรับ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ค่าเช่าในอัตราร้อยละ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จากอัตราค่าเช่าที่ดินพร้อมสิ่งปลูกสร้างสุดท้าย สัญญานี้มีผลบังคับใช้ไปจนกว่าฝ่ายใด</w:t>
      </w:r>
      <w:r w:rsidRPr="0087049C">
        <w:rPr>
          <w:rFonts w:asciiTheme="majorBidi" w:hAnsiTheme="majorBidi" w:cstheme="majorBidi"/>
          <w:sz w:val="30"/>
          <w:szCs w:val="30"/>
          <w:cs/>
        </w:rPr>
        <w:br/>
        <w:t xml:space="preserve">ฝ่ายหนึ่งจะบอกเลิกโดยการแจ้งล่วงหน้าเป็นลายลักษณ์อักษรแก่อีกฝ่ายหนึ่งทราบไม่น้อยกว่า </w:t>
      </w:r>
      <w:r w:rsidR="00E77500" w:rsidRPr="00E77500">
        <w:rPr>
          <w:rFonts w:asciiTheme="majorBidi" w:hAnsiTheme="majorBidi" w:cstheme="majorBidi"/>
          <w:sz w:val="30"/>
          <w:szCs w:val="30"/>
        </w:rPr>
        <w:t>30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วัน ก่อนสัญญาสิ้นสุด</w:t>
      </w:r>
    </w:p>
    <w:p w14:paraId="36C8B719" w14:textId="134A260E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CEB118" w14:textId="77777777" w:rsidR="00EA71EB" w:rsidRDefault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D2518F1" w14:textId="5E7D7A6E" w:rsidR="002C28F6" w:rsidRPr="0087049C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สัญญาว่าจ้างให้เป็นผู้ผลิต</w:t>
      </w:r>
    </w:p>
    <w:p w14:paraId="233AADBE" w14:textId="77777777" w:rsidR="002C28F6" w:rsidRPr="005E5B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2823D9" w14:textId="79070AFD" w:rsidR="002C28F6" w:rsidRPr="004130F1" w:rsidRDefault="002C28F6" w:rsidP="004130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127814418"/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ดาน่อน เซ็ปเป้ เบฟเวอเรจส์ จำกัด ซึ่งเป็นบริษัทร่วมทางอ้อมของบริษัท โดยที่คู่สัญญาตกลงว่าจ้างให้บริษัทเป็นผู้ผลิตเครื่องดื่มเพื่อสุขภาพ โดยบริษัทเป็นผู้จัดหาวัตถุดิบและบรรจุภัณฑ์ที่จะใช้ใ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นการผลิตซึ่งจะต้องเป็นไปตามเงื่อนไขหรือคำแนะนำที่กำหนดโดยคู่สัญญา สัญญาฉบับนี้มีผลบังคับใช้นับตั้งแต่วันที่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27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E77500" w:rsidRPr="00E77500">
        <w:rPr>
          <w:rFonts w:asciiTheme="majorBidi" w:hAnsiTheme="majorBidi" w:cstheme="majorBidi"/>
          <w:sz w:val="30"/>
          <w:szCs w:val="30"/>
        </w:rPr>
        <w:t>2562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และจะยังคงมีผลบังคับใช้ต่อไปตลอดระยะเวลาที่กลุ่มบริษัทเป็นผู้ถือหุ้นใน</w:t>
      </w:r>
      <w:r w:rsidRPr="004130F1">
        <w:rPr>
          <w:rFonts w:asciiTheme="majorBidi" w:hAnsiTheme="majorBidi" w:cstheme="majorBidi"/>
          <w:sz w:val="30"/>
          <w:szCs w:val="30"/>
          <w:cs/>
        </w:rPr>
        <w:t>บริษัทดาน่อน เซ็ปเป้ เบฟเวอเรจส์ จำกัด</w:t>
      </w:r>
      <w:r w:rsidRPr="004130F1">
        <w:rPr>
          <w:rFonts w:asciiTheme="majorBidi" w:hAnsiTheme="majorBidi" w:cstheme="majorBidi"/>
          <w:sz w:val="30"/>
          <w:szCs w:val="30"/>
        </w:rPr>
        <w:t> </w:t>
      </w:r>
      <w:r w:rsidRPr="004130F1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</w:t>
      </w:r>
      <w:bookmarkEnd w:id="1"/>
      <w:r w:rsidRPr="004130F1">
        <w:rPr>
          <w:rFonts w:asciiTheme="majorBidi" w:hAnsiTheme="majorBidi" w:cstheme="majorBidi"/>
          <w:sz w:val="30"/>
          <w:szCs w:val="30"/>
          <w:cs/>
        </w:rPr>
        <w:t>า</w:t>
      </w:r>
      <w:r w:rsidRPr="004130F1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77500" w:rsidRPr="00E7750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77500" w:rsidRPr="00E77500">
        <w:rPr>
          <w:rFonts w:asciiTheme="majorBidi" w:hAnsiTheme="majorBidi"/>
          <w:sz w:val="30"/>
          <w:szCs w:val="30"/>
        </w:rPr>
        <w:t>2565</w:t>
      </w:r>
      <w:r>
        <w:rPr>
          <w:rFonts w:asciiTheme="majorBidi" w:hAnsiTheme="majorBidi"/>
          <w:sz w:val="30"/>
          <w:szCs w:val="30"/>
        </w:rPr>
        <w:t xml:space="preserve"> </w:t>
      </w:r>
    </w:p>
    <w:p w14:paraId="27F3FCCC" w14:textId="77777777" w:rsidR="002C28F6" w:rsidRPr="005E5B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5E417" w14:textId="14BF3105" w:rsidR="002C28F6" w:rsidRDefault="002C28F6" w:rsidP="005E5B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33ACE">
        <w:rPr>
          <w:rFonts w:ascii="Angsana New" w:hAnsi="Angsana New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C33ACE">
        <w:rPr>
          <w:rFonts w:ascii="Angsana New" w:hAnsi="Angsana New"/>
          <w:sz w:val="30"/>
          <w:szCs w:val="30"/>
        </w:rPr>
        <w:t xml:space="preserve"> </w:t>
      </w:r>
      <w:r w:rsidRPr="00C33ACE"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C33ACE">
        <w:rPr>
          <w:rFonts w:ascii="Angsana New" w:hAnsi="Angsana New"/>
          <w:sz w:val="30"/>
          <w:szCs w:val="30"/>
          <w:cs/>
        </w:rPr>
        <w:t xml:space="preserve"> จำกัด ซึ่งเป็นบริษัท</w:t>
      </w:r>
      <w:r w:rsidRPr="00C33ACE">
        <w:rPr>
          <w:rFonts w:ascii="Angsana New" w:hAnsi="Angsana New" w:hint="cs"/>
          <w:sz w:val="30"/>
          <w:szCs w:val="30"/>
          <w:cs/>
        </w:rPr>
        <w:t>ที่มี</w:t>
      </w:r>
      <w:r w:rsidRPr="00C33ACE">
        <w:rPr>
          <w:rFonts w:ascii="Angsana New" w:hAnsi="Angsana New"/>
          <w:sz w:val="30"/>
          <w:szCs w:val="30"/>
          <w:cs/>
        </w:rPr>
        <w:t>กรรมการที่มีความสัมพันธ์ทางครอบครัวกับกรรมการของบริษัท</w:t>
      </w:r>
      <w:r w:rsidRPr="00C33ACE">
        <w:rPr>
          <w:rFonts w:ascii="Angsana New" w:hAnsi="Angsana New" w:hint="cs"/>
          <w:sz w:val="30"/>
          <w:szCs w:val="30"/>
          <w:cs/>
        </w:rPr>
        <w:t xml:space="preserve"> </w:t>
      </w:r>
      <w:r w:rsidRPr="00C33ACE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Pr="00C33ACE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C33ACE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Pr="00C33ACE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C33ACE">
        <w:rPr>
          <w:rFonts w:ascii="Angsana New" w:hAnsi="Angsana New"/>
          <w:sz w:val="30"/>
          <w:szCs w:val="30"/>
          <w:cs/>
        </w:rPr>
        <w:t>และ</w:t>
      </w:r>
      <w:r w:rsidRPr="00C33ACE">
        <w:rPr>
          <w:rFonts w:ascii="Angsana New" w:hAnsi="Angsana New" w:hint="cs"/>
          <w:sz w:val="30"/>
          <w:szCs w:val="30"/>
          <w:cs/>
        </w:rPr>
        <w:t>ภาชนะ</w:t>
      </w:r>
      <w:r w:rsidRPr="00C33ACE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C33ACE">
        <w:rPr>
          <w:rFonts w:ascii="Angsana New" w:hAnsi="Angsana New" w:hint="cs"/>
          <w:sz w:val="30"/>
          <w:szCs w:val="30"/>
          <w:cs/>
        </w:rPr>
        <w:t>ตั้งแต่</w:t>
      </w:r>
      <w:r w:rsidRPr="00C33ACE">
        <w:rPr>
          <w:rFonts w:ascii="Angsana New" w:hAnsi="Angsana New"/>
          <w:sz w:val="30"/>
          <w:szCs w:val="30"/>
          <w:cs/>
        </w:rPr>
        <w:t xml:space="preserve">วันที่ </w:t>
      </w:r>
      <w:r w:rsidRPr="00C33ACE">
        <w:rPr>
          <w:rFonts w:ascii="Angsana New" w:hAnsi="Angsana New"/>
          <w:sz w:val="30"/>
          <w:szCs w:val="30"/>
          <w:cs/>
        </w:rPr>
        <w:br/>
      </w:r>
      <w:r w:rsidR="00E77500" w:rsidRPr="00E77500">
        <w:rPr>
          <w:rFonts w:ascii="Angsana New" w:hAnsi="Angsana New"/>
          <w:sz w:val="30"/>
          <w:szCs w:val="30"/>
        </w:rPr>
        <w:t>11</w:t>
      </w:r>
      <w:r w:rsidRPr="00C33ACE">
        <w:rPr>
          <w:rFonts w:ascii="Angsana New" w:hAnsi="Angsana New"/>
          <w:sz w:val="30"/>
          <w:szCs w:val="30"/>
        </w:rPr>
        <w:t xml:space="preserve"> </w:t>
      </w:r>
      <w:r w:rsidRPr="00C33ACE">
        <w:rPr>
          <w:rFonts w:ascii="Angsana New" w:hAnsi="Angsana New" w:hint="cs"/>
          <w:sz w:val="30"/>
          <w:szCs w:val="30"/>
          <w:cs/>
        </w:rPr>
        <w:t>มีนาคม</w:t>
      </w:r>
      <w:r w:rsidRPr="00C33ACE">
        <w:rPr>
          <w:rFonts w:ascii="Angsana New" w:hAnsi="Angsana New"/>
          <w:sz w:val="30"/>
          <w:szCs w:val="30"/>
          <w:cs/>
        </w:rPr>
        <w:t xml:space="preserve"> </w:t>
      </w:r>
      <w:r w:rsidR="00E77500" w:rsidRPr="00E77500">
        <w:rPr>
          <w:rFonts w:ascii="Angsana New" w:hAnsi="Angsana New"/>
          <w:sz w:val="30"/>
          <w:szCs w:val="30"/>
        </w:rPr>
        <w:t>2564</w:t>
      </w:r>
      <w:r w:rsidRPr="00C33ACE">
        <w:rPr>
          <w:rFonts w:ascii="Angsana New" w:hAnsi="Angsana New"/>
          <w:sz w:val="30"/>
          <w:szCs w:val="30"/>
        </w:rPr>
        <w:t xml:space="preserve"> </w:t>
      </w:r>
      <w:r w:rsidRPr="00C33ACE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E77500" w:rsidRPr="00E77500">
        <w:rPr>
          <w:rFonts w:ascii="Angsana New" w:hAnsi="Angsana New"/>
          <w:sz w:val="30"/>
          <w:szCs w:val="30"/>
        </w:rPr>
        <w:t>15</w:t>
      </w:r>
      <w:r w:rsidRPr="00C33ACE">
        <w:rPr>
          <w:rFonts w:ascii="Angsana New" w:hAnsi="Angsana New"/>
          <w:sz w:val="30"/>
          <w:szCs w:val="30"/>
        </w:rPr>
        <w:t xml:space="preserve"> </w:t>
      </w:r>
      <w:r w:rsidRPr="00C33AC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77500" w:rsidRPr="00E77500">
        <w:rPr>
          <w:rFonts w:ascii="Angsana New" w:hAnsi="Angsana New" w:hint="cs"/>
          <w:sz w:val="30"/>
          <w:szCs w:val="30"/>
        </w:rPr>
        <w:t>2565</w:t>
      </w:r>
      <w:r w:rsidRPr="00C33ACE">
        <w:rPr>
          <w:rFonts w:ascii="Angsana New" w:hAnsi="Angsana New"/>
          <w:sz w:val="30"/>
          <w:szCs w:val="30"/>
        </w:rPr>
        <w:t xml:space="preserve"> </w:t>
      </w:r>
      <w:r w:rsidRPr="00C33ACE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C33ACE">
        <w:rPr>
          <w:rFonts w:ascii="Angsana New" w:hAnsi="Angsana New" w:hint="cs"/>
          <w:sz w:val="30"/>
          <w:szCs w:val="30"/>
          <w:cs/>
        </w:rPr>
        <w:t>ค่าบริการ</w:t>
      </w:r>
      <w:r w:rsidRPr="00C33ACE">
        <w:rPr>
          <w:rFonts w:ascii="Angsana New" w:hAnsi="Angsana New"/>
          <w:sz w:val="30"/>
          <w:szCs w:val="30"/>
          <w:cs/>
        </w:rPr>
        <w:t>ตาม</w:t>
      </w:r>
      <w:r w:rsidRPr="00C33ACE">
        <w:rPr>
          <w:rFonts w:ascii="Angsana New" w:hAnsi="Angsana New" w:hint="cs"/>
          <w:sz w:val="30"/>
          <w:szCs w:val="30"/>
          <w:cs/>
        </w:rPr>
        <w:t>อัตรา</w:t>
      </w:r>
      <w:r w:rsidRPr="00C33ACE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6C7C3938" w14:textId="77777777" w:rsidR="002C28F6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AC04A3" w14:textId="6E5A2EC9" w:rsidR="002C28F6" w:rsidRPr="00C47B40" w:rsidRDefault="002C28F6" w:rsidP="00C47B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บริษัทมีสัญญาว่าจ้างให้เป็นผู้ผลิตกับบริษัท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ค้าทางอ้อม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ของบริษัท โดยที่คู่สัญญา</w:t>
      </w:r>
      <w:r>
        <w:rPr>
          <w:rFonts w:asciiTheme="majorBidi" w:hAnsiTheme="majorBidi" w:cstheme="majorBidi"/>
          <w:sz w:val="30"/>
          <w:szCs w:val="30"/>
        </w:rPr>
        <w:t xml:space="preserve">     </w:t>
      </w:r>
      <w:r w:rsidRPr="0087049C">
        <w:rPr>
          <w:rFonts w:asciiTheme="majorBidi" w:hAnsiTheme="majorBidi" w:cstheme="majorBidi"/>
          <w:sz w:val="30"/>
          <w:szCs w:val="30"/>
          <w:cs/>
        </w:rPr>
        <w:t>ตกลงว่าจ้างให้บริษัทเป็นผู้ผลิต</w:t>
      </w:r>
      <w:r>
        <w:rPr>
          <w:rFonts w:asciiTheme="majorBidi" w:hAnsiTheme="majorBidi" w:cstheme="majorBidi" w:hint="cs"/>
          <w:sz w:val="30"/>
          <w:szCs w:val="30"/>
          <w:cs/>
        </w:rPr>
        <w:t>สินค้าประเภทอาหาร และเครื่องดื่ม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โดยบริษัทเป็นผู้จัดหาวัตถุดิบและบรรจุภัณฑ์ที่จะใช้ใ</w:t>
      </w:r>
      <w:r w:rsidRPr="005E5B47">
        <w:rPr>
          <w:rFonts w:asciiTheme="majorBidi" w:hAnsiTheme="majorBidi" w:cstheme="majorBidi"/>
          <w:sz w:val="30"/>
          <w:szCs w:val="30"/>
          <w:cs/>
        </w:rPr>
        <w:t>นการผลิตซึ่งจะต้องเป็นไปตามเงื่อนไขหรือคำแนะนำที่กำหนดโดยคู่สัญญา สัญญาฉบับนี้มีผลบังคับใช้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47B40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C47B40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2565</w:t>
      </w:r>
      <w:r w:rsidRPr="00C47B40">
        <w:rPr>
          <w:rFonts w:asciiTheme="majorBidi" w:hAnsiTheme="majorBidi" w:cstheme="majorBidi"/>
          <w:sz w:val="30"/>
          <w:szCs w:val="30"/>
        </w:rPr>
        <w:t xml:space="preserve"> </w:t>
      </w:r>
      <w:r w:rsidRPr="00C47B40">
        <w:rPr>
          <w:rFonts w:asciiTheme="majorBidi" w:hAnsiTheme="majorBidi" w:cstheme="majorBidi"/>
          <w:sz w:val="30"/>
          <w:szCs w:val="30"/>
          <w:cs/>
        </w:rPr>
        <w:t>และจะยังคงมีผลบังคับใช้ต่อไปตลอดระยะเวลาที่กลุ่มบริษัท</w:t>
      </w:r>
      <w:r w:rsidRPr="00C47B40">
        <w:rPr>
          <w:rFonts w:asciiTheme="majorBidi" w:hAnsiTheme="majorBidi" w:cstheme="majorBidi" w:hint="cs"/>
          <w:sz w:val="30"/>
          <w:szCs w:val="30"/>
          <w:cs/>
        </w:rPr>
        <w:t>ร่วมลงทุนกับ</w:t>
      </w:r>
      <w:r w:rsidRPr="00C47B40">
        <w:rPr>
          <w:rFonts w:asciiTheme="majorBidi" w:hAnsiTheme="majorBidi" w:cstheme="majorBidi"/>
          <w:sz w:val="30"/>
          <w:szCs w:val="30"/>
        </w:rPr>
        <w:t xml:space="preserve">         </w:t>
      </w:r>
      <w:r w:rsidRPr="00C47B4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7B40">
        <w:rPr>
          <w:rFonts w:asciiTheme="majorBidi" w:hAnsiTheme="majorBidi" w:cstheme="majorBidi"/>
          <w:sz w:val="30"/>
          <w:szCs w:val="30"/>
        </w:rPr>
        <w:t xml:space="preserve"> </w:t>
      </w:r>
      <w:r w:rsidRPr="00C47B40"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C47B40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C47B40">
        <w:rPr>
          <w:rFonts w:asciiTheme="majorBidi" w:hAnsiTheme="majorBidi" w:cstheme="majorBidi" w:hint="cs"/>
          <w:sz w:val="30"/>
          <w:szCs w:val="30"/>
          <w:cs/>
        </w:rPr>
        <w:t>จะสิ้นสุดลง</w:t>
      </w:r>
      <w:r w:rsidRPr="00C47B40">
        <w:rPr>
          <w:rFonts w:asciiTheme="majorBidi" w:hAnsiTheme="majorBidi" w:cstheme="majorBidi"/>
          <w:sz w:val="30"/>
          <w:szCs w:val="30"/>
        </w:rPr>
        <w:t> </w:t>
      </w:r>
      <w:r w:rsidRPr="00C47B40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คู่สัญญามีภาระผูกพันที่จะต้องจ่ายค่าบริการตามอัตราที่ระบุไว้ในสัญญา</w:t>
      </w:r>
    </w:p>
    <w:p w14:paraId="063AE59E" w14:textId="77777777" w:rsidR="002C28F6" w:rsidRPr="005E5B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879061" w14:textId="77777777" w:rsidR="002C28F6" w:rsidRPr="005E5B47" w:rsidRDefault="002C28F6" w:rsidP="004C5D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5B4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</w:t>
      </w:r>
    </w:p>
    <w:p w14:paraId="17BA92A3" w14:textId="77777777" w:rsidR="002C28F6" w:rsidRPr="005E5B47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82FEF" w14:textId="38FBB474" w:rsidR="002C28F6" w:rsidRPr="00D4569C" w:rsidRDefault="002C28F6" w:rsidP="00D456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ดาน่อน เซ็ปเป้ เบฟเวอเรจส์ จำกัด ซึ่งเป็นบริษัทร่วมทางอ้อมของบริษัท โดยที่คู่สัญญาตกลงที่จะให้บริษัทเป็นผู้จัดจำหน่ายเครื่องดื่มเพื่อสุขภาพ สัญญานี้มีผลบังคับใช้ตั้งแต่วันที่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27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E77500" w:rsidRPr="00E77500">
        <w:rPr>
          <w:rFonts w:asciiTheme="majorBidi" w:hAnsiTheme="majorBidi" w:cstheme="majorBidi"/>
          <w:sz w:val="30"/>
          <w:szCs w:val="30"/>
        </w:rPr>
        <w:t>2562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สัญญาดังกล่าวมีกำหนดระยะเวลา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5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และให้ถือว่าสัญญาฉบับนี้มีผลบังคับใช้ต่อไปอีกคราวละ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ปี ทั้งนี้คู่สัญญามีสิทธิบอกเลิกสัญญาโดยแจ้งเป็นลายลักษณ์อักษรก่อนสัญญาหมดอายุภายใน </w:t>
      </w:r>
      <w:r w:rsidR="00E77500" w:rsidRPr="00E77500">
        <w:rPr>
          <w:rFonts w:asciiTheme="majorBidi" w:hAnsiTheme="majorBidi" w:cstheme="majorBidi"/>
          <w:sz w:val="30"/>
          <w:szCs w:val="30"/>
        </w:rPr>
        <w:t>6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เดือน โดยคู่สัญญามีภาระผูกพันที่จะต้องจ่ายค่าบริการตามอัตราที่ระบุไว้ในสัญญา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569C">
        <w:rPr>
          <w:rFonts w:asciiTheme="majorBidi" w:hAnsiTheme="majorBidi"/>
          <w:sz w:val="30"/>
          <w:szCs w:val="30"/>
          <w:cs/>
        </w:rPr>
        <w:t>ต่อมาบริษัทได้มีการเปลี่ยนแปลงเงื่อนไขในสัญญาโดยมีผลบังคับใช้ตั้งแต่วันที่</w:t>
      </w:r>
      <w:r w:rsidRPr="00D4569C">
        <w:rPr>
          <w:rFonts w:asciiTheme="majorBidi" w:hAnsiTheme="majorBidi" w:hint="cs"/>
          <w:sz w:val="30"/>
          <w:szCs w:val="30"/>
          <w:cs/>
        </w:rPr>
        <w:t xml:space="preserve"> </w:t>
      </w:r>
      <w:r w:rsidR="00E77500" w:rsidRPr="00E77500">
        <w:rPr>
          <w:rFonts w:asciiTheme="majorBidi" w:hAnsiTheme="majorBidi"/>
          <w:sz w:val="30"/>
          <w:szCs w:val="30"/>
        </w:rPr>
        <w:t>1</w:t>
      </w:r>
      <w:r w:rsidRPr="00D4569C">
        <w:rPr>
          <w:rFonts w:asciiTheme="majorBidi" w:hAnsiTheme="majorBidi"/>
          <w:sz w:val="30"/>
          <w:szCs w:val="30"/>
        </w:rPr>
        <w:t xml:space="preserve"> </w:t>
      </w:r>
      <w:r w:rsidRPr="00D4569C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E77500" w:rsidRPr="00E77500">
        <w:rPr>
          <w:rFonts w:asciiTheme="majorBidi" w:hAnsiTheme="majorBidi"/>
          <w:sz w:val="30"/>
          <w:szCs w:val="30"/>
        </w:rPr>
        <w:t>2565</w:t>
      </w:r>
      <w:r w:rsidRPr="00D4569C">
        <w:rPr>
          <w:rFonts w:asciiTheme="majorBidi" w:hAnsiTheme="majorBidi"/>
          <w:sz w:val="30"/>
          <w:szCs w:val="30"/>
        </w:rPr>
        <w:t xml:space="preserve"> </w:t>
      </w:r>
    </w:p>
    <w:p w14:paraId="4873D0EB" w14:textId="77777777" w:rsidR="002C28F6" w:rsidRDefault="002C28F6" w:rsidP="00EC42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92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2B332" w14:textId="1EA29D56" w:rsidR="002C28F6" w:rsidRDefault="002C28F6" w:rsidP="002138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5B47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บริษัทมีสัญญาจัดจำหน่ายกับบริษัท </w:t>
      </w:r>
      <w:r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>ค้า</w:t>
      </w:r>
      <w:r w:rsidRPr="005E5B47">
        <w:rPr>
          <w:rFonts w:asciiTheme="majorBidi" w:hAnsiTheme="majorBidi" w:cstheme="majorBidi"/>
          <w:sz w:val="30"/>
          <w:szCs w:val="30"/>
          <w:cs/>
        </w:rPr>
        <w:t>ทางอ้อมของบริษัท โดยที่คู่สัญญาตกลงที่จะให้บริษัทเป็นผู้จัดจำหน่าย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>สินค้าประเภทอาหาร และเครื่องดื่ม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สัญญานี้มีผลบังคับใช้ตั้งแต่วันที่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2565</w:t>
      </w:r>
      <w:r w:rsidRPr="005E5B47"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สัญญาดังกล่าวจะยังคงมีผลบังคับใช้ต่อไปตลอดระยะเวลาที่กลุ่มบริษัท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ร่วมลงทุนกับ</w:t>
      </w:r>
      <w:r w:rsidRPr="005E5B47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โวป</w:t>
      </w:r>
      <w:r w:rsidRPr="005E5B47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E5B47">
        <w:rPr>
          <w:rFonts w:asciiTheme="majorBidi" w:hAnsiTheme="majorBidi" w:cstheme="majorBidi"/>
          <w:sz w:val="30"/>
          <w:szCs w:val="30"/>
          <w:cs/>
        </w:rPr>
        <w:t>คู่สัญญามีภาระผูกพันที่จะต้องจ่ายค่าบริการตามอัตราที่ระบุไว้ในสัญญา</w:t>
      </w:r>
    </w:p>
    <w:p w14:paraId="34414740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7574408" w14:textId="77777777" w:rsidR="002C28F6" w:rsidRPr="00746FE1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44"/>
        <w:gridCol w:w="1106"/>
        <w:gridCol w:w="266"/>
        <w:gridCol w:w="1084"/>
        <w:gridCol w:w="270"/>
        <w:gridCol w:w="1080"/>
      </w:tblGrid>
      <w:tr w:rsidR="002C28F6" w:rsidRPr="0087049C" w14:paraId="107F9846" w14:textId="77777777" w:rsidTr="1B08727E">
        <w:tc>
          <w:tcPr>
            <w:tcW w:w="4050" w:type="dxa"/>
          </w:tcPr>
          <w:p w14:paraId="79D9C251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OLE_LINK2"/>
          </w:p>
        </w:tc>
        <w:tc>
          <w:tcPr>
            <w:tcW w:w="2430" w:type="dxa"/>
            <w:gridSpan w:val="3"/>
            <w:shd w:val="clear" w:color="auto" w:fill="auto"/>
          </w:tcPr>
          <w:p w14:paraId="32008E58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5A61959E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6CB5AB75" w14:textId="77777777" w:rsidR="002C28F6" w:rsidRPr="0087049C" w:rsidRDefault="002C28F6" w:rsidP="0060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5E0AEF3A" w14:textId="77777777" w:rsidTr="1B08727E">
        <w:tc>
          <w:tcPr>
            <w:tcW w:w="4050" w:type="dxa"/>
          </w:tcPr>
          <w:p w14:paraId="0A017725" w14:textId="77777777" w:rsidR="002C28F6" w:rsidRPr="0087049C" w:rsidRDefault="002C28F6" w:rsidP="00B30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448561" w14:textId="6A3B613F" w:rsidR="002C28F6" w:rsidRPr="0087049C" w:rsidRDefault="00E77500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4" w:type="dxa"/>
          </w:tcPr>
          <w:p w14:paraId="60BDCA41" w14:textId="77777777" w:rsidR="002C28F6" w:rsidRPr="0087049C" w:rsidRDefault="002C28F6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C050EBB" w14:textId="62177E1C" w:rsidR="002C28F6" w:rsidRPr="0087049C" w:rsidRDefault="00E77500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  <w:shd w:val="clear" w:color="auto" w:fill="auto"/>
          </w:tcPr>
          <w:p w14:paraId="19130416" w14:textId="77777777" w:rsidR="002C28F6" w:rsidRPr="0087049C" w:rsidRDefault="002C28F6" w:rsidP="00B30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990860E" w14:textId="7B6C15D5" w:rsidR="002C28F6" w:rsidRPr="0087049C" w:rsidRDefault="00E77500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8737432" w14:textId="77777777" w:rsidR="002C28F6" w:rsidRPr="0087049C" w:rsidRDefault="002C28F6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3D62FA" w14:textId="012A5F1C" w:rsidR="002C28F6" w:rsidRPr="0087049C" w:rsidRDefault="00E77500" w:rsidP="00B303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5231F545" w14:textId="77777777" w:rsidTr="1B08727E">
        <w:tc>
          <w:tcPr>
            <w:tcW w:w="4050" w:type="dxa"/>
          </w:tcPr>
          <w:p w14:paraId="64887F2D" w14:textId="77777777" w:rsidR="002C28F6" w:rsidRPr="0087049C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383CBE5" w14:textId="77777777" w:rsidR="002C28F6" w:rsidRPr="0087049C" w:rsidRDefault="002C28F6" w:rsidP="00B6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529429E5" w14:textId="77777777" w:rsidTr="1B08727E">
        <w:tc>
          <w:tcPr>
            <w:tcW w:w="4050" w:type="dxa"/>
          </w:tcPr>
          <w:p w14:paraId="619B332D" w14:textId="77777777" w:rsidR="002C28F6" w:rsidRPr="0087049C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0740C2" w14:textId="1EB6CABE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4" w:type="dxa"/>
          </w:tcPr>
          <w:p w14:paraId="234C0C2C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77BC894" w14:textId="50A64659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6" w:type="dxa"/>
          </w:tcPr>
          <w:p w14:paraId="22CAB261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29FA32" w14:textId="315CE8BA" w:rsidR="002C28F6" w:rsidRPr="0087049C" w:rsidRDefault="00182471" w:rsidP="0018247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702A87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C5921" w14:textId="6FB992BD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2C28F6" w:rsidRPr="0087049C" w14:paraId="7F7CB57E" w14:textId="77777777" w:rsidTr="1B08727E">
        <w:tc>
          <w:tcPr>
            <w:tcW w:w="4050" w:type="dxa"/>
          </w:tcPr>
          <w:p w14:paraId="1918070B" w14:textId="77777777" w:rsidR="002C28F6" w:rsidRPr="0087049C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49D2E419" w14:textId="0283DE74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="00361C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44" w:type="dxa"/>
          </w:tcPr>
          <w:p w14:paraId="3A856847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2AFE336D" w14:textId="611901DB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66" w:type="dxa"/>
          </w:tcPr>
          <w:p w14:paraId="7507A8F2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E94FA3" w14:textId="5748E145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="006F5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EA106A5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8A707" w14:textId="6D445C83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2C28F6" w:rsidRPr="0087049C" w14:paraId="6151D18D" w14:textId="77777777" w:rsidTr="1B08727E">
        <w:tc>
          <w:tcPr>
            <w:tcW w:w="4050" w:type="dxa"/>
          </w:tcPr>
          <w:p w14:paraId="6E4BB003" w14:textId="77777777" w:rsidR="002C28F6" w:rsidRPr="0087049C" w:rsidRDefault="002C28F6" w:rsidP="000D5E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B0872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C4C10" w14:textId="67293B0A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361C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44" w:type="dxa"/>
          </w:tcPr>
          <w:p w14:paraId="34EEEE16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4D308786" w14:textId="319E57DC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66" w:type="dxa"/>
          </w:tcPr>
          <w:p w14:paraId="59CC0F19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46C0FBF" w14:textId="29CBCE5E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488</w:t>
            </w:r>
            <w:r w:rsidR="006F5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40A4C7D0" w14:textId="77777777" w:rsidR="002C28F6" w:rsidRPr="0087049C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923D99" w14:textId="0D57B0F6" w:rsidR="002C28F6" w:rsidRPr="0087049C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</w:tr>
      <w:bookmarkEnd w:id="2"/>
    </w:tbl>
    <w:p w14:paraId="380E835C" w14:textId="2A6CA51C" w:rsidR="001441F8" w:rsidRDefault="0014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EBA2B8" w14:textId="77777777" w:rsidR="002C28F6" w:rsidRPr="005E5B47" w:rsidRDefault="002C28F6" w:rsidP="005E5B47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E5B4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2ACE3A2C" w14:textId="77777777" w:rsidR="002C28F6" w:rsidRPr="00746FE1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7248D9" w14:paraId="397B2383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449A6ED8" w14:textId="77777777" w:rsidR="002C28F6" w:rsidRPr="007248D9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39B2B88" w14:textId="77777777" w:rsidR="002C28F6" w:rsidRPr="007248D9" w:rsidRDefault="002C28F6" w:rsidP="00AC1AF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2E20329" w14:textId="77777777" w:rsidR="002C28F6" w:rsidRPr="007248D9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39FEE05" w14:textId="77777777" w:rsidR="002C28F6" w:rsidRPr="007248D9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28F6" w:rsidRPr="007248D9" w14:paraId="09A5A6AD" w14:textId="77777777" w:rsidTr="00C43701">
        <w:trPr>
          <w:cantSplit/>
          <w:tblHeader/>
        </w:trPr>
        <w:tc>
          <w:tcPr>
            <w:tcW w:w="3960" w:type="dxa"/>
            <w:vAlign w:val="bottom"/>
          </w:tcPr>
          <w:p w14:paraId="440E2F6F" w14:textId="2C253897" w:rsidR="002C28F6" w:rsidRPr="00C43701" w:rsidRDefault="002C28F6" w:rsidP="003542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6F3E7CCE" w14:textId="5EEF7BBC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B46CF9D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79FB6" w14:textId="31C716EF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31D6F59D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E99627A" w14:textId="46837C1E" w:rsidR="002C28F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D639F02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D814DF" w14:textId="78C9E742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7248D9" w14:paraId="6BEC5273" w14:textId="77777777" w:rsidTr="00C43701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2F7F179" w14:textId="77777777" w:rsidR="002C28F6" w:rsidRPr="007248D9" w:rsidRDefault="002C28F6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CF77264" w14:textId="77777777" w:rsidR="002C28F6" w:rsidRPr="007248D9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28F6" w:rsidRPr="007248D9" w14:paraId="33387FC3" w14:textId="77777777" w:rsidTr="00C43701">
        <w:trPr>
          <w:cantSplit/>
        </w:trPr>
        <w:tc>
          <w:tcPr>
            <w:tcW w:w="3960" w:type="dxa"/>
            <w:hideMark/>
          </w:tcPr>
          <w:p w14:paraId="6423E3CF" w14:textId="77777777" w:rsidR="002C28F6" w:rsidRPr="007248D9" w:rsidRDefault="002C28F6" w:rsidP="000D5E0F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E77AE7" w14:textId="605D18DC" w:rsidR="002C28F6" w:rsidRPr="00B854F7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146</w:t>
            </w:r>
            <w:r w:rsidR="005F2D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</w:p>
        </w:tc>
        <w:tc>
          <w:tcPr>
            <w:tcW w:w="180" w:type="dxa"/>
          </w:tcPr>
          <w:p w14:paraId="7E62CFAC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FEEF" w14:textId="07367E7B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78" w:type="dxa"/>
          </w:tcPr>
          <w:p w14:paraId="59D1DDA1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305C47" w14:textId="33921555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  <w:r w:rsidR="00183BF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180" w:type="dxa"/>
          </w:tcPr>
          <w:p w14:paraId="5150F41F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22B6B" w14:textId="797FB29C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2C28F6" w:rsidRPr="007248D9" w14:paraId="7AB901A5" w14:textId="77777777" w:rsidTr="00C43701">
        <w:trPr>
          <w:cantSplit/>
        </w:trPr>
        <w:tc>
          <w:tcPr>
            <w:tcW w:w="3960" w:type="dxa"/>
            <w:hideMark/>
          </w:tcPr>
          <w:p w14:paraId="198A3827" w14:textId="77777777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699019D" w14:textId="77777777" w:rsidR="002C28F6" w:rsidRPr="007248D9" w:rsidRDefault="002C28F6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DFCEE3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08EB1" w14:textId="77777777" w:rsidR="002C28F6" w:rsidRPr="00AB3C96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3EE6EE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2E0F02" w14:textId="77777777" w:rsidR="002C28F6" w:rsidRPr="007248D9" w:rsidRDefault="002C28F6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026B55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C9124" w14:textId="77777777" w:rsidR="002C28F6" w:rsidRPr="00AB3C96" w:rsidRDefault="002C28F6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8F6" w:rsidRPr="007248D9" w14:paraId="4F404303" w14:textId="77777777" w:rsidTr="00C43701">
        <w:trPr>
          <w:cantSplit/>
        </w:trPr>
        <w:tc>
          <w:tcPr>
            <w:tcW w:w="3960" w:type="dxa"/>
            <w:hideMark/>
          </w:tcPr>
          <w:p w14:paraId="2681029E" w14:textId="64C6D414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E4E1BA0" w14:textId="346E517F" w:rsidR="002C28F6" w:rsidRPr="007248D9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F54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80" w:type="dxa"/>
          </w:tcPr>
          <w:p w14:paraId="558693C1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DF29A8" w14:textId="53C9E33E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78" w:type="dxa"/>
          </w:tcPr>
          <w:p w14:paraId="5A4DE400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30C942" w14:textId="40982EC7" w:rsidR="002C28F6" w:rsidRPr="00D773ED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="002B65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80" w:type="dxa"/>
          </w:tcPr>
          <w:p w14:paraId="5FA5F371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929A9" w14:textId="1D96E5F7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2C28F6" w:rsidRPr="007248D9" w14:paraId="405A87B2" w14:textId="77777777" w:rsidTr="00C43701">
        <w:trPr>
          <w:cantSplit/>
        </w:trPr>
        <w:tc>
          <w:tcPr>
            <w:tcW w:w="3960" w:type="dxa"/>
            <w:hideMark/>
          </w:tcPr>
          <w:p w14:paraId="6F57A56D" w14:textId="309E1A45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77500" w:rsidRPr="00E7750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072308D" w14:textId="1EE9B4A4" w:rsidR="002C28F6" w:rsidRPr="007248D9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F54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180" w:type="dxa"/>
          </w:tcPr>
          <w:p w14:paraId="07BD3EB5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21B630D" w14:textId="30E9D293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78" w:type="dxa"/>
          </w:tcPr>
          <w:p w14:paraId="6FB38D29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63B5AE0" w14:textId="1F7CBC1C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F02B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180" w:type="dxa"/>
          </w:tcPr>
          <w:p w14:paraId="3E1A3365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27260" w14:textId="6E77503E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2C28F6" w:rsidRPr="007248D9" w14:paraId="5D1B775D" w14:textId="77777777" w:rsidTr="00C43701">
        <w:trPr>
          <w:cantSplit/>
        </w:trPr>
        <w:tc>
          <w:tcPr>
            <w:tcW w:w="3960" w:type="dxa"/>
            <w:hideMark/>
          </w:tcPr>
          <w:p w14:paraId="6C1481B1" w14:textId="38682E5B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69C04ED2" w14:textId="6D56E3A1" w:rsidR="002C28F6" w:rsidRPr="007248D9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180" w:type="dxa"/>
          </w:tcPr>
          <w:p w14:paraId="119CC14F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0A035" w14:textId="6FB1C3C8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78" w:type="dxa"/>
          </w:tcPr>
          <w:p w14:paraId="23FEE70D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F29061" w14:textId="78A5DAF0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80" w:type="dxa"/>
          </w:tcPr>
          <w:p w14:paraId="6899849F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1A81E" w14:textId="0F63F990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2C28F6" w:rsidRPr="007248D9" w14:paraId="50B93CD0" w14:textId="77777777" w:rsidTr="00C43701">
        <w:trPr>
          <w:cantSplit/>
        </w:trPr>
        <w:tc>
          <w:tcPr>
            <w:tcW w:w="3960" w:type="dxa"/>
            <w:hideMark/>
          </w:tcPr>
          <w:p w14:paraId="01BF1D48" w14:textId="060887DF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2F540" w14:textId="40E1DB6D" w:rsidR="002C28F6" w:rsidRPr="007248D9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2A15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180" w:type="dxa"/>
          </w:tcPr>
          <w:p w14:paraId="07176488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87C71" w14:textId="4409B74A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78" w:type="dxa"/>
          </w:tcPr>
          <w:p w14:paraId="544AB605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5B5C8" w14:textId="3872AA52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21F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</w:p>
        </w:tc>
        <w:tc>
          <w:tcPr>
            <w:tcW w:w="180" w:type="dxa"/>
          </w:tcPr>
          <w:p w14:paraId="148B9CF0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07083" w14:textId="3F8BFBE6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2C28F6" w:rsidRPr="007248D9" w14:paraId="761E381C" w14:textId="77777777" w:rsidTr="00C43701">
        <w:trPr>
          <w:cantSplit/>
        </w:trPr>
        <w:tc>
          <w:tcPr>
            <w:tcW w:w="3960" w:type="dxa"/>
            <w:hideMark/>
          </w:tcPr>
          <w:p w14:paraId="6D5ECEA0" w14:textId="77777777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9D2DF" w14:textId="39F4F21D" w:rsidR="002C28F6" w:rsidRPr="007248D9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  <w:r w:rsidR="002A1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180" w:type="dxa"/>
          </w:tcPr>
          <w:p w14:paraId="048BB3DF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12FA" w14:textId="2383AF5E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</w:tcPr>
          <w:p w14:paraId="1264FE07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21A19" w14:textId="1EDC17C8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CD7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</w:t>
            </w:r>
          </w:p>
        </w:tc>
        <w:tc>
          <w:tcPr>
            <w:tcW w:w="180" w:type="dxa"/>
          </w:tcPr>
          <w:p w14:paraId="7F601CD3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ED280" w14:textId="34921F18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  <w:tr w:rsidR="002C28F6" w:rsidRPr="007248D9" w14:paraId="4BFDD0CD" w14:textId="77777777" w:rsidTr="00D4433D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5B928C" w14:textId="77777777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1A873" w14:textId="034FF6F4" w:rsidR="002C28F6" w:rsidRPr="00B854F7" w:rsidRDefault="00AC227E" w:rsidP="000D5E0F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4782855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023F6" w14:textId="628450C1" w:rsidR="002C28F6" w:rsidRPr="00AB3C96" w:rsidRDefault="002C28F6" w:rsidP="000D5E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0608177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377B0" w14:textId="2AC473B1" w:rsidR="002C28F6" w:rsidRPr="0055013A" w:rsidRDefault="00CD74DF" w:rsidP="000D5E0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889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238363" w14:textId="77777777" w:rsidR="002C28F6" w:rsidRPr="007248D9" w:rsidRDefault="002C28F6" w:rsidP="000D5E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F744EC0" w14:textId="56FE5985" w:rsidR="002C28F6" w:rsidRPr="00AB3C96" w:rsidRDefault="002C28F6" w:rsidP="000D5E0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C28F6" w:rsidRPr="007248D9" w14:paraId="2A1CB9FB" w14:textId="77777777" w:rsidTr="00C43701">
        <w:trPr>
          <w:cantSplit/>
        </w:trPr>
        <w:tc>
          <w:tcPr>
            <w:tcW w:w="3960" w:type="dxa"/>
            <w:hideMark/>
          </w:tcPr>
          <w:p w14:paraId="63401306" w14:textId="77777777" w:rsidR="002C28F6" w:rsidRPr="007248D9" w:rsidRDefault="002C28F6" w:rsidP="000D5E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6C31E" w14:textId="5ECED71B" w:rsidR="002C28F6" w:rsidRPr="00D773ED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  <w:r w:rsidR="00884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66182BFD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C7DCC" w14:textId="67B17523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78" w:type="dxa"/>
          </w:tcPr>
          <w:p w14:paraId="1F52E2BD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12827" w14:textId="2E9907E0" w:rsidR="002C28F6" w:rsidRPr="00B7644B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311</w:t>
            </w:r>
            <w:r w:rsidR="00F51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035</w:t>
            </w:r>
          </w:p>
        </w:tc>
        <w:tc>
          <w:tcPr>
            <w:tcW w:w="180" w:type="dxa"/>
          </w:tcPr>
          <w:p w14:paraId="77FE428C" w14:textId="77777777" w:rsidR="002C28F6" w:rsidRPr="00B7644B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04BE1A7" w14:textId="0459A496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2C28F6" w:rsidRPr="00B76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</w:tr>
    </w:tbl>
    <w:p w14:paraId="2B17A4D5" w14:textId="77777777" w:rsidR="002C28F6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5404344C" w14:textId="77777777" w:rsidR="002547E2" w:rsidRPr="00807824" w:rsidRDefault="002547E2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2C28F6" w:rsidRPr="007248D9" w14:paraId="7055878A" w14:textId="77777777" w:rsidTr="2CE12024">
        <w:trPr>
          <w:cantSplit/>
          <w:tblHeader/>
        </w:trPr>
        <w:tc>
          <w:tcPr>
            <w:tcW w:w="3960" w:type="dxa"/>
          </w:tcPr>
          <w:p w14:paraId="451B4044" w14:textId="77777777" w:rsidR="002C28F6" w:rsidRPr="007248D9" w:rsidRDefault="002C28F6" w:rsidP="00C43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43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417D5615" w14:textId="77777777" w:rsidR="002C28F6" w:rsidRPr="007248D9" w:rsidRDefault="002C28F6" w:rsidP="00C43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5C3442" w14:textId="77777777" w:rsidR="002C28F6" w:rsidRPr="007248D9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6C4D662C" w14:textId="77777777" w:rsidR="002C28F6" w:rsidRPr="007248D9" w:rsidRDefault="002C28F6" w:rsidP="00C43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28F6" w:rsidRPr="007248D9" w14:paraId="27D7FDCC" w14:textId="77777777" w:rsidTr="2CE12024">
        <w:trPr>
          <w:cantSplit/>
          <w:tblHeader/>
        </w:trPr>
        <w:tc>
          <w:tcPr>
            <w:tcW w:w="3960" w:type="dxa"/>
            <w:vAlign w:val="bottom"/>
          </w:tcPr>
          <w:p w14:paraId="1C3DB464" w14:textId="77777777" w:rsidR="002C28F6" w:rsidRPr="00C43701" w:rsidRDefault="002C28F6" w:rsidP="0035421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E3287" w14:textId="55870919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B25227D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A8C6C9" w14:textId="75EB5E7B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37DF01C2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01534952" w14:textId="48B543AB" w:rsidR="002C28F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3307A18" w14:textId="77777777" w:rsidR="002C28F6" w:rsidRPr="00B651B6" w:rsidRDefault="002C28F6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C8EA79" w14:textId="1363251F" w:rsidR="002C28F6" w:rsidRPr="00B651B6" w:rsidRDefault="00E77500" w:rsidP="0035421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7248D9" w14:paraId="1AD09096" w14:textId="77777777" w:rsidTr="2CE12024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4304CC9" w14:textId="77777777" w:rsidR="002C28F6" w:rsidRPr="007248D9" w:rsidRDefault="002C28F6" w:rsidP="00354212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BFE6E0B" w14:textId="77777777" w:rsidR="002C28F6" w:rsidRPr="007248D9" w:rsidRDefault="002C28F6" w:rsidP="0035421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28F6" w:rsidRPr="007248D9" w14:paraId="241513E4" w14:textId="77777777" w:rsidTr="2CE12024">
        <w:trPr>
          <w:cantSplit/>
        </w:trPr>
        <w:tc>
          <w:tcPr>
            <w:tcW w:w="3960" w:type="dxa"/>
            <w:hideMark/>
          </w:tcPr>
          <w:p w14:paraId="4E47963F" w14:textId="1D9C0F30" w:rsidR="002C28F6" w:rsidRPr="00C43701" w:rsidRDefault="002C28F6" w:rsidP="000D5E0F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43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B5BBADE" w14:textId="25BDE604" w:rsidR="002C28F6" w:rsidRPr="000D5E0F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C28F6" w:rsidRPr="000D5E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</w:tcPr>
          <w:p w14:paraId="791C912A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9F324" w14:textId="599612B7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78" w:type="dxa"/>
          </w:tcPr>
          <w:p w14:paraId="2AF181B9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0A614A" w14:textId="09E8A6C0" w:rsidR="002C28F6" w:rsidRPr="000D5E0F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 w:rsidRPr="000D5E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80" w:type="dxa"/>
          </w:tcPr>
          <w:p w14:paraId="3F430782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3E5D7" w14:textId="5CF4407A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C28F6" w:rsidRPr="007248D9" w14:paraId="6CF41A5B" w14:textId="77777777" w:rsidTr="2CE12024">
        <w:trPr>
          <w:cantSplit/>
        </w:trPr>
        <w:tc>
          <w:tcPr>
            <w:tcW w:w="3960" w:type="dxa"/>
            <w:hideMark/>
          </w:tcPr>
          <w:p w14:paraId="57A8E0CD" w14:textId="77777777" w:rsidR="002C28F6" w:rsidRPr="00C43701" w:rsidRDefault="002C28F6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4C5038D" w14:textId="366FD3AC" w:rsidR="002C28F6" w:rsidRPr="00351532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  <w:r w:rsidR="003515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789</w:t>
            </w:r>
          </w:p>
        </w:tc>
        <w:tc>
          <w:tcPr>
            <w:tcW w:w="180" w:type="dxa"/>
          </w:tcPr>
          <w:p w14:paraId="1525DAFE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F0089" w14:textId="3A21FCA6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78" w:type="dxa"/>
          </w:tcPr>
          <w:p w14:paraId="39D485CD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1DD0E2" w14:textId="44176C55" w:rsidR="002C28F6" w:rsidRPr="007248D9" w:rsidRDefault="00C400E0" w:rsidP="0019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E3258C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45595" w14:textId="1912AC61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746FE1" w:rsidRPr="007248D9" w14:paraId="491D3B98" w14:textId="77777777" w:rsidTr="2CE12024">
        <w:trPr>
          <w:cantSplit/>
        </w:trPr>
        <w:tc>
          <w:tcPr>
            <w:tcW w:w="3960" w:type="dxa"/>
          </w:tcPr>
          <w:p w14:paraId="6A328FEF" w14:textId="3130226C" w:rsidR="00746FE1" w:rsidRPr="00C43701" w:rsidRDefault="00746FE1" w:rsidP="000D5E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0C8C274" w14:textId="3A4911BA" w:rsidR="00746FE1" w:rsidRPr="007248D9" w:rsidRDefault="00351532" w:rsidP="0035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D8B4EF" w14:textId="77777777" w:rsidR="00746FE1" w:rsidRPr="007248D9" w:rsidRDefault="00746FE1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1F1AB" w14:textId="03B696E5" w:rsidR="00746FE1" w:rsidRPr="007511F5" w:rsidRDefault="00746FE1" w:rsidP="0074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C0F37B" w14:textId="77777777" w:rsidR="00746FE1" w:rsidRPr="007248D9" w:rsidRDefault="00746FE1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497EAA" w14:textId="793FDD14" w:rsidR="00746FE1" w:rsidRPr="007248D9" w:rsidRDefault="00DD67AD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A8D1674" w14:textId="77777777" w:rsidR="00746FE1" w:rsidRPr="007248D9" w:rsidRDefault="00746FE1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A319AF" w14:textId="0EC771E3" w:rsidR="00746FE1" w:rsidRPr="007511F5" w:rsidRDefault="00746FE1" w:rsidP="00746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28F6" w:rsidRPr="007248D9" w14:paraId="3C8A662F" w14:textId="77777777" w:rsidTr="2CE12024">
        <w:trPr>
          <w:cantSplit/>
        </w:trPr>
        <w:tc>
          <w:tcPr>
            <w:tcW w:w="3960" w:type="dxa"/>
            <w:hideMark/>
          </w:tcPr>
          <w:p w14:paraId="6BA3FE1B" w14:textId="2D2FEA28" w:rsidR="002C28F6" w:rsidRPr="00C43701" w:rsidRDefault="002C28F6" w:rsidP="000D5E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43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84520" w14:textId="0C581272" w:rsidR="002C28F6" w:rsidRPr="00D773ED" w:rsidRDefault="00E77500" w:rsidP="000D5E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2C2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180" w:type="dxa"/>
          </w:tcPr>
          <w:p w14:paraId="0E60A516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9E2E8" w14:textId="50AAD049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178" w:type="dxa"/>
          </w:tcPr>
          <w:p w14:paraId="0C72B4AD" w14:textId="77777777" w:rsidR="002C28F6" w:rsidRPr="007248D9" w:rsidRDefault="002C28F6" w:rsidP="000D5E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8A14E2" w14:textId="6A503108" w:rsidR="002C28F6" w:rsidRPr="007248D9" w:rsidRDefault="00E77500" w:rsidP="000D5E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14A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</w:tcPr>
          <w:p w14:paraId="774FF93D" w14:textId="77777777" w:rsidR="002C28F6" w:rsidRPr="007248D9" w:rsidRDefault="002C28F6" w:rsidP="000D5E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219A2E1" w14:textId="230A8F60" w:rsidR="002C28F6" w:rsidRPr="00AB3C96" w:rsidRDefault="00E77500" w:rsidP="000D5E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</w:tr>
    </w:tbl>
    <w:p w14:paraId="338D7FF3" w14:textId="1FD2222C" w:rsidR="002C28F6" w:rsidRDefault="002C28F6" w:rsidP="00C4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C4370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4370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E77500" w:rsidRPr="00E77500">
        <w:rPr>
          <w:rFonts w:asciiTheme="majorBidi" w:hAnsiTheme="majorBidi" w:cstheme="majorBidi"/>
          <w:sz w:val="30"/>
          <w:szCs w:val="30"/>
        </w:rPr>
        <w:t>26</w:t>
      </w:r>
      <w:r w:rsidRPr="00C43701">
        <w:rPr>
          <w:rFonts w:asciiTheme="majorBidi" w:hAnsiTheme="majorBidi" w:cstheme="majorBidi"/>
          <w:sz w:val="30"/>
          <w:szCs w:val="30"/>
        </w:rPr>
        <w:t xml:space="preserve"> (</w:t>
      </w:r>
      <w:r w:rsidRPr="00C43701">
        <w:rPr>
          <w:rFonts w:asciiTheme="majorBidi" w:hAnsiTheme="majorBidi" w:cstheme="majorBidi"/>
          <w:sz w:val="30"/>
          <w:szCs w:val="30"/>
          <w:cs/>
        </w:rPr>
        <w:t>ข.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C43701">
        <w:rPr>
          <w:rFonts w:asciiTheme="majorBidi" w:hAnsiTheme="majorBidi" w:cstheme="majorBidi"/>
          <w:sz w:val="30"/>
          <w:szCs w:val="30"/>
        </w:rPr>
        <w:t>)</w:t>
      </w:r>
    </w:p>
    <w:p w14:paraId="6C516BED" w14:textId="2506F046" w:rsidR="00FE54D4" w:rsidRDefault="00FE5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7266E4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14:paraId="7DE21BF4" w14:textId="77777777" w:rsidR="002C28F6" w:rsidRPr="006E6633" w:rsidRDefault="002C28F6" w:rsidP="00A60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17"/>
        <w:gridCol w:w="270"/>
        <w:gridCol w:w="1043"/>
        <w:gridCol w:w="270"/>
        <w:gridCol w:w="1080"/>
        <w:gridCol w:w="270"/>
        <w:gridCol w:w="1082"/>
      </w:tblGrid>
      <w:tr w:rsidR="002C28F6" w:rsidRPr="0087049C" w14:paraId="20B7DA1F" w14:textId="77777777" w:rsidTr="00186D03">
        <w:trPr>
          <w:tblHeader/>
        </w:trPr>
        <w:tc>
          <w:tcPr>
            <w:tcW w:w="2259" w:type="pct"/>
          </w:tcPr>
          <w:p w14:paraId="66576BC1" w14:textId="77777777" w:rsidR="002C28F6" w:rsidRPr="0087049C" w:rsidRDefault="002C28F6" w:rsidP="001C41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2CDBEBA" w14:textId="77777777" w:rsidR="002C28F6" w:rsidRPr="0087049C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1AC9D2" w14:textId="77777777" w:rsidR="002C28F6" w:rsidRPr="0087049C" w:rsidRDefault="002C28F6" w:rsidP="001C4188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20BD7ED8" w14:textId="77777777" w:rsidR="002C28F6" w:rsidRPr="0087049C" w:rsidRDefault="002C28F6" w:rsidP="001C4188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7EE69FA0" w14:textId="77777777" w:rsidTr="00290327">
        <w:trPr>
          <w:tblHeader/>
        </w:trPr>
        <w:tc>
          <w:tcPr>
            <w:tcW w:w="2259" w:type="pct"/>
          </w:tcPr>
          <w:p w14:paraId="48378CD6" w14:textId="77777777" w:rsidR="002C28F6" w:rsidRPr="0087049C" w:rsidRDefault="002C28F6" w:rsidP="0073775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</w:tcPr>
          <w:p w14:paraId="1622C2B7" w14:textId="23470A7B" w:rsidR="002C28F6" w:rsidRPr="0087049C" w:rsidRDefault="00E77500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E949935" w14:textId="77777777" w:rsidR="002C28F6" w:rsidRPr="0087049C" w:rsidRDefault="002C28F6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5C65EF8" w14:textId="32EA0449" w:rsidR="002C28F6" w:rsidRPr="0087049C" w:rsidRDefault="00E77500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16362C55" w14:textId="77777777" w:rsidR="002C28F6" w:rsidRPr="0087049C" w:rsidRDefault="002C28F6" w:rsidP="007377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74F835C" w14:textId="1008A7AD" w:rsidR="002C28F6" w:rsidRPr="0087049C" w:rsidRDefault="00E77500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06F2908" w14:textId="77777777" w:rsidR="002C28F6" w:rsidRPr="0087049C" w:rsidRDefault="002C28F6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85CBC2" w14:textId="499262D2" w:rsidR="002C28F6" w:rsidRPr="0087049C" w:rsidRDefault="00E77500" w:rsidP="0073775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6BE025C4" w14:textId="77777777" w:rsidTr="00186D03">
        <w:trPr>
          <w:tblHeader/>
        </w:trPr>
        <w:tc>
          <w:tcPr>
            <w:tcW w:w="2259" w:type="pct"/>
          </w:tcPr>
          <w:p w14:paraId="7086B3BC" w14:textId="77777777" w:rsidR="002C28F6" w:rsidRPr="0087049C" w:rsidRDefault="002C28F6" w:rsidP="003542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1" w:type="pct"/>
            <w:gridSpan w:val="7"/>
          </w:tcPr>
          <w:p w14:paraId="7AAA21D0" w14:textId="77777777" w:rsidR="002C28F6" w:rsidRPr="0087049C" w:rsidRDefault="002C28F6" w:rsidP="00354212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33473C16" w14:textId="77777777" w:rsidTr="00290327">
        <w:tc>
          <w:tcPr>
            <w:tcW w:w="2259" w:type="pct"/>
          </w:tcPr>
          <w:p w14:paraId="1115BE20" w14:textId="77777777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7" w:type="pct"/>
            <w:shd w:val="clear" w:color="auto" w:fill="auto"/>
          </w:tcPr>
          <w:p w14:paraId="0A2B9716" w14:textId="47567F3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0769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44" w:type="pct"/>
          </w:tcPr>
          <w:p w14:paraId="454FE914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25AD860D" w14:textId="617A4724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4" w:type="pct"/>
          </w:tcPr>
          <w:p w14:paraId="0CFC55C6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73577C" w14:textId="0B606373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="00664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44" w:type="pct"/>
          </w:tcPr>
          <w:p w14:paraId="2EEFFF9F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2E4CDB" w14:textId="4E3399BA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2C28F6" w:rsidRPr="0087049C" w14:paraId="7FF36899" w14:textId="77777777" w:rsidTr="00290327">
        <w:tc>
          <w:tcPr>
            <w:tcW w:w="2259" w:type="pct"/>
          </w:tcPr>
          <w:p w14:paraId="4ED8D941" w14:textId="77777777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สินค้าซื้อมาขายไป</w:t>
            </w:r>
          </w:p>
        </w:tc>
        <w:tc>
          <w:tcPr>
            <w:tcW w:w="597" w:type="pct"/>
            <w:shd w:val="clear" w:color="auto" w:fill="auto"/>
          </w:tcPr>
          <w:p w14:paraId="70137478" w14:textId="2C3A01AC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F2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44" w:type="pct"/>
          </w:tcPr>
          <w:p w14:paraId="356801FA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72209A53" w14:textId="4C31FFC1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4" w:type="pct"/>
          </w:tcPr>
          <w:p w14:paraId="67CD5F6E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D2F3C6" w14:textId="7CDEC534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64B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  <w:tc>
          <w:tcPr>
            <w:tcW w:w="144" w:type="pct"/>
          </w:tcPr>
          <w:p w14:paraId="53DED396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680779" w14:textId="2B4B1CDD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2C28F6" w:rsidRPr="0087049C" w14:paraId="67E10F9E" w14:textId="77777777" w:rsidTr="00290327">
        <w:tc>
          <w:tcPr>
            <w:tcW w:w="2259" w:type="pct"/>
          </w:tcPr>
          <w:p w14:paraId="3800A5E6" w14:textId="77777777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7" w:type="pct"/>
            <w:shd w:val="clear" w:color="auto" w:fill="auto"/>
          </w:tcPr>
          <w:p w14:paraId="0BE94D30" w14:textId="048A1CF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F2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4" w:type="pct"/>
          </w:tcPr>
          <w:p w14:paraId="1042DBBE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FF4CF6D" w14:textId="5D18078F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44" w:type="pct"/>
          </w:tcPr>
          <w:p w14:paraId="1DC68CC6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5134B4A" w14:textId="222B7D7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C2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144" w:type="pct"/>
          </w:tcPr>
          <w:p w14:paraId="303C3B0A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B1AA5B" w14:textId="35E423EF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2C28F6" w:rsidRPr="0087049C" w14:paraId="580F9AFF" w14:textId="77777777" w:rsidTr="00290327">
        <w:tc>
          <w:tcPr>
            <w:tcW w:w="2259" w:type="pct"/>
          </w:tcPr>
          <w:p w14:paraId="402100D5" w14:textId="77777777" w:rsidR="002C28F6" w:rsidRPr="0087049C" w:rsidRDefault="002C28F6" w:rsidP="0073775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97" w:type="pct"/>
            <w:shd w:val="clear" w:color="auto" w:fill="auto"/>
          </w:tcPr>
          <w:p w14:paraId="4D29BC73" w14:textId="64D24134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AF2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144" w:type="pct"/>
          </w:tcPr>
          <w:p w14:paraId="552F7625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18D458A3" w14:textId="71E9C376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44" w:type="pct"/>
          </w:tcPr>
          <w:p w14:paraId="25592DF9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69456B3E" w14:textId="3BC64BF8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C2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144" w:type="pct"/>
          </w:tcPr>
          <w:p w14:paraId="273015CC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C0F8A4" w14:textId="05FFA7A3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2C28F6" w:rsidRPr="0087049C" w14:paraId="7365F0A3" w14:textId="77777777" w:rsidTr="00290327">
        <w:tc>
          <w:tcPr>
            <w:tcW w:w="2259" w:type="pct"/>
          </w:tcPr>
          <w:p w14:paraId="69BA065F" w14:textId="77777777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ภาชนะบรรจุและวัสดุหีบห่อ</w:t>
            </w:r>
          </w:p>
        </w:tc>
        <w:tc>
          <w:tcPr>
            <w:tcW w:w="597" w:type="pct"/>
            <w:shd w:val="clear" w:color="auto" w:fill="auto"/>
          </w:tcPr>
          <w:p w14:paraId="20934D45" w14:textId="4A5BF42D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F2A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44" w:type="pct"/>
          </w:tcPr>
          <w:p w14:paraId="4E0812FA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6CCE287" w14:textId="4671152A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14:paraId="1D1B297D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6136F16" w14:textId="40FB25AA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C29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  <w:tc>
          <w:tcPr>
            <w:tcW w:w="144" w:type="pct"/>
          </w:tcPr>
          <w:p w14:paraId="22996E32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25276A" w14:textId="6783145E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2C28F6" w:rsidRPr="0087049C" w14:paraId="145F50EB" w14:textId="77777777" w:rsidTr="00290327">
        <w:tc>
          <w:tcPr>
            <w:tcW w:w="2259" w:type="pct"/>
          </w:tcPr>
          <w:p w14:paraId="28CD830B" w14:textId="1C37F325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 วัสดุโรงงาน และอื่น</w:t>
            </w:r>
            <w:r w:rsidR="00FE54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97" w:type="pct"/>
            <w:shd w:val="clear" w:color="auto" w:fill="auto"/>
          </w:tcPr>
          <w:p w14:paraId="6F291123" w14:textId="448A9D4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25C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44" w:type="pct"/>
          </w:tcPr>
          <w:p w14:paraId="15836B3F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6DB6095B" w14:textId="2B7A8AB7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  <w:tc>
          <w:tcPr>
            <w:tcW w:w="144" w:type="pct"/>
          </w:tcPr>
          <w:p w14:paraId="7B91CE1C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239CF14C" w14:textId="33BD696D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44" w:type="pct"/>
          </w:tcPr>
          <w:p w14:paraId="56E1C474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3A79CC" w14:textId="6A5FA40C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2C28F6" w:rsidRPr="0087049C" w14:paraId="44350597" w14:textId="77777777" w:rsidTr="00290327">
        <w:tc>
          <w:tcPr>
            <w:tcW w:w="2259" w:type="pct"/>
          </w:tcPr>
          <w:p w14:paraId="27AFF7A0" w14:textId="77777777" w:rsidR="002C28F6" w:rsidRPr="0087049C" w:rsidRDefault="002C28F6" w:rsidP="00737758">
            <w:pPr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97" w:type="pct"/>
            <w:shd w:val="clear" w:color="auto" w:fill="auto"/>
          </w:tcPr>
          <w:p w14:paraId="24BB8E11" w14:textId="15F129BE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25C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14:paraId="4A45ECF4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7A0311E" w14:textId="74C4CFF1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44" w:type="pct"/>
          </w:tcPr>
          <w:p w14:paraId="57893BFD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46CF4EEC" w14:textId="30FF610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F5D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44" w:type="pct"/>
          </w:tcPr>
          <w:p w14:paraId="1A1390CC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BA6AC83" w14:textId="3992A34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2C28F6" w:rsidRPr="0087049C" w14:paraId="0BFA0535" w14:textId="77777777" w:rsidTr="00290327">
        <w:tc>
          <w:tcPr>
            <w:tcW w:w="2259" w:type="pct"/>
          </w:tcPr>
          <w:p w14:paraId="41245031" w14:textId="77777777" w:rsidR="002C28F6" w:rsidRPr="0087049C" w:rsidRDefault="002C28F6" w:rsidP="00737758">
            <w:pPr>
              <w:spacing w:line="240" w:lineRule="auto"/>
              <w:ind w:right="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29253594" w14:textId="5BC69CE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  <w:r w:rsidR="00136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4" w:type="pct"/>
          </w:tcPr>
          <w:p w14:paraId="13853713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89E923D" w14:textId="00658F7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44" w:type="pct"/>
          </w:tcPr>
          <w:p w14:paraId="765D3328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0806F41" w14:textId="7E8AE7D2" w:rsidR="002C28F6" w:rsidRPr="0087049C" w:rsidRDefault="003F5D7C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E77500" w:rsidRPr="00E7750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435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0A38F5D8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63C223B" w14:textId="5FB0826C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</w:tr>
      <w:tr w:rsidR="002C28F6" w:rsidRPr="0087049C" w14:paraId="391F6216" w14:textId="77777777" w:rsidTr="00290327">
        <w:tc>
          <w:tcPr>
            <w:tcW w:w="2259" w:type="pct"/>
          </w:tcPr>
          <w:p w14:paraId="11A67894" w14:textId="77777777" w:rsidR="002C28F6" w:rsidRPr="0087049C" w:rsidRDefault="002C28F6" w:rsidP="00737758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97" w:type="pct"/>
            <w:shd w:val="clear" w:color="auto" w:fill="auto"/>
          </w:tcPr>
          <w:p w14:paraId="3A6C93B1" w14:textId="337978F7" w:rsidR="002C28F6" w:rsidRPr="0087049C" w:rsidRDefault="00630CB8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26AC38A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04DC87F6" w14:textId="4DB2D043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B58A18A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3239F550" w14:textId="2A52EA39" w:rsidR="002C28F6" w:rsidRPr="0087049C" w:rsidRDefault="00A44D3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484D128" w14:textId="77777777" w:rsidR="002C28F6" w:rsidRPr="0087049C" w:rsidRDefault="002C28F6" w:rsidP="007377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58D63B" w14:textId="0E73CBE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5CCDB0A1" w14:textId="77777777" w:rsidTr="00290327">
        <w:tc>
          <w:tcPr>
            <w:tcW w:w="2259" w:type="pct"/>
          </w:tcPr>
          <w:p w14:paraId="0402B8DE" w14:textId="77777777" w:rsidR="002C28F6" w:rsidRPr="0087049C" w:rsidRDefault="002C28F6" w:rsidP="00737758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77ACC13" w14:textId="492EC66F" w:rsidR="002C28F6" w:rsidRPr="0087049C" w:rsidRDefault="00BA1795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CF3F448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5EF3FE6" w14:textId="103D7AB9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6736146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367AB0C" w14:textId="2D5D7F29" w:rsidR="002C28F6" w:rsidRPr="0087049C" w:rsidRDefault="00A44D3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B19C57F" w14:textId="77777777" w:rsidR="002C28F6" w:rsidRPr="0087049C" w:rsidRDefault="002C28F6" w:rsidP="007377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BA86AF" w14:textId="0C60AB5C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4227CB04" w14:textId="77777777" w:rsidTr="00290327">
        <w:tc>
          <w:tcPr>
            <w:tcW w:w="2259" w:type="pct"/>
          </w:tcPr>
          <w:p w14:paraId="59FDEE26" w14:textId="77777777" w:rsidR="002C28F6" w:rsidRPr="0087049C" w:rsidRDefault="002C28F6" w:rsidP="00737758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60397" w14:textId="61AD43B0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7C6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4" w:type="pct"/>
          </w:tcPr>
          <w:p w14:paraId="64E4A540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2A46995" w14:textId="5C5F8B7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4" w:type="pct"/>
          </w:tcPr>
          <w:p w14:paraId="68735118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FAE900" w14:textId="4BDC873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</w:t>
            </w:r>
            <w:r w:rsidR="00BA60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144" w:type="pct"/>
          </w:tcPr>
          <w:p w14:paraId="76C97253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33C560" w14:textId="2296911D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</w:tr>
      <w:tr w:rsidR="002C28F6" w:rsidRPr="006E6633" w14:paraId="66C5B836" w14:textId="77777777" w:rsidTr="00290327">
        <w:tc>
          <w:tcPr>
            <w:tcW w:w="2259" w:type="pct"/>
          </w:tcPr>
          <w:p w14:paraId="0BA43BD0" w14:textId="77777777" w:rsidR="002C28F6" w:rsidRPr="006E6633" w:rsidRDefault="002C28F6" w:rsidP="00354212">
            <w:pPr>
              <w:tabs>
                <w:tab w:val="clear" w:pos="3515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3697487F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4C4F0DF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</w:tcPr>
          <w:p w14:paraId="725998D0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24862CA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02C9B4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C00F501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C3EF72" w14:textId="77777777" w:rsidR="002C28F6" w:rsidRPr="006E6633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87049C" w14:paraId="07CDACA6" w14:textId="77777777" w:rsidTr="00A60786">
        <w:tc>
          <w:tcPr>
            <w:tcW w:w="2855" w:type="pct"/>
            <w:gridSpan w:val="2"/>
          </w:tcPr>
          <w:p w14:paraId="698A37D8" w14:textId="77777777" w:rsidR="00FE54D4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</w:p>
          <w:p w14:paraId="4A38DA9D" w14:textId="29778731" w:rsidR="002C28F6" w:rsidRPr="0087049C" w:rsidRDefault="002C28F6" w:rsidP="00035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" w:type="pct"/>
          </w:tcPr>
          <w:p w14:paraId="0227A190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456DD3B3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5F5153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BF98B8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2B432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D7A47A" w14:textId="77777777" w:rsidR="002C28F6" w:rsidRPr="0087049C" w:rsidRDefault="002C28F6" w:rsidP="00354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615AAEC6" w14:textId="77777777" w:rsidTr="00290327">
        <w:tc>
          <w:tcPr>
            <w:tcW w:w="2259" w:type="pct"/>
          </w:tcPr>
          <w:p w14:paraId="786504FD" w14:textId="77777777" w:rsidR="002C28F6" w:rsidRPr="0087049C" w:rsidRDefault="002C28F6" w:rsidP="00737758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7" w:type="pct"/>
            <w:shd w:val="clear" w:color="auto" w:fill="auto"/>
          </w:tcPr>
          <w:p w14:paraId="567D4FF3" w14:textId="7C0B8E90" w:rsidR="002C28F6" w:rsidRPr="004F5516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68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="00AF7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44" w:type="pct"/>
          </w:tcPr>
          <w:p w14:paraId="207108CD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2B6B6D0D" w14:textId="4D362593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697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4" w:type="pct"/>
          </w:tcPr>
          <w:p w14:paraId="534357A0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59856F0A" w14:textId="19AE9A55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2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2972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4" w:type="pct"/>
          </w:tcPr>
          <w:p w14:paraId="6F01AB45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1471B3" w14:textId="57358F1E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2C28F6" w:rsidRPr="0087049C" w14:paraId="19B5B627" w14:textId="77777777" w:rsidTr="00290327">
        <w:tc>
          <w:tcPr>
            <w:tcW w:w="2259" w:type="pct"/>
          </w:tcPr>
          <w:p w14:paraId="25277FE8" w14:textId="77777777" w:rsidR="002C28F6" w:rsidRDefault="002C28F6" w:rsidP="00737758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hanging="18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  <w:p w14:paraId="6EEFDE75" w14:textId="048513EE" w:rsidR="00F70B49" w:rsidRPr="0087049C" w:rsidRDefault="00F70B49" w:rsidP="00FE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1100" w:firstLine="237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597" w:type="pct"/>
            <w:shd w:val="clear" w:color="auto" w:fill="auto"/>
          </w:tcPr>
          <w:p w14:paraId="0A4FD02B" w14:textId="77777777" w:rsidR="00F06E87" w:rsidRDefault="00F06E87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62A5D" w14:textId="0E3E1983" w:rsidR="002C28F6" w:rsidRPr="004F5516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4" w:type="pct"/>
          </w:tcPr>
          <w:p w14:paraId="5003EF00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</w:tcPr>
          <w:p w14:paraId="7BBDA8C5" w14:textId="77777777" w:rsidR="00F06E87" w:rsidRDefault="00F06E87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4BC34" w14:textId="1D6D768B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64E4E244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EEC8912" w14:textId="77777777" w:rsidR="00F06E87" w:rsidRDefault="00F06E87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94091" w14:textId="654055B7" w:rsidR="002C28F6" w:rsidRPr="0087049C" w:rsidRDefault="00AB7AB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2BEC9CD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F48DDB2" w14:textId="77777777" w:rsidR="00F06E87" w:rsidRDefault="00F06E87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50901E" w14:textId="5D2B7D68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C28F6" w:rsidRPr="0087049C" w14:paraId="02143D44" w14:textId="77777777" w:rsidTr="00290327">
        <w:tc>
          <w:tcPr>
            <w:tcW w:w="2259" w:type="pct"/>
          </w:tcPr>
          <w:p w14:paraId="6B19B52E" w14:textId="3A622030" w:rsidR="002C28F6" w:rsidRPr="0087049C" w:rsidRDefault="002C28F6" w:rsidP="00737758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="00F70B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70B4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="00F70B49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597" w:type="pct"/>
            <w:shd w:val="clear" w:color="auto" w:fill="auto"/>
          </w:tcPr>
          <w:p w14:paraId="54489CB2" w14:textId="718E953D" w:rsidR="002C28F6" w:rsidRPr="004F5516" w:rsidRDefault="00AB7AB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F77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7500" w:rsidRPr="00E77500">
              <w:rPr>
                <w:rFonts w:asciiTheme="majorBidi" w:hAnsiTheme="majorBidi" w:cstheme="majorBidi" w:hint="cs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0B04397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051DB30E" w14:textId="3613BCF1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144" w:type="pct"/>
          </w:tcPr>
          <w:p w14:paraId="5F6AC03B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D5D79DA" w14:textId="4FB97AF6" w:rsidR="002C28F6" w:rsidRPr="0087049C" w:rsidRDefault="00AB7AB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B56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6184F54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A806A9" w14:textId="09BADD72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2C28F6" w:rsidRPr="0087049C" w14:paraId="57A7B522" w14:textId="77777777" w:rsidTr="00290327">
        <w:tc>
          <w:tcPr>
            <w:tcW w:w="2259" w:type="pct"/>
          </w:tcPr>
          <w:p w14:paraId="5D7F1233" w14:textId="77777777" w:rsidR="002C28F6" w:rsidRPr="0087049C" w:rsidRDefault="002C28F6" w:rsidP="007377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A06B8" w14:textId="3A73A8D2" w:rsidR="002C28F6" w:rsidRPr="004F5516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3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53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4" w:type="pct"/>
          </w:tcPr>
          <w:p w14:paraId="2310A9AC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5149E375" w14:textId="2DFD97DC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44" w:type="pct"/>
          </w:tcPr>
          <w:p w14:paraId="1AA7CD48" w14:textId="77777777" w:rsidR="002C28F6" w:rsidRPr="0087049C" w:rsidRDefault="002C28F6" w:rsidP="00737758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B0B77" w14:textId="5E3D763B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B5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  <w:r w:rsidR="006B5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44" w:type="pct"/>
          </w:tcPr>
          <w:p w14:paraId="35739292" w14:textId="77777777" w:rsidR="002C28F6" w:rsidRPr="0087049C" w:rsidRDefault="002C28F6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DCAC9AD" w14:textId="2A99EC53" w:rsidR="002C28F6" w:rsidRPr="0087049C" w:rsidRDefault="00E77500" w:rsidP="00737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</w:tbl>
    <w:p w14:paraId="57DCB789" w14:textId="77777777" w:rsidR="002C28F6" w:rsidRPr="0087049C" w:rsidRDefault="002C28F6" w:rsidP="00493611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2C28F6" w:rsidRPr="0087049C" w:rsidSect="00BA5EA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9"/>
          <w:cols w:space="720"/>
          <w:docGrid w:linePitch="245"/>
        </w:sectPr>
      </w:pPr>
    </w:p>
    <w:p w14:paraId="4979E8F9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64EB6901" w14:textId="77777777" w:rsidR="002C28F6" w:rsidRPr="00817C9B" w:rsidRDefault="002C28F6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827"/>
        <w:gridCol w:w="179"/>
        <w:gridCol w:w="811"/>
        <w:gridCol w:w="182"/>
        <w:gridCol w:w="1065"/>
        <w:gridCol w:w="180"/>
        <w:gridCol w:w="1035"/>
        <w:gridCol w:w="185"/>
        <w:gridCol w:w="990"/>
        <w:gridCol w:w="180"/>
        <w:gridCol w:w="1028"/>
        <w:gridCol w:w="7"/>
        <w:gridCol w:w="173"/>
        <w:gridCol w:w="7"/>
        <w:gridCol w:w="948"/>
        <w:gridCol w:w="180"/>
        <w:gridCol w:w="1023"/>
      </w:tblGrid>
      <w:tr w:rsidR="002C28F6" w:rsidRPr="0087049C" w14:paraId="2720BE63" w14:textId="77777777" w:rsidTr="00A75B67">
        <w:trPr>
          <w:cantSplit/>
          <w:tblHeader/>
        </w:trPr>
        <w:tc>
          <w:tcPr>
            <w:tcW w:w="2700" w:type="dxa"/>
          </w:tcPr>
          <w:p w14:paraId="36282F52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EAC1C1B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  <w:gridSpan w:val="3"/>
          </w:tcPr>
          <w:p w14:paraId="6BBEFDF0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2" w:type="dxa"/>
          </w:tcPr>
          <w:p w14:paraId="1920E0FE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</w:tcPr>
          <w:p w14:paraId="1D642D0B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C28F6" w:rsidRPr="0087049C" w14:paraId="480CC7EB" w14:textId="77777777" w:rsidTr="00A75B67">
        <w:trPr>
          <w:cantSplit/>
          <w:tblHeader/>
        </w:trPr>
        <w:tc>
          <w:tcPr>
            <w:tcW w:w="2700" w:type="dxa"/>
          </w:tcPr>
          <w:p w14:paraId="2E34A911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3546C77F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601033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4AC169AA" w14:textId="77777777" w:rsidR="00FE54D4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สัดส่วน</w:t>
            </w:r>
          </w:p>
          <w:p w14:paraId="3B5A7627" w14:textId="78FF8E8C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2" w:type="dxa"/>
          </w:tcPr>
          <w:p w14:paraId="1873994D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280" w:type="dxa"/>
            <w:gridSpan w:val="3"/>
          </w:tcPr>
          <w:p w14:paraId="25CCDE5D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F7B62E3" w14:textId="77777777" w:rsidR="002C28F6" w:rsidRPr="0087049C" w:rsidRDefault="002C28F6" w:rsidP="00A1251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ทุนชำระแล้ว</w:t>
            </w:r>
          </w:p>
        </w:tc>
        <w:tc>
          <w:tcPr>
            <w:tcW w:w="185" w:type="dxa"/>
          </w:tcPr>
          <w:p w14:paraId="7B8D74C7" w14:textId="77777777" w:rsidR="002C28F6" w:rsidRPr="0087049C" w:rsidRDefault="002C28F6" w:rsidP="00A1251F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198" w:type="dxa"/>
            <w:gridSpan w:val="3"/>
          </w:tcPr>
          <w:p w14:paraId="7CC60015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14:paraId="52FE2754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B37AB89" w14:textId="77777777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158" w:type="dxa"/>
            <w:gridSpan w:val="4"/>
          </w:tcPr>
          <w:p w14:paraId="403A2264" w14:textId="77777777" w:rsidR="00FE54D4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มูลค่าตามวิธี</w:t>
            </w:r>
          </w:p>
          <w:p w14:paraId="5D7E0EDB" w14:textId="5C68EC32" w:rsidR="002C28F6" w:rsidRPr="0087049C" w:rsidRDefault="002C28F6" w:rsidP="00A1251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ส่วนได้เสีย</w:t>
            </w:r>
          </w:p>
        </w:tc>
      </w:tr>
      <w:tr w:rsidR="002C28F6" w:rsidRPr="0087049C" w14:paraId="4206AFD6" w14:textId="77777777" w:rsidTr="00A75B67">
        <w:trPr>
          <w:cantSplit/>
          <w:tblHeader/>
        </w:trPr>
        <w:tc>
          <w:tcPr>
            <w:tcW w:w="2700" w:type="dxa"/>
          </w:tcPr>
          <w:p w14:paraId="2D5E4C7A" w14:textId="77777777" w:rsidR="002C28F6" w:rsidRPr="0087049C" w:rsidRDefault="002C28F6" w:rsidP="008221C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15A8B073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7" w:type="dxa"/>
            <w:hideMark/>
          </w:tcPr>
          <w:p w14:paraId="0385F43D" w14:textId="40496620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9" w:type="dxa"/>
          </w:tcPr>
          <w:p w14:paraId="44F76E13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hideMark/>
          </w:tcPr>
          <w:p w14:paraId="6346A54B" w14:textId="53286B93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2" w:type="dxa"/>
            <w:vAlign w:val="center"/>
            <w:hideMark/>
          </w:tcPr>
          <w:p w14:paraId="284018A5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hideMark/>
          </w:tcPr>
          <w:p w14:paraId="3DFE4915" w14:textId="0F53327E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F468DFB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hideMark/>
          </w:tcPr>
          <w:p w14:paraId="30C1D0D8" w14:textId="6845C7C8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5" w:type="dxa"/>
          </w:tcPr>
          <w:p w14:paraId="1675AF36" w14:textId="77777777" w:rsidR="002C28F6" w:rsidRPr="0087049C" w:rsidRDefault="002C28F6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3BCF5BB2" w14:textId="7B3C6042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CFD9488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hideMark/>
          </w:tcPr>
          <w:p w14:paraId="4737E937" w14:textId="4C0E3B45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</w:tcPr>
          <w:p w14:paraId="46FACB95" w14:textId="77777777" w:rsidR="002C28F6" w:rsidRPr="0087049C" w:rsidRDefault="002C28F6" w:rsidP="008221C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hideMark/>
          </w:tcPr>
          <w:p w14:paraId="1E60DC7C" w14:textId="3FFB391F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4F75439" w14:textId="77777777" w:rsidR="002C28F6" w:rsidRPr="0087049C" w:rsidRDefault="002C28F6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1F66B3A6" w14:textId="47526755" w:rsidR="002C28F6" w:rsidRPr="0087049C" w:rsidRDefault="00E77500" w:rsidP="0082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4E2FFB12" w14:textId="77777777" w:rsidTr="00A75B67">
        <w:trPr>
          <w:cantSplit/>
          <w:trHeight w:val="270"/>
        </w:trPr>
        <w:tc>
          <w:tcPr>
            <w:tcW w:w="2700" w:type="dxa"/>
          </w:tcPr>
          <w:p w14:paraId="159477FE" w14:textId="77777777" w:rsidR="002C28F6" w:rsidRPr="0087049C" w:rsidRDefault="002C28F6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7BCBF72E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17" w:type="dxa"/>
            <w:gridSpan w:val="3"/>
            <w:hideMark/>
          </w:tcPr>
          <w:p w14:paraId="5AD68A7C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182" w:type="dxa"/>
          </w:tcPr>
          <w:p w14:paraId="738B8ABD" w14:textId="77777777" w:rsidR="002C28F6" w:rsidRPr="0087049C" w:rsidRDefault="002C28F6" w:rsidP="008221C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001" w:type="dxa"/>
            <w:gridSpan w:val="13"/>
            <w:hideMark/>
          </w:tcPr>
          <w:p w14:paraId="4B5670BE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C28F6" w:rsidRPr="0087049C" w14:paraId="35325B14" w14:textId="77777777" w:rsidTr="00A75B67">
        <w:trPr>
          <w:cantSplit/>
          <w:trHeight w:val="270"/>
        </w:trPr>
        <w:tc>
          <w:tcPr>
            <w:tcW w:w="2700" w:type="dxa"/>
            <w:hideMark/>
          </w:tcPr>
          <w:p w14:paraId="21BFB769" w14:textId="77777777" w:rsidR="002C28F6" w:rsidRPr="0087049C" w:rsidRDefault="002C28F6" w:rsidP="008221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2520" w:type="dxa"/>
            <w:shd w:val="clear" w:color="auto" w:fill="auto"/>
          </w:tcPr>
          <w:p w14:paraId="52EBF0C3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</w:tcPr>
          <w:p w14:paraId="40805CD4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</w:tcPr>
          <w:p w14:paraId="177611C0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</w:tcPr>
          <w:p w14:paraId="2793B956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</w:tcPr>
          <w:p w14:paraId="6939CFC3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</w:tcPr>
          <w:p w14:paraId="69E45C88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78BEAE6F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</w:tcPr>
          <w:p w14:paraId="4636E125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</w:tcPr>
          <w:p w14:paraId="426815FE" w14:textId="77777777" w:rsidR="002C28F6" w:rsidRPr="0087049C" w:rsidRDefault="002C28F6" w:rsidP="008221C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E208B0A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182C956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</w:tcPr>
          <w:p w14:paraId="0172C5C2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2B194AF7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</w:tcPr>
          <w:p w14:paraId="045DB502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9F5D373" w14:textId="77777777" w:rsidR="002C28F6" w:rsidRPr="0087049C" w:rsidRDefault="002C28F6" w:rsidP="008221C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</w:tcPr>
          <w:p w14:paraId="06BDAA13" w14:textId="77777777" w:rsidR="002C28F6" w:rsidRPr="0087049C" w:rsidRDefault="002C28F6" w:rsidP="008221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F66DB" w:rsidRPr="0087049C" w14:paraId="21736841" w14:textId="77777777" w:rsidTr="004E19E3">
        <w:trPr>
          <w:cantSplit/>
          <w:trHeight w:val="270"/>
        </w:trPr>
        <w:tc>
          <w:tcPr>
            <w:tcW w:w="2700" w:type="dxa"/>
          </w:tcPr>
          <w:p w14:paraId="67DCEAFD" w14:textId="77777777" w:rsidR="008F66DB" w:rsidRPr="0087049C" w:rsidRDefault="008F66DB" w:rsidP="008F66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ดาน่อน เซ็ปเป้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  เบฟเวอเรจส์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shd w:val="clear" w:color="auto" w:fill="auto"/>
          </w:tcPr>
          <w:p w14:paraId="212FD081" w14:textId="77777777" w:rsidR="008F66DB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236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25EA5E7" w14:textId="77777777" w:rsidR="008F66DB" w:rsidRPr="0087049C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จำหน่ายเครื่องดื่มสุขภาพ</w:t>
            </w:r>
          </w:p>
        </w:tc>
        <w:tc>
          <w:tcPr>
            <w:tcW w:w="827" w:type="dxa"/>
            <w:shd w:val="clear" w:color="auto" w:fill="auto"/>
          </w:tcPr>
          <w:p w14:paraId="3ABD8CF5" w14:textId="77777777" w:rsidR="008F66DB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40F5BDF" w14:textId="49002A4B" w:rsidR="008F66DB" w:rsidRPr="004E19E3" w:rsidRDefault="00E77500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8F66D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1C444265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1B3E201" w14:textId="77777777" w:rsidR="008F66DB" w:rsidRPr="004E19E3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6CF1F483" w14:textId="4D7CE5BB" w:rsidR="008F66DB" w:rsidRPr="004E19E3" w:rsidRDefault="00E77500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193E2F9E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08DF9D5C" w14:textId="77777777" w:rsidR="008F66DB" w:rsidRDefault="008F66DB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1B58BB5" w14:textId="0EE4B194" w:rsidR="008F66DB" w:rsidRPr="004E19E3" w:rsidRDefault="00E77500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8F66D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CBD40EC" w14:textId="77777777" w:rsidR="008F66DB" w:rsidRPr="004E19E3" w:rsidRDefault="008F66DB" w:rsidP="008F66D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37070FB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BAB3675" w14:textId="3EE4A9D9" w:rsidR="008F66DB" w:rsidRPr="004E19E3" w:rsidRDefault="00E77500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300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32550849" w14:textId="77777777" w:rsidR="008F66DB" w:rsidRPr="004E19E3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shd w:val="clear" w:color="auto" w:fill="auto"/>
          </w:tcPr>
          <w:p w14:paraId="470EE6CC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32BB3F0" w14:textId="2D357992" w:rsidR="008F66DB" w:rsidRPr="004E19E3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EA2A261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003C32D2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07642A9" w14:textId="5C0FDB0F" w:rsidR="008F66DB" w:rsidRPr="004E19E3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75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E812DA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shd w:val="clear" w:color="auto" w:fill="auto"/>
          </w:tcPr>
          <w:p w14:paraId="352AE5A3" w14:textId="77777777" w:rsidR="008F66DB" w:rsidRDefault="008F66DB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9282C09" w14:textId="59582C1B" w:rsidR="008F66DB" w:rsidRPr="004E19E3" w:rsidRDefault="00E77500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</w:t>
            </w:r>
            <w:r w:rsidR="008F66D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052E0C0C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shd w:val="clear" w:color="auto" w:fill="auto"/>
          </w:tcPr>
          <w:p w14:paraId="5290D35E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909A108" w14:textId="07AF4FF1" w:rsidR="008F66DB" w:rsidRPr="004E19E3" w:rsidRDefault="00E77500" w:rsidP="008F66D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47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098</w:t>
            </w:r>
          </w:p>
        </w:tc>
      </w:tr>
      <w:tr w:rsidR="008F66DB" w:rsidRPr="0087049C" w14:paraId="3784C303" w14:textId="77777777" w:rsidTr="006D009D">
        <w:trPr>
          <w:cantSplit/>
          <w:trHeight w:val="270"/>
        </w:trPr>
        <w:tc>
          <w:tcPr>
            <w:tcW w:w="2700" w:type="dxa"/>
            <w:shd w:val="clear" w:color="auto" w:fill="auto"/>
          </w:tcPr>
          <w:p w14:paraId="63734FDE" w14:textId="77777777" w:rsidR="008F66DB" w:rsidRPr="00122DF4" w:rsidRDefault="008F66DB" w:rsidP="008F66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F4">
              <w:rPr>
                <w:rFonts w:ascii="Angsana New" w:hAnsi="Angsana New"/>
                <w:sz w:val="30"/>
                <w:szCs w:val="30"/>
                <w:cs/>
              </w:rPr>
              <w:t>บริษัท เอ็มอินเทลลิเจนซ์ จำกัด</w:t>
            </w:r>
            <w:r w:rsidRPr="00122DF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2520" w:type="dxa"/>
            <w:shd w:val="clear" w:color="auto" w:fill="auto"/>
          </w:tcPr>
          <w:p w14:paraId="59CBD1B6" w14:textId="77777777" w:rsidR="008F66DB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72"/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</w:pP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>จำหน่ายผลิตภัณฑ์</w:t>
            </w:r>
            <w:r w:rsidRPr="004E27B8">
              <w:rPr>
                <w:rFonts w:asciiTheme="majorBidi" w:hAnsiTheme="majorBidi"/>
                <w:color w:val="000000"/>
                <w:sz w:val="30"/>
                <w:szCs w:val="30"/>
                <w:cs/>
                <w:lang w:val="en-US" w:bidi="th-TH"/>
              </w:rPr>
              <w:t>ด้าน</w:t>
            </w:r>
            <w:r w:rsidRPr="004E27B8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B3919B1" w14:textId="77777777" w:rsidR="008F66DB" w:rsidRPr="00122DF4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lang w:val="en-US" w:bidi="th-TH"/>
              </w:rPr>
              <w:t xml:space="preserve">   </w:t>
            </w:r>
            <w:r w:rsidRPr="004E27B8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Digital Transformation</w:t>
            </w:r>
          </w:p>
        </w:tc>
        <w:tc>
          <w:tcPr>
            <w:tcW w:w="827" w:type="dxa"/>
            <w:shd w:val="clear" w:color="auto" w:fill="auto"/>
          </w:tcPr>
          <w:p w14:paraId="3BCCC527" w14:textId="77777777" w:rsidR="008F66DB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589B8EB0" w14:textId="6BE37F21" w:rsidR="008F66DB" w:rsidRPr="004E19E3" w:rsidRDefault="00E77500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8F66D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79" w:type="dxa"/>
            <w:shd w:val="clear" w:color="auto" w:fill="auto"/>
          </w:tcPr>
          <w:p w14:paraId="62BDEBA6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left" w:pos="562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B0626DB" w14:textId="77777777" w:rsidR="008F66DB" w:rsidRPr="004E19E3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60D7A73" w14:textId="038845C4" w:rsidR="008F66DB" w:rsidRPr="004E19E3" w:rsidRDefault="00E77500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2" w:type="dxa"/>
            <w:shd w:val="clear" w:color="auto" w:fill="auto"/>
          </w:tcPr>
          <w:p w14:paraId="6E1F4DEA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65" w:type="dxa"/>
            <w:shd w:val="clear" w:color="auto" w:fill="auto"/>
          </w:tcPr>
          <w:p w14:paraId="4E497EA3" w14:textId="77777777" w:rsidR="008F66DB" w:rsidRDefault="008F66DB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1FCF66E" w14:textId="22F88482" w:rsidR="008F66DB" w:rsidRPr="004E19E3" w:rsidRDefault="00E77500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2086AD82" w14:textId="77777777" w:rsidR="008F66DB" w:rsidRPr="004E19E3" w:rsidRDefault="008F66DB" w:rsidP="008F66D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69BB1C01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2E5304" w14:textId="2AB57D3B" w:rsidR="008F66DB" w:rsidRPr="004E19E3" w:rsidRDefault="00E77500" w:rsidP="008F66D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947</w:t>
            </w:r>
          </w:p>
        </w:tc>
        <w:tc>
          <w:tcPr>
            <w:tcW w:w="185" w:type="dxa"/>
            <w:shd w:val="clear" w:color="auto" w:fill="auto"/>
          </w:tcPr>
          <w:p w14:paraId="6E339592" w14:textId="77777777" w:rsidR="008F66DB" w:rsidRPr="004E19E3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CF34A0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BFDE911" w14:textId="2D9135FF" w:rsidR="008F66DB" w:rsidRPr="004E19E3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6E301B9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C5FA2A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10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1F1ADC93" w14:textId="13D12DCB" w:rsidR="008F66DB" w:rsidRPr="004E19E3" w:rsidRDefault="00E77500" w:rsidP="008F66D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8CB989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2CD085B9" w14:textId="77777777" w:rsidR="008F66DB" w:rsidRDefault="008F66DB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05B69736" w14:textId="720B2626" w:rsidR="00AB7344" w:rsidRPr="004E19E3" w:rsidRDefault="00E77500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</w:t>
            </w:r>
            <w:r w:rsidR="00AB73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740</w:t>
            </w:r>
          </w:p>
        </w:tc>
        <w:tc>
          <w:tcPr>
            <w:tcW w:w="180" w:type="dxa"/>
            <w:shd w:val="clear" w:color="auto" w:fill="auto"/>
          </w:tcPr>
          <w:p w14:paraId="48D3AF4F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7BF9487B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55E8E45" w14:textId="72770791" w:rsidR="008F66DB" w:rsidRPr="004E19E3" w:rsidRDefault="00E77500" w:rsidP="008F66DB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026</w:t>
            </w:r>
          </w:p>
        </w:tc>
      </w:tr>
      <w:tr w:rsidR="008F66DB" w:rsidRPr="0087049C" w14:paraId="5A94D44E" w14:textId="77777777" w:rsidTr="004E19E3">
        <w:trPr>
          <w:cantSplit/>
        </w:trPr>
        <w:tc>
          <w:tcPr>
            <w:tcW w:w="2700" w:type="dxa"/>
          </w:tcPr>
          <w:p w14:paraId="7B3A0AAD" w14:textId="77777777" w:rsidR="008F66DB" w:rsidRPr="006D009D" w:rsidRDefault="008F66DB" w:rsidP="008F66D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520" w:type="dxa"/>
            <w:shd w:val="clear" w:color="auto" w:fill="auto"/>
          </w:tcPr>
          <w:p w14:paraId="7CB87EB6" w14:textId="77777777" w:rsidR="008F66DB" w:rsidRPr="0087049C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4CE213A9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18192ADD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188E2C6A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214AA6F7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47F41E02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7B30091E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CDAAE4B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6C5D70C0" w14:textId="77777777" w:rsidR="008F66DB" w:rsidRPr="004E19E3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B592E" w14:textId="7C749B53" w:rsidR="008F66DB" w:rsidRPr="004E19E3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8F66DB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959150C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9574E" w14:textId="2CCF7990" w:rsidR="008F66DB" w:rsidRPr="00CD4614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145</w:t>
            </w:r>
            <w:r w:rsidR="008F66DB" w:rsidRPr="004E1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4E74565" w14:textId="77777777" w:rsidR="008F66DB" w:rsidRPr="00CD4614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E097C" w14:textId="01C5C604" w:rsidR="008F66DB" w:rsidRPr="00CD4614" w:rsidRDefault="00E77500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75</w:t>
            </w:r>
            <w:r w:rsidR="00AB73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4D9EB310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3E8F" w14:textId="1358C4E8" w:rsidR="008F66DB" w:rsidRPr="004E19E3" w:rsidRDefault="00E77500" w:rsidP="008F66D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89</w:t>
            </w:r>
            <w:r w:rsidR="008F66DB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124</w:t>
            </w:r>
          </w:p>
        </w:tc>
      </w:tr>
      <w:tr w:rsidR="008F66DB" w:rsidRPr="0087049C" w14:paraId="0F63A479" w14:textId="77777777" w:rsidTr="004E19E3">
        <w:trPr>
          <w:cantSplit/>
        </w:trPr>
        <w:tc>
          <w:tcPr>
            <w:tcW w:w="2700" w:type="dxa"/>
          </w:tcPr>
          <w:p w14:paraId="1AA1A4CE" w14:textId="77777777" w:rsidR="008F66DB" w:rsidRPr="006D009D" w:rsidRDefault="008F66DB" w:rsidP="008F66D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D00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การร่วมค้าทางอ้อม</w:t>
            </w:r>
          </w:p>
        </w:tc>
        <w:tc>
          <w:tcPr>
            <w:tcW w:w="2520" w:type="dxa"/>
            <w:shd w:val="clear" w:color="auto" w:fill="auto"/>
          </w:tcPr>
          <w:p w14:paraId="463C3EF7" w14:textId="77777777" w:rsidR="008F66DB" w:rsidRPr="0087049C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0485230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4185C7B7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444B8DDF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218E8E69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74FA2949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3C0EB8E0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1BD73DD2" w14:textId="77777777" w:rsidR="008F66DB" w:rsidRPr="004E19E3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2B6B6FF7" w14:textId="77777777" w:rsidR="008F66DB" w:rsidRPr="004E19E3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B325EE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C2F514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40BD08" w14:textId="77777777" w:rsidR="008F66DB" w:rsidRPr="00CD4614" w:rsidRDefault="008F66DB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A0C1AA" w14:textId="77777777" w:rsidR="008F66DB" w:rsidRPr="00CD4614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323D7E" w14:textId="77777777" w:rsidR="008F66DB" w:rsidRPr="00CD4614" w:rsidRDefault="008F66DB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6E0774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E7A6" w14:textId="77777777" w:rsidR="008F66DB" w:rsidRPr="004E19E3" w:rsidRDefault="008F66DB" w:rsidP="008F66D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8F66DB" w:rsidRPr="0087049C" w14:paraId="03443B21" w14:textId="77777777" w:rsidTr="004E19E3">
        <w:trPr>
          <w:cantSplit/>
        </w:trPr>
        <w:tc>
          <w:tcPr>
            <w:tcW w:w="2700" w:type="dxa"/>
          </w:tcPr>
          <w:p w14:paraId="7CA96F46" w14:textId="77777777" w:rsidR="008F66DB" w:rsidRPr="004A58F2" w:rsidRDefault="008F66DB" w:rsidP="008F66D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4A58F2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บริษัท โวป จำกัด</w:t>
            </w:r>
          </w:p>
        </w:tc>
        <w:tc>
          <w:tcPr>
            <w:tcW w:w="2520" w:type="dxa"/>
            <w:shd w:val="clear" w:color="auto" w:fill="auto"/>
          </w:tcPr>
          <w:p w14:paraId="0B1ECEEA" w14:textId="755F6B8E" w:rsidR="008F66DB" w:rsidRPr="004A58F2" w:rsidRDefault="008F66DB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190" w:right="-79" w:hanging="18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A58F2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จำหน่าย</w:t>
            </w:r>
            <w:r w:rsidRPr="004A58F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ผลิตภัณฑ์ลูกอม</w:t>
            </w:r>
            <w:r w:rsidR="004A58F2" w:rsidRPr="004A58F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และกาแฟ</w:t>
            </w:r>
          </w:p>
        </w:tc>
        <w:tc>
          <w:tcPr>
            <w:tcW w:w="827" w:type="dxa"/>
            <w:shd w:val="clear" w:color="auto" w:fill="auto"/>
          </w:tcPr>
          <w:p w14:paraId="372BC930" w14:textId="77777777" w:rsidR="004A58F2" w:rsidRDefault="004A58F2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7F48B80" w14:textId="0F3C3D4B" w:rsidR="008F66DB" w:rsidRPr="004E19E3" w:rsidRDefault="00E77500" w:rsidP="008F66D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</w:t>
            </w:r>
            <w:r w:rsidR="008F66D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179" w:type="dxa"/>
            <w:shd w:val="clear" w:color="auto" w:fill="auto"/>
          </w:tcPr>
          <w:p w14:paraId="3B987296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11EEF792" w14:textId="77777777" w:rsidR="004A58F2" w:rsidRDefault="004A58F2" w:rsidP="008F66DB">
            <w:pPr>
              <w:tabs>
                <w:tab w:val="clear" w:pos="227"/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270AA19" w14:textId="7425B07C" w:rsidR="008F66DB" w:rsidRPr="004E19E3" w:rsidRDefault="00E77500" w:rsidP="008F66DB">
            <w:pPr>
              <w:tabs>
                <w:tab w:val="clear" w:pos="227"/>
                <w:tab w:val="clear" w:pos="454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</w:t>
            </w:r>
            <w:r w:rsidR="008F66DB" w:rsidRPr="004E19E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82" w:type="dxa"/>
            <w:shd w:val="clear" w:color="auto" w:fill="auto"/>
          </w:tcPr>
          <w:p w14:paraId="173A7779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619DB864" w14:textId="77777777" w:rsidR="004A58F2" w:rsidRDefault="004A58F2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9061022" w14:textId="5EADAD2D" w:rsidR="008F66DB" w:rsidRPr="0040190E" w:rsidRDefault="00E77500" w:rsidP="008F66D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5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8F66DB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8A5C484" w14:textId="77777777" w:rsidR="008F66DB" w:rsidRPr="0040190E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780566B9" w14:textId="77777777" w:rsidR="004A58F2" w:rsidRDefault="004A58F2" w:rsidP="008F66D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4A70BF77" w14:textId="00EE3587" w:rsidR="008F66DB" w:rsidRPr="0040190E" w:rsidRDefault="00E77500" w:rsidP="008F66D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  <w:r w:rsidR="008F66DB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5" w:type="dxa"/>
            <w:shd w:val="clear" w:color="auto" w:fill="auto"/>
          </w:tcPr>
          <w:p w14:paraId="626E04F5" w14:textId="77777777" w:rsidR="008F66DB" w:rsidRPr="0040190E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99AB" w14:textId="77777777" w:rsidR="004A58F2" w:rsidRDefault="004A58F2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1C104D8" w14:textId="7CE111D0" w:rsidR="008F66DB" w:rsidRPr="0040190E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8F66DB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4E3A424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CC854" w14:textId="77777777" w:rsidR="004A58F2" w:rsidRDefault="004A58F2" w:rsidP="008F66DB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3C1CD278" w14:textId="6C9377B1" w:rsidR="008F66DB" w:rsidRPr="00CD4614" w:rsidRDefault="00E77500" w:rsidP="008F66DB">
            <w:pPr>
              <w:pStyle w:val="acctfourfigures"/>
              <w:tabs>
                <w:tab w:val="clear" w:pos="765"/>
                <w:tab w:val="decimal" w:pos="582"/>
              </w:tabs>
              <w:spacing w:line="240" w:lineRule="atLeast"/>
              <w:ind w:left="-79"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8F66DB" w:rsidRPr="0040190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C313D2" w14:textId="77777777" w:rsidR="008F66DB" w:rsidRPr="00CD4614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9EF93" w14:textId="77777777" w:rsidR="004A58F2" w:rsidRDefault="004A58F2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2EDC2B0B" w14:textId="7ECB0860" w:rsidR="008F66DB" w:rsidRPr="00CD4614" w:rsidRDefault="00E77500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</w:t>
            </w:r>
            <w:r w:rsidR="00AB734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329</w:t>
            </w:r>
          </w:p>
        </w:tc>
        <w:tc>
          <w:tcPr>
            <w:tcW w:w="180" w:type="dxa"/>
            <w:shd w:val="clear" w:color="auto" w:fill="auto"/>
          </w:tcPr>
          <w:p w14:paraId="4F6C10F9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CE8EA" w14:textId="77777777" w:rsidR="004A58F2" w:rsidRDefault="004A58F2" w:rsidP="008F66DB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  <w:p w14:paraId="7FD40156" w14:textId="30284760" w:rsidR="008F66DB" w:rsidRPr="004E19E3" w:rsidRDefault="00E77500" w:rsidP="008F66DB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="008F66DB" w:rsidRPr="00CD46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174</w:t>
            </w:r>
          </w:p>
        </w:tc>
      </w:tr>
      <w:tr w:rsidR="008F66DB" w:rsidRPr="0087049C" w14:paraId="4CDC4673" w14:textId="77777777" w:rsidTr="004E19E3">
        <w:trPr>
          <w:cantSplit/>
        </w:trPr>
        <w:tc>
          <w:tcPr>
            <w:tcW w:w="2700" w:type="dxa"/>
          </w:tcPr>
          <w:p w14:paraId="6B9D1044" w14:textId="77777777" w:rsidR="008F66DB" w:rsidRPr="0087049C" w:rsidRDefault="008F66DB" w:rsidP="008F66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520" w:type="dxa"/>
            <w:shd w:val="clear" w:color="auto" w:fill="auto"/>
          </w:tcPr>
          <w:p w14:paraId="0385F227" w14:textId="77777777" w:rsidR="008F66DB" w:rsidRPr="0087049C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44A76682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" w:type="dxa"/>
            <w:shd w:val="clear" w:color="auto" w:fill="auto"/>
          </w:tcPr>
          <w:p w14:paraId="651466BC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11" w:type="dxa"/>
            <w:shd w:val="clear" w:color="auto" w:fill="auto"/>
          </w:tcPr>
          <w:p w14:paraId="5AB62E82" w14:textId="77777777" w:rsidR="008F66DB" w:rsidRPr="004E19E3" w:rsidRDefault="008F66DB" w:rsidP="008F66DB">
            <w:pPr>
              <w:tabs>
                <w:tab w:val="clear" w:pos="454"/>
                <w:tab w:val="left" w:pos="551"/>
              </w:tabs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" w:type="dxa"/>
            <w:shd w:val="clear" w:color="auto" w:fill="auto"/>
          </w:tcPr>
          <w:p w14:paraId="1A2326DE" w14:textId="77777777" w:rsidR="008F66DB" w:rsidRPr="004E19E3" w:rsidRDefault="008F66DB" w:rsidP="008F66DB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65" w:type="dxa"/>
            <w:shd w:val="clear" w:color="auto" w:fill="auto"/>
          </w:tcPr>
          <w:p w14:paraId="5196CCDE" w14:textId="77777777" w:rsidR="008F66DB" w:rsidRPr="0040190E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  <w:shd w:val="clear" w:color="auto" w:fill="auto"/>
          </w:tcPr>
          <w:p w14:paraId="213E3FA9" w14:textId="77777777" w:rsidR="008F66DB" w:rsidRPr="0040190E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35" w:type="dxa"/>
            <w:shd w:val="clear" w:color="auto" w:fill="auto"/>
          </w:tcPr>
          <w:p w14:paraId="6C1CF628" w14:textId="77777777" w:rsidR="008F66DB" w:rsidRPr="0040190E" w:rsidRDefault="008F66DB" w:rsidP="008F66DB">
            <w:pPr>
              <w:tabs>
                <w:tab w:val="clear" w:pos="454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5" w:type="dxa"/>
            <w:shd w:val="clear" w:color="auto" w:fill="auto"/>
          </w:tcPr>
          <w:p w14:paraId="2E1C4C7A" w14:textId="77777777" w:rsidR="008F66DB" w:rsidRPr="0040190E" w:rsidRDefault="008F66DB" w:rsidP="008F66DB">
            <w:pPr>
              <w:tabs>
                <w:tab w:val="clear" w:pos="454"/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AEA630" w14:textId="017EC5FF" w:rsidR="008F66DB" w:rsidRPr="0040190E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175</w:t>
            </w:r>
            <w:r w:rsidR="008F66DB" w:rsidRPr="004019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D2A25F3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FEC30E" w14:textId="49F27CF5" w:rsidR="008F66DB" w:rsidRPr="00CD4614" w:rsidRDefault="00E77500" w:rsidP="008F66D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175</w:t>
            </w:r>
            <w:r w:rsidR="008F66DB" w:rsidRPr="004019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C8DB984" w14:textId="77777777" w:rsidR="008F66DB" w:rsidRPr="00CD4614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2D717" w14:textId="7036C955" w:rsidR="008F66DB" w:rsidRPr="00CD4614" w:rsidRDefault="00E77500" w:rsidP="008F66DB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99</w:t>
            </w:r>
            <w:r w:rsidR="001836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179</w:t>
            </w:r>
          </w:p>
        </w:tc>
        <w:tc>
          <w:tcPr>
            <w:tcW w:w="180" w:type="dxa"/>
            <w:shd w:val="clear" w:color="auto" w:fill="auto"/>
          </w:tcPr>
          <w:p w14:paraId="71D27AE6" w14:textId="77777777" w:rsidR="008F66DB" w:rsidRPr="004E19E3" w:rsidRDefault="008F66DB" w:rsidP="008F66DB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C1B8D3" w14:textId="41F97B5B" w:rsidR="008F66DB" w:rsidRPr="004E19E3" w:rsidRDefault="00E77500" w:rsidP="008F66D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119</w:t>
            </w:r>
            <w:r w:rsidR="008F66DB" w:rsidRPr="00CD4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298</w:t>
            </w:r>
          </w:p>
        </w:tc>
      </w:tr>
    </w:tbl>
    <w:p w14:paraId="398794C7" w14:textId="77777777" w:rsidR="002C28F6" w:rsidRPr="004A58F2" w:rsidRDefault="002C28F6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21635875" w14:textId="77777777" w:rsidR="002C28F6" w:rsidRPr="0087049C" w:rsidRDefault="002C28F6" w:rsidP="00064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บริษัทร่วมทางอ้อม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และการร่วมค้าทางอ้อม</w:t>
      </w:r>
      <w:r w:rsidRPr="00A75B67">
        <w:rPr>
          <w:rFonts w:asciiTheme="majorBidi" w:hAnsiTheme="majorBidi" w:cstheme="majorBidi"/>
          <w:sz w:val="30"/>
          <w:szCs w:val="30"/>
          <w:cs/>
        </w:rPr>
        <w:t xml:space="preserve">ทั้งหมดจดทะเบียนจัดตั้งและดำเนินธุรกิจในประเทศไทย </w:t>
      </w:r>
    </w:p>
    <w:p w14:paraId="7B4542E3" w14:textId="77777777" w:rsidR="002C28F6" w:rsidRPr="004A58F2" w:rsidRDefault="002C28F6" w:rsidP="0088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E8BFC44" w14:textId="60C446DD" w:rsidR="002C28F6" w:rsidRPr="00563A92" w:rsidRDefault="002C28F6" w:rsidP="0056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563A92" w:rsidSect="00BA5EAF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925DF" w:rsidRPr="0013552B" w14:paraId="630C911C" w14:textId="77777777">
        <w:trPr>
          <w:cantSplit/>
          <w:tblHeader/>
        </w:trPr>
        <w:tc>
          <w:tcPr>
            <w:tcW w:w="6300" w:type="dxa"/>
            <w:shd w:val="clear" w:color="auto" w:fill="auto"/>
          </w:tcPr>
          <w:p w14:paraId="039DE4B2" w14:textId="77777777" w:rsidR="002925DF" w:rsidRPr="0013552B" w:rsidRDefault="002925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35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13552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</w:tcPr>
          <w:p w14:paraId="5B5B3C61" w14:textId="77777777" w:rsidR="002925DF" w:rsidRPr="0013552B" w:rsidRDefault="002925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shd w:val="clear" w:color="auto" w:fill="auto"/>
            <w:vAlign w:val="bottom"/>
          </w:tcPr>
          <w:p w14:paraId="56284C86" w14:textId="77777777" w:rsidR="002925DF" w:rsidRPr="0013552B" w:rsidRDefault="002925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355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552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925DF" w:rsidRPr="0013552B" w14:paraId="4E1FFD07" w14:textId="77777777">
        <w:trPr>
          <w:cantSplit/>
          <w:tblHeader/>
        </w:trPr>
        <w:tc>
          <w:tcPr>
            <w:tcW w:w="6300" w:type="dxa"/>
          </w:tcPr>
          <w:p w14:paraId="7427D69B" w14:textId="616D26E2" w:rsidR="002925DF" w:rsidRPr="0013552B" w:rsidRDefault="002925D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35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35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760E6AE" w14:textId="77777777" w:rsidR="002925DF" w:rsidRPr="0013552B" w:rsidRDefault="002925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7E6A1E" w14:textId="6506BB4A" w:rsidR="002925DF" w:rsidRPr="0013552B" w:rsidRDefault="00E7750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BB9D09F" w14:textId="77777777" w:rsidR="002925DF" w:rsidRPr="0013552B" w:rsidRDefault="002925D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8547CC" w14:textId="51E09636" w:rsidR="002925DF" w:rsidRPr="0013552B" w:rsidRDefault="00E775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2925DF" w:rsidRPr="0013552B" w14:paraId="39639C49" w14:textId="77777777">
        <w:trPr>
          <w:cantSplit/>
        </w:trPr>
        <w:tc>
          <w:tcPr>
            <w:tcW w:w="6300" w:type="dxa"/>
          </w:tcPr>
          <w:p w14:paraId="3C3ADDEC" w14:textId="77777777" w:rsidR="002925DF" w:rsidRPr="0013552B" w:rsidRDefault="002925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39607230" w14:textId="77777777" w:rsidR="002925DF" w:rsidRPr="0013552B" w:rsidRDefault="002925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440971E8" w14:textId="77777777" w:rsidR="002925DF" w:rsidRPr="0013552B" w:rsidRDefault="002925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35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355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355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925DF" w:rsidRPr="0013552B" w14:paraId="0733237A" w14:textId="77777777">
        <w:trPr>
          <w:cantSplit/>
        </w:trPr>
        <w:tc>
          <w:tcPr>
            <w:tcW w:w="6300" w:type="dxa"/>
            <w:vAlign w:val="bottom"/>
          </w:tcPr>
          <w:p w14:paraId="3D6F6F8A" w14:textId="77777777" w:rsidR="002925DF" w:rsidRPr="0013552B" w:rsidRDefault="002925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5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8" w:type="dxa"/>
          </w:tcPr>
          <w:p w14:paraId="7716E4DC" w14:textId="77777777" w:rsidR="002925DF" w:rsidRPr="0013552B" w:rsidRDefault="002925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456C30F" w14:textId="77777777" w:rsidR="002925DF" w:rsidRPr="0013552B" w:rsidRDefault="002925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85E918" w14:textId="77777777" w:rsidR="002925DF" w:rsidRPr="0013552B" w:rsidRDefault="002925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4C24F8" w14:textId="77777777" w:rsidR="002925DF" w:rsidRPr="0013552B" w:rsidRDefault="002925D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25DF" w:rsidRPr="0013552B" w14:paraId="50E9265F" w14:textId="77777777">
        <w:trPr>
          <w:cantSplit/>
        </w:trPr>
        <w:tc>
          <w:tcPr>
            <w:tcW w:w="6300" w:type="dxa"/>
            <w:vAlign w:val="bottom"/>
          </w:tcPr>
          <w:p w14:paraId="4FE4A994" w14:textId="77777777" w:rsidR="002925DF" w:rsidRPr="0013552B" w:rsidRDefault="002925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52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 โวป จำกัด</w:t>
            </w:r>
          </w:p>
        </w:tc>
        <w:tc>
          <w:tcPr>
            <w:tcW w:w="178" w:type="dxa"/>
          </w:tcPr>
          <w:p w14:paraId="124A7DB1" w14:textId="77777777" w:rsidR="002925DF" w:rsidRPr="0013552B" w:rsidRDefault="002925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EC4AA7E" w14:textId="77777777" w:rsidR="002925DF" w:rsidRPr="0013552B" w:rsidRDefault="002925D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135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CD90A4" w14:textId="77777777" w:rsidR="002925DF" w:rsidRPr="0013552B" w:rsidRDefault="002925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32E0DD" w14:textId="5D5B4370" w:rsidR="002925DF" w:rsidRPr="0013552B" w:rsidRDefault="00E7750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925DF" w:rsidRPr="001355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06C7902F" w14:textId="77777777" w:rsidR="00F02B50" w:rsidRDefault="00F02B50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D43B3C7" w14:textId="5CA729BC" w:rsidR="00955CEE" w:rsidRPr="00955CEE" w:rsidRDefault="00955CEE" w:rsidP="00955CEE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เมื่อวันที่ 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27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กันยายน</w:t>
      </w:r>
      <w:r w:rsidRPr="0013552B">
        <w:rPr>
          <w:rFonts w:ascii="Angsana New" w:hAnsi="Angsana New"/>
          <w:color w:val="000000"/>
          <w:sz w:val="30"/>
          <w:szCs w:val="30"/>
          <w:lang w:val="en-US" w:bidi="th-TH"/>
        </w:rPr>
        <w:t> 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กลุ่มบริษัทได้ร่วมลงทุนในบริษัท โวป จำกัด ร้อยละ 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60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หรือเทียบเท่าจำนวน 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13552B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หุ้น มูลค่าที่ตราไว้หุ้นละ</w:t>
      </w:r>
      <w:r w:rsidRPr="0013552B">
        <w:rPr>
          <w:rFonts w:ascii="Angsana New" w:hAnsi="Angsana New"/>
          <w:color w:val="000000"/>
          <w:sz w:val="30"/>
          <w:szCs w:val="30"/>
          <w:lang w:val="en-US" w:bidi="th-TH"/>
        </w:rPr>
        <w:t> 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บาท เป็นจำนวนเงินรวม </w:t>
      </w:r>
      <w:r w:rsidR="00E77500" w:rsidRPr="00E77500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ล้านบาท เพื่อดำเนินธุรกิจในการผลิต วางแผนและจัดทำแผนการตลาดและจัดจำหน่ายสินค้าหรือผลิตภัณฑ์ต่าง</w:t>
      </w:r>
      <w:r w:rsidR="0091281F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13552B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ๆ ร่วมกัน โดยเป็นการร่วมค้าเนื่องจากกลุ่มบริษัทมีอำนาจควบคุมกิจการดังกล่าวร่วมกับบริษัท ไทย บรอดคาสติ้ง จำกัด ซึ่งเป็นผู้ร่วมค้า</w:t>
      </w:r>
    </w:p>
    <w:p w14:paraId="75F83A9C" w14:textId="77777777" w:rsidR="00F02B50" w:rsidRDefault="00F02B50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2E828963" w14:textId="30F30449" w:rsidR="002C28F6" w:rsidRPr="0087049C" w:rsidRDefault="002C28F6" w:rsidP="00913A42">
      <w:pPr>
        <w:pStyle w:val="block"/>
        <w:spacing w:after="0" w:line="240" w:lineRule="atLeast"/>
        <w:ind w:left="540" w:right="-45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บริษัทร่วม</w:t>
      </w:r>
      <w:r w:rsidRPr="00AE19E0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ที่มีสาระสำคัญ</w:t>
      </w:r>
    </w:p>
    <w:p w14:paraId="60DD79F9" w14:textId="77777777" w:rsidR="002C28F6" w:rsidRPr="00280B1A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</w:p>
    <w:p w14:paraId="2B9D2B96" w14:textId="77777777" w:rsidR="002C28F6" w:rsidRPr="0087049C" w:rsidRDefault="002C28F6" w:rsidP="00A46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</w:t>
      </w:r>
      <w:r w:rsidRPr="00A85BD0">
        <w:rPr>
          <w:rFonts w:asciiTheme="majorBidi" w:hAnsiTheme="majorBidi" w:cstheme="majorBidi"/>
          <w:sz w:val="30"/>
          <w:szCs w:val="30"/>
          <w:cs/>
        </w:rPr>
        <w:t>ที่มีสาระสำคัญซึ่งนำเสนอ</w:t>
      </w:r>
      <w:r w:rsidRPr="0087049C">
        <w:rPr>
          <w:rFonts w:asciiTheme="majorBidi" w:hAnsiTheme="majorBidi" w:cstheme="majorBidi"/>
          <w:sz w:val="30"/>
          <w:szCs w:val="30"/>
          <w:cs/>
        </w:rPr>
        <w:t>อยู่ในงบการเงินของบริษัทร่วม ปรับปรุงด้วย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การปรับมูลค่ายุติธรรม ณ วันที่ซื้อ 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</w:t>
      </w:r>
      <w:r w:rsidRPr="0087049C">
        <w:rPr>
          <w:rFonts w:asciiTheme="majorBidi" w:hAnsiTheme="majorBidi" w:cstheme="majorBidi"/>
          <w:spacing w:val="-2"/>
          <w:sz w:val="30"/>
          <w:szCs w:val="30"/>
          <w:cs/>
        </w:rPr>
        <w:t>บัญชีของส่วนได้เสียของกลุ่มบริษัทในกิจการเหล่านี้</w:t>
      </w:r>
    </w:p>
    <w:p w14:paraId="479DE312" w14:textId="77777777" w:rsidR="002C28F6" w:rsidRPr="00280B1A" w:rsidRDefault="002C28F6" w:rsidP="00280B1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238"/>
        <w:gridCol w:w="1562"/>
        <w:gridCol w:w="250"/>
        <w:gridCol w:w="1460"/>
      </w:tblGrid>
      <w:tr w:rsidR="002C28F6" w:rsidRPr="0087049C" w14:paraId="61BC6842" w14:textId="77777777" w:rsidTr="00AC1AFB">
        <w:trPr>
          <w:tblHeader/>
        </w:trPr>
        <w:tc>
          <w:tcPr>
            <w:tcW w:w="5670" w:type="dxa"/>
            <w:shd w:val="clear" w:color="auto" w:fill="auto"/>
          </w:tcPr>
          <w:p w14:paraId="0F1D119E" w14:textId="77777777" w:rsidR="002C28F6" w:rsidRPr="0087049C" w:rsidRDefault="002C28F6" w:rsidP="00397775">
            <w:pPr>
              <w:pStyle w:val="block"/>
              <w:spacing w:after="0" w:line="240" w:lineRule="auto"/>
              <w:ind w:left="7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3510" w:type="dxa"/>
            <w:gridSpan w:val="4"/>
          </w:tcPr>
          <w:p w14:paraId="69399956" w14:textId="77777777" w:rsidR="002C28F6" w:rsidRPr="0087049C" w:rsidRDefault="002C28F6" w:rsidP="006D2B87">
            <w:pPr>
              <w:pStyle w:val="acctfourfigures"/>
              <w:tabs>
                <w:tab w:val="left" w:pos="720"/>
              </w:tabs>
              <w:spacing w:line="240" w:lineRule="auto"/>
              <w:ind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049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</w:tr>
      <w:tr w:rsidR="002C28F6" w:rsidRPr="0087049C" w14:paraId="6ACF4A03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13F89B06" w14:textId="77777777" w:rsidR="002C28F6" w:rsidRPr="0087049C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435FF000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562" w:type="dxa"/>
            <w:shd w:val="clear" w:color="auto" w:fill="auto"/>
            <w:hideMark/>
          </w:tcPr>
          <w:p w14:paraId="5286FA07" w14:textId="341EE536" w:rsidR="002C28F6" w:rsidRPr="0087049C" w:rsidRDefault="00E7750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50" w:type="dxa"/>
          </w:tcPr>
          <w:p w14:paraId="1F32CA11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</w:tcPr>
          <w:p w14:paraId="7A7EBAC0" w14:textId="237C780F" w:rsidR="002C28F6" w:rsidRPr="0087049C" w:rsidRDefault="00E77500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  <w:t>2565</w:t>
            </w:r>
          </w:p>
        </w:tc>
      </w:tr>
      <w:tr w:rsidR="002C28F6" w:rsidRPr="0087049C" w14:paraId="3934885D" w14:textId="77777777" w:rsidTr="006D2B87">
        <w:trPr>
          <w:tblHeader/>
        </w:trPr>
        <w:tc>
          <w:tcPr>
            <w:tcW w:w="5670" w:type="dxa"/>
            <w:shd w:val="clear" w:color="auto" w:fill="auto"/>
          </w:tcPr>
          <w:p w14:paraId="2D575572" w14:textId="77777777" w:rsidR="002C28F6" w:rsidRPr="0087049C" w:rsidRDefault="002C28F6" w:rsidP="009E7FCC">
            <w:pPr>
              <w:pStyle w:val="block"/>
              <w:spacing w:after="0" w:line="240" w:lineRule="auto"/>
              <w:ind w:left="0" w:right="-11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8" w:type="dxa"/>
          </w:tcPr>
          <w:p w14:paraId="0A75AFBD" w14:textId="77777777" w:rsidR="002C28F6" w:rsidRPr="0087049C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3272" w:type="dxa"/>
            <w:gridSpan w:val="3"/>
            <w:shd w:val="clear" w:color="auto" w:fill="auto"/>
          </w:tcPr>
          <w:p w14:paraId="5FE39769" w14:textId="77777777" w:rsidR="002C28F6" w:rsidRPr="00A85BD0" w:rsidRDefault="002C28F6" w:rsidP="009E7FCC">
            <w:pPr>
              <w:pStyle w:val="acctfourfigures"/>
              <w:tabs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2C28F6" w:rsidRPr="0087049C" w14:paraId="61F5010B" w14:textId="77777777" w:rsidTr="006D2B87">
        <w:tc>
          <w:tcPr>
            <w:tcW w:w="5670" w:type="dxa"/>
            <w:shd w:val="clear" w:color="auto" w:fill="auto"/>
            <w:hideMark/>
          </w:tcPr>
          <w:p w14:paraId="2F601CDF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238" w:type="dxa"/>
          </w:tcPr>
          <w:p w14:paraId="15405C9F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12E0FC9" w14:textId="257F15DD" w:rsidR="002C28F6" w:rsidRPr="00630841" w:rsidRDefault="00E77500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130</w:t>
            </w:r>
            <w:r w:rsidR="00563A92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809</w:t>
            </w:r>
          </w:p>
        </w:tc>
        <w:tc>
          <w:tcPr>
            <w:tcW w:w="250" w:type="dxa"/>
          </w:tcPr>
          <w:p w14:paraId="3F206B8F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59CB291C" w14:textId="2CD12FD0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102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674</w:t>
            </w:r>
          </w:p>
        </w:tc>
      </w:tr>
      <w:tr w:rsidR="002C28F6" w:rsidRPr="0087049C" w14:paraId="3E78A298" w14:textId="77777777" w:rsidTr="006D2B87">
        <w:tc>
          <w:tcPr>
            <w:tcW w:w="5670" w:type="dxa"/>
            <w:shd w:val="clear" w:color="auto" w:fill="auto"/>
            <w:hideMark/>
          </w:tcPr>
          <w:p w14:paraId="0F35F617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238" w:type="dxa"/>
          </w:tcPr>
          <w:p w14:paraId="242E83D5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784540D" w14:textId="2EFD9050" w:rsidR="002C28F6" w:rsidRPr="00630841" w:rsidRDefault="00807FEF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137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1A99501D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336C4" w14:textId="1F59E29C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665</w:t>
            </w:r>
          </w:p>
        </w:tc>
      </w:tr>
      <w:tr w:rsidR="002C28F6" w:rsidRPr="0087049C" w14:paraId="64528C33" w14:textId="77777777" w:rsidTr="006D2B87">
        <w:tc>
          <w:tcPr>
            <w:tcW w:w="5670" w:type="dxa"/>
            <w:shd w:val="clear" w:color="auto" w:fill="auto"/>
            <w:hideMark/>
          </w:tcPr>
          <w:p w14:paraId="35026D32" w14:textId="798A8D3C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 xml:space="preserve"> (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3923F80C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FB8E1" w14:textId="2A9046E7" w:rsidR="002C28F6" w:rsidRPr="00630841" w:rsidRDefault="001833C2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137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946562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22BAD" w14:textId="517A3FE4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665</w:t>
            </w:r>
          </w:p>
        </w:tc>
      </w:tr>
      <w:tr w:rsidR="002C28F6" w:rsidRPr="0087049C" w14:paraId="66FE08BA" w14:textId="77777777" w:rsidTr="006D2B87">
        <w:tc>
          <w:tcPr>
            <w:tcW w:w="5670" w:type="dxa"/>
            <w:shd w:val="clear" w:color="auto" w:fill="auto"/>
          </w:tcPr>
          <w:p w14:paraId="4DD96036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238" w:type="dxa"/>
          </w:tcPr>
          <w:p w14:paraId="274CCFBC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CA2A26" w14:textId="03A2D9D8" w:rsidR="002C28F6" w:rsidRPr="00630841" w:rsidRDefault="001833C2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534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BFDF41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</w:tcPr>
          <w:p w14:paraId="71E48638" w14:textId="34424F67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416</w:t>
            </w:r>
          </w:p>
        </w:tc>
      </w:tr>
      <w:tr w:rsidR="002C28F6" w:rsidRPr="0087049C" w14:paraId="71531798" w14:textId="77777777" w:rsidTr="006D2B87">
        <w:tc>
          <w:tcPr>
            <w:tcW w:w="5670" w:type="dxa"/>
            <w:shd w:val="clear" w:color="auto" w:fill="auto"/>
          </w:tcPr>
          <w:p w14:paraId="3AA1C779" w14:textId="77777777" w:rsidR="002C28F6" w:rsidRDefault="002C28F6" w:rsidP="00DA7463">
            <w:pPr>
              <w:spacing w:line="240" w:lineRule="auto"/>
              <w:ind w:left="150" w:right="-110" w:hanging="15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การตัดกำไรระหว่างกันที่ยังไม่ได้รับรู้จากการซื้อขายแบบ </w:t>
            </w:r>
          </w:p>
          <w:p w14:paraId="6B6E491E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>upstream / downstream</w:t>
            </w:r>
          </w:p>
        </w:tc>
        <w:tc>
          <w:tcPr>
            <w:tcW w:w="238" w:type="dxa"/>
          </w:tcPr>
          <w:p w14:paraId="00F7EDC7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F6144" w14:textId="77777777" w:rsidR="002C28F6" w:rsidRDefault="002C28F6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426991BB" w14:textId="26403E00" w:rsidR="001833C2" w:rsidRPr="00630841" w:rsidRDefault="000063C6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454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70893BD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bottom w:val="single" w:sz="4" w:space="0" w:color="auto"/>
              <w:right w:val="nil"/>
            </w:tcBorders>
          </w:tcPr>
          <w:p w14:paraId="4F18B90A" w14:textId="77777777" w:rsidR="002C28F6" w:rsidRPr="00630841" w:rsidRDefault="002C28F6" w:rsidP="00A9184C">
            <w:pPr>
              <w:pStyle w:val="acctfourfigures"/>
              <w:tabs>
                <w:tab w:val="clear" w:pos="765"/>
                <w:tab w:val="decimal" w:pos="1080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027F8662" w14:textId="41C7EBF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30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2C28F6" w:rsidRPr="0087049C" w14:paraId="512386EB" w14:textId="77777777" w:rsidTr="006D2B87">
        <w:tc>
          <w:tcPr>
            <w:tcW w:w="5670" w:type="dxa"/>
            <w:shd w:val="clear" w:color="auto" w:fill="auto"/>
            <w:hideMark/>
          </w:tcPr>
          <w:p w14:paraId="1BBD12B1" w14:textId="1462798E" w:rsidR="002C28F6" w:rsidRPr="0087049C" w:rsidRDefault="002C28F6" w:rsidP="00DA7463">
            <w:pPr>
              <w:spacing w:line="240" w:lineRule="auto"/>
              <w:ind w:left="144" w:right="-110" w:hanging="144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38" w:type="dxa"/>
          </w:tcPr>
          <w:p w14:paraId="3F82CD11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801EAEE" w14:textId="3A5643E3" w:rsidR="002C28F6" w:rsidRPr="00630841" w:rsidRDefault="002C0A5F" w:rsidP="00A9184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09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988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1C9E7991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</w:tcPr>
          <w:p w14:paraId="06AA5FA2" w14:textId="6D2DB3DA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="002C28F6" w:rsidRPr="0063084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386</w:t>
            </w:r>
          </w:p>
        </w:tc>
      </w:tr>
      <w:tr w:rsidR="002C28F6" w:rsidRPr="00300DE4" w14:paraId="05229939" w14:textId="77777777" w:rsidTr="006D2B87">
        <w:tc>
          <w:tcPr>
            <w:tcW w:w="5670" w:type="dxa"/>
            <w:shd w:val="clear" w:color="auto" w:fill="auto"/>
          </w:tcPr>
          <w:p w14:paraId="5AFBC0A2" w14:textId="77777777" w:rsidR="002C28F6" w:rsidRPr="00300DE4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38" w:type="dxa"/>
          </w:tcPr>
          <w:p w14:paraId="0719E9D6" w14:textId="77777777" w:rsidR="002C28F6" w:rsidRPr="00300DE4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C6833" w14:textId="77777777" w:rsidR="002C28F6" w:rsidRPr="00630841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AA61B82" w14:textId="77777777" w:rsidR="002C28F6" w:rsidRPr="00300DE4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A1FCB" w14:textId="77777777" w:rsidR="002C28F6" w:rsidRPr="00300DE4" w:rsidRDefault="002C28F6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04D87" w:rsidRPr="0087049C" w14:paraId="3E3D68EB" w14:textId="77777777" w:rsidTr="006D2B87">
        <w:tc>
          <w:tcPr>
            <w:tcW w:w="5670" w:type="dxa"/>
            <w:shd w:val="clear" w:color="auto" w:fill="auto"/>
          </w:tcPr>
          <w:p w14:paraId="4C25404B" w14:textId="77777777" w:rsidR="00604D87" w:rsidRPr="0087049C" w:rsidRDefault="00604D87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8" w:type="dxa"/>
          </w:tcPr>
          <w:p w14:paraId="4C206CD1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2FB6A2A" w14:textId="77777777" w:rsidR="00604D87" w:rsidRPr="00630841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</w:tcPr>
          <w:p w14:paraId="522497BC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60DDF644" w14:textId="77777777" w:rsidR="00604D87" w:rsidRPr="005A7326" w:rsidRDefault="00604D87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04D87" w:rsidRPr="0087049C" w14:paraId="2061EE98" w14:textId="77777777" w:rsidTr="006D2B87">
        <w:tc>
          <w:tcPr>
            <w:tcW w:w="5670" w:type="dxa"/>
            <w:shd w:val="clear" w:color="auto" w:fill="auto"/>
          </w:tcPr>
          <w:p w14:paraId="54EECD85" w14:textId="77777777" w:rsidR="00604D87" w:rsidRPr="0087049C" w:rsidRDefault="00604D87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8" w:type="dxa"/>
          </w:tcPr>
          <w:p w14:paraId="684F5276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461B6F54" w14:textId="77777777" w:rsidR="00604D87" w:rsidRPr="00630841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</w:tcPr>
          <w:p w14:paraId="258ACA06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58752038" w14:textId="77777777" w:rsidR="00604D87" w:rsidRPr="005A7326" w:rsidRDefault="00604D87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04D87" w:rsidRPr="0087049C" w14:paraId="07134CAA" w14:textId="77777777" w:rsidTr="006D2B87">
        <w:tc>
          <w:tcPr>
            <w:tcW w:w="5670" w:type="dxa"/>
            <w:shd w:val="clear" w:color="auto" w:fill="auto"/>
          </w:tcPr>
          <w:p w14:paraId="680B066C" w14:textId="77777777" w:rsidR="00604D87" w:rsidRPr="0087049C" w:rsidRDefault="00604D87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8" w:type="dxa"/>
          </w:tcPr>
          <w:p w14:paraId="0A0248D6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4B0E6ED" w14:textId="77777777" w:rsidR="00604D87" w:rsidRPr="00630841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</w:tcPr>
          <w:p w14:paraId="6197D9E1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198E6708" w14:textId="77777777" w:rsidR="00604D87" w:rsidRPr="005A7326" w:rsidRDefault="00604D87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604D87" w:rsidRPr="0087049C" w14:paraId="24A45116" w14:textId="77777777" w:rsidTr="006D2B87">
        <w:tc>
          <w:tcPr>
            <w:tcW w:w="5670" w:type="dxa"/>
            <w:shd w:val="clear" w:color="auto" w:fill="auto"/>
          </w:tcPr>
          <w:p w14:paraId="0A70D66D" w14:textId="77777777" w:rsidR="00604D87" w:rsidRPr="0087049C" w:rsidRDefault="00604D87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8" w:type="dxa"/>
          </w:tcPr>
          <w:p w14:paraId="25DEBDB6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D20A5BD" w14:textId="77777777" w:rsidR="00604D87" w:rsidRPr="00630841" w:rsidRDefault="00604D87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0" w:type="dxa"/>
          </w:tcPr>
          <w:p w14:paraId="18832D76" w14:textId="77777777" w:rsidR="00604D87" w:rsidRPr="0087049C" w:rsidRDefault="00604D87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7B73CD9F" w14:textId="77777777" w:rsidR="00604D87" w:rsidRPr="005A7326" w:rsidRDefault="00604D87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28F6" w:rsidRPr="0087049C" w14:paraId="7518E12E" w14:textId="77777777" w:rsidTr="006D2B87">
        <w:tc>
          <w:tcPr>
            <w:tcW w:w="5670" w:type="dxa"/>
            <w:shd w:val="clear" w:color="auto" w:fill="auto"/>
            <w:hideMark/>
          </w:tcPr>
          <w:p w14:paraId="1B5CD775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8" w:type="dxa"/>
          </w:tcPr>
          <w:p w14:paraId="53C25C60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5EA38B" w14:textId="67F49DA6" w:rsidR="002C28F6" w:rsidRPr="00630841" w:rsidRDefault="00E77500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93</w:t>
            </w:r>
            <w:r w:rsidR="00365919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785</w:t>
            </w:r>
          </w:p>
        </w:tc>
        <w:tc>
          <w:tcPr>
            <w:tcW w:w="250" w:type="dxa"/>
          </w:tcPr>
          <w:p w14:paraId="63B4EF13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2F44951A" w14:textId="73057A77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87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536</w:t>
            </w:r>
          </w:p>
        </w:tc>
      </w:tr>
      <w:tr w:rsidR="002C28F6" w:rsidRPr="0087049C" w14:paraId="55A6CFE9" w14:textId="77777777" w:rsidTr="006D2B87">
        <w:tc>
          <w:tcPr>
            <w:tcW w:w="5670" w:type="dxa"/>
            <w:shd w:val="clear" w:color="auto" w:fill="auto"/>
            <w:hideMark/>
          </w:tcPr>
          <w:p w14:paraId="5683A0A3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8" w:type="dxa"/>
          </w:tcPr>
          <w:p w14:paraId="12B68208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EA72732" w14:textId="290D34AD" w:rsidR="002C28F6" w:rsidRPr="00630841" w:rsidRDefault="00E77500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22</w:t>
            </w:r>
          </w:p>
        </w:tc>
        <w:tc>
          <w:tcPr>
            <w:tcW w:w="250" w:type="dxa"/>
          </w:tcPr>
          <w:p w14:paraId="6D97B581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701AF7F1" w14:textId="6A75B1D3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68</w:t>
            </w:r>
          </w:p>
        </w:tc>
      </w:tr>
      <w:tr w:rsidR="002C28F6" w:rsidRPr="0087049C" w14:paraId="7C9EFD88" w14:textId="77777777" w:rsidTr="006D2B87">
        <w:tc>
          <w:tcPr>
            <w:tcW w:w="5670" w:type="dxa"/>
            <w:shd w:val="clear" w:color="auto" w:fill="auto"/>
            <w:hideMark/>
          </w:tcPr>
          <w:p w14:paraId="7B83051E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8" w:type="dxa"/>
          </w:tcPr>
          <w:p w14:paraId="6C684A2E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7F2B155" w14:textId="6C07AC5A" w:rsidR="002C28F6" w:rsidRPr="00630841" w:rsidRDefault="00365919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="00CE609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816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</w:tcPr>
          <w:p w14:paraId="3489F600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shd w:val="clear" w:color="auto" w:fill="auto"/>
          </w:tcPr>
          <w:p w14:paraId="2BAF3C09" w14:textId="225FC4B6" w:rsidR="002C28F6" w:rsidRPr="0087049C" w:rsidRDefault="002C28F6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476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2C28F6" w:rsidRPr="0087049C" w14:paraId="5166164F" w14:textId="77777777" w:rsidTr="006D2B87">
        <w:tc>
          <w:tcPr>
            <w:tcW w:w="5670" w:type="dxa"/>
            <w:shd w:val="clear" w:color="auto" w:fill="auto"/>
            <w:hideMark/>
          </w:tcPr>
          <w:p w14:paraId="7A71498E" w14:textId="7BEADF5E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>100</w:t>
            </w:r>
            <w:r w:rsidRPr="0087049C"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8" w:type="dxa"/>
          </w:tcPr>
          <w:p w14:paraId="671FD63A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A62D6" w14:textId="7BD6C267" w:rsidR="002C28F6" w:rsidRPr="00630841" w:rsidRDefault="00E77500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83</w:t>
            </w:r>
            <w:r w:rsidR="00CE6090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991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B5E7792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DEEFD" w14:textId="1F246E50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86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128</w:t>
            </w:r>
          </w:p>
        </w:tc>
      </w:tr>
      <w:tr w:rsidR="002C28F6" w:rsidRPr="0087049C" w14:paraId="3805E938" w14:textId="77777777" w:rsidTr="006D2B87">
        <w:tc>
          <w:tcPr>
            <w:tcW w:w="5670" w:type="dxa"/>
            <w:shd w:val="clear" w:color="auto" w:fill="auto"/>
            <w:hideMark/>
          </w:tcPr>
          <w:p w14:paraId="5472A998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38" w:type="dxa"/>
          </w:tcPr>
          <w:p w14:paraId="4DE11558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CA4BD" w14:textId="540ACF17" w:rsidR="002C28F6" w:rsidRPr="00630841" w:rsidRDefault="00E77500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20</w:t>
            </w:r>
            <w:r w:rsidR="006675E2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998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D48C359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7AFB41" w14:textId="7F3F7D02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="002C28F6"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532</w:t>
            </w:r>
          </w:p>
        </w:tc>
      </w:tr>
      <w:tr w:rsidR="002C28F6" w:rsidRPr="0087049C" w14:paraId="10256D66" w14:textId="77777777" w:rsidTr="006D2B87">
        <w:tc>
          <w:tcPr>
            <w:tcW w:w="5670" w:type="dxa"/>
            <w:shd w:val="clear" w:color="auto" w:fill="auto"/>
          </w:tcPr>
          <w:p w14:paraId="55D0E5E1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downstream / upstream</w:t>
            </w:r>
          </w:p>
        </w:tc>
        <w:tc>
          <w:tcPr>
            <w:tcW w:w="238" w:type="dxa"/>
          </w:tcPr>
          <w:p w14:paraId="4A0FCF17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  <w:shd w:val="clear" w:color="auto" w:fill="auto"/>
          </w:tcPr>
          <w:p w14:paraId="2A3C46B9" w14:textId="7C0893DB" w:rsidR="001C5F52" w:rsidRDefault="001C5F52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5B8883D7" w14:textId="4D69206B" w:rsidR="006675E2" w:rsidRPr="00630841" w:rsidRDefault="001C5F52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-2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88</w:t>
            </w:r>
            <w:r w:rsidR="00E77500" w:rsidRPr="00E77500">
              <w:rPr>
                <w:rFonts w:asciiTheme="majorBidi" w:eastAsia="Calibri" w:hAnsiTheme="majorBidi" w:cstheme="majorBidi" w:hint="cs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36AAD2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  <w:shd w:val="clear" w:color="auto" w:fill="auto"/>
          </w:tcPr>
          <w:p w14:paraId="0F43FA5B" w14:textId="77777777" w:rsidR="002C28F6" w:rsidRPr="00630841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1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  <w:p w14:paraId="3DE83426" w14:textId="614F2122" w:rsidR="002C28F6" w:rsidRPr="0087049C" w:rsidRDefault="002C28F6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sz w:val="30"/>
                <w:szCs w:val="30"/>
                <w:lang w:val="en-US" w:eastAsia="en-GB" w:bidi="th-TH"/>
              </w:rPr>
              <w:t>434</w:t>
            </w:r>
            <w:r w:rsidRPr="00630841"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2C28F6" w:rsidRPr="0087049C" w14:paraId="3A7B7ABA" w14:textId="77777777" w:rsidTr="006D2B87">
        <w:tc>
          <w:tcPr>
            <w:tcW w:w="5670" w:type="dxa"/>
            <w:shd w:val="clear" w:color="auto" w:fill="auto"/>
            <w:hideMark/>
          </w:tcPr>
          <w:p w14:paraId="06E2A27F" w14:textId="77777777" w:rsidR="002C28F6" w:rsidRPr="0087049C" w:rsidRDefault="002C28F6" w:rsidP="00DA7463">
            <w:pPr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238" w:type="dxa"/>
          </w:tcPr>
          <w:p w14:paraId="3F809DB4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tLeast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2EEBBD" w14:textId="42724007" w:rsidR="002C28F6" w:rsidRPr="00630841" w:rsidRDefault="00E77500" w:rsidP="00DA7463">
            <w:pPr>
              <w:pStyle w:val="acctfourfigures"/>
              <w:tabs>
                <w:tab w:val="clear" w:pos="765"/>
                <w:tab w:val="decimal" w:pos="1414"/>
              </w:tabs>
              <w:spacing w:line="240" w:lineRule="auto"/>
              <w:ind w:right="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</w:t>
            </w:r>
            <w:r w:rsidR="001C5F5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E7750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lang w:val="en-US" w:eastAsia="en-GB" w:bidi="th-TH"/>
              </w:rPr>
              <w:t>10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7169A55" w14:textId="77777777" w:rsidR="002C28F6" w:rsidRPr="0087049C" w:rsidRDefault="002C28F6" w:rsidP="00DA7463">
            <w:pPr>
              <w:pStyle w:val="acctfourfigures"/>
              <w:tabs>
                <w:tab w:val="clear" w:pos="765"/>
                <w:tab w:val="decimal" w:pos="1290"/>
              </w:tabs>
              <w:spacing w:line="240" w:lineRule="auto"/>
              <w:ind w:right="72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BA591" w14:textId="43EFD2E5" w:rsidR="002C28F6" w:rsidRPr="0087049C" w:rsidRDefault="00E77500" w:rsidP="00DA74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</w:t>
            </w:r>
            <w:r w:rsidR="002C28F6" w:rsidRPr="0063084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098</w:t>
            </w:r>
          </w:p>
        </w:tc>
      </w:tr>
    </w:tbl>
    <w:p w14:paraId="2D06DA24" w14:textId="77777777" w:rsidR="002C0A5F" w:rsidRDefault="002C0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C4D9FB" w14:textId="77777777" w:rsidR="002C28F6" w:rsidRDefault="002C28F6" w:rsidP="006D2B87">
      <w:pPr>
        <w:pStyle w:val="block"/>
        <w:tabs>
          <w:tab w:val="left" w:pos="547"/>
        </w:tabs>
        <w:spacing w:after="0" w:line="240" w:lineRule="atLeast"/>
        <w:ind w:left="547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และการร่วมค้า</w:t>
      </w:r>
      <w:r w:rsidRPr="00AE19E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ที่ไม่มีสาระสำคัญ</w:t>
      </w:r>
      <w:r w:rsidRPr="006D2B8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29EB4654" w14:textId="77777777" w:rsidR="002C28F6" w:rsidRPr="006D2B87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1F5DDAE" w14:textId="77777777" w:rsidR="002C28F6" w:rsidRPr="006D2B87" w:rsidRDefault="002C28F6" w:rsidP="006D2B87">
      <w:pPr>
        <w:pStyle w:val="block"/>
        <w:tabs>
          <w:tab w:val="left" w:pos="547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และการร่วมค้า</w:t>
      </w:r>
      <w:r w:rsidRPr="006D2B87">
        <w:rPr>
          <w:rFonts w:asciiTheme="majorBidi" w:hAnsiTheme="majorBidi" w:cstheme="majorBidi"/>
          <w:sz w:val="30"/>
          <w:szCs w:val="30"/>
          <w:cs/>
          <w:lang w:bidi="th-TH"/>
        </w:rPr>
        <w:t>ที่ไม่มีสาระสำคัญจากจำนวนเงินที่รายงานในงบการเงินรวมของกลุ่มบริษัท</w:t>
      </w:r>
      <w:r w:rsidRPr="006D2B8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0463BE6" w14:textId="77777777" w:rsidR="002C28F6" w:rsidRPr="006D2B87" w:rsidRDefault="002C28F6" w:rsidP="006D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79"/>
        <w:gridCol w:w="1171"/>
        <w:gridCol w:w="180"/>
        <w:gridCol w:w="1259"/>
        <w:gridCol w:w="180"/>
        <w:gridCol w:w="1170"/>
        <w:gridCol w:w="7"/>
      </w:tblGrid>
      <w:tr w:rsidR="002C28F6" w:rsidRPr="006D2B87" w14:paraId="055257A3" w14:textId="77777777" w:rsidTr="00F92226">
        <w:trPr>
          <w:gridAfter w:val="1"/>
          <w:wAfter w:w="7" w:type="dxa"/>
          <w:cantSplit/>
          <w:trHeight w:val="20"/>
          <w:tblHeader/>
        </w:trPr>
        <w:tc>
          <w:tcPr>
            <w:tcW w:w="3780" w:type="dxa"/>
          </w:tcPr>
          <w:p w14:paraId="7174984E" w14:textId="77777777" w:rsidR="002C28F6" w:rsidRPr="006D2B87" w:rsidRDefault="002C28F6" w:rsidP="00280B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103D98E" w14:textId="77777777" w:rsidR="002C28F6" w:rsidRPr="006D2B87" w:rsidRDefault="002C28F6" w:rsidP="00280B1A">
            <w:pPr>
              <w:pStyle w:val="acctmergecolhdg"/>
              <w:spacing w:line="240" w:lineRule="atLeast"/>
              <w:ind w:left="-82" w:right="-78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180" w:type="dxa"/>
          </w:tcPr>
          <w:p w14:paraId="2BBDE1BF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2E8A28F7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โวป</w:t>
            </w:r>
            <w:r w:rsidRPr="00620E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</w:tr>
      <w:tr w:rsidR="002C28F6" w:rsidRPr="006D2B87" w14:paraId="3CA9341C" w14:textId="77777777" w:rsidTr="00F92226">
        <w:trPr>
          <w:gridAfter w:val="1"/>
          <w:wAfter w:w="7" w:type="dxa"/>
          <w:cantSplit/>
          <w:trHeight w:val="20"/>
          <w:tblHeader/>
        </w:trPr>
        <w:tc>
          <w:tcPr>
            <w:tcW w:w="3780" w:type="dxa"/>
          </w:tcPr>
          <w:p w14:paraId="42F8BBC4" w14:textId="77777777" w:rsidR="002C28F6" w:rsidRPr="006D2B87" w:rsidRDefault="002C28F6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826D8" w14:textId="0BB8ED45" w:rsidR="002C28F6" w:rsidRPr="006D2B87" w:rsidRDefault="00E77500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9" w:type="dxa"/>
          </w:tcPr>
          <w:p w14:paraId="7A0701BC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A7E42" w14:textId="6F439958" w:rsidR="002C28F6" w:rsidRPr="006D2B87" w:rsidRDefault="00E77500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E2A98A5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32ED6B8" w14:textId="0CBB298F" w:rsidR="002C28F6" w:rsidRPr="006D2B87" w:rsidRDefault="00E77500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6F03672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598F2" w14:textId="4911C73F" w:rsidR="002C28F6" w:rsidRPr="006D2B87" w:rsidRDefault="00E77500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2C28F6" w:rsidRPr="006D2B87" w14:paraId="41B50554" w14:textId="77777777" w:rsidTr="00F92226">
        <w:trPr>
          <w:cantSplit/>
          <w:trHeight w:val="20"/>
          <w:tblHeader/>
        </w:trPr>
        <w:tc>
          <w:tcPr>
            <w:tcW w:w="3780" w:type="dxa"/>
          </w:tcPr>
          <w:p w14:paraId="4240F8DA" w14:textId="77777777" w:rsidR="002C28F6" w:rsidRPr="006D2B87" w:rsidRDefault="002C28F6" w:rsidP="00280B1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6" w:type="dxa"/>
            <w:gridSpan w:val="8"/>
          </w:tcPr>
          <w:p w14:paraId="5197A580" w14:textId="77777777" w:rsidR="002C28F6" w:rsidRPr="006D2B87" w:rsidRDefault="002C28F6" w:rsidP="00280B1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85BD0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2C28F6" w:rsidRPr="006D2B87" w14:paraId="554AC580" w14:textId="77777777" w:rsidTr="007E66C5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589A3B96" w14:textId="77777777" w:rsidR="002C28F6" w:rsidRPr="006D2B87" w:rsidRDefault="002C28F6" w:rsidP="00DA7463">
            <w:pPr>
              <w:tabs>
                <w:tab w:val="clear" w:pos="3515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  <w:r w:rsidRPr="006D2B8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</w:tcPr>
          <w:p w14:paraId="121EA98A" w14:textId="77777777" w:rsidR="00B67D8A" w:rsidRDefault="00B67D8A" w:rsidP="00DA7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FECBBB1" w14:textId="55C30389" w:rsidR="002C28F6" w:rsidRPr="006D2B87" w:rsidRDefault="00E77500" w:rsidP="00DA7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B67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79" w:type="dxa"/>
          </w:tcPr>
          <w:p w14:paraId="27E932BE" w14:textId="77777777" w:rsidR="002C28F6" w:rsidRPr="006D2B87" w:rsidRDefault="002C28F6" w:rsidP="00DA74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84C7AC4" w14:textId="77777777" w:rsidR="002C28F6" w:rsidRDefault="002C28F6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0E7F93" w14:textId="775DA613" w:rsidR="002C28F6" w:rsidRPr="006D2B87" w:rsidRDefault="00E77500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C412A74" w14:textId="77777777" w:rsidR="002C28F6" w:rsidRPr="006D2B87" w:rsidRDefault="002C28F6" w:rsidP="00DA74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B068E3E" w14:textId="7EA1AD57" w:rsidR="002C28F6" w:rsidRPr="00300DE4" w:rsidRDefault="00E77500" w:rsidP="00DA746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B67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58B9BCA" w14:textId="77777777" w:rsidR="002C28F6" w:rsidRPr="00300DE4" w:rsidRDefault="002C28F6" w:rsidP="00DA74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E48839" w14:textId="2E0E2C08" w:rsidR="002C28F6" w:rsidRPr="00F92226" w:rsidRDefault="00E77500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C28F6" w:rsidRPr="006D2B87" w14:paraId="71664058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3087B4B0" w14:textId="77777777" w:rsidR="002C28F6" w:rsidRPr="006D2B87" w:rsidRDefault="002C28F6" w:rsidP="00DA746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612BA112" w14:textId="77777777" w:rsidR="002C28F6" w:rsidRPr="006D2B87" w:rsidRDefault="002C28F6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61CF2746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228C4F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6D9169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9703365" w14:textId="77777777" w:rsidR="002C28F6" w:rsidRPr="006D2B87" w:rsidRDefault="002C28F6" w:rsidP="00DA746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70AA1F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B277A" w14:textId="77777777" w:rsidR="002C28F6" w:rsidRPr="00045A20" w:rsidRDefault="002C28F6" w:rsidP="00DA746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2C28F6" w:rsidRPr="006D2B87" w14:paraId="710481AE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7ABF65AE" w14:textId="1034DCBE" w:rsidR="002C28F6" w:rsidRPr="006D2B87" w:rsidRDefault="002C28F6" w:rsidP="004C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4C2E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35F5B" w14:textId="77777777" w:rsidR="000A16FC" w:rsidRDefault="000A16FC" w:rsidP="00DA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ACABD7" w14:textId="4C38C891" w:rsidR="002C28F6" w:rsidRPr="006D2B87" w:rsidRDefault="00946C9C" w:rsidP="00DA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4A4912AC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7D0FEDA" w14:textId="77777777" w:rsidR="000A16FC" w:rsidRDefault="000A16FC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5E39D5" w14:textId="7CEACD7C" w:rsidR="002C28F6" w:rsidRPr="006D2B87" w:rsidRDefault="002C28F6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9DD890D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D3CDE5" w14:textId="77777777" w:rsidR="000A16FC" w:rsidRDefault="000A16FC" w:rsidP="00DA746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2DFAE7B" w14:textId="165DF4B0" w:rsidR="002C28F6" w:rsidRPr="006D2B87" w:rsidRDefault="00A32C9C" w:rsidP="00DA746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A35A111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5D2268" w14:textId="77777777" w:rsidR="000A16FC" w:rsidRDefault="000A16FC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70D0BB" w14:textId="0630A146" w:rsidR="002C28F6" w:rsidRPr="00045A20" w:rsidRDefault="00E77500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2C28F6" w:rsidRPr="006D2B87" w14:paraId="038CE246" w14:textId="77777777" w:rsidTr="00F92226">
        <w:trPr>
          <w:gridAfter w:val="1"/>
          <w:wAfter w:w="7" w:type="dxa"/>
          <w:cantSplit/>
          <w:trHeight w:val="20"/>
        </w:trPr>
        <w:tc>
          <w:tcPr>
            <w:tcW w:w="3780" w:type="dxa"/>
          </w:tcPr>
          <w:p w14:paraId="54EFD1B1" w14:textId="77777777" w:rsidR="002C28F6" w:rsidRPr="006D2B87" w:rsidRDefault="002C28F6" w:rsidP="004C2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D2B8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D2B8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4C5948" w14:textId="3D8D94BE" w:rsidR="002C28F6" w:rsidRPr="006D2B87" w:rsidRDefault="00946C9C" w:rsidP="00DA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F09DACC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81BB46D" w14:textId="46CD032F" w:rsidR="002C28F6" w:rsidRPr="006D2B87" w:rsidRDefault="002C28F6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9E59E3B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18F3EEBD" w14:textId="5F8827F3" w:rsidR="002C28F6" w:rsidRPr="006D2B87" w:rsidRDefault="00946C9C" w:rsidP="00DA746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11A9011" w14:textId="77777777" w:rsidR="002C28F6" w:rsidRPr="006D2B87" w:rsidRDefault="002C28F6" w:rsidP="00DA746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15B9FC" w14:textId="15A96396" w:rsidR="002C28F6" w:rsidRPr="00045A20" w:rsidRDefault="00E77500" w:rsidP="00DA746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18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</w:tbl>
    <w:p w14:paraId="4ED15638" w14:textId="77777777" w:rsidR="002C28F6" w:rsidRPr="006D2B87" w:rsidRDefault="002C28F6" w:rsidP="002E1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6D2B87" w:rsidSect="00BA5EA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4FE5846D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3161A85" w14:textId="77777777" w:rsidR="002C28F6" w:rsidRPr="00300DE4" w:rsidRDefault="002C28F6" w:rsidP="00C93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4877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3177"/>
        <w:gridCol w:w="720"/>
        <w:gridCol w:w="720"/>
        <w:gridCol w:w="990"/>
        <w:gridCol w:w="270"/>
        <w:gridCol w:w="990"/>
        <w:gridCol w:w="270"/>
        <w:gridCol w:w="1170"/>
        <w:gridCol w:w="237"/>
        <w:gridCol w:w="1113"/>
        <w:gridCol w:w="270"/>
        <w:gridCol w:w="990"/>
        <w:gridCol w:w="236"/>
        <w:gridCol w:w="1024"/>
        <w:gridCol w:w="238"/>
        <w:gridCol w:w="1112"/>
        <w:gridCol w:w="236"/>
        <w:gridCol w:w="1114"/>
      </w:tblGrid>
      <w:tr w:rsidR="002C28F6" w:rsidRPr="0087049C" w14:paraId="0E2224D0" w14:textId="77777777" w:rsidTr="5E0CB9C2">
        <w:tc>
          <w:tcPr>
            <w:tcW w:w="3177" w:type="dxa"/>
          </w:tcPr>
          <w:p w14:paraId="720440BF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0" w:type="dxa"/>
            <w:gridSpan w:val="17"/>
          </w:tcPr>
          <w:p w14:paraId="2834D6D3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8F6" w:rsidRPr="0087049C" w14:paraId="77AE40C6" w14:textId="77777777" w:rsidTr="5E0CB9C2">
        <w:tc>
          <w:tcPr>
            <w:tcW w:w="3177" w:type="dxa"/>
          </w:tcPr>
          <w:p w14:paraId="4EEAEFF7" w14:textId="77777777" w:rsidR="002C28F6" w:rsidRPr="0087049C" w:rsidRDefault="002C28F6" w:rsidP="000F7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0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1440" w:type="dxa"/>
            <w:gridSpan w:val="2"/>
          </w:tcPr>
          <w:p w14:paraId="2604BD9C" w14:textId="6E6B1B7C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990" w:type="dxa"/>
          </w:tcPr>
          <w:p w14:paraId="1EEACC36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8F27C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6B41BB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5961A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1C1DE4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DB38160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77400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F3137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6FF66D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4D9FB9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F533E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D41701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A835A27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66D5F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3EC23B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87049C" w:rsidDel="00685444" w14:paraId="1F6B70FC" w14:textId="77777777" w:rsidTr="5E0CB9C2">
        <w:tc>
          <w:tcPr>
            <w:tcW w:w="3177" w:type="dxa"/>
          </w:tcPr>
          <w:p w14:paraId="72F7E922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2BB7AB46" w14:textId="1E0A4455" w:rsidR="002C28F6" w:rsidRPr="0087049C" w:rsidRDefault="00FE54D4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ความ</w:t>
            </w:r>
            <w:r w:rsidR="002C28F6"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403261E3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7E229EA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A6ED7C9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39593BCC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57CBAA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8" w:type="dxa"/>
          </w:tcPr>
          <w:p w14:paraId="562D0855" w14:textId="77777777" w:rsidR="002C28F6" w:rsidRPr="0087049C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8A57AF9" w14:textId="77777777" w:rsidR="002C28F6" w:rsidRPr="0087049C" w:rsidDel="00685444" w:rsidRDefault="002C28F6" w:rsidP="003D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- สุทธิ</w:t>
            </w:r>
          </w:p>
        </w:tc>
      </w:tr>
      <w:tr w:rsidR="002C28F6" w:rsidRPr="0087049C" w14:paraId="677377FB" w14:textId="77777777" w:rsidTr="5E0CB9C2">
        <w:tc>
          <w:tcPr>
            <w:tcW w:w="3177" w:type="dxa"/>
          </w:tcPr>
          <w:p w14:paraId="77DA34CE" w14:textId="77777777" w:rsidR="002C28F6" w:rsidRPr="0087049C" w:rsidRDefault="002C28F6" w:rsidP="0075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928CB0F" w14:textId="4ADDBC23" w:rsidR="002C28F6" w:rsidRPr="0087049C" w:rsidRDefault="00E77500" w:rsidP="0075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20" w:type="dxa"/>
          </w:tcPr>
          <w:p w14:paraId="7D02BA9D" w14:textId="5F43779A" w:rsidR="002C28F6" w:rsidRPr="0087049C" w:rsidRDefault="00E77500" w:rsidP="0075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6CBE13C4" w14:textId="7A1B6BF2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309346C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2CF491" w14:textId="402D3548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EAF36A5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014DB" w14:textId="1C5973DD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33BD0940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618A11B" w14:textId="644CFC1A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9E9863E" w14:textId="77777777" w:rsidR="002C28F6" w:rsidRPr="0087049C" w:rsidRDefault="002C28F6" w:rsidP="00757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CFAEB1" w14:textId="722F149D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06DC905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C57D17" w14:textId="35B2D0D8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8" w:type="dxa"/>
          </w:tcPr>
          <w:p w14:paraId="495C9EA4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13EE345" w14:textId="75254C0D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4A1763A" w14:textId="77777777" w:rsidR="002C28F6" w:rsidRPr="0087049C" w:rsidRDefault="002C28F6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14176B3" w14:textId="5F818552" w:rsidR="002C28F6" w:rsidRPr="0087049C" w:rsidRDefault="00E77500" w:rsidP="00757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C28F6" w:rsidRPr="0087049C" w14:paraId="17D6DB13" w14:textId="77777777" w:rsidTr="5E0CB9C2">
        <w:tc>
          <w:tcPr>
            <w:tcW w:w="3177" w:type="dxa"/>
          </w:tcPr>
          <w:p w14:paraId="53CED8E9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41643EBB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3DC76ED7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3FEF4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88B01A" w14:textId="77777777" w:rsidR="002C28F6" w:rsidRPr="0087049C" w:rsidRDefault="002C28F6" w:rsidP="00EB1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12"/>
          </w:tcPr>
          <w:p w14:paraId="0BD8D101" w14:textId="77777777" w:rsidR="002C28F6" w:rsidRPr="0087049C" w:rsidRDefault="002C28F6" w:rsidP="00AA3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8F6" w:rsidRPr="0087049C" w14:paraId="13BE5624" w14:textId="77777777" w:rsidTr="5E0CB9C2">
        <w:trPr>
          <w:trHeight w:val="335"/>
        </w:trPr>
        <w:tc>
          <w:tcPr>
            <w:tcW w:w="3177" w:type="dxa"/>
          </w:tcPr>
          <w:p w14:paraId="289F14D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79F01529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720" w:type="dxa"/>
          </w:tcPr>
          <w:p w14:paraId="0A68AC8D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6CB04B00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423A3E87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4F7DA0E0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2191976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96B199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7" w:type="dxa"/>
          </w:tcPr>
          <w:p w14:paraId="4CC0E23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3" w:type="dxa"/>
          </w:tcPr>
          <w:p w14:paraId="1EB3FCBA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</w:tcPr>
          <w:p w14:paraId="79F338B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990" w:type="dxa"/>
          </w:tcPr>
          <w:p w14:paraId="02D4D4AD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39EFA9DE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24" w:type="dxa"/>
          </w:tcPr>
          <w:p w14:paraId="3A548C4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8" w:type="dxa"/>
          </w:tcPr>
          <w:p w14:paraId="58958BF4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2" w:type="dxa"/>
          </w:tcPr>
          <w:p w14:paraId="7C26F085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</w:tcPr>
          <w:p w14:paraId="7CE61932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14" w:type="dxa"/>
          </w:tcPr>
          <w:p w14:paraId="22618F2C" w14:textId="77777777" w:rsidR="002C28F6" w:rsidRPr="0087049C" w:rsidRDefault="002C28F6" w:rsidP="00EB1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637131" w:rsidRPr="0087049C" w14:paraId="7FA0F080" w14:textId="77777777" w:rsidTr="5E0CB9C2">
        <w:tc>
          <w:tcPr>
            <w:tcW w:w="3177" w:type="dxa"/>
          </w:tcPr>
          <w:p w14:paraId="07FB5DAD" w14:textId="77777777" w:rsidR="00637131" w:rsidRPr="0087049C" w:rsidRDefault="00637131" w:rsidP="00637131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Europe </w:t>
            </w: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s.r.o.</w:t>
            </w:r>
            <w:proofErr w:type="spellEnd"/>
          </w:p>
        </w:tc>
        <w:tc>
          <w:tcPr>
            <w:tcW w:w="720" w:type="dxa"/>
          </w:tcPr>
          <w:p w14:paraId="51456AF9" w14:textId="0A5FFC5B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720" w:type="dxa"/>
          </w:tcPr>
          <w:p w14:paraId="6F25A3FA" w14:textId="62B45561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8" w:hanging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250" w:type="dxa"/>
            <w:gridSpan w:val="3"/>
          </w:tcPr>
          <w:p w14:paraId="12109FA4" w14:textId="0EE2C5D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EUR 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70" w:type="dxa"/>
          </w:tcPr>
          <w:p w14:paraId="22C906C2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51273" w14:textId="16906833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47194A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46194F3" w14:textId="10B04E71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5E9C21E4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CD0C29" w14:textId="563910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3CB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D03D5" w14:textId="6F9A2AA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7328B85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7C343FF6" w14:textId="63F93343" w:rsidR="00637131" w:rsidRPr="004B1CF3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86AB4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66178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7131" w:rsidRPr="0087049C" w14:paraId="0EEDAD03" w14:textId="77777777" w:rsidTr="5E0CB9C2">
        <w:tc>
          <w:tcPr>
            <w:tcW w:w="3177" w:type="dxa"/>
          </w:tcPr>
          <w:p w14:paraId="5C375EB3" w14:textId="77777777" w:rsidR="00637131" w:rsidRPr="0087049C" w:rsidRDefault="00637131" w:rsidP="00637131">
            <w:pPr>
              <w:ind w:right="-2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เซ็ปเป้ โฮลดิ้ง 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7049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720" w:type="dxa"/>
          </w:tcPr>
          <w:p w14:paraId="5338F123" w14:textId="039FA74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4A87AC13" w14:textId="3677A16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14:paraId="51E11F01" w14:textId="1E581D46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446F5BDB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3A903" w14:textId="5442E4B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1617CAB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C93E7A" w14:textId="6AEE8170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7" w:type="dxa"/>
          </w:tcPr>
          <w:p w14:paraId="286EA04B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7082C25" w14:textId="188DF76D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F926B8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4A71C" w14:textId="48512F96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FBC16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384DCA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50CF40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CFAB2D8" w14:textId="2759AE5F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Cs/>
                <w:sz w:val="28"/>
                <w:szCs w:val="28"/>
              </w:rPr>
              <w:t>427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8ABDD7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5AEAC6" w14:textId="328F341A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Cs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Cs/>
                <w:sz w:val="28"/>
                <w:szCs w:val="28"/>
              </w:rPr>
              <w:t>000</w:t>
            </w:r>
          </w:p>
        </w:tc>
      </w:tr>
      <w:tr w:rsidR="00637131" w:rsidRPr="0087049C" w14:paraId="7CB4F93F" w14:textId="77777777" w:rsidTr="5E0CB9C2">
        <w:tc>
          <w:tcPr>
            <w:tcW w:w="3177" w:type="dxa"/>
          </w:tcPr>
          <w:p w14:paraId="4F1301F6" w14:textId="77777777" w:rsidR="00637131" w:rsidRPr="0087049C" w:rsidRDefault="00637131" w:rsidP="00637131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73F2B36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D697F3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4287E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536E2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7F7674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40D28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4095" w14:textId="2C0A6160" w:rsidR="00637131" w:rsidRPr="004B1CF3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885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37" w:type="dxa"/>
          </w:tcPr>
          <w:p w14:paraId="013263EF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5306619" w14:textId="0CACFB6D" w:rsidR="00637131" w:rsidRPr="004B1CF3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14:paraId="2CC98F3F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8931C5" w14:textId="5487B0C0" w:rsidR="00637131" w:rsidRPr="001C5943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4730D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B2A6BCB" w14:textId="45B874DB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5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Pr="001C59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55763EF5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45A32B8" w14:textId="05BA887F" w:rsidR="00637131" w:rsidRPr="004B1CF3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3587E0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4E7D3CB" w14:textId="28FBE811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637131" w:rsidRPr="0087049C" w14:paraId="238629D7" w14:textId="77777777" w:rsidTr="5E0CB9C2">
        <w:tc>
          <w:tcPr>
            <w:tcW w:w="3177" w:type="dxa"/>
          </w:tcPr>
          <w:p w14:paraId="45CAD24F" w14:textId="77777777" w:rsidR="00637131" w:rsidRPr="0087049C" w:rsidRDefault="00637131" w:rsidP="00637131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/>
              </w:rPr>
            </w:pPr>
          </w:p>
        </w:tc>
        <w:tc>
          <w:tcPr>
            <w:tcW w:w="720" w:type="dxa"/>
          </w:tcPr>
          <w:p w14:paraId="10F2F43F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5390DCAB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76E6668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15B9F43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F9B45F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894AA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E0092BF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770A932F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BBD5E32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AD3823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36B6DD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124267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48A6F03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2DD1C133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62ED85B6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D2F7C32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1BC6547" w14:textId="77777777" w:rsidR="00637131" w:rsidRPr="0087049C" w:rsidRDefault="00637131" w:rsidP="00637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637131" w:rsidRPr="0087049C" w14:paraId="150510A7" w14:textId="77777777" w:rsidTr="5E0CB9C2">
        <w:tc>
          <w:tcPr>
            <w:tcW w:w="3177" w:type="dxa"/>
          </w:tcPr>
          <w:p w14:paraId="6CFFD6CC" w14:textId="77777777" w:rsidR="00637131" w:rsidRPr="0087049C" w:rsidRDefault="00637131" w:rsidP="00637131">
            <w:pPr>
              <w:pStyle w:val="10"/>
              <w:tabs>
                <w:tab w:val="clear" w:pos="1080"/>
              </w:tabs>
              <w:ind w:right="-55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2DE04B11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0ACA7DE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6" w:right="-43" w:hanging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B09736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5C8DB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177C62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B9B2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57E6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1F77BF4A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FF23E3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49CE0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9709FC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AF787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ACD315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7F2A977B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20023522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D1F1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F5321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7131" w:rsidRPr="0087049C" w14:paraId="7891D23F" w14:textId="77777777" w:rsidTr="5E0CB9C2">
        <w:tc>
          <w:tcPr>
            <w:tcW w:w="3177" w:type="dxa"/>
          </w:tcPr>
          <w:p w14:paraId="7E5C8D36" w14:textId="77777777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 Trading (Hong Kong) </w:t>
            </w:r>
          </w:p>
          <w:p w14:paraId="3FA259D0" w14:textId="77777777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41C4F7F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C4A84" w14:textId="31E16E22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39A38E82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EE1EC" w14:textId="41AC94A6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344E0CA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473390" w14:textId="7857D56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391E23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F3EAB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9F6B8F" w14:textId="28F2BB58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7" w:type="dxa"/>
            <w:vAlign w:val="bottom"/>
          </w:tcPr>
          <w:p w14:paraId="24EE2D2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0473A0F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8B4C2F" w14:textId="2C4E0068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</w:tcPr>
          <w:p w14:paraId="25F66EC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8F7B4F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04C1F9" w14:textId="0731E8FE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3926D1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6EBF2D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8FC50" w14:textId="197433E9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454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0FE4502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8A8A60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E469EC" w14:textId="48F63CC6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9C05695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2C64F6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E1AC0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37131" w:rsidRPr="0087049C" w14:paraId="0D456639" w14:textId="77777777" w:rsidTr="5E0CB9C2">
        <w:tc>
          <w:tcPr>
            <w:tcW w:w="3177" w:type="dxa"/>
          </w:tcPr>
          <w:p w14:paraId="0D3BBA31" w14:textId="77777777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Hong Kong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Company Limited</w:t>
            </w:r>
          </w:p>
        </w:tc>
        <w:tc>
          <w:tcPr>
            <w:tcW w:w="720" w:type="dxa"/>
          </w:tcPr>
          <w:p w14:paraId="4762B4A7" w14:textId="6ADFCFE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30B9561E" w14:textId="0CDB0763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51298282" w14:textId="2E88986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HKD 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080854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4C1CB" w14:textId="3CFF245A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37" w:type="dxa"/>
          </w:tcPr>
          <w:p w14:paraId="090B3E8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0F6B4460" w14:textId="794FA798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0" w:type="dxa"/>
          </w:tcPr>
          <w:p w14:paraId="212ABD3E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AAA6FF" w14:textId="6DF9E54A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0D57CA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1CAC07" w14:textId="354FEA78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980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4C003E57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064797B" w14:textId="298656CA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995306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B6F05F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37131" w:rsidRPr="0087049C" w14:paraId="1E0F562A" w14:textId="77777777" w:rsidTr="5E0CB9C2">
        <w:tc>
          <w:tcPr>
            <w:tcW w:w="3177" w:type="dxa"/>
          </w:tcPr>
          <w:p w14:paraId="3A6F4BBC" w14:textId="77777777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proofErr w:type="spellStart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>Sappe</w:t>
            </w:r>
            <w:proofErr w:type="spellEnd"/>
            <w:r w:rsidRPr="0087049C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Trading (Shanghai) Co., Ltd.</w:t>
            </w:r>
          </w:p>
        </w:tc>
        <w:tc>
          <w:tcPr>
            <w:tcW w:w="720" w:type="dxa"/>
          </w:tcPr>
          <w:p w14:paraId="5AB93985" w14:textId="0EA3DA98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0EE0956F" w14:textId="5979A66B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50" w:type="dxa"/>
            <w:gridSpan w:val="3"/>
          </w:tcPr>
          <w:p w14:paraId="58D18F4D" w14:textId="61E3962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7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</w:rPr>
              <w:t xml:space="preserve">CNY 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A735DDA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46F14" w14:textId="57E59FBE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7" w:type="dxa"/>
          </w:tcPr>
          <w:p w14:paraId="748627E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59B5E0B9" w14:textId="47CFBC86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317AF35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D66483" w14:textId="5D68D0F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FDAE4D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8A9BA5" w14:textId="3B67C9D2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</w:tcPr>
          <w:p w14:paraId="1F81ECF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566CD2BD" w14:textId="21BC5B93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7DD850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458514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37131" w:rsidRPr="0087049C" w14:paraId="299669E8" w14:textId="77777777" w:rsidTr="5E0CB9C2">
        <w:tc>
          <w:tcPr>
            <w:tcW w:w="3177" w:type="dxa"/>
          </w:tcPr>
          <w:p w14:paraId="4D695383" w14:textId="77777777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720" w:type="dxa"/>
          </w:tcPr>
          <w:p w14:paraId="5CB5A2A7" w14:textId="6278081E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720" w:type="dxa"/>
          </w:tcPr>
          <w:p w14:paraId="3F2DC73F" w14:textId="6CE83F15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250" w:type="dxa"/>
            <w:gridSpan w:val="3"/>
            <w:vAlign w:val="bottom"/>
          </w:tcPr>
          <w:p w14:paraId="5A4188E9" w14:textId="34362C2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70" w:type="dxa"/>
          </w:tcPr>
          <w:p w14:paraId="1F2E485C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AB29C" w14:textId="78954455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7" w:type="dxa"/>
          </w:tcPr>
          <w:p w14:paraId="42C2E58F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49ED8573" w14:textId="6037774F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8257933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0A76D00" w14:textId="0BC8AAE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20D59D1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3B5EF9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61B74B34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FCCE514" w14:textId="691BCB3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6" w:type="dxa"/>
          </w:tcPr>
          <w:p w14:paraId="027D0C48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4CDBBC" w14:textId="036CA634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870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637131" w:rsidRPr="0087049C" w14:paraId="19ED99CB" w14:textId="77777777" w:rsidTr="5E0CB9C2">
        <w:tc>
          <w:tcPr>
            <w:tcW w:w="3177" w:type="dxa"/>
          </w:tcPr>
          <w:p w14:paraId="6728B5D8" w14:textId="77777777" w:rsidR="00637131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12479" w14:textId="286FE173" w:rsidR="00637131" w:rsidRPr="0087049C" w:rsidRDefault="00637131" w:rsidP="00637131">
            <w:pPr>
              <w:tabs>
                <w:tab w:val="left" w:pos="360"/>
                <w:tab w:val="left" w:pos="1440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7A4">
              <w:rPr>
                <w:rFonts w:asciiTheme="majorBidi" w:hAnsiTheme="majorBidi" w:cstheme="majorBidi"/>
                <w:sz w:val="28"/>
                <w:szCs w:val="28"/>
              </w:rPr>
              <w:t>SAPPE Philippines Corporation</w:t>
            </w:r>
          </w:p>
        </w:tc>
        <w:tc>
          <w:tcPr>
            <w:tcW w:w="720" w:type="dxa"/>
          </w:tcPr>
          <w:p w14:paraId="5B33666F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E0D834" w14:textId="4F0D4D0B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720" w:type="dxa"/>
          </w:tcPr>
          <w:p w14:paraId="43785592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2F6BE" w14:textId="69AA4079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97445A9" w14:textId="3D25A36F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PHP 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70" w:type="dxa"/>
            <w:vAlign w:val="bottom"/>
          </w:tcPr>
          <w:p w14:paraId="2CA15131" w14:textId="77777777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50BC2B" w14:textId="4DC2AB0C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84FB2F6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A4B6D8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914C13" w14:textId="6B490B35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37" w:type="dxa"/>
          </w:tcPr>
          <w:p w14:paraId="35206466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3E3F3168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B85B52" w14:textId="195731C2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9943074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064BC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3BFEA" w14:textId="5A66C520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B62B75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1BB140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ADEADD" w14:textId="7E6BD71D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</w:tcPr>
          <w:p w14:paraId="5F180570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71C1BCB" w14:textId="77777777" w:rsidR="00637131" w:rsidRPr="00E43B8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9592C6" w14:textId="6B37F2D7" w:rsidR="00637131" w:rsidRPr="00E43B8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43B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36" w:type="dxa"/>
          </w:tcPr>
          <w:p w14:paraId="002C7DCA" w14:textId="77777777" w:rsidR="00637131" w:rsidRPr="0087049C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AC78FC" w14:textId="77777777" w:rsidR="00637131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26947" w14:textId="320CE059" w:rsidR="00637131" w:rsidRPr="007511F5" w:rsidRDefault="00637131" w:rsidP="0063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49F69BB5" w14:textId="77777777" w:rsidR="002C28F6" w:rsidRPr="0087049C" w:rsidRDefault="002C28F6" w:rsidP="00814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70"/>
        </w:tabs>
        <w:rPr>
          <w:rFonts w:asciiTheme="majorBidi" w:hAnsiTheme="majorBidi" w:cstheme="majorBidi"/>
        </w:rPr>
        <w:sectPr w:rsidR="002C28F6" w:rsidRPr="0087049C" w:rsidSect="00BA5EAF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78"/>
        <w:gridCol w:w="1262"/>
        <w:gridCol w:w="180"/>
        <w:gridCol w:w="1260"/>
      </w:tblGrid>
      <w:tr w:rsidR="002C28F6" w:rsidRPr="00213DEB" w14:paraId="49E9EEE5" w14:textId="77777777" w:rsidTr="000F0832">
        <w:trPr>
          <w:cantSplit/>
          <w:trHeight w:val="92"/>
          <w:tblHeader/>
        </w:trPr>
        <w:tc>
          <w:tcPr>
            <w:tcW w:w="6300" w:type="dxa"/>
            <w:shd w:val="clear" w:color="auto" w:fill="auto"/>
          </w:tcPr>
          <w:p w14:paraId="2D9CD8B0" w14:textId="77777777" w:rsidR="002C28F6" w:rsidRPr="00213DEB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60D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  <w:r w:rsidRPr="00213DEB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7531A855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0D13C143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28F6" w:rsidRPr="00213DEB" w14:paraId="79C1600C" w14:textId="77777777" w:rsidTr="000F0832">
        <w:trPr>
          <w:cantSplit/>
          <w:tblHeader/>
        </w:trPr>
        <w:tc>
          <w:tcPr>
            <w:tcW w:w="6300" w:type="dxa"/>
          </w:tcPr>
          <w:p w14:paraId="2E7EB2F1" w14:textId="676A5F9B" w:rsidR="002C28F6" w:rsidRPr="00213DEB" w:rsidRDefault="002C28F6" w:rsidP="00AC1A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13D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382AB" w14:textId="77777777" w:rsidR="002C28F6" w:rsidRPr="00213DEB" w:rsidRDefault="002C28F6" w:rsidP="00AC1A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D8C007" w14:textId="5BD76FCD" w:rsidR="002C28F6" w:rsidRPr="00213DEB" w:rsidRDefault="00E77500" w:rsidP="00AC1AF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A4B8137" w14:textId="77777777" w:rsidR="002C28F6" w:rsidRPr="00213DEB" w:rsidRDefault="002C28F6" w:rsidP="00AC1AF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A90F6C" w14:textId="6E2D4327" w:rsidR="002C28F6" w:rsidRPr="00213DEB" w:rsidRDefault="00E77500" w:rsidP="00AC1AF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2C28F6" w:rsidRPr="00213DEB" w14:paraId="051B9B36" w14:textId="77777777" w:rsidTr="000F0832">
        <w:trPr>
          <w:cantSplit/>
        </w:trPr>
        <w:tc>
          <w:tcPr>
            <w:tcW w:w="6300" w:type="dxa"/>
          </w:tcPr>
          <w:p w14:paraId="0A8EA6F2" w14:textId="77777777" w:rsidR="002C28F6" w:rsidRPr="00213DEB" w:rsidRDefault="002C28F6" w:rsidP="00AC1A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1DA74BB0" w14:textId="77777777" w:rsidR="002C28F6" w:rsidRPr="00213DEB" w:rsidRDefault="002C28F6" w:rsidP="00AC1A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360F5423" w14:textId="77777777" w:rsidR="002C28F6" w:rsidRPr="00213DEB" w:rsidRDefault="002C28F6" w:rsidP="00AC1AF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213D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2C28F6" w:rsidRPr="00213DEB" w14:paraId="710C0F33" w14:textId="77777777" w:rsidTr="000F0832">
        <w:trPr>
          <w:cantSplit/>
        </w:trPr>
        <w:tc>
          <w:tcPr>
            <w:tcW w:w="6300" w:type="dxa"/>
            <w:vAlign w:val="bottom"/>
          </w:tcPr>
          <w:p w14:paraId="0F1E0797" w14:textId="77777777" w:rsidR="002C28F6" w:rsidRPr="00213DEB" w:rsidRDefault="002C28F6" w:rsidP="000F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0E15DC56" w14:textId="77777777" w:rsidR="002C28F6" w:rsidRPr="00213DEB" w:rsidRDefault="002C28F6" w:rsidP="005A7F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7B296B9" w14:textId="43B7E1C2" w:rsidR="002C28F6" w:rsidRPr="003956C5" w:rsidRDefault="00E77500" w:rsidP="00BF4EE0">
            <w:pPr>
              <w:pStyle w:val="acctfourfigures"/>
              <w:tabs>
                <w:tab w:val="decimal" w:pos="728"/>
              </w:tabs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F4E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94D1BFD" w14:textId="77777777" w:rsidR="002C28F6" w:rsidRPr="00213DEB" w:rsidRDefault="002C28F6" w:rsidP="005A7F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37783A" w14:textId="727368EF" w:rsidR="002C28F6" w:rsidRPr="001163CA" w:rsidRDefault="00E77500" w:rsidP="00AF2D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C28F6" w:rsidRPr="00213DEB" w14:paraId="79087FF2" w14:textId="77777777" w:rsidTr="000F0832">
        <w:trPr>
          <w:cantSplit/>
        </w:trPr>
        <w:tc>
          <w:tcPr>
            <w:tcW w:w="6300" w:type="dxa"/>
            <w:vAlign w:val="bottom"/>
          </w:tcPr>
          <w:p w14:paraId="76B01853" w14:textId="77777777" w:rsidR="002C28F6" w:rsidRPr="005E5AA2" w:rsidRDefault="002C28F6" w:rsidP="005A7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60D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ขาดทุนจากการด้อยค่าในเงินลงทุนใน </w:t>
            </w:r>
            <w:proofErr w:type="spellStart"/>
            <w:r w:rsidRPr="00B60D60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B60D60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B60D60">
              <w:rPr>
                <w:rFonts w:asciiTheme="majorBidi" w:hAnsiTheme="majorBidi" w:cstheme="majorBidi"/>
                <w:sz w:val="30"/>
                <w:szCs w:val="30"/>
              </w:rPr>
              <w:t>s.r.o</w:t>
            </w:r>
            <w:proofErr w:type="spellEnd"/>
          </w:p>
        </w:tc>
        <w:tc>
          <w:tcPr>
            <w:tcW w:w="178" w:type="dxa"/>
          </w:tcPr>
          <w:p w14:paraId="5CA231A5" w14:textId="77777777" w:rsidR="002C28F6" w:rsidRPr="00213DEB" w:rsidRDefault="002C28F6" w:rsidP="005A7F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5576CC5" w14:textId="428B560D" w:rsidR="002C28F6" w:rsidRPr="00213DEB" w:rsidRDefault="0045286C" w:rsidP="0045286C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79"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495A4" w14:textId="77777777" w:rsidR="002C28F6" w:rsidRPr="00213DEB" w:rsidRDefault="002C28F6" w:rsidP="005A7F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1D6069" w14:textId="395E0F40" w:rsidR="002C28F6" w:rsidRPr="003F0633" w:rsidRDefault="002C28F6" w:rsidP="001B7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2ABC2A3" w14:textId="1528549C" w:rsidR="002C28F6" w:rsidRDefault="002C28F6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highlight w:val="cyan"/>
        </w:rPr>
      </w:pPr>
    </w:p>
    <w:p w14:paraId="73BF8398" w14:textId="240AB20A" w:rsidR="008E1969" w:rsidRP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</w:t>
      </w:r>
      <w:r w:rsidRPr="008E1969">
        <w:rPr>
          <w:rFonts w:ascii="Angsana New" w:hAnsi="Angsana New"/>
          <w:i/>
          <w:iCs/>
          <w:sz w:val="30"/>
          <w:szCs w:val="30"/>
          <w:cs/>
        </w:rPr>
        <w:t>เซ็ปเป้ โฮลดิ้ง (ประเทศไทย) จำกัด</w:t>
      </w:r>
    </w:p>
    <w:p w14:paraId="19AD4F09" w14:textId="77777777" w:rsid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p w14:paraId="2256C0E8" w14:textId="75A84A6B" w:rsidR="002C28F6" w:rsidRDefault="002C28F6" w:rsidP="009C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58FA">
        <w:rPr>
          <w:rFonts w:ascii="Angsana New" w:hAnsi="Angsana New" w:hint="cs"/>
          <w:sz w:val="30"/>
          <w:szCs w:val="30"/>
          <w:cs/>
        </w:rPr>
        <w:t>ในเดือนสิงหาคม</w:t>
      </w:r>
      <w:r w:rsidRPr="007958FA">
        <w:rPr>
          <w:rFonts w:ascii="Angsana New" w:hAnsi="Angsana New"/>
          <w:sz w:val="30"/>
          <w:szCs w:val="30"/>
        </w:rPr>
        <w:t xml:space="preserve"> </w:t>
      </w:r>
      <w:r w:rsidR="00E77500" w:rsidRPr="00E77500">
        <w:rPr>
          <w:rFonts w:ascii="Angsana New" w:hAnsi="Angsana New"/>
          <w:sz w:val="30"/>
          <w:szCs w:val="30"/>
        </w:rPr>
        <w:t>2565</w:t>
      </w:r>
      <w:r w:rsidRPr="007958FA">
        <w:rPr>
          <w:rFonts w:ascii="Angsana New" w:hAnsi="Angsana New"/>
          <w:sz w:val="30"/>
          <w:szCs w:val="30"/>
        </w:rPr>
        <w:t xml:space="preserve"> </w:t>
      </w:r>
      <w:r w:rsidRPr="007958FA">
        <w:rPr>
          <w:rFonts w:ascii="Angsana New" w:hAnsi="Angsana New"/>
          <w:sz w:val="30"/>
          <w:szCs w:val="30"/>
          <w:cs/>
        </w:rPr>
        <w:t xml:space="preserve">บริษัท เซ็ปเป้ โฮลดิ้ง (ประเทศไทย) จำกัด ได้เพิ่มทุนจดทะเบียนของบริษัทจากจำนวนเงิน </w:t>
      </w:r>
      <w:r w:rsidR="00E77500" w:rsidRPr="00E77500">
        <w:rPr>
          <w:rFonts w:ascii="Angsana New" w:hAnsi="Angsana New"/>
          <w:sz w:val="30"/>
          <w:szCs w:val="30"/>
        </w:rPr>
        <w:t>390</w:t>
      </w:r>
      <w:r w:rsidRPr="007958FA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E77500" w:rsidRPr="00E77500">
        <w:rPr>
          <w:rFonts w:ascii="Angsana New" w:hAnsi="Angsana New"/>
          <w:sz w:val="30"/>
          <w:szCs w:val="30"/>
        </w:rPr>
        <w:t>420</w:t>
      </w:r>
      <w:r w:rsidRPr="007958FA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E77500" w:rsidRPr="00E77500">
        <w:rPr>
          <w:rFonts w:ascii="Angsana New" w:hAnsi="Angsana New"/>
          <w:sz w:val="30"/>
          <w:szCs w:val="30"/>
        </w:rPr>
        <w:t>42</w:t>
      </w:r>
      <w:r w:rsidRPr="007958FA">
        <w:rPr>
          <w:rFonts w:ascii="Angsana New" w:hAnsi="Angsana New"/>
          <w:sz w:val="30"/>
          <w:szCs w:val="30"/>
          <w:cs/>
        </w:rPr>
        <w:t>,</w:t>
      </w:r>
      <w:r w:rsidR="00E77500" w:rsidRPr="00E77500">
        <w:rPr>
          <w:rFonts w:ascii="Angsana New" w:hAnsi="Angsana New"/>
          <w:sz w:val="30"/>
          <w:szCs w:val="30"/>
        </w:rPr>
        <w:t>000</w:t>
      </w:r>
      <w:r w:rsidRPr="007958FA">
        <w:rPr>
          <w:rFonts w:ascii="Angsana New" w:hAnsi="Angsana New"/>
          <w:sz w:val="30"/>
          <w:szCs w:val="30"/>
          <w:cs/>
        </w:rPr>
        <w:t>,</w:t>
      </w:r>
      <w:r w:rsidR="00E77500" w:rsidRPr="00E77500">
        <w:rPr>
          <w:rFonts w:ascii="Angsana New" w:hAnsi="Angsana New"/>
          <w:sz w:val="30"/>
          <w:szCs w:val="30"/>
        </w:rPr>
        <w:t>000</w:t>
      </w:r>
      <w:r w:rsidRPr="007958FA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E77500" w:rsidRPr="00E77500">
        <w:rPr>
          <w:rFonts w:ascii="Angsana New" w:hAnsi="Angsana New"/>
          <w:sz w:val="30"/>
          <w:szCs w:val="30"/>
        </w:rPr>
        <w:t>10</w:t>
      </w:r>
      <w:r w:rsidRPr="007958FA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E77500" w:rsidRPr="00E77500">
        <w:rPr>
          <w:rFonts w:ascii="Angsana New" w:hAnsi="Angsana New"/>
          <w:sz w:val="30"/>
          <w:szCs w:val="30"/>
        </w:rPr>
        <w:t>30</w:t>
      </w:r>
      <w:r w:rsidRPr="007958FA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E77500" w:rsidRPr="00E77500">
        <w:rPr>
          <w:rFonts w:ascii="Angsana New" w:hAnsi="Angsana New"/>
          <w:sz w:val="30"/>
          <w:szCs w:val="30"/>
        </w:rPr>
        <w:t>3</w:t>
      </w:r>
      <w:r w:rsidRPr="007958FA">
        <w:rPr>
          <w:rFonts w:ascii="Angsana New" w:hAnsi="Angsana New"/>
          <w:sz w:val="30"/>
          <w:szCs w:val="30"/>
          <w:cs/>
        </w:rPr>
        <w:t>,</w:t>
      </w:r>
      <w:r w:rsidR="00E77500" w:rsidRPr="00E77500">
        <w:rPr>
          <w:rFonts w:ascii="Angsana New" w:hAnsi="Angsana New"/>
          <w:sz w:val="30"/>
          <w:szCs w:val="30"/>
        </w:rPr>
        <w:t>000</w:t>
      </w:r>
      <w:r w:rsidRPr="007958FA">
        <w:rPr>
          <w:rFonts w:ascii="Angsana New" w:hAnsi="Angsana New"/>
          <w:sz w:val="30"/>
          <w:szCs w:val="30"/>
          <w:cs/>
        </w:rPr>
        <w:t>,</w:t>
      </w:r>
      <w:r w:rsidR="00E77500" w:rsidRPr="00E77500">
        <w:rPr>
          <w:rFonts w:ascii="Angsana New" w:hAnsi="Angsana New"/>
          <w:sz w:val="30"/>
          <w:szCs w:val="30"/>
        </w:rPr>
        <w:t>000</w:t>
      </w:r>
      <w:r w:rsidRPr="007958FA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E77500" w:rsidRPr="00E77500">
        <w:rPr>
          <w:rFonts w:ascii="Angsana New" w:hAnsi="Angsana New"/>
          <w:sz w:val="30"/>
          <w:szCs w:val="30"/>
        </w:rPr>
        <w:t>10</w:t>
      </w:r>
      <w:r w:rsidRPr="007958FA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BD34D8">
        <w:rPr>
          <w:rFonts w:ascii="Angsana New" w:hAnsi="Angsana New"/>
          <w:sz w:val="30"/>
          <w:szCs w:val="30"/>
        </w:rPr>
        <w:t xml:space="preserve">       </w:t>
      </w:r>
      <w:r w:rsidR="00E77500" w:rsidRPr="00E77500">
        <w:rPr>
          <w:rFonts w:ascii="Angsana New" w:hAnsi="Angsana New"/>
          <w:sz w:val="30"/>
          <w:szCs w:val="30"/>
        </w:rPr>
        <w:t>30</w:t>
      </w:r>
      <w:r w:rsidRPr="007958FA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 w:rsidRPr="007958FA">
        <w:rPr>
          <w:rFonts w:ascii="Angsana New" w:hAnsi="Angsana New" w:hint="cs"/>
          <w:sz w:val="30"/>
          <w:szCs w:val="30"/>
          <w:cs/>
        </w:rPr>
        <w:t xml:space="preserve"> </w:t>
      </w:r>
      <w:r w:rsidRPr="007958FA">
        <w:rPr>
          <w:rFonts w:ascii="Angsana New" w:hAnsi="Angsana New"/>
          <w:sz w:val="30"/>
          <w:szCs w:val="30"/>
          <w:cs/>
        </w:rPr>
        <w:t>ได้จดทะเบียนการเปลี่ยนแปลงทุนดังกล่าวต่อกระทรวงพาณิชย์เมื่อวันที่</w:t>
      </w:r>
      <w:r w:rsidRPr="007958FA">
        <w:rPr>
          <w:rFonts w:ascii="Angsana New" w:hAnsi="Angsana New" w:hint="cs"/>
          <w:sz w:val="30"/>
          <w:szCs w:val="30"/>
          <w:cs/>
        </w:rPr>
        <w:t xml:space="preserve"> </w:t>
      </w:r>
      <w:r w:rsidR="00E77500" w:rsidRPr="00E77500">
        <w:rPr>
          <w:rFonts w:ascii="Angsana New" w:hAnsi="Angsana New"/>
          <w:sz w:val="30"/>
          <w:szCs w:val="30"/>
        </w:rPr>
        <w:t>29</w:t>
      </w:r>
      <w:r w:rsidRPr="007958FA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E77500" w:rsidRPr="00E77500">
        <w:rPr>
          <w:rFonts w:ascii="Angsana New" w:hAnsi="Angsana New"/>
          <w:sz w:val="30"/>
          <w:szCs w:val="30"/>
        </w:rPr>
        <w:t>2565</w:t>
      </w:r>
    </w:p>
    <w:p w14:paraId="0FCF182F" w14:textId="16DF6EC3" w:rsidR="00AA37A4" w:rsidRPr="00AA37A4" w:rsidRDefault="00AA37A4" w:rsidP="00A17ED9">
      <w:pPr>
        <w:tabs>
          <w:tab w:val="clear" w:pos="454"/>
          <w:tab w:val="clear" w:pos="680"/>
        </w:tabs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BDD1D" w14:textId="24ECED8D" w:rsidR="00AA37A4" w:rsidRPr="00AA37A4" w:rsidRDefault="00AA37A4" w:rsidP="009C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49818704"/>
      <w:r w:rsidRPr="00AA37A4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>
        <w:rPr>
          <w:rFonts w:asciiTheme="majorBidi" w:hAnsiTheme="majorBidi" w:cstheme="majorBidi"/>
          <w:sz w:val="30"/>
          <w:szCs w:val="30"/>
        </w:rPr>
        <w:br/>
      </w:r>
      <w:r w:rsidR="00E77500" w:rsidRPr="00E77500">
        <w:rPr>
          <w:rFonts w:asciiTheme="majorBidi" w:hAnsiTheme="majorBidi" w:cstheme="majorBidi"/>
          <w:sz w:val="30"/>
          <w:szCs w:val="30"/>
        </w:rPr>
        <w:t>420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E77500" w:rsidRPr="00E77500">
        <w:rPr>
          <w:rFonts w:asciiTheme="majorBidi" w:hAnsiTheme="majorBidi" w:cstheme="majorBidi"/>
          <w:sz w:val="30"/>
          <w:szCs w:val="30"/>
        </w:rPr>
        <w:t>427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42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700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000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โดยออกหุ้นสามัญเพิ่มทุนเป็นจำนวนเงิน </w:t>
      </w:r>
      <w:r w:rsidR="00E77500" w:rsidRPr="00E77500">
        <w:rPr>
          <w:rFonts w:asciiTheme="majorBidi" w:hAnsiTheme="majorBidi" w:cstheme="majorBidi"/>
          <w:sz w:val="30"/>
          <w:szCs w:val="30"/>
        </w:rPr>
        <w:t>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700</w:t>
      </w:r>
      <w:r w:rsidRPr="00AA37A4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000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บริษัทได้ชำระค่าหุ้นแล้วเป็นจำนวนเงิน </w:t>
      </w:r>
      <w:r w:rsidR="00E77500" w:rsidRPr="00E77500">
        <w:rPr>
          <w:rFonts w:asciiTheme="majorBidi" w:hAnsiTheme="majorBidi" w:cstheme="majorBidi"/>
          <w:sz w:val="30"/>
          <w:szCs w:val="30"/>
        </w:rPr>
        <w:t>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 เซ็ปเป้ โฮลดิ้ง </w:t>
      </w:r>
      <w:r w:rsidRPr="00AA37A4">
        <w:rPr>
          <w:rFonts w:asciiTheme="majorBidi" w:hAnsiTheme="majorBidi" w:cstheme="majorBidi"/>
          <w:sz w:val="30"/>
          <w:szCs w:val="30"/>
        </w:rPr>
        <w:t>(</w:t>
      </w:r>
      <w:r w:rsidRPr="00AA37A4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AA37A4">
        <w:rPr>
          <w:rFonts w:asciiTheme="majorBidi" w:hAnsiTheme="majorBidi" w:cstheme="majorBidi"/>
          <w:sz w:val="30"/>
          <w:szCs w:val="30"/>
        </w:rPr>
        <w:t>)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จำกัด ได้จดทะเบียนการเปลี่ยนแปลงทุนดังกล่าวต่อกระทรวงพาณิชย์เมื่อวันที่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17</w:t>
      </w:r>
      <w:r w:rsidRPr="00AA37A4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</w:p>
    <w:bookmarkEnd w:id="3"/>
    <w:p w14:paraId="525E9274" w14:textId="0A9942AF" w:rsidR="00AA37A4" w:rsidRDefault="00AA37A4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CA3A52A" w14:textId="261E0266" w:rsidR="008E1969" w:rsidRP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969">
        <w:rPr>
          <w:rFonts w:asciiTheme="majorBidi" w:hAnsiTheme="majorBidi" w:cstheme="majorBidi"/>
          <w:i/>
          <w:iCs/>
          <w:sz w:val="30"/>
          <w:szCs w:val="30"/>
        </w:rPr>
        <w:t>SAPPE Philippines Corporation</w:t>
      </w:r>
    </w:p>
    <w:p w14:paraId="684EBCD3" w14:textId="77777777" w:rsidR="008E1969" w:rsidRPr="00AA37A4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1253BB8" w14:textId="156DB57C" w:rsidR="00AA37A4" w:rsidRPr="00AA37A4" w:rsidRDefault="00AA37A4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5831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</w:rPr>
        <w:t xml:space="preserve">SAPPE Philippines Corporation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ได้จดทะเบียนจัดตั้งบริษัทด้วยทุนจดทะเบียนเป็นจำนวนเงิน </w:t>
      </w:r>
      <w:r w:rsidR="008D34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22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ล้านเปโซฟิลิปปินส์ (จำนวน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20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000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100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เปโซฟิลิปปินส์) โดยเรียกชำระค่าหุ้นเป็นจำนวน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000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100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เปโซฟิลิปปินส์ ทั้งนี้บริษัท เซ็ปเป้ โฮลดิ้ง (ประเทศไทย) จำกัด ได้ชำระค่าหุ้นเป็นจำนวนเงิน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5D5831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95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ล้านเปโซฟิลิปปินส์ (จำนวน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9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956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5D5831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100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 เปโซฟิลิปปินส์) ในวันที่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5D5831">
        <w:rPr>
          <w:rFonts w:asciiTheme="majorBidi" w:hAnsiTheme="majorBidi" w:cstheme="majorBidi"/>
          <w:sz w:val="30"/>
          <w:szCs w:val="30"/>
        </w:rPr>
        <w:t xml:space="preserve"> </w:t>
      </w:r>
      <w:r w:rsidRPr="005D583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</w:p>
    <w:p w14:paraId="75334803" w14:textId="05C1E897" w:rsidR="002C28F6" w:rsidRDefault="002C28F6" w:rsidP="00AA37A4">
      <w:pPr>
        <w:tabs>
          <w:tab w:val="clear" w:pos="454"/>
          <w:tab w:val="clear" w:pos="680"/>
        </w:tabs>
        <w:ind w:left="90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4A2D9" w14:textId="028ECE21" w:rsidR="008E1969" w:rsidRPr="008E1969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1969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การด้อยค่า</w:t>
      </w:r>
    </w:p>
    <w:p w14:paraId="0C4B6F66" w14:textId="77777777" w:rsidR="008E1969" w:rsidRPr="00AA37A4" w:rsidRDefault="008E1969" w:rsidP="008E1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EA316" w14:textId="4AF89846" w:rsidR="00170DAD" w:rsidRDefault="002C28F6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37A4">
        <w:rPr>
          <w:rFonts w:asciiTheme="majorBidi" w:hAnsiTheme="majorBidi" w:cstheme="majorBidi"/>
          <w:sz w:val="30"/>
          <w:szCs w:val="30"/>
          <w:cs/>
        </w:rPr>
        <w:t>เมื่อพิจารณาผล</w:t>
      </w:r>
      <w:r w:rsidRPr="00213DEB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การดำเนินงานของบริษัทย่อยในต่างประเทศ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กลุ่มบริษัทตั้งค่าเผื่อการด้อยค่าในเงินลงทุนสำหรับปีสิ้นสุดวันที่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E77500" w:rsidRPr="00E77500">
        <w:rPr>
          <w:rFonts w:asciiTheme="majorBidi" w:hAnsiTheme="majorBidi" w:cstheme="majorBidi"/>
          <w:sz w:val="30"/>
          <w:szCs w:val="30"/>
        </w:rPr>
        <w:t>24</w:t>
      </w:r>
      <w:r w:rsidR="009243C2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77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13DEB">
        <w:rPr>
          <w:rFonts w:asciiTheme="majorBidi" w:hAnsiTheme="majorBidi" w:cstheme="majorBidi"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77</w:t>
      </w:r>
      <w:r w:rsidRPr="00213DE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3DE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2E5DEE4" w14:textId="77777777" w:rsidR="00EC33C0" w:rsidRPr="008E1969" w:rsidRDefault="00EC33C0" w:rsidP="00EC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969">
        <w:rPr>
          <w:rFonts w:asciiTheme="majorBidi" w:hAnsiTheme="majorBidi"/>
          <w:i/>
          <w:iCs/>
          <w:sz w:val="30"/>
          <w:szCs w:val="30"/>
          <w:cs/>
        </w:rPr>
        <w:t xml:space="preserve">การอนุมัติการจำหน่ายเงินลงทุนในบริษัท </w:t>
      </w:r>
      <w:proofErr w:type="spellStart"/>
      <w:r w:rsidRPr="008E1969">
        <w:rPr>
          <w:rFonts w:asciiTheme="majorBidi" w:hAnsiTheme="majorBidi" w:cstheme="majorBidi"/>
          <w:i/>
          <w:iCs/>
          <w:sz w:val="30"/>
          <w:szCs w:val="30"/>
        </w:rPr>
        <w:t>Sappe</w:t>
      </w:r>
      <w:proofErr w:type="spellEnd"/>
      <w:r w:rsidRPr="008E1969">
        <w:rPr>
          <w:rFonts w:asciiTheme="majorBidi" w:hAnsiTheme="majorBidi" w:cstheme="majorBidi"/>
          <w:i/>
          <w:iCs/>
          <w:sz w:val="30"/>
          <w:szCs w:val="30"/>
        </w:rPr>
        <w:t xml:space="preserve"> Europe </w:t>
      </w:r>
      <w:proofErr w:type="spellStart"/>
      <w:r w:rsidRPr="008E1969">
        <w:rPr>
          <w:rFonts w:asciiTheme="majorBidi" w:hAnsiTheme="majorBidi" w:cstheme="majorBidi"/>
          <w:i/>
          <w:iCs/>
          <w:sz w:val="30"/>
          <w:szCs w:val="30"/>
        </w:rPr>
        <w:t>s.r.o.</w:t>
      </w:r>
      <w:proofErr w:type="spellEnd"/>
    </w:p>
    <w:p w14:paraId="17A48E0C" w14:textId="77777777" w:rsidR="00EC33C0" w:rsidRPr="00637131" w:rsidRDefault="00EC33C0" w:rsidP="00EC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0677328" w14:textId="33D3E6F6" w:rsidR="002C28F6" w:rsidRDefault="00EC33C0" w:rsidP="00030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C8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ที่ประชุมมีมติอนุมัติการจำหน่ายเงินลงทุนทั้งหมดในบริษัท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s.r.o</w:t>
      </w:r>
      <w:r>
        <w:rPr>
          <w:rFonts w:asciiTheme="majorBidi" w:hAnsiTheme="majorBidi" w:cstheme="majorBidi"/>
          <w:sz w:val="30"/>
          <w:szCs w:val="30"/>
        </w:rPr>
        <w:t>.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60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เป็นจำนวนเงิน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D13C8E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983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>ยูโร บริษัทคาดว่ารายการดังกล่าวจะแล้วเสร็จ</w:t>
      </w:r>
      <w:r w:rsidRPr="00DB1699">
        <w:rPr>
          <w:rFonts w:asciiTheme="majorBidi" w:hAnsiTheme="majorBidi" w:cstheme="majorBidi"/>
          <w:sz w:val="30"/>
          <w:szCs w:val="30"/>
          <w:cs/>
        </w:rPr>
        <w:t>ภายใน</w:t>
      </w:r>
      <w:r w:rsidRPr="00DB1699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E77500" w:rsidRPr="00E77500">
        <w:rPr>
          <w:rFonts w:asciiTheme="majorBidi" w:hAnsiTheme="majorBidi" w:cstheme="majorBidi"/>
          <w:sz w:val="30"/>
          <w:szCs w:val="30"/>
        </w:rPr>
        <w:t>256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7</w:t>
      </w:r>
      <w:r w:rsidR="00637131">
        <w:rPr>
          <w:rFonts w:asciiTheme="majorBidi" w:hAnsiTheme="majorBidi" w:cstheme="majorBidi"/>
          <w:sz w:val="30"/>
          <w:szCs w:val="30"/>
        </w:rPr>
        <w:t xml:space="preserve"> </w:t>
      </w:r>
      <w:r w:rsidR="0063713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637131">
        <w:rPr>
          <w:rFonts w:asciiTheme="majorBidi" w:hAnsiTheme="majorBidi" w:cstheme="majorBidi"/>
          <w:sz w:val="30"/>
          <w:szCs w:val="30"/>
        </w:rPr>
        <w:t xml:space="preserve">31 </w:t>
      </w:r>
      <w:r w:rsidR="0063713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37131">
        <w:rPr>
          <w:rFonts w:asciiTheme="majorBidi" w:hAnsiTheme="majorBidi" w:cstheme="majorBidi"/>
          <w:sz w:val="30"/>
          <w:szCs w:val="30"/>
        </w:rPr>
        <w:t xml:space="preserve">2566 </w:t>
      </w:r>
      <w:r w:rsidR="00637131">
        <w:rPr>
          <w:rFonts w:asciiTheme="majorBidi" w:hAnsiTheme="majorBidi" w:cstheme="majorBidi" w:hint="cs"/>
          <w:sz w:val="30"/>
          <w:szCs w:val="30"/>
          <w:cs/>
        </w:rPr>
        <w:t>บริษัทจัดประเภทรายการดังกล่าวเป็น</w:t>
      </w:r>
      <w:r w:rsidR="00637131" w:rsidRPr="00637131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15A76D4F" w14:textId="5319365B" w:rsidR="00EA71EB" w:rsidRPr="00637131" w:rsidRDefault="00EA71EB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9864838" w14:textId="77777777" w:rsidR="00EA71EB" w:rsidRPr="008E1969" w:rsidRDefault="00EA71EB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1969">
        <w:rPr>
          <w:rFonts w:ascii="Angsana New" w:hAnsi="Angsana New"/>
          <w:i/>
          <w:iCs/>
          <w:sz w:val="30"/>
          <w:szCs w:val="30"/>
          <w:cs/>
        </w:rPr>
        <w:t>บริษัท ออล โคโค กรุ๊ป จำกัด</w:t>
      </w:r>
    </w:p>
    <w:p w14:paraId="7F8D4762" w14:textId="77777777" w:rsidR="00EA71EB" w:rsidRPr="00637131" w:rsidRDefault="00EA71EB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F87FE6" w14:textId="77777777" w:rsidR="00EA71EB" w:rsidRPr="00213DEB" w:rsidRDefault="00EA71EB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13DEB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Pr="00E77500">
        <w:rPr>
          <w:rFonts w:ascii="Angsana New" w:hAnsi="Angsana New"/>
          <w:sz w:val="30"/>
          <w:szCs w:val="30"/>
        </w:rPr>
        <w:t>2559</w:t>
      </w:r>
      <w:r w:rsidRPr="00213DEB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Pr="00E77500">
        <w:rPr>
          <w:rFonts w:ascii="Angsana New" w:hAnsi="Angsana New"/>
          <w:sz w:val="30"/>
          <w:szCs w:val="30"/>
        </w:rPr>
        <w:t>9</w:t>
      </w:r>
      <w:r w:rsidRPr="00213DEB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Pr="00E77500">
        <w:rPr>
          <w:rFonts w:ascii="Angsana New" w:hAnsi="Angsana New"/>
          <w:sz w:val="30"/>
          <w:szCs w:val="30"/>
        </w:rPr>
        <w:t>4</w:t>
      </w:r>
      <w:r w:rsidRPr="00213DEB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08A3508C" w14:textId="760590C9" w:rsidR="008E1969" w:rsidRPr="00637131" w:rsidRDefault="008E1969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C55BE42" w14:textId="77777777" w:rsidR="002C28F6" w:rsidRPr="0087049C" w:rsidRDefault="002C28F6" w:rsidP="00AF2DAD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ส่วนได้เสียที่ไม่มีอำนาจควบคุม</w:t>
      </w:r>
    </w:p>
    <w:p w14:paraId="0070DB0C" w14:textId="77777777" w:rsidR="002C28F6" w:rsidRPr="00637131" w:rsidRDefault="002C28F6" w:rsidP="005A1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4901296" w14:textId="77777777" w:rsidR="002C28F6" w:rsidRPr="0087049C" w:rsidRDefault="002C28F6" w:rsidP="00AF2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625B2F3" w14:textId="77777777" w:rsidR="002C28F6" w:rsidRPr="00637131" w:rsidRDefault="002C28F6" w:rsidP="00EA7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0"/>
        <w:gridCol w:w="180"/>
        <w:gridCol w:w="1440"/>
      </w:tblGrid>
      <w:tr w:rsidR="002C28F6" w:rsidRPr="0087049C" w14:paraId="0966237C" w14:textId="77777777" w:rsidTr="00AF2DAD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F4EEAEE" w14:textId="77777777" w:rsidR="002C28F6" w:rsidRPr="0087049C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61976E0F" w14:textId="7B022B47" w:rsidR="002C28F6" w:rsidRPr="00DC7F42" w:rsidRDefault="00AF2DAD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</w:t>
            </w:r>
            <w:r w:rsidR="00BD3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C28F6" w:rsidRPr="00DC7F4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</w:tr>
      <w:tr w:rsidR="002C28F6" w:rsidRPr="0087049C" w14:paraId="6D565AF2" w14:textId="77777777" w:rsidTr="00AF2DAD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E6C08BD" w14:textId="77777777" w:rsidR="002C28F6" w:rsidRPr="00DC7F42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1981973" w14:textId="6BB471A7" w:rsidR="002C28F6" w:rsidRPr="000C76ED" w:rsidRDefault="00E77500" w:rsidP="00E57938">
            <w:pPr>
              <w:pStyle w:val="acctmergecolhdg"/>
              <w:spacing w:line="240" w:lineRule="auto"/>
              <w:ind w:left="-80" w:right="-7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4FBA3" w14:textId="77777777" w:rsidR="002C28F6" w:rsidRPr="000C76ED" w:rsidRDefault="002C28F6" w:rsidP="005A6F6E">
            <w:pPr>
              <w:pStyle w:val="acctmergecolhdg"/>
              <w:spacing w:line="240" w:lineRule="auto"/>
              <w:ind w:left="90" w:hanging="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067229" w14:textId="31CE7CD9" w:rsidR="002C28F6" w:rsidRPr="000C76ED" w:rsidRDefault="00E77500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E7750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C28F6" w:rsidRPr="0087049C" w14:paraId="3ED041B4" w14:textId="77777777" w:rsidTr="00AF2DAD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4EBDDC4" w14:textId="77777777" w:rsidR="002C28F6" w:rsidRPr="00DC7F42" w:rsidRDefault="002C28F6" w:rsidP="005A6F6E">
            <w:pPr>
              <w:pStyle w:val="acctfourfigures"/>
              <w:spacing w:line="240" w:lineRule="auto"/>
              <w:ind w:left="9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3"/>
          </w:tcPr>
          <w:p w14:paraId="07A778C1" w14:textId="77777777" w:rsidR="002C28F6" w:rsidRPr="00DC7F42" w:rsidRDefault="002C28F6" w:rsidP="005A6F6E">
            <w:pPr>
              <w:pStyle w:val="acctmergecolhdg"/>
              <w:spacing w:line="240" w:lineRule="auto"/>
              <w:ind w:left="-7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28F6" w:rsidRPr="00DC7F42" w14:paraId="3A84780A" w14:textId="77777777" w:rsidTr="00AF2DAD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6757C11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800" w:type="dxa"/>
          </w:tcPr>
          <w:p w14:paraId="742584AB" w14:textId="377383CA" w:rsidR="002C28F6" w:rsidRPr="0087049C" w:rsidRDefault="00E77500" w:rsidP="00B1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B1638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F94EC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3E104DE" w14:textId="6EE4F8D3" w:rsidR="002C28F6" w:rsidRPr="00DC7F42" w:rsidRDefault="00E77500" w:rsidP="0083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</w:tr>
      <w:tr w:rsidR="002C28F6" w:rsidRPr="0087049C" w14:paraId="5E9F1CC1" w14:textId="77777777" w:rsidTr="00AF2DAD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06FDE4BD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53CD69D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022878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FD7387E" w14:textId="77777777" w:rsidR="002C28F6" w:rsidRPr="0087049C" w:rsidRDefault="002C28F6" w:rsidP="008E5725">
            <w:pPr>
              <w:pStyle w:val="acctmergecolhdg"/>
              <w:tabs>
                <w:tab w:val="decimal" w:pos="1377"/>
              </w:tabs>
              <w:spacing w:line="240" w:lineRule="auto"/>
              <w:ind w:left="-80" w:right="120" w:firstLine="10"/>
              <w:jc w:val="lef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C28F6" w:rsidRPr="0087049C" w14:paraId="7B7A4BEF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191EEFEF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52E752CE" w14:textId="3CFB1539" w:rsidR="002C28F6" w:rsidRPr="0097779E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D160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0F607E68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3DE1FE5" w14:textId="07BD108C" w:rsidR="002C28F6" w:rsidRPr="0087049C" w:rsidRDefault="00E77500" w:rsidP="00832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2C28F6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2C28F6" w:rsidRPr="0087049C" w14:paraId="3D82D7ED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1DC0156C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6D02A4FA" w14:textId="35BF41F9" w:rsidR="002C28F6" w:rsidRPr="0097779E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2F76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197FF55F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CF4FC60" w14:textId="5891ACB6" w:rsidR="002C28F6" w:rsidRPr="0087049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="002C28F6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2C28F6" w:rsidRPr="0087049C" w14:paraId="2752184D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5FA26BE6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0" w:type="dxa"/>
          </w:tcPr>
          <w:p w14:paraId="7512375C" w14:textId="0D26A988" w:rsidR="002C28F6" w:rsidRPr="0097779E" w:rsidRDefault="002F7637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E2B856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2C69515" w14:textId="48A4DA66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777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4A44872B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137B1B5D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D58D02" w14:textId="1D811F08" w:rsidR="002C28F6" w:rsidRPr="0097779E" w:rsidRDefault="002F7637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8F77D8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56584" w14:textId="0362030F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7779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Pr="0097779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58E0ED26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42024D2B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574E93" w14:textId="221F9D47" w:rsidR="002C28F6" w:rsidRPr="0097779E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  <w:r w:rsidR="008A75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80" w:type="dxa"/>
            <w:shd w:val="clear" w:color="auto" w:fill="auto"/>
          </w:tcPr>
          <w:p w14:paraId="496E4314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42D7" w14:textId="028F890B" w:rsidR="002C28F6" w:rsidRPr="0087049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2C28F6" w:rsidRPr="00977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</w:tr>
      <w:tr w:rsidR="002C28F6" w:rsidRPr="0087049C" w14:paraId="3EC8517F" w14:textId="77777777" w:rsidTr="00AF2DAD">
        <w:trPr>
          <w:cantSplit/>
        </w:trPr>
        <w:tc>
          <w:tcPr>
            <w:tcW w:w="5760" w:type="dxa"/>
            <w:shd w:val="clear" w:color="auto" w:fill="auto"/>
          </w:tcPr>
          <w:p w14:paraId="47F6A9BD" w14:textId="77777777" w:rsidR="002C28F6" w:rsidRPr="00F03F46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3F4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DA96D1" w14:textId="339ACAAA" w:rsidR="002C28F6" w:rsidRPr="000142DE" w:rsidRDefault="00E77500" w:rsidP="00014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0142DE" w:rsidRPr="00014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48D8C3FD" w14:textId="77777777" w:rsidR="002C28F6" w:rsidRPr="00F03F46" w:rsidRDefault="002C28F6" w:rsidP="008E5725">
            <w:pPr>
              <w:pStyle w:val="acctmergecolhdg"/>
              <w:tabs>
                <w:tab w:val="decimal" w:pos="911"/>
              </w:tabs>
              <w:spacing w:line="240" w:lineRule="auto"/>
              <w:ind w:left="-108" w:right="-43" w:hanging="90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3A89C" w14:textId="26BF6647" w:rsidR="002C28F6" w:rsidRPr="00F03F46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2C28F6" w:rsidRPr="00977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2C28F6" w:rsidRPr="00637131" w14:paraId="15880193" w14:textId="77777777" w:rsidTr="008E1969">
        <w:trPr>
          <w:cantSplit/>
        </w:trPr>
        <w:tc>
          <w:tcPr>
            <w:tcW w:w="5760" w:type="dxa"/>
            <w:shd w:val="clear" w:color="auto" w:fill="auto"/>
          </w:tcPr>
          <w:p w14:paraId="25EB5366" w14:textId="77777777" w:rsidR="002C28F6" w:rsidRPr="00637131" w:rsidRDefault="002C28F6" w:rsidP="008E5725">
            <w:pPr>
              <w:pStyle w:val="ListBullet3"/>
              <w:numPr>
                <w:ilvl w:val="0"/>
                <w:numId w:val="0"/>
              </w:num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FEB36DC" w14:textId="77777777" w:rsidR="002C28F6" w:rsidRPr="00637131" w:rsidRDefault="002C28F6" w:rsidP="008E5725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DA488B7" w14:textId="77777777" w:rsidR="002C28F6" w:rsidRPr="00637131" w:rsidRDefault="002C28F6" w:rsidP="008E5725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7C1D9271" w14:textId="77777777" w:rsidR="002C28F6" w:rsidRPr="00637131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28F6" w:rsidRPr="0087049C" w14:paraId="0410238A" w14:textId="77777777" w:rsidTr="008E1969">
        <w:trPr>
          <w:cantSplit/>
        </w:trPr>
        <w:tc>
          <w:tcPr>
            <w:tcW w:w="5760" w:type="dxa"/>
            <w:shd w:val="clear" w:color="auto" w:fill="auto"/>
          </w:tcPr>
          <w:p w14:paraId="1DB11615" w14:textId="77777777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2DA8E784" w14:textId="20D2BF7B" w:rsidR="002C28F6" w:rsidRPr="00765AB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765ABC" w:rsidRPr="00765A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80" w:type="dxa"/>
            <w:shd w:val="clear" w:color="auto" w:fill="auto"/>
          </w:tcPr>
          <w:p w14:paraId="43C67C28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095F621" w14:textId="760DF7D8" w:rsidR="002C28F6" w:rsidRPr="00897FAA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Cs/>
                <w:sz w:val="30"/>
                <w:szCs w:val="30"/>
              </w:rPr>
              <w:t>318</w:t>
            </w:r>
            <w:r w:rsidR="002C28F6" w:rsidRPr="0097779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2C28F6" w:rsidRPr="0087049C" w14:paraId="6DDAD404" w14:textId="77777777" w:rsidTr="00637131">
        <w:trPr>
          <w:cantSplit/>
        </w:trPr>
        <w:tc>
          <w:tcPr>
            <w:tcW w:w="5760" w:type="dxa"/>
            <w:shd w:val="clear" w:color="auto" w:fill="auto"/>
          </w:tcPr>
          <w:p w14:paraId="7A30068C" w14:textId="1702C218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65A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1800" w:type="dxa"/>
          </w:tcPr>
          <w:p w14:paraId="1F782983" w14:textId="54E24E5F" w:rsidR="002C28F6" w:rsidRPr="0097779E" w:rsidRDefault="00366FE9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Cs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Cs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DD5BC8" w14:textId="77777777" w:rsidR="002C28F6" w:rsidRPr="0087049C" w:rsidRDefault="002C28F6" w:rsidP="008E5725">
            <w:pPr>
              <w:pStyle w:val="acctmergecolhdg"/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A16F5A7" w14:textId="680121C2" w:rsidR="002C28F6" w:rsidRPr="0087049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2C28F6" w:rsidRPr="0097779E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Cs/>
                <w:sz w:val="30"/>
                <w:szCs w:val="30"/>
              </w:rPr>
              <w:t>138</w:t>
            </w:r>
          </w:p>
        </w:tc>
      </w:tr>
      <w:tr w:rsidR="002C28F6" w:rsidRPr="0087049C" w14:paraId="23F1115E" w14:textId="77777777" w:rsidTr="002956BF">
        <w:trPr>
          <w:cantSplit/>
        </w:trPr>
        <w:tc>
          <w:tcPr>
            <w:tcW w:w="5760" w:type="dxa"/>
            <w:shd w:val="clear" w:color="auto" w:fill="auto"/>
          </w:tcPr>
          <w:p w14:paraId="7F04A12C" w14:textId="4AA75F2B" w:rsidR="002C28F6" w:rsidRPr="0087049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40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66F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366F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="00240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6FA821C6" w14:textId="51170907" w:rsidR="002C28F6" w:rsidRPr="0097779E" w:rsidRDefault="00366FE9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535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248E76" w14:textId="77777777" w:rsidR="002C28F6" w:rsidRPr="0087049C" w:rsidRDefault="002C28F6" w:rsidP="008E5725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579FD24" w14:textId="61ED6CF2" w:rsidR="002C28F6" w:rsidRPr="0087049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3</w:t>
            </w:r>
            <w:r w:rsidR="002C28F6" w:rsidRPr="0097779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138</w:t>
            </w:r>
          </w:p>
        </w:tc>
      </w:tr>
      <w:tr w:rsidR="002C28F6" w:rsidRPr="0087049C" w14:paraId="696BD2DF" w14:textId="77777777" w:rsidTr="002956BF">
        <w:trPr>
          <w:cantSplit/>
        </w:trPr>
        <w:tc>
          <w:tcPr>
            <w:tcW w:w="5760" w:type="dxa"/>
            <w:shd w:val="clear" w:color="auto" w:fill="auto"/>
          </w:tcPr>
          <w:p w14:paraId="7233FAF8" w14:textId="5E42515D" w:rsidR="002C28F6" w:rsidRPr="00897FAA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40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66F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(ขาดทุน)</w:t>
            </w:r>
            <w:r w:rsidR="00240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97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F2FE24C" w14:textId="096BF0A6" w:rsidR="002C28F6" w:rsidRPr="0097779E" w:rsidRDefault="00366FE9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782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094E27" w14:textId="77777777" w:rsidR="002C28F6" w:rsidRPr="0087049C" w:rsidRDefault="002C28F6" w:rsidP="008E5725">
            <w:pPr>
              <w:spacing w:line="240" w:lineRule="auto"/>
              <w:ind w:left="90" w:hanging="5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08387D" w14:textId="2F7639A5" w:rsidR="002C28F6" w:rsidRPr="0087049C" w:rsidRDefault="00E77500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1</w:t>
            </w:r>
            <w:r w:rsidR="002C28F6" w:rsidRPr="0097779E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sz w:val="30"/>
                <w:szCs w:val="30"/>
              </w:rPr>
              <w:t>538</w:t>
            </w:r>
          </w:p>
        </w:tc>
      </w:tr>
    </w:tbl>
    <w:p w14:paraId="6885AF71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C28F6" w:rsidSect="009C2FE7">
          <w:headerReference w:type="default" r:id="rId18"/>
          <w:footerReference w:type="default" r:id="rId19"/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6BA87A9C" w14:textId="77777777" w:rsidR="002C28F6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3974967A" w14:textId="77777777" w:rsidR="002C28F6" w:rsidRPr="00AC1AFB" w:rsidRDefault="002C28F6" w:rsidP="00AC1AFB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170"/>
        <w:gridCol w:w="236"/>
        <w:gridCol w:w="34"/>
        <w:gridCol w:w="1170"/>
        <w:gridCol w:w="270"/>
        <w:gridCol w:w="1095"/>
        <w:gridCol w:w="345"/>
        <w:gridCol w:w="1530"/>
        <w:gridCol w:w="270"/>
        <w:gridCol w:w="1170"/>
        <w:gridCol w:w="270"/>
        <w:gridCol w:w="1350"/>
        <w:gridCol w:w="270"/>
        <w:gridCol w:w="1170"/>
      </w:tblGrid>
      <w:tr w:rsidR="002C28F6" w:rsidRPr="00C30D2C" w14:paraId="78739EB8" w14:textId="77777777" w:rsidTr="00CA21FD">
        <w:trPr>
          <w:tblHeader/>
        </w:trPr>
        <w:tc>
          <w:tcPr>
            <w:tcW w:w="3690" w:type="dxa"/>
            <w:shd w:val="clear" w:color="auto" w:fill="auto"/>
          </w:tcPr>
          <w:p w14:paraId="48BD9E1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59A3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  <w:shd w:val="clear" w:color="auto" w:fill="auto"/>
          </w:tcPr>
          <w:p w14:paraId="2DD8FD21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8F6" w:rsidRPr="00C30D2C" w14:paraId="4F0CD685" w14:textId="77777777" w:rsidTr="2659F5F5">
        <w:trPr>
          <w:tblHeader/>
        </w:trPr>
        <w:tc>
          <w:tcPr>
            <w:tcW w:w="3690" w:type="dxa"/>
            <w:shd w:val="clear" w:color="auto" w:fill="auto"/>
          </w:tcPr>
          <w:p w14:paraId="069D00D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05A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83D7C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3FA77D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D34413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05E75AC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7916D64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411E4F8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2DE8CD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6ECF06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43C9E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A4583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D9E90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3FCDE60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F23C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7B2537F3" w14:textId="77777777" w:rsidTr="2659F5F5">
        <w:trPr>
          <w:tblHeader/>
        </w:trPr>
        <w:tc>
          <w:tcPr>
            <w:tcW w:w="3690" w:type="dxa"/>
            <w:shd w:val="clear" w:color="auto" w:fill="auto"/>
          </w:tcPr>
          <w:p w14:paraId="3A8E99D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BB17C3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F6338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237FB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E72F6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7612446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35D80A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345" w:type="dxa"/>
            <w:shd w:val="clear" w:color="auto" w:fill="auto"/>
          </w:tcPr>
          <w:p w14:paraId="3C222D7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636F86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05E4A73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F0B9D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16F993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714F4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FB063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2A91B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43C2DCE2" w14:textId="77777777" w:rsidTr="2659F5F5">
        <w:trPr>
          <w:tblHeader/>
        </w:trPr>
        <w:tc>
          <w:tcPr>
            <w:tcW w:w="3690" w:type="dxa"/>
            <w:shd w:val="clear" w:color="auto" w:fill="auto"/>
          </w:tcPr>
          <w:p w14:paraId="5DE06BFF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9C064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A8C5AD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B4646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7D76A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6D3CA77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AF1B48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345" w:type="dxa"/>
            <w:shd w:val="clear" w:color="auto" w:fill="auto"/>
          </w:tcPr>
          <w:p w14:paraId="35A6BA44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84490C7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5973067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CC242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2E94B27B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8FF44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4299ED61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34699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C28F6" w:rsidRPr="00C30D2C" w14:paraId="55FEF5A1" w14:textId="77777777" w:rsidTr="00CA21FD">
        <w:trPr>
          <w:trHeight w:val="353"/>
          <w:tblHeader/>
        </w:trPr>
        <w:tc>
          <w:tcPr>
            <w:tcW w:w="3690" w:type="dxa"/>
            <w:shd w:val="clear" w:color="auto" w:fill="auto"/>
          </w:tcPr>
          <w:p w14:paraId="25A0919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FDE5E9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4"/>
            <w:shd w:val="clear" w:color="auto" w:fill="auto"/>
          </w:tcPr>
          <w:p w14:paraId="7669DAE2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28F6" w:rsidRPr="00C30D2C" w14:paraId="552D1458" w14:textId="77777777" w:rsidTr="2659F5F5">
        <w:tc>
          <w:tcPr>
            <w:tcW w:w="3690" w:type="dxa"/>
            <w:shd w:val="clear" w:color="auto" w:fill="auto"/>
          </w:tcPr>
          <w:p w14:paraId="3122002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006B8EE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39565ED5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36" w:type="dxa"/>
            <w:shd w:val="clear" w:color="auto" w:fill="auto"/>
          </w:tcPr>
          <w:p w14:paraId="4180D13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E72D5C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0C3D80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95" w:type="dxa"/>
            <w:shd w:val="clear" w:color="auto" w:fill="auto"/>
          </w:tcPr>
          <w:p w14:paraId="4442269B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345" w:type="dxa"/>
            <w:shd w:val="clear" w:color="auto" w:fill="auto"/>
          </w:tcPr>
          <w:p w14:paraId="38CFE16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30" w:type="dxa"/>
            <w:shd w:val="clear" w:color="auto" w:fill="auto"/>
          </w:tcPr>
          <w:p w14:paraId="1A06DEC6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49D07CE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7413450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4B80D008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shd w:val="clear" w:color="auto" w:fill="auto"/>
          </w:tcPr>
          <w:p w14:paraId="27B99D1F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shd w:val="clear" w:color="auto" w:fill="auto"/>
          </w:tcPr>
          <w:p w14:paraId="16CD7C6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shd w:val="clear" w:color="auto" w:fill="auto"/>
          </w:tcPr>
          <w:p w14:paraId="642AB34A" w14:textId="77777777" w:rsidR="002C28F6" w:rsidRPr="00C30D2C" w:rsidRDefault="002C28F6" w:rsidP="0073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2C28F6" w:rsidRPr="00C30D2C" w14:paraId="73D3C44D" w14:textId="77777777" w:rsidTr="2659F5F5">
        <w:trPr>
          <w:trHeight w:val="380"/>
        </w:trPr>
        <w:tc>
          <w:tcPr>
            <w:tcW w:w="3690" w:type="dxa"/>
            <w:shd w:val="clear" w:color="auto" w:fill="auto"/>
          </w:tcPr>
          <w:p w14:paraId="3D72547A" w14:textId="5DFF5364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61FA45C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F147AB" w14:textId="7C2A785E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75AB0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F3EFD89" w14:textId="3442938D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14450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5F69F35" w14:textId="4CA183EA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1468E8B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D73F9E" w14:textId="3D179C2B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05110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2A349" w14:textId="5D78B15B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F0482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CB2A9" w14:textId="476C545F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EE984" w14:textId="77777777" w:rsidR="002C28F6" w:rsidRPr="008E572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F14AE9" w14:textId="4B6F02EC" w:rsidR="002C28F6" w:rsidRPr="008E5725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2C28F6" w:rsidRPr="008E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2C28F6" w:rsidRPr="00C30D2C" w14:paraId="6260EB0A" w14:textId="77777777" w:rsidTr="2659F5F5">
        <w:tc>
          <w:tcPr>
            <w:tcW w:w="3690" w:type="dxa"/>
            <w:shd w:val="clear" w:color="auto" w:fill="auto"/>
          </w:tcPr>
          <w:p w14:paraId="1E1EC15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CEB50AA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82567D" w14:textId="4C1FDC2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453CACE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3C15223" w14:textId="323ECC4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6A78E21A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A86F409" w14:textId="6128BCB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345" w:type="dxa"/>
            <w:shd w:val="clear" w:color="auto" w:fill="auto"/>
          </w:tcPr>
          <w:p w14:paraId="664CC90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C8B729" w14:textId="1273379C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70" w:type="dxa"/>
            <w:shd w:val="clear" w:color="auto" w:fill="auto"/>
          </w:tcPr>
          <w:p w14:paraId="71275A6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C46908" w14:textId="6933BF95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42FE0730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668784" w14:textId="56BA31A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14:paraId="4669ACF1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C7928" w14:textId="782396FA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2C28F6" w:rsidRPr="00C30D2C" w14:paraId="09CBA2EA" w14:textId="77777777" w:rsidTr="2659F5F5">
        <w:tc>
          <w:tcPr>
            <w:tcW w:w="3690" w:type="dxa"/>
            <w:shd w:val="clear" w:color="auto" w:fill="auto"/>
          </w:tcPr>
          <w:p w14:paraId="3B25D3F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3541BC2B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DC86C1" w14:textId="77777777" w:rsidR="002C28F6" w:rsidRPr="00C30D2C" w:rsidRDefault="002C28F6" w:rsidP="00A42EEB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2A5860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B8D58E8" w14:textId="03E5AB3C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389883B0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E00D4BF" w14:textId="6007311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345" w:type="dxa"/>
            <w:shd w:val="clear" w:color="auto" w:fill="auto"/>
          </w:tcPr>
          <w:p w14:paraId="10EE8D1D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AA85054" w14:textId="50650FD5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161E623D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AB68B9" w14:textId="77777777" w:rsidR="002C28F6" w:rsidRPr="00C30D2C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DD3B4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37E3DD" w14:textId="155DF78A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2D83A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208CEF" w14:textId="77777777" w:rsidR="002C28F6" w:rsidRPr="00C30D2C" w:rsidRDefault="002C28F6" w:rsidP="00A42EEB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C28F6" w:rsidRPr="00C30D2C" w14:paraId="128D461E" w14:textId="77777777" w:rsidTr="2659F5F5">
        <w:tc>
          <w:tcPr>
            <w:tcW w:w="3690" w:type="dxa"/>
            <w:shd w:val="clear" w:color="auto" w:fill="auto"/>
          </w:tcPr>
          <w:p w14:paraId="6435A8AC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994BB21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DBC95D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C8CFAC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5D3DFFD" w14:textId="2372AA4F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44B2F8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292A791" w14:textId="5B2B0E91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F33267E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85867D3" w14:textId="6A22CA98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93B808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07F575" w14:textId="32AAE1EB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60483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BF6776" w14:textId="1BCA501F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F0C88B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4A82EB" w14:textId="7FFC5E2C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36F9FB53" w14:textId="77777777" w:rsidTr="2659F5F5">
        <w:tc>
          <w:tcPr>
            <w:tcW w:w="3690" w:type="dxa"/>
            <w:shd w:val="clear" w:color="auto" w:fill="auto"/>
          </w:tcPr>
          <w:p w14:paraId="50C7B115" w14:textId="77777777" w:rsidR="002C28F6" w:rsidRPr="00923045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17E157B6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EE95DE" w14:textId="77777777" w:rsidR="002C28F6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F83AB1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F0785B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6362B" w14:textId="77777777" w:rsidR="002C28F6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98D3CE" w14:textId="77777777" w:rsidR="002C28F6" w:rsidRPr="00C30D2C" w:rsidRDefault="002C28F6" w:rsidP="00A42EEB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026AEA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4BCC6E1F" w14:textId="77777777" w:rsidR="002C28F6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9704D" w14:textId="73CF1CB7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0B464066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213770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887E0" w14:textId="31CAB721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615B16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F05C78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83CA3" w14:textId="5ECAC788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B194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656707" w14:textId="77777777" w:rsidR="002C28F6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2E2DCA" w14:textId="77777777" w:rsidR="002C28F6" w:rsidRPr="00C30D2C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F8BB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BF52D4" w14:textId="77777777" w:rsidR="002C28F6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D97212" w14:textId="46EFAFFB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378AAC91" w14:textId="77777777" w:rsidTr="2659F5F5">
        <w:tc>
          <w:tcPr>
            <w:tcW w:w="3690" w:type="dxa"/>
            <w:shd w:val="clear" w:color="auto" w:fill="auto"/>
          </w:tcPr>
          <w:p w14:paraId="2F2B7060" w14:textId="07C512D3" w:rsidR="002C28F6" w:rsidRPr="003C1367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082E8D2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2A80E1" w14:textId="15D25EDA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236" w:type="dxa"/>
            <w:shd w:val="clear" w:color="auto" w:fill="auto"/>
          </w:tcPr>
          <w:p w14:paraId="5E9F013E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FF88A2" w14:textId="33B7DF9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2A2971EA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303E74A" w14:textId="4D25427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345" w:type="dxa"/>
            <w:shd w:val="clear" w:color="auto" w:fill="auto"/>
          </w:tcPr>
          <w:p w14:paraId="17CCCE16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70AF16B" w14:textId="25813B1E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69DC5E06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10094F" w14:textId="03B596C1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7042029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69AA4E" w14:textId="62393E97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03B7313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E75A94" w14:textId="33914278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</w:tr>
      <w:tr w:rsidR="002C28F6" w:rsidRPr="00C30D2C" w14:paraId="414C686B" w14:textId="77777777" w:rsidTr="2659F5F5">
        <w:tc>
          <w:tcPr>
            <w:tcW w:w="3690" w:type="dxa"/>
            <w:shd w:val="clear" w:color="auto" w:fill="auto"/>
          </w:tcPr>
          <w:p w14:paraId="5E0B177B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0BD98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C67058" w14:textId="0159869F" w:rsidR="002C28F6" w:rsidRPr="00C30D2C" w:rsidRDefault="00FC7DC3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D0D10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5F023C7" w14:textId="16A14BF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18997D82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370B393" w14:textId="02B29B9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51B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345" w:type="dxa"/>
            <w:shd w:val="clear" w:color="auto" w:fill="auto"/>
          </w:tcPr>
          <w:p w14:paraId="25A5F5F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AD96C87" w14:textId="0063929E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37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270" w:type="dxa"/>
            <w:shd w:val="clear" w:color="auto" w:fill="auto"/>
          </w:tcPr>
          <w:p w14:paraId="32255D8C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289EA" w14:textId="365DA1AC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1C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50F1CFD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BF5248" w14:textId="1D7FFAD6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7918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31C47291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6BF96B" w14:textId="45F00632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="007735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2C28F6" w:rsidRPr="00C30D2C" w14:paraId="0A5C7A5F" w14:textId="77777777" w:rsidTr="2659F5F5">
        <w:tc>
          <w:tcPr>
            <w:tcW w:w="3690" w:type="dxa"/>
            <w:shd w:val="clear" w:color="auto" w:fill="auto"/>
          </w:tcPr>
          <w:p w14:paraId="2B4EB5F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05A7066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ACFF5E" w14:textId="628E4352" w:rsidR="002C28F6" w:rsidRPr="00C30D2C" w:rsidRDefault="00FC7DC3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CDBF92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3B18C8" w14:textId="0E49C73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26F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4329B3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478FEF9" w14:textId="2BAF379A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CD38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345" w:type="dxa"/>
            <w:shd w:val="clear" w:color="auto" w:fill="auto"/>
          </w:tcPr>
          <w:p w14:paraId="30DA4B3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184054C" w14:textId="7C9923F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656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00CC14AC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41B8B7" w14:textId="28FEE262" w:rsidR="002C28F6" w:rsidRPr="00C30D2C" w:rsidRDefault="002725C8" w:rsidP="002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8211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FA682E" w14:textId="24D6CFCC" w:rsidR="002C28F6" w:rsidRPr="00C30D2C" w:rsidRDefault="00CA5971" w:rsidP="00CA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7B6F65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6D68DC" w14:textId="44CEF9EE" w:rsidR="002C28F6" w:rsidRPr="00C30D2C" w:rsidRDefault="00427780" w:rsidP="00427780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28F6" w:rsidRPr="00C30D2C" w14:paraId="41DD9B5A" w14:textId="77777777" w:rsidTr="2659F5F5">
        <w:tc>
          <w:tcPr>
            <w:tcW w:w="3690" w:type="dxa"/>
            <w:shd w:val="clear" w:color="auto" w:fill="auto"/>
          </w:tcPr>
          <w:p w14:paraId="18CF35B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04BEDCA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EE4F73" w14:textId="6A3F0217" w:rsidR="002C28F6" w:rsidRPr="00C30D2C" w:rsidRDefault="000775C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6ACC4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2C00BB" w14:textId="76BA662D" w:rsidR="002C28F6" w:rsidRPr="00C30D2C" w:rsidRDefault="004C520D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77500" w:rsidRPr="00E77500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24FB92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8D3F0C6" w14:textId="61F69B09" w:rsidR="002C28F6" w:rsidRPr="00C30D2C" w:rsidRDefault="009731FB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5C8A28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D0F597A" w14:textId="4EB81E98" w:rsidR="002C28F6" w:rsidRPr="00C30D2C" w:rsidRDefault="006656F9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E867A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DD2C56" w14:textId="623F9DBA" w:rsidR="002C28F6" w:rsidRPr="00C30D2C" w:rsidRDefault="00531C61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FAC1B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E5BD6E" w14:textId="3DE01C86" w:rsidR="002C28F6" w:rsidRPr="00C30D2C" w:rsidRDefault="00CA5971" w:rsidP="00CA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0F0C9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424855" w14:textId="2D6F601A" w:rsidR="002C28F6" w:rsidRPr="00C30D2C" w:rsidRDefault="002D2687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E77500" w:rsidRPr="00E77500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0F2E2595" w14:textId="77777777" w:rsidTr="2659F5F5">
        <w:tc>
          <w:tcPr>
            <w:tcW w:w="3690" w:type="dxa"/>
            <w:shd w:val="clear" w:color="auto" w:fill="auto"/>
          </w:tcPr>
          <w:p w14:paraId="6D9DA78E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4" w:hanging="16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270" w:type="dxa"/>
          </w:tcPr>
          <w:p w14:paraId="5431E6F3" w14:textId="77777777" w:rsidR="002C28F6" w:rsidRPr="00C30D2C" w:rsidRDefault="002C28F6" w:rsidP="008E5725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D175C1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5D591" w14:textId="4D654873" w:rsidR="00AF04EC" w:rsidRPr="00C30D2C" w:rsidRDefault="000775C6" w:rsidP="000775C6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8ED49F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10D9E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FB365" w14:textId="65C45298" w:rsidR="00E26F63" w:rsidRPr="00C30D2C" w:rsidRDefault="00E26F63" w:rsidP="00E26F63">
            <w:pPr>
              <w:pStyle w:val="acctfourfigures"/>
              <w:tabs>
                <w:tab w:val="clear" w:pos="765"/>
                <w:tab w:val="decimal" w:pos="702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122F8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AC80F4D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B59E51" w14:textId="64A6EC6B" w:rsidR="00B947EF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345" w:type="dxa"/>
            <w:shd w:val="clear" w:color="auto" w:fill="auto"/>
          </w:tcPr>
          <w:p w14:paraId="66874837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F9386B4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A480F" w14:textId="66AF3426" w:rsidR="00044ED4" w:rsidRPr="00C30D2C" w:rsidRDefault="00044ED4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DB5EBD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B22617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CE32BA" w14:textId="6EB7B4C8" w:rsidR="002725C8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F7D0101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284D82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C71E2" w14:textId="64227B15" w:rsidR="00A01375" w:rsidRPr="00C30D2C" w:rsidRDefault="00A01375" w:rsidP="00A0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9C1DE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0A413" w14:textId="77777777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F4887" w14:textId="0DC046B1" w:rsidR="002D2687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2C28F6" w:rsidRPr="00C30D2C" w14:paraId="36F94053" w14:textId="77777777" w:rsidTr="2659F5F5">
        <w:tc>
          <w:tcPr>
            <w:tcW w:w="3690" w:type="dxa"/>
            <w:shd w:val="clear" w:color="auto" w:fill="auto"/>
          </w:tcPr>
          <w:p w14:paraId="786483FE" w14:textId="194AE7EB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328905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8D1C" w14:textId="430B6CE8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140</w:t>
            </w:r>
            <w:r w:rsidR="002062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36" w:type="dxa"/>
            <w:shd w:val="clear" w:color="auto" w:fill="auto"/>
          </w:tcPr>
          <w:p w14:paraId="4F730D30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DD61D" w14:textId="1A23884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  <w:r w:rsidR="00D51B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70" w:type="dxa"/>
            <w:shd w:val="clear" w:color="auto" w:fill="auto"/>
          </w:tcPr>
          <w:p w14:paraId="729BCAAF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B8599" w14:textId="31F7157C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214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</w:t>
            </w:r>
            <w:r w:rsidR="009214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</w:t>
            </w:r>
          </w:p>
        </w:tc>
        <w:tc>
          <w:tcPr>
            <w:tcW w:w="345" w:type="dxa"/>
            <w:shd w:val="clear" w:color="auto" w:fill="auto"/>
          </w:tcPr>
          <w:p w14:paraId="7E011951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5375C" w14:textId="1EFDE902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044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13996C8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497E1" w14:textId="7D82391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4315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7FA39F13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AA459" w14:textId="56BB6D68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 w:rsidR="00A069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701FBB54" w14:textId="77777777" w:rsidR="002C28F6" w:rsidRPr="00C30D2C" w:rsidRDefault="002C28F6" w:rsidP="008E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6CEC" w14:textId="7FFF6C63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61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  <w:r w:rsidR="00CB67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979</w:t>
            </w:r>
          </w:p>
        </w:tc>
      </w:tr>
      <w:tr w:rsidR="00AF04EC" w:rsidRPr="00C30D2C" w14:paraId="38AAF671" w14:textId="77777777" w:rsidTr="2659F5F5">
        <w:tc>
          <w:tcPr>
            <w:tcW w:w="3690" w:type="dxa"/>
            <w:shd w:val="clear" w:color="auto" w:fill="auto"/>
          </w:tcPr>
          <w:p w14:paraId="3CF36853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F61CB4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B81C73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2859AC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D04D28F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0E7ED6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02484C7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14068024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6EA13F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2CD0A0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4C54E6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620665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9C40DB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710E9D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4A7D06" w14:textId="77777777" w:rsidR="00AF04EC" w:rsidRPr="00C30D2C" w:rsidRDefault="00AF04EC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60EE4330" w14:textId="77777777" w:rsidTr="2659F5F5">
        <w:tc>
          <w:tcPr>
            <w:tcW w:w="3690" w:type="dxa"/>
            <w:shd w:val="clear" w:color="auto" w:fill="auto"/>
          </w:tcPr>
          <w:p w14:paraId="3EADDCDE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</w:tcPr>
          <w:p w14:paraId="2EFF1581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E8BC13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D83DFF3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73325D9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3FD4FE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1BDAE1FA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371BF529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698E85B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16C951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361599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E75B15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9E1FED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BA522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3AE19F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8F6" w:rsidRPr="00C30D2C" w14:paraId="1CBF6AB4" w14:textId="77777777" w:rsidTr="2659F5F5">
        <w:tc>
          <w:tcPr>
            <w:tcW w:w="3690" w:type="dxa"/>
            <w:shd w:val="clear" w:color="auto" w:fill="auto"/>
          </w:tcPr>
          <w:p w14:paraId="2F946BA5" w14:textId="0AE90318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BF25F4C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3ED5F4" w14:textId="3CB767E2" w:rsidR="002C28F6" w:rsidRPr="0070695B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36" w:type="dxa"/>
            <w:shd w:val="clear" w:color="auto" w:fill="auto"/>
          </w:tcPr>
          <w:p w14:paraId="21A2C87C" w14:textId="77777777" w:rsidR="002C28F6" w:rsidRPr="0070695B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F20486" w14:textId="63B2CF38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6BA493D2" w14:textId="77777777" w:rsidR="002C28F6" w:rsidRPr="0070695B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23C7C4F8" w14:textId="54D47AF0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345" w:type="dxa"/>
            <w:shd w:val="clear" w:color="auto" w:fill="auto"/>
          </w:tcPr>
          <w:p w14:paraId="41DC244D" w14:textId="77777777" w:rsidR="002C28F6" w:rsidRPr="0070695B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5697F61" w14:textId="26312FEA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2B488B2D" w14:textId="77777777" w:rsidR="002C28F6" w:rsidRPr="0070695B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0FF625" w14:textId="4F756851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1462B725" w14:textId="77777777" w:rsidR="002C28F6" w:rsidRPr="0070695B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A18C7C8" w14:textId="249EC8FB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13B5061F" w14:textId="77777777" w:rsidR="002C28F6" w:rsidRPr="0070695B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B88B29" w14:textId="0F1E4DA2" w:rsidR="002C28F6" w:rsidRPr="0070695B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2C28F6" w:rsidRPr="007069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2C28F6" w:rsidRPr="00C30D2C" w14:paraId="421C5D86" w14:textId="77777777" w:rsidTr="2659F5F5">
        <w:tc>
          <w:tcPr>
            <w:tcW w:w="3690" w:type="dxa"/>
            <w:shd w:val="clear" w:color="auto" w:fill="auto"/>
          </w:tcPr>
          <w:p w14:paraId="766D47D1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9690141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61FCD9" w14:textId="758F26A7" w:rsidR="002C28F6" w:rsidRPr="00C30D2C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36" w:type="dxa"/>
            <w:shd w:val="clear" w:color="auto" w:fill="auto"/>
          </w:tcPr>
          <w:p w14:paraId="462DC954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59173B4" w14:textId="7404522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1810B894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5485C6BA" w14:textId="59726D7B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345" w:type="dxa"/>
            <w:shd w:val="clear" w:color="auto" w:fill="auto"/>
          </w:tcPr>
          <w:p w14:paraId="2B25B9EB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15A38DF" w14:textId="07949BB8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70" w:type="dxa"/>
            <w:shd w:val="clear" w:color="auto" w:fill="auto"/>
          </w:tcPr>
          <w:p w14:paraId="5D44AE4F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DFEABC" w14:textId="2BE2EB5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70" w:type="dxa"/>
            <w:shd w:val="clear" w:color="auto" w:fill="auto"/>
          </w:tcPr>
          <w:p w14:paraId="5F3D0690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319B1A" w14:textId="77777777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1817A6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4502806" w14:textId="426C1A43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2C28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2C28F6" w:rsidRPr="00C30D2C" w14:paraId="3676F8A1" w14:textId="77777777" w:rsidTr="2659F5F5">
        <w:tc>
          <w:tcPr>
            <w:tcW w:w="3690" w:type="dxa"/>
            <w:shd w:val="clear" w:color="auto" w:fill="auto"/>
          </w:tcPr>
          <w:p w14:paraId="553CB485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A69">
              <w:rPr>
                <w:rFonts w:asciiTheme="majorBidi" w:hAnsi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270" w:type="dxa"/>
          </w:tcPr>
          <w:p w14:paraId="14E6402A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3849AC" w14:textId="77777777" w:rsidR="002C28F6" w:rsidRPr="007511F5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6F3116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BAFE85" w14:textId="77777777" w:rsidR="002C28F6" w:rsidRPr="007511F5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C312E1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6CB7FE0E" w14:textId="77777777" w:rsidR="002C28F6" w:rsidRPr="007511F5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99A4164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DCB7F27" w14:textId="77777777" w:rsidR="002C28F6" w:rsidRPr="007511F5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9F599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AFE724" w14:textId="77777777" w:rsidR="002C28F6" w:rsidRPr="007511F5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333E3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2A3CD8" w14:textId="516AC383" w:rsidR="002C28F6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6CF8D9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935029" w14:textId="04FBC144" w:rsidR="002C28F6" w:rsidRPr="007511F5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A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F25A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4F36E7C4" w14:textId="77777777" w:rsidTr="2659F5F5">
        <w:tc>
          <w:tcPr>
            <w:tcW w:w="3690" w:type="dxa"/>
            <w:shd w:val="clear" w:color="auto" w:fill="auto"/>
          </w:tcPr>
          <w:p w14:paraId="0D2D1A20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164FE4BE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06F976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9CCC54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A578FA8" w14:textId="6A2772EF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ECB0A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0A302284" w14:textId="6B03BD6D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73A8DA4C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FCB863A" w14:textId="35406985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E93936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4493CC" w14:textId="3ED5E587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E6E861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16DA0F6" w14:textId="77777777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4E165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07CC57" w14:textId="079305E9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32B4CD2E" w14:textId="77777777" w:rsidTr="2659F5F5">
        <w:tc>
          <w:tcPr>
            <w:tcW w:w="3690" w:type="dxa"/>
            <w:shd w:val="clear" w:color="auto" w:fill="auto"/>
          </w:tcPr>
          <w:p w14:paraId="086632F5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53BD91EE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7" w:lineRule="atLeast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A9448C1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E02B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F931C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17" w:lineRule="atLeas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6992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DDC0F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FF302" w14:textId="43485D13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1BA591D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968A7" w14:textId="671C4132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0B491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C2015" w14:textId="47EEEA8D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76D6B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17" w:lineRule="atLeast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D66A7" w14:textId="77777777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80B22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FD17E" w14:textId="6192069A" w:rsidR="002C28F6" w:rsidRPr="00C30D2C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56BCB94E" w14:textId="77777777" w:rsidTr="2659F5F5">
        <w:tc>
          <w:tcPr>
            <w:tcW w:w="3690" w:type="dxa"/>
            <w:shd w:val="clear" w:color="auto" w:fill="auto"/>
          </w:tcPr>
          <w:p w14:paraId="5D3021AB" w14:textId="5908C7EA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A8893A9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57B83" w14:textId="7B3AF49D" w:rsidR="002C28F6" w:rsidRPr="00CE7654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36" w:type="dxa"/>
            <w:shd w:val="clear" w:color="auto" w:fill="auto"/>
          </w:tcPr>
          <w:p w14:paraId="75AFFE25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B5BC10" w14:textId="078F2B8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05FC9DF0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743B7DC" w14:textId="1FDB16AD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345" w:type="dxa"/>
            <w:shd w:val="clear" w:color="auto" w:fill="auto"/>
          </w:tcPr>
          <w:p w14:paraId="0BF14B31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2DE493A" w14:textId="5FC4CC17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64AC1946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527F27" w14:textId="35D67A26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2CE4C426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45BC7F" w14:textId="77777777" w:rsidR="002C28F6" w:rsidRPr="009668B9" w:rsidRDefault="002C28F6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5D340C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A27704" w14:textId="0E78D48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</w:p>
        </w:tc>
      </w:tr>
      <w:tr w:rsidR="002C28F6" w:rsidRPr="00C30D2C" w14:paraId="61169D87" w14:textId="77777777" w:rsidTr="2659F5F5">
        <w:tc>
          <w:tcPr>
            <w:tcW w:w="3690" w:type="dxa"/>
            <w:shd w:val="clear" w:color="auto" w:fill="auto"/>
          </w:tcPr>
          <w:p w14:paraId="211DD1E9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41E7D31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00A92B1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AA48E0" w14:textId="36319C26" w:rsidR="002C28F6" w:rsidRPr="00C30D2C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16B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14:paraId="1FBA722C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EBACFB0" w14:textId="43B49A5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1221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270" w:type="dxa"/>
            <w:shd w:val="clear" w:color="auto" w:fill="auto"/>
          </w:tcPr>
          <w:p w14:paraId="6FBE5FC6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756D265D" w14:textId="205BDBE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37392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345" w:type="dxa"/>
            <w:shd w:val="clear" w:color="auto" w:fill="auto"/>
          </w:tcPr>
          <w:p w14:paraId="7765AC4D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290032E" w14:textId="179CB63E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D70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39D6C345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0DF372" w14:textId="44A18867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650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55416442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8B01DF4" w14:textId="698E7100" w:rsidR="002C28F6" w:rsidRPr="00C30D2C" w:rsidRDefault="008A659F" w:rsidP="008A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79FBA6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B7D943" w14:textId="50687CC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2A36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2C28F6" w:rsidRPr="00C30D2C" w14:paraId="692A8CE9" w14:textId="77777777" w:rsidTr="2659F5F5">
        <w:tc>
          <w:tcPr>
            <w:tcW w:w="3690" w:type="dxa"/>
            <w:shd w:val="clear" w:color="auto" w:fill="auto"/>
          </w:tcPr>
          <w:p w14:paraId="79F6CE94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0C600C10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B84DF" w14:textId="16044328" w:rsidR="002C28F6" w:rsidRPr="00C30D2C" w:rsidRDefault="004D15A2" w:rsidP="004D1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998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3E54EA8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F074F3C" w14:textId="4E7E3599" w:rsidR="002C28F6" w:rsidRPr="00C30D2C" w:rsidRDefault="007701C9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778038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117ED2DE" w14:textId="26691CFE" w:rsidR="002C28F6" w:rsidRPr="00C30D2C" w:rsidRDefault="00373924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77500" w:rsidRPr="00E7750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96C3F0D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BBBC99" w14:textId="2B40AD39" w:rsidR="002C28F6" w:rsidRPr="00C30D2C" w:rsidRDefault="00CA0888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3F227C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21AADE9" w14:textId="62CDA8BE" w:rsidR="002C28F6" w:rsidRPr="00C30D2C" w:rsidRDefault="00765093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8EACB1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83F577" w14:textId="18920C75" w:rsidR="002C28F6" w:rsidRPr="00C30D2C" w:rsidRDefault="008A659F" w:rsidP="008A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CB709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2B6C82E" w14:textId="7485E555" w:rsidR="002C28F6" w:rsidRPr="00C30D2C" w:rsidRDefault="00972EC7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="00E77500" w:rsidRPr="00E7750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28F6" w:rsidRPr="00C30D2C" w14:paraId="7AD79A3F" w14:textId="77777777" w:rsidTr="2659F5F5">
        <w:tc>
          <w:tcPr>
            <w:tcW w:w="3690" w:type="dxa"/>
            <w:shd w:val="clear" w:color="auto" w:fill="auto"/>
          </w:tcPr>
          <w:p w14:paraId="206CBEC2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ผลต่างจากการเปลี่ยนแปลงอัตรา                       </w:t>
            </w:r>
          </w:p>
          <w:p w14:paraId="06DED27A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30D2C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270" w:type="dxa"/>
          </w:tcPr>
          <w:p w14:paraId="2D3D3610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FCFF1" w14:textId="1AFA96DF" w:rsidR="002C28F6" w:rsidRPr="00C30D2C" w:rsidRDefault="00343143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91902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12E00" w14:textId="59167446" w:rsidR="002C28F6" w:rsidRPr="00C30D2C" w:rsidRDefault="007701C9" w:rsidP="0077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7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EB2C2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C8097" w14:textId="2C3B04DD" w:rsidR="002C28F6" w:rsidRPr="00C30D2C" w:rsidRDefault="00E77500" w:rsidP="00DA6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B7DD89A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6B2D" w14:textId="595BAC2D" w:rsidR="002C28F6" w:rsidRPr="00C30D2C" w:rsidRDefault="00CA0888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B9862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A4D2" w14:textId="74F1CCAB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6CCF1F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2D95D" w14:textId="35F496DB" w:rsidR="002C28F6" w:rsidRPr="00C30D2C" w:rsidRDefault="008A659F" w:rsidP="008A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99D6D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933DF" w14:textId="7063487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E77500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2C28F6" w:rsidRPr="00C30D2C" w14:paraId="22F7FAEA" w14:textId="77777777" w:rsidTr="2659F5F5">
        <w:tc>
          <w:tcPr>
            <w:tcW w:w="3690" w:type="dxa"/>
            <w:shd w:val="clear" w:color="auto" w:fill="auto"/>
          </w:tcPr>
          <w:p w14:paraId="3C45517B" w14:textId="35901E9C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30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A53B96B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D20A1" w14:textId="123E6312" w:rsidR="002C28F6" w:rsidRPr="00C30D2C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FE2F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6" w:type="dxa"/>
            <w:shd w:val="clear" w:color="auto" w:fill="auto"/>
          </w:tcPr>
          <w:p w14:paraId="71D98366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2C1C3" w14:textId="3E4AE2D5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1B1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59202A48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30132" w14:textId="327878FB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3F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066</w:t>
            </w:r>
            <w:r w:rsidR="00483F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345" w:type="dxa"/>
            <w:shd w:val="clear" w:color="auto" w:fill="auto"/>
          </w:tcPr>
          <w:p w14:paraId="0851AA5E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8B66" w14:textId="5EEB7EC7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6D4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70" w:type="dxa"/>
            <w:shd w:val="clear" w:color="auto" w:fill="auto"/>
          </w:tcPr>
          <w:p w14:paraId="164DAB30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D0FD4" w14:textId="3872E112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2A24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5645051E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22638" w14:textId="7F2A8B84" w:rsidR="002C28F6" w:rsidRPr="00C30D2C" w:rsidRDefault="008A659F" w:rsidP="008A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0EF68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D6A68" w14:textId="6E6D4253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844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456</w:t>
            </w:r>
            <w:r w:rsidR="00C844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</w:tr>
      <w:tr w:rsidR="002C28F6" w:rsidRPr="00C30D2C" w14:paraId="07823EAB" w14:textId="77777777" w:rsidTr="2659F5F5">
        <w:trPr>
          <w:trHeight w:val="70"/>
        </w:trPr>
        <w:tc>
          <w:tcPr>
            <w:tcW w:w="3690" w:type="dxa"/>
            <w:shd w:val="clear" w:color="auto" w:fill="auto"/>
          </w:tcPr>
          <w:p w14:paraId="1E61A266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29FF028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CD04D9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</w:tcPr>
          <w:p w14:paraId="103FDC44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F1D1AD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405C3CB" w14:textId="77777777" w:rsidR="002C28F6" w:rsidRPr="00240E5E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C353CF4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45" w:type="dxa"/>
            <w:shd w:val="clear" w:color="auto" w:fill="auto"/>
          </w:tcPr>
          <w:p w14:paraId="3170404C" w14:textId="77777777" w:rsidR="002C28F6" w:rsidRPr="00240E5E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A5F6D6A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9F5521F" w14:textId="77777777" w:rsidR="002C28F6" w:rsidRPr="00240E5E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5C6E90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C0A7B88" w14:textId="77777777" w:rsidR="002C28F6" w:rsidRPr="00240E5E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31D57D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D80861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C6679F" w14:textId="77777777" w:rsidR="002C28F6" w:rsidRPr="00240E5E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C28F6" w:rsidRPr="00C30D2C" w14:paraId="68914106" w14:textId="77777777" w:rsidTr="2659F5F5">
        <w:tc>
          <w:tcPr>
            <w:tcW w:w="3690" w:type="dxa"/>
            <w:shd w:val="clear" w:color="auto" w:fill="auto"/>
          </w:tcPr>
          <w:p w14:paraId="2AAADBEC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77C3B03E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4D2D9D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DBB9E1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16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876980C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B3DDBF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shd w:val="clear" w:color="auto" w:fill="auto"/>
          </w:tcPr>
          <w:p w14:paraId="074EDCFB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5" w:type="dxa"/>
            <w:shd w:val="clear" w:color="auto" w:fill="auto"/>
          </w:tcPr>
          <w:p w14:paraId="77802E92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B878962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  <w:tab w:val="right" w:pos="1242"/>
              </w:tabs>
              <w:spacing w:line="216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E2F45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584C85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7C7E16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16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AFDB775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5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3D673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F6D68B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16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8F6" w:rsidRPr="00C30D2C" w14:paraId="2A74E25A" w14:textId="77777777" w:rsidTr="2659F5F5">
        <w:tc>
          <w:tcPr>
            <w:tcW w:w="3690" w:type="dxa"/>
            <w:shd w:val="clear" w:color="auto" w:fill="auto"/>
          </w:tcPr>
          <w:p w14:paraId="27787BAB" w14:textId="25F851E3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42D0598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C7414" w14:textId="123133DF" w:rsidR="002C28F6" w:rsidRPr="00C30D2C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E17A1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1D58B2" w14:textId="53E2C92B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0A35D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82CFB" w14:textId="132A345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7127F4F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AAE9A5" w14:textId="7D45EAF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220CF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14BB6" w14:textId="54C54A1B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26CE4" w14:textId="77777777" w:rsidR="002C28F6" w:rsidRPr="00C30D2C" w:rsidRDefault="002C28F6" w:rsidP="00E0483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18569F" w14:textId="020E8A11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FEBE7" w14:textId="77777777" w:rsidR="002C28F6" w:rsidRPr="00C30D2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9C419" w14:textId="7B192BF8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067</w:t>
            </w:r>
            <w:r w:rsidR="002C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</w:tr>
      <w:tr w:rsidR="002C28F6" w:rsidRPr="00C30D2C" w14:paraId="0066845A" w14:textId="77777777" w:rsidTr="2659F5F5">
        <w:tc>
          <w:tcPr>
            <w:tcW w:w="3690" w:type="dxa"/>
            <w:shd w:val="clear" w:color="auto" w:fill="auto"/>
          </w:tcPr>
          <w:p w14:paraId="611C667E" w14:textId="0CCB2D5B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994DAC6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E99A016" w14:textId="3EDE5CA1" w:rsidR="002C28F6" w:rsidRPr="00C30D2C" w:rsidRDefault="00E77500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  <w:r w:rsidR="00122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669F7B1A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429241" w14:textId="702DAC9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="0006668D" w:rsidRPr="005674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07F17A1E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E694B5" w14:textId="7260160A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  <w:r w:rsidR="007631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</w:t>
            </w:r>
          </w:p>
        </w:tc>
        <w:tc>
          <w:tcPr>
            <w:tcW w:w="345" w:type="dxa"/>
            <w:shd w:val="clear" w:color="auto" w:fill="auto"/>
          </w:tcPr>
          <w:p w14:paraId="09E3CC5C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23886B" w14:textId="3CB85AF9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6D4B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05351DAF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06784" w14:textId="50BA7D20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A65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2D50127B" w14:textId="77777777" w:rsidR="002C28F6" w:rsidRPr="00C30D2C" w:rsidRDefault="002C28F6" w:rsidP="00240E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E1B393" w14:textId="7B643D8F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</w:t>
            </w:r>
            <w:r w:rsidR="008A65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4B305C4" w14:textId="77777777" w:rsidR="002C28F6" w:rsidRPr="00C30D2C" w:rsidRDefault="002C28F6" w:rsidP="0024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2F0F151" w14:textId="5CE913D4" w:rsidR="002C28F6" w:rsidRPr="00C30D2C" w:rsidRDefault="00E77500" w:rsidP="00AF0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6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  <w:r w:rsidR="00CB67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871</w:t>
            </w:r>
          </w:p>
        </w:tc>
      </w:tr>
    </w:tbl>
    <w:p w14:paraId="77F00E97" w14:textId="77777777" w:rsidR="002C28F6" w:rsidRPr="00A451EB" w:rsidRDefault="002C28F6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01"/>
        <w:gridCol w:w="69"/>
        <w:gridCol w:w="270"/>
        <w:gridCol w:w="1620"/>
        <w:gridCol w:w="270"/>
        <w:gridCol w:w="1170"/>
        <w:gridCol w:w="270"/>
        <w:gridCol w:w="1440"/>
        <w:gridCol w:w="270"/>
        <w:gridCol w:w="1170"/>
      </w:tblGrid>
      <w:tr w:rsidR="002C28F6" w:rsidRPr="0087049C" w14:paraId="76B1FD3B" w14:textId="77777777" w:rsidTr="74953350">
        <w:tc>
          <w:tcPr>
            <w:tcW w:w="3960" w:type="dxa"/>
            <w:shd w:val="clear" w:color="auto" w:fill="auto"/>
          </w:tcPr>
          <w:p w14:paraId="4F6CA2E7" w14:textId="77777777" w:rsidR="002C28F6" w:rsidRPr="0087049C" w:rsidRDefault="002C28F6" w:rsidP="0015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15B25D4D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635A872" w14:textId="77777777" w:rsidTr="74953350">
        <w:tc>
          <w:tcPr>
            <w:tcW w:w="3960" w:type="dxa"/>
            <w:shd w:val="clear" w:color="auto" w:fill="auto"/>
          </w:tcPr>
          <w:p w14:paraId="254CAB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56A3B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5BD28AC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22C71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shd w:val="clear" w:color="auto" w:fill="auto"/>
          </w:tcPr>
          <w:p w14:paraId="4C3C8C2E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DA9DD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65F3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DF31C5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1F85314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C03B0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A6156D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90B6D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  <w:shd w:val="clear" w:color="auto" w:fill="auto"/>
          </w:tcPr>
          <w:p w14:paraId="20C2169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E96E3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FB85AE8" w14:textId="77777777" w:rsidTr="74953350">
        <w:tc>
          <w:tcPr>
            <w:tcW w:w="3960" w:type="dxa"/>
            <w:shd w:val="clear" w:color="auto" w:fill="auto"/>
          </w:tcPr>
          <w:p w14:paraId="738BD1F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01CAB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1DC9AE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32D2E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1D15C0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7C370C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A30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ABA380A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  <w:shd w:val="clear" w:color="auto" w:fill="auto"/>
          </w:tcPr>
          <w:p w14:paraId="25048D5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AFBEF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DDA95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F7393A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55B61A2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D3C20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B43A6E1" w14:textId="77777777" w:rsidTr="74953350">
        <w:tc>
          <w:tcPr>
            <w:tcW w:w="3960" w:type="dxa"/>
            <w:shd w:val="clear" w:color="auto" w:fill="auto"/>
          </w:tcPr>
          <w:p w14:paraId="5E847AD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68FD4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</w:tcPr>
          <w:p w14:paraId="25C9FDC4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901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14:paraId="4762098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14B5BF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</w:tcPr>
          <w:p w14:paraId="108D2639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001746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2889A59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A30898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608D8E87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A1ACAE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226A6EAC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247FB1" w14:textId="77777777" w:rsidR="002C28F6" w:rsidRPr="0087049C" w:rsidRDefault="002C28F6" w:rsidP="006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48D05C06" w14:textId="77777777" w:rsidTr="74953350">
        <w:tc>
          <w:tcPr>
            <w:tcW w:w="3960" w:type="dxa"/>
            <w:shd w:val="clear" w:color="auto" w:fill="auto"/>
          </w:tcPr>
          <w:p w14:paraId="4D65F010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4"/>
            <w:shd w:val="clear" w:color="auto" w:fill="auto"/>
          </w:tcPr>
          <w:p w14:paraId="5AB765FC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77459CE6" w14:textId="77777777" w:rsidTr="74953350">
        <w:tc>
          <w:tcPr>
            <w:tcW w:w="3960" w:type="dxa"/>
            <w:shd w:val="clear" w:color="auto" w:fill="auto"/>
          </w:tcPr>
          <w:p w14:paraId="7C672619" w14:textId="77777777" w:rsidR="002C28F6" w:rsidRPr="0087049C" w:rsidRDefault="002C28F6" w:rsidP="00BB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C2D77B5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562084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2A1F8C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093586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9570C3B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" w:type="dxa"/>
            <w:gridSpan w:val="2"/>
            <w:shd w:val="clear" w:color="auto" w:fill="auto"/>
          </w:tcPr>
          <w:p w14:paraId="0B7CEFE7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30C3ACC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3881B3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45E7B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398634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DE338F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CD768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907E2F" w14:textId="77777777" w:rsidR="002C28F6" w:rsidRPr="0087049C" w:rsidRDefault="002C28F6" w:rsidP="004A7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22ED40E0" w14:textId="77777777" w:rsidTr="00E0483A">
        <w:tc>
          <w:tcPr>
            <w:tcW w:w="3960" w:type="dxa"/>
            <w:shd w:val="clear" w:color="auto" w:fill="auto"/>
          </w:tcPr>
          <w:p w14:paraId="44A11CDD" w14:textId="6E6DAAE5" w:rsidR="002C28F6" w:rsidRPr="0087049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DD271E" w14:textId="2556B54C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145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2AC21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215C6" w14:textId="23EFA33F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402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317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A3814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B16275E" w14:textId="7DAD6C60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1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310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162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0BF0FB4C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E5444A" w14:textId="73BB0D57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114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98EC5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6E4C6" w14:textId="00513308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57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3452B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12FCD" w14:textId="640DEDA4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39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3B99D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4BCD6" w14:textId="319773DA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2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068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459</w:t>
            </w:r>
          </w:p>
        </w:tc>
      </w:tr>
      <w:tr w:rsidR="002C28F6" w:rsidRPr="0087049C" w14:paraId="52E6361D" w14:textId="77777777" w:rsidTr="00E0483A">
        <w:tc>
          <w:tcPr>
            <w:tcW w:w="3960" w:type="dxa"/>
            <w:shd w:val="clear" w:color="auto" w:fill="auto"/>
          </w:tcPr>
          <w:p w14:paraId="02DE90C5" w14:textId="77777777" w:rsidR="002C28F6" w:rsidRPr="0087049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47C4E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192A8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40B1B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AB6A5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B0D9562" w14:textId="5030E5A2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7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6328B6B5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F63591" w14:textId="6659F3A4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1C02A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E5BF7B" w14:textId="48009422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3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FC2AD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0C3D63" w14:textId="79D67E70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264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BF74E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6B13E0" w14:textId="7BECCB17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279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377</w:t>
            </w:r>
          </w:p>
        </w:tc>
      </w:tr>
      <w:tr w:rsidR="002C28F6" w:rsidRPr="0087049C" w14:paraId="2CBA2D7C" w14:textId="77777777" w:rsidTr="00E0483A">
        <w:tc>
          <w:tcPr>
            <w:tcW w:w="3960" w:type="dxa"/>
            <w:shd w:val="clear" w:color="auto" w:fill="auto"/>
          </w:tcPr>
          <w:p w14:paraId="64B6EA26" w14:textId="77777777" w:rsidR="002C28F6" w:rsidRPr="0087049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1980F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352A3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36133A" w14:textId="1D7BADB1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4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8C7403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64B45B2" w14:textId="6359BE07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36</w:t>
            </w:r>
            <w:r w:rsidR="002C28F6"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sz w:val="30"/>
                <w:szCs w:val="30"/>
              </w:rPr>
              <w:t>543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30BD96C1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4D42D3" w14:textId="55C7CA87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099B40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5D72B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6C5C32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19C043" w14:textId="74CC4CF4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945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17281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28020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C28F6" w:rsidRPr="0087049C" w14:paraId="28918EFF" w14:textId="77777777" w:rsidTr="00E0483A">
        <w:tc>
          <w:tcPr>
            <w:tcW w:w="3960" w:type="dxa"/>
            <w:shd w:val="clear" w:color="auto" w:fill="auto"/>
          </w:tcPr>
          <w:p w14:paraId="7D6FAA10" w14:textId="77777777" w:rsidR="002C28F6" w:rsidRPr="0087049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DC149C" w14:textId="77777777" w:rsidR="002C28F6" w:rsidRPr="00E0483A" w:rsidRDefault="002C28F6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F749E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9CA55" w14:textId="59689754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280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3FF4F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4F67124" w14:textId="058C4BD1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062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7D5F13B8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84690A" w14:textId="51BF039F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10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387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E6D63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77571E" w14:textId="5779D76A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701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55DFCE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77CDBC" w14:textId="2E756F72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434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C6E59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2505B" w14:textId="5A7D57CE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483A">
              <w:rPr>
                <w:rFonts w:ascii="Angsana New" w:hAnsi="Angsana New" w:hint="cs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20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 w:hint="cs"/>
                <w:sz w:val="30"/>
                <w:szCs w:val="30"/>
              </w:rPr>
              <w:t>864</w:t>
            </w:r>
            <w:r w:rsidRPr="00E0483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C28F6" w:rsidRPr="0087049C" w14:paraId="6BD1B96D" w14:textId="77777777" w:rsidTr="00E0483A">
        <w:tc>
          <w:tcPr>
            <w:tcW w:w="3960" w:type="dxa"/>
            <w:shd w:val="clear" w:color="auto" w:fill="auto"/>
          </w:tcPr>
          <w:p w14:paraId="7327A19A" w14:textId="1880EA31" w:rsidR="002C28F6" w:rsidRPr="0087049C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F9066" w14:textId="5496B984" w:rsidR="002C28F6" w:rsidRPr="00E0483A" w:rsidRDefault="00E77500" w:rsidP="00685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145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371D9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4EAD" w14:textId="66461816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406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E0934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3FF3C" w14:textId="5BBFE1F3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351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339" w:type="dxa"/>
            <w:gridSpan w:val="2"/>
            <w:shd w:val="clear" w:color="auto" w:fill="auto"/>
            <w:vAlign w:val="bottom"/>
          </w:tcPr>
          <w:p w14:paraId="1DB3777E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D652" w14:textId="46E23FF5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107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9CE72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1D044" w14:textId="78C5C572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55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FAD46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37D7" w14:textId="4F706AB1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261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5EBAD" w14:textId="77777777" w:rsidR="002C28F6" w:rsidRPr="00E0483A" w:rsidRDefault="002C28F6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F2B02" w14:textId="1088B4E2" w:rsidR="002C28F6" w:rsidRPr="00E0483A" w:rsidRDefault="00E77500" w:rsidP="00E0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326</w:t>
            </w:r>
            <w:r w:rsidR="002C28F6" w:rsidRPr="00E0483A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="Angsana New" w:hAnsi="Angsana New" w:hint="cs"/>
                <w:b/>
                <w:bCs/>
                <w:sz w:val="30"/>
                <w:szCs w:val="30"/>
              </w:rPr>
              <w:t>972</w:t>
            </w:r>
          </w:p>
        </w:tc>
      </w:tr>
      <w:tr w:rsidR="002C28F6" w:rsidRPr="0087049C" w14:paraId="00368BED" w14:textId="77777777" w:rsidTr="74953350">
        <w:tc>
          <w:tcPr>
            <w:tcW w:w="3960" w:type="dxa"/>
            <w:shd w:val="clear" w:color="auto" w:fill="auto"/>
          </w:tcPr>
          <w:p w14:paraId="67C3724C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004B66F" w14:textId="37ACD4C9" w:rsidR="002C28F6" w:rsidRPr="00A42EEB" w:rsidRDefault="00201BF5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2E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79E95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EBA74C" w14:textId="075AC1C5" w:rsidR="002C28F6" w:rsidRPr="0087049C" w:rsidRDefault="001D6714" w:rsidP="00534A3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E0167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088A62" w14:textId="12E8D240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26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6FB1B3C1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F49F185" w14:textId="51CF3DEC" w:rsidR="002C28F6" w:rsidRPr="00BC24CA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1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22C33F47" w14:textId="77777777" w:rsidR="002C28F6" w:rsidRPr="00BC24C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5F56F8" w14:textId="2CF75F84" w:rsidR="002C28F6" w:rsidRPr="00BC24CA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20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70" w:type="dxa"/>
            <w:shd w:val="clear" w:color="auto" w:fill="auto"/>
          </w:tcPr>
          <w:p w14:paraId="5F982934" w14:textId="77777777" w:rsidR="002C28F6" w:rsidRPr="00BC24CA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71AA2C" w14:textId="1DF2154D" w:rsidR="002C28F6" w:rsidRPr="00BC24CA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 w:rsidR="006F0F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029A449D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6DA6D" w14:textId="3928B857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 w:rsidR="00DF36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2C28F6" w:rsidRPr="0087049C" w14:paraId="13914E85" w14:textId="77777777" w:rsidTr="74953350">
        <w:tc>
          <w:tcPr>
            <w:tcW w:w="3960" w:type="dxa"/>
            <w:shd w:val="clear" w:color="auto" w:fill="auto"/>
          </w:tcPr>
          <w:p w14:paraId="47A2C51C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A709DFC" w14:textId="7C6C003A" w:rsidR="002C28F6" w:rsidRPr="00A42EEB" w:rsidRDefault="00201BF5" w:rsidP="00A4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2EE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9BA77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2352FA" w14:textId="3DCE9DA9" w:rsidR="002C28F6" w:rsidRPr="0087049C" w:rsidRDefault="00E77500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D67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70" w:type="dxa"/>
            <w:shd w:val="clear" w:color="auto" w:fill="auto"/>
          </w:tcPr>
          <w:p w14:paraId="3233224E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6EB7C9DF" w14:textId="044FB2DB" w:rsidR="002C28F6" w:rsidRPr="0087049C" w:rsidRDefault="00E77500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C7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BC8716A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B3BDA8" w14:textId="17CD2BF3" w:rsidR="002C28F6" w:rsidRPr="00BC24CA" w:rsidRDefault="00E77500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91D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517FC12E" w14:textId="77777777" w:rsidR="002C28F6" w:rsidRPr="00BC24C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2D1F6" w14:textId="18DA23D1" w:rsidR="002C28F6" w:rsidRPr="00BC24CA" w:rsidRDefault="006F2351" w:rsidP="004020E7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DD9273" w14:textId="77777777" w:rsidR="002C28F6" w:rsidRPr="00BC24CA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481593" w14:textId="5EC9982C" w:rsidR="002C28F6" w:rsidRPr="00BC24CA" w:rsidRDefault="00084FA7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709366" w14:textId="77777777" w:rsidR="002C28F6" w:rsidRPr="0087049C" w:rsidRDefault="002C28F6" w:rsidP="0040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D39895" w14:textId="084A5467" w:rsidR="002C28F6" w:rsidRPr="0087049C" w:rsidRDefault="00084FA7" w:rsidP="00A42EE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C28F6" w:rsidRPr="0087049C" w14:paraId="44465E7C" w14:textId="77777777" w:rsidTr="74953350">
        <w:tc>
          <w:tcPr>
            <w:tcW w:w="3960" w:type="dxa"/>
            <w:shd w:val="clear" w:color="auto" w:fill="auto"/>
          </w:tcPr>
          <w:p w14:paraId="487DF53F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3363CD1" w14:textId="7F5D1FFB" w:rsidR="002C28F6" w:rsidRPr="00045060" w:rsidRDefault="00201BF5" w:rsidP="0004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5060">
              <w:rPr>
                <w:rFonts w:ascii="Angsana New" w:hAnsi="Angsana New"/>
                <w:sz w:val="30"/>
                <w:szCs w:val="30"/>
              </w:rPr>
              <w:t>(</w:t>
            </w:r>
            <w:r w:rsidR="00E77500" w:rsidRPr="00E77500">
              <w:rPr>
                <w:rFonts w:ascii="Angsana New" w:hAnsi="Angsana New"/>
                <w:sz w:val="30"/>
                <w:szCs w:val="30"/>
              </w:rPr>
              <w:t>13</w:t>
            </w:r>
            <w:r w:rsidR="00045060" w:rsidRPr="00045060">
              <w:rPr>
                <w:rFonts w:ascii="Angsana New" w:hAnsi="Angsana New"/>
                <w:sz w:val="30"/>
                <w:szCs w:val="30"/>
              </w:rPr>
              <w:t>,</w:t>
            </w:r>
            <w:r w:rsidR="00E77500" w:rsidRPr="00E77500">
              <w:rPr>
                <w:rFonts w:ascii="Angsana New" w:hAnsi="Angsana New"/>
                <w:sz w:val="30"/>
                <w:szCs w:val="30"/>
              </w:rPr>
              <w:t>171</w:t>
            </w:r>
            <w:r w:rsidRPr="000450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C7E9FA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6803AB" w14:textId="4905BC59" w:rsidR="002C28F6" w:rsidRPr="0087049C" w:rsidRDefault="001D6714" w:rsidP="005F7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61AE09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55E4CEF" w14:textId="450FC9E5" w:rsidR="002C28F6" w:rsidRPr="0087049C" w:rsidRDefault="00426B7D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DBA5979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10738F9" w14:textId="1A56D8C9" w:rsidR="002C28F6" w:rsidRPr="0087049C" w:rsidRDefault="00391DEE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132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215CE8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F60FD0" w14:textId="0452C74E" w:rsidR="002C28F6" w:rsidRPr="0087049C" w:rsidRDefault="006F2351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98F1A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83D1E7" w14:textId="11D3B091" w:rsidR="002C28F6" w:rsidRPr="0087049C" w:rsidRDefault="00084FA7" w:rsidP="00A42EEB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875B1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67DAEB" w14:textId="554DC9AB" w:rsidR="002C28F6" w:rsidRPr="0087049C" w:rsidRDefault="00A47DC9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6BED080C" w14:textId="77777777" w:rsidTr="74953350">
        <w:tc>
          <w:tcPr>
            <w:tcW w:w="3960" w:type="dxa"/>
            <w:shd w:val="clear" w:color="auto" w:fill="auto"/>
          </w:tcPr>
          <w:p w14:paraId="5AA3914A" w14:textId="39803DF4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9A058" w14:textId="23FC4327" w:rsidR="002C28F6" w:rsidRPr="0087049C" w:rsidRDefault="00E77500" w:rsidP="00534A3F">
            <w:pPr>
              <w:pStyle w:val="acctfourfigures"/>
              <w:tabs>
                <w:tab w:val="clear" w:pos="765"/>
                <w:tab w:val="decimal" w:pos="878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132</w:t>
            </w:r>
            <w:r w:rsidR="00F343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1C592F5B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724E" w14:textId="731B4311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  <w:r w:rsidR="00BB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087FCF50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F3A6" w14:textId="2BA14EFF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CC2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  <w:r w:rsidR="00CC2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339" w:type="dxa"/>
            <w:gridSpan w:val="2"/>
            <w:shd w:val="clear" w:color="auto" w:fill="auto"/>
          </w:tcPr>
          <w:p w14:paraId="18CFFB01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04B7" w14:textId="0DB8E81C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7F2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14:paraId="230AD8E4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F78C5" w14:textId="599A4964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6F23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22390485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2BFA" w14:textId="1706B902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5601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43F6B823" w14:textId="77777777" w:rsidR="002C28F6" w:rsidRPr="0087049C" w:rsidRDefault="002C28F6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F7E5" w14:textId="72B1CF22" w:rsidR="002C28F6" w:rsidRPr="0087049C" w:rsidRDefault="00E77500" w:rsidP="00534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8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  <w:r w:rsidR="0068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</w:tr>
    </w:tbl>
    <w:p w14:paraId="7F5A97EF" w14:textId="77777777" w:rsidR="002C28F6" w:rsidRDefault="002C28F6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</w:rPr>
        <w:t>.</w:t>
      </w:r>
    </w:p>
    <w:p w14:paraId="5183BB76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620"/>
        <w:gridCol w:w="270"/>
        <w:gridCol w:w="1170"/>
        <w:gridCol w:w="270"/>
        <w:gridCol w:w="1440"/>
        <w:gridCol w:w="345"/>
        <w:gridCol w:w="1095"/>
      </w:tblGrid>
      <w:tr w:rsidR="002C28F6" w:rsidRPr="0087049C" w14:paraId="7F990365" w14:textId="77777777" w:rsidTr="001500E7">
        <w:tc>
          <w:tcPr>
            <w:tcW w:w="3960" w:type="dxa"/>
          </w:tcPr>
          <w:p w14:paraId="45BB7FA6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530" w:type="dxa"/>
            <w:gridSpan w:val="13"/>
          </w:tcPr>
          <w:p w14:paraId="451CDEB8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118D3094" w14:textId="77777777" w:rsidTr="5B68EB37">
        <w:tc>
          <w:tcPr>
            <w:tcW w:w="3960" w:type="dxa"/>
          </w:tcPr>
          <w:p w14:paraId="2C242FA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409B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436276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22D1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82B82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A12DD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26CB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590BC4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C940B4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12C3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ACF4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3F2D7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345" w:type="dxa"/>
          </w:tcPr>
          <w:p w14:paraId="4EBFF111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48FF3E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627D4B17" w14:textId="77777777" w:rsidTr="5B68EB37">
        <w:tc>
          <w:tcPr>
            <w:tcW w:w="3960" w:type="dxa"/>
          </w:tcPr>
          <w:p w14:paraId="708D45B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7DD1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AA696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9A02A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964E55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BFDDB4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1A90FC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DCFAA9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42CF9C5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DDF18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4709C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071092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2B79205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0DB9202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A6B8A4B" w14:textId="77777777" w:rsidTr="5B68EB37">
        <w:tc>
          <w:tcPr>
            <w:tcW w:w="3960" w:type="dxa"/>
          </w:tcPr>
          <w:p w14:paraId="7BB68E90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2905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39A5E49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1FFC93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A29562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DB5D06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08CB23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9E4F6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45A328A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518A1D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A2C33E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CD1108B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345" w:type="dxa"/>
          </w:tcPr>
          <w:p w14:paraId="0B749198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120239AE" w14:textId="77777777" w:rsidR="002C28F6" w:rsidRPr="0087049C" w:rsidRDefault="002C28F6" w:rsidP="000D3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681C1D72" w14:textId="77777777" w:rsidTr="001500E7">
        <w:tc>
          <w:tcPr>
            <w:tcW w:w="3960" w:type="dxa"/>
          </w:tcPr>
          <w:p w14:paraId="0AA56765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530" w:type="dxa"/>
            <w:gridSpan w:val="13"/>
          </w:tcPr>
          <w:p w14:paraId="067C42D2" w14:textId="77777777" w:rsidR="002C28F6" w:rsidRPr="0087049C" w:rsidRDefault="002C28F6" w:rsidP="00030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2BC2BC3B" w14:textId="77777777" w:rsidTr="5B68EB37">
        <w:tc>
          <w:tcPr>
            <w:tcW w:w="3960" w:type="dxa"/>
          </w:tcPr>
          <w:p w14:paraId="19A2903C" w14:textId="112FEB4B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0C83FDE8" w14:textId="17D5F3A7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EB051EC" w14:textId="77777777" w:rsidR="002C28F6" w:rsidRPr="00B628A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39DC2" w14:textId="0D663058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14:paraId="7607D8D7" w14:textId="77777777" w:rsidR="002C28F6" w:rsidRPr="00B628A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16A73E" w14:textId="138F5AD2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</w:tcPr>
          <w:p w14:paraId="4E1AC82B" w14:textId="77777777" w:rsidR="002C28F6" w:rsidRPr="00B628A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7E00DF" w14:textId="6A59BE79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20F45064" w14:textId="77777777" w:rsidR="002C28F6" w:rsidRPr="00B628A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BCDD06" w14:textId="0998D2B6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70" w:type="dxa"/>
          </w:tcPr>
          <w:p w14:paraId="03782113" w14:textId="77777777" w:rsidR="002C28F6" w:rsidRPr="00B628A5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98CFA" w14:textId="35CB8659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345" w:type="dxa"/>
          </w:tcPr>
          <w:p w14:paraId="47C219B4" w14:textId="77777777" w:rsidR="002C28F6" w:rsidRPr="00B628A5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C60E1C8" w14:textId="2E5D605B" w:rsidR="002C28F6" w:rsidRPr="00B628A5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="002C28F6" w:rsidRPr="00B62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2C28F6" w:rsidRPr="0087049C" w14:paraId="4D4CAED4" w14:textId="77777777" w:rsidTr="5B68EB37">
        <w:tc>
          <w:tcPr>
            <w:tcW w:w="3960" w:type="dxa"/>
          </w:tcPr>
          <w:p w14:paraId="68BBDF9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0A7DEB51" w14:textId="14702981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1BB94A22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DCDAC" w14:textId="75771103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5FA818B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957DC" w14:textId="15A77A07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1D3C66E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45109A" w14:textId="5844624A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419AA582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C4397" w14:textId="77296F7D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0B49F01E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D76D5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4148B3F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32E9667" w14:textId="24F4DD4D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2C28F6" w:rsidRPr="0087049C" w14:paraId="727BBB1E" w14:textId="77777777" w:rsidTr="5B68EB37">
        <w:tc>
          <w:tcPr>
            <w:tcW w:w="3960" w:type="dxa"/>
          </w:tcPr>
          <w:p w14:paraId="11DBEAD0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1EB">
              <w:rPr>
                <w:rFonts w:asciiTheme="majorBidi" w:hAnsi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170" w:type="dxa"/>
          </w:tcPr>
          <w:p w14:paraId="3CCBE157" w14:textId="77777777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08DC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9C4749" w14:textId="77777777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7B1AE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84B35" w14:textId="77777777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A18C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65731F" w14:textId="77777777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E243C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C0DF93" w14:textId="77777777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DD2B6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994E76" w14:textId="6167ABD6" w:rsidR="002C28F6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7C63BD23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95BD15E" w14:textId="360C884F" w:rsidR="002C28F6" w:rsidRPr="007511F5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51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Pr="00A451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64B99156" w14:textId="77777777" w:rsidTr="5B68EB37">
        <w:tc>
          <w:tcPr>
            <w:tcW w:w="3960" w:type="dxa"/>
          </w:tcPr>
          <w:p w14:paraId="0FC6620A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8ABE21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D58A3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E153E" w14:textId="6797179C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51D5E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95E1" w14:textId="3D391ADC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EA95CF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81DB19" w14:textId="2E43D0E0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BF310F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A0AA0" w14:textId="4358728F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0697D5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FB9C06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   </w:t>
            </w:r>
          </w:p>
        </w:tc>
        <w:tc>
          <w:tcPr>
            <w:tcW w:w="345" w:type="dxa"/>
          </w:tcPr>
          <w:p w14:paraId="569D5D42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E0F86F7" w14:textId="6763A6F1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451857E7" w14:textId="77777777" w:rsidTr="5B68EB37">
        <w:tc>
          <w:tcPr>
            <w:tcW w:w="3960" w:type="dxa"/>
          </w:tcPr>
          <w:p w14:paraId="3E0987C1" w14:textId="5F1075CD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A9C617" w14:textId="67B47862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shd w:val="clear" w:color="auto" w:fill="auto"/>
          </w:tcPr>
          <w:p w14:paraId="2221251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97C64E" w14:textId="434EAA34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159F82F8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701579" w14:textId="57812CBC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1DF49156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A784391" w14:textId="78936A0D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02C4FBC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FBBC8F" w14:textId="73841EFB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297DADCB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1082E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9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5223B8D5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3F76A157" w14:textId="6CC1EDC1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</w:tr>
      <w:tr w:rsidR="002C28F6" w:rsidRPr="0087049C" w14:paraId="5E8B5B38" w14:textId="77777777" w:rsidTr="5B68EB37">
        <w:tc>
          <w:tcPr>
            <w:tcW w:w="3960" w:type="dxa"/>
          </w:tcPr>
          <w:p w14:paraId="51F115D4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</w:tcPr>
          <w:p w14:paraId="28DF48D9" w14:textId="1C9D5683" w:rsidR="002C28F6" w:rsidRPr="0087049C" w:rsidRDefault="00E77500" w:rsidP="005A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0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18FA76B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A901B4" w14:textId="3F4DF10D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44B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0" w:type="dxa"/>
            <w:shd w:val="clear" w:color="auto" w:fill="auto"/>
          </w:tcPr>
          <w:p w14:paraId="7DB32B35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8D81C5" w14:textId="14182F8B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0B3B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18B8439A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0062709" w14:textId="0C13E91E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576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3714780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4DBD2C" w14:textId="75EA643F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06E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6C5F1AE5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97C233" w14:textId="1D091AD3" w:rsidR="002C28F6" w:rsidRPr="0087049C" w:rsidRDefault="0037550A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01CD82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435C9CB" w14:textId="4ED0E2CC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D663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051</w:t>
            </w:r>
          </w:p>
        </w:tc>
      </w:tr>
      <w:tr w:rsidR="002C28F6" w:rsidRPr="0087049C" w14:paraId="36251C5C" w14:textId="77777777" w:rsidTr="5B68EB37">
        <w:tc>
          <w:tcPr>
            <w:tcW w:w="3960" w:type="dxa"/>
          </w:tcPr>
          <w:p w14:paraId="10B0C882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908F040" w14:textId="0EFEDD6D" w:rsidR="002C28F6" w:rsidRPr="0087049C" w:rsidRDefault="00AF4DD2" w:rsidP="00AF4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50F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5BCF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5F10EA" w14:textId="65D27218" w:rsidR="002C28F6" w:rsidRPr="0087049C" w:rsidRDefault="00744BAB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18E243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ACE48D" w14:textId="2B202332" w:rsidR="002C28F6" w:rsidRPr="0087049C" w:rsidRDefault="000B3BAD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C8E89D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8909E62" w14:textId="160876A5" w:rsidR="002C28F6" w:rsidRPr="0087049C" w:rsidRDefault="00BE4267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18FD2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B49C34" w14:textId="28573943" w:rsidR="002C28F6" w:rsidRPr="0087049C" w:rsidRDefault="00006EA9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D96B55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F759B3" w14:textId="0156C255" w:rsidR="002C28F6" w:rsidRPr="0087049C" w:rsidRDefault="0037550A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4E38D5E2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75721F3B" w14:textId="19637CCB" w:rsidR="002C28F6" w:rsidRPr="0087049C" w:rsidRDefault="00D663A8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162</w:t>
            </w:r>
            <w:r w:rsidR="00CB28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5F20F433" w14:textId="77777777" w:rsidTr="5B68EB37">
        <w:tc>
          <w:tcPr>
            <w:tcW w:w="3960" w:type="dxa"/>
          </w:tcPr>
          <w:p w14:paraId="48BDCE10" w14:textId="16A424B2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71115" w14:textId="1FB6AABB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354B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2277213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9CAA" w14:textId="1CE0B618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  <w:r w:rsidR="006B5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  <w:shd w:val="clear" w:color="auto" w:fill="auto"/>
          </w:tcPr>
          <w:p w14:paraId="4981037E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FDB87" w14:textId="3A64F732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C4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  <w:r w:rsidR="007C4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5F45B35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D0C36" w14:textId="2252E859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BE42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79CA28AA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F2AC" w14:textId="70014976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AF3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6318A67F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3333" w14:textId="7869FAC3" w:rsidR="002C28F6" w:rsidRPr="00202F2C" w:rsidRDefault="0037550A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C90F5EF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9376" w14:textId="1EC193A9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B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  <w:r w:rsidR="00CB2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777</w:t>
            </w:r>
          </w:p>
        </w:tc>
      </w:tr>
      <w:tr w:rsidR="002C28F6" w:rsidRPr="00332BD9" w14:paraId="00926ECD" w14:textId="77777777" w:rsidTr="5B68EB37">
        <w:trPr>
          <w:trHeight w:val="234"/>
        </w:trPr>
        <w:tc>
          <w:tcPr>
            <w:tcW w:w="3960" w:type="dxa"/>
          </w:tcPr>
          <w:p w14:paraId="0E453CAB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</w:tcPr>
          <w:p w14:paraId="1135346E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91E4D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617C4E9B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E079F4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56B38A30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C939B7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0" w:type="dxa"/>
          </w:tcPr>
          <w:p w14:paraId="02B7F900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D82E78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</w:tcPr>
          <w:p w14:paraId="0E7B97A7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7594EB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</w:tcPr>
          <w:p w14:paraId="57DEDE80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45" w:type="dxa"/>
          </w:tcPr>
          <w:p w14:paraId="1C0ABA41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95" w:type="dxa"/>
          </w:tcPr>
          <w:p w14:paraId="62981CB6" w14:textId="77777777" w:rsidR="002C28F6" w:rsidRPr="0070695B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2C28F6" w:rsidRPr="0087049C" w14:paraId="7A70024D" w14:textId="77777777" w:rsidTr="5B68EB37">
        <w:tc>
          <w:tcPr>
            <w:tcW w:w="3960" w:type="dxa"/>
          </w:tcPr>
          <w:p w14:paraId="0CB16B8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0D776866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D92D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45372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2387F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E3230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80AF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B89F8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D1866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DBB6E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0B2E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C5C199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0A0D4EA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514CFAD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986EBC0" w14:textId="77777777" w:rsidTr="5B68EB37">
        <w:tc>
          <w:tcPr>
            <w:tcW w:w="3960" w:type="dxa"/>
          </w:tcPr>
          <w:p w14:paraId="3615433D" w14:textId="0747B0C5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C155BF" w14:textId="2FBE7792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5C03716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216CC9" w14:textId="206278E2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1C5706A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A61D63" w14:textId="157ED406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6CC24311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393D6CA" w14:textId="014FEFFF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09A3E7B7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FD1358" w14:textId="645CF76B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5ADC1C31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9325C24" w14:textId="7DF776A3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345" w:type="dxa"/>
          </w:tcPr>
          <w:p w14:paraId="2C05B0D7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715DE0D3" w14:textId="244977AB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</w:tr>
      <w:tr w:rsidR="002C28F6" w:rsidRPr="0087049C" w14:paraId="1B248019" w14:textId="77777777" w:rsidTr="5B68EB37">
        <w:tc>
          <w:tcPr>
            <w:tcW w:w="3960" w:type="dxa"/>
            <w:shd w:val="clear" w:color="auto" w:fill="auto"/>
          </w:tcPr>
          <w:p w14:paraId="080EEA36" w14:textId="71F9911A" w:rsidR="002C28F6" w:rsidRPr="0087049C" w:rsidRDefault="002C28F6" w:rsidP="0070695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3BDBB4" w14:textId="2FC26907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815D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shd w:val="clear" w:color="auto" w:fill="auto"/>
          </w:tcPr>
          <w:p w14:paraId="76686A2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BDF566" w14:textId="5925B1EF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AF28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787C149B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B2F743F" w14:textId="17B3B6A8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 w:rsidR="007C4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768B6B20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D99AD73" w14:textId="72B9FA44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006E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6B9FF44F" w14:textId="77777777" w:rsidR="002C28F6" w:rsidRPr="0087049C" w:rsidRDefault="002C28F6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6C6B3D" w14:textId="29EE1AA9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F3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445AFCC5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9FE3E9" w14:textId="3A84F7F9" w:rsidR="002C28F6" w:rsidRPr="0087049C" w:rsidRDefault="00E77500" w:rsidP="00E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</w:t>
            </w:r>
            <w:r w:rsidR="003755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345" w:type="dxa"/>
            <w:shd w:val="clear" w:color="auto" w:fill="auto"/>
          </w:tcPr>
          <w:p w14:paraId="1DF75363" w14:textId="77777777" w:rsidR="002C28F6" w:rsidRPr="0087049C" w:rsidRDefault="002C28F6" w:rsidP="007069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shd w:val="clear" w:color="auto" w:fill="auto"/>
          </w:tcPr>
          <w:p w14:paraId="3446CC9D" w14:textId="551D5CF8" w:rsidR="002C28F6" w:rsidRPr="0087049C" w:rsidRDefault="00E77500" w:rsidP="0070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0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  <w:r w:rsidR="00A85F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</w:tr>
      <w:tr w:rsidR="002C28F6" w:rsidRPr="0087049C" w14:paraId="269FC20D" w14:textId="77777777" w:rsidTr="0070695B">
        <w:trPr>
          <w:trHeight w:val="930"/>
        </w:trPr>
        <w:tc>
          <w:tcPr>
            <w:tcW w:w="14490" w:type="dxa"/>
            <w:gridSpan w:val="14"/>
            <w:shd w:val="clear" w:color="auto" w:fill="auto"/>
            <w:vAlign w:val="bottom"/>
          </w:tcPr>
          <w:p w14:paraId="74D3517C" w14:textId="77777777" w:rsidR="00C04833" w:rsidRDefault="00C04833" w:rsidP="0070695B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</w:p>
          <w:p w14:paraId="6253097C" w14:textId="29CDED04" w:rsidR="002C28F6" w:rsidRPr="0070695B" w:rsidRDefault="002C28F6" w:rsidP="0070695B">
            <w:pPr>
              <w:pStyle w:val="block"/>
              <w:spacing w:after="0" w:line="240" w:lineRule="auto"/>
              <w:ind w:left="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ราคาทรัพย์สินของ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กลุ่มบริษัทและ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บริษัทก่อนหักค่าเสื่อมราคาสะสมของส่วนปรับปรุงที่ดิน อาคารและอุปกรณ์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ซึ่งได้คิดค่าเสื่อมราคาเต็ม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จำนวนแล้ว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แต่ยังคงใช้งานจนถึง ณ วันที่ 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มีจำนวน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697</w:t>
            </w:r>
            <w:r w:rsidR="00BD3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</w:t>
            </w:r>
            <w:r w:rsidRPr="00BD34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าท</w:t>
            </w:r>
            <w:r w:rsidRPr="00BD34D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BD34D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659</w:t>
            </w:r>
            <w:r w:rsidR="00BD34D8" w:rsidRPr="00BD34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ตามลำดับ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2565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472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.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60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และ 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449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.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00</w:t>
            </w:r>
            <w:r w:rsidRPr="007069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</w:tbl>
    <w:p w14:paraId="59E424B1" w14:textId="77777777" w:rsidR="002C28F6" w:rsidRPr="0070695B" w:rsidRDefault="002C28F6" w:rsidP="00C424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right="-45"/>
        <w:jc w:val="both"/>
        <w:rPr>
          <w:rFonts w:asciiTheme="majorBidi" w:hAnsiTheme="majorBidi" w:cstheme="majorBidi"/>
          <w:sz w:val="30"/>
          <w:szCs w:val="30"/>
          <w:highlight w:val="green"/>
          <w:cs/>
        </w:rPr>
        <w:sectPr w:rsidR="002C28F6" w:rsidRPr="0070695B" w:rsidSect="00BA5EA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06C8EBC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ค่าความนิยม</w:t>
      </w:r>
    </w:p>
    <w:p w14:paraId="7FAC7FBC" w14:textId="77777777" w:rsidR="002C28F6" w:rsidRPr="0087049C" w:rsidRDefault="002C28F6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1350"/>
        <w:gridCol w:w="1260"/>
        <w:gridCol w:w="270"/>
        <w:gridCol w:w="1260"/>
      </w:tblGrid>
      <w:tr w:rsidR="002C28F6" w:rsidRPr="0087049C" w14:paraId="4B196D76" w14:textId="77777777" w:rsidTr="00911719">
        <w:trPr>
          <w:tblHeader/>
        </w:trPr>
        <w:tc>
          <w:tcPr>
            <w:tcW w:w="4950" w:type="dxa"/>
          </w:tcPr>
          <w:p w14:paraId="17AD4D6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F36DE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168C34F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51F10ED7" w14:textId="77777777" w:rsidTr="00911719">
        <w:trPr>
          <w:tblHeader/>
        </w:trPr>
        <w:tc>
          <w:tcPr>
            <w:tcW w:w="4950" w:type="dxa"/>
          </w:tcPr>
          <w:p w14:paraId="298937D0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2EE84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91AABB" w14:textId="456941C1" w:rsidR="002C28F6" w:rsidRPr="0087049C" w:rsidRDefault="00E77500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94FB7F3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50D465" w14:textId="6167EEDC" w:rsidR="002C28F6" w:rsidRPr="0087049C" w:rsidRDefault="00E77500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044D2549" w14:textId="77777777" w:rsidTr="00911719">
        <w:trPr>
          <w:tblHeader/>
        </w:trPr>
        <w:tc>
          <w:tcPr>
            <w:tcW w:w="4950" w:type="dxa"/>
          </w:tcPr>
          <w:p w14:paraId="27D33A61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7360C5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E5454FB" w14:textId="77777777" w:rsidR="002C28F6" w:rsidRPr="0087049C" w:rsidRDefault="002C28F6" w:rsidP="00B9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478805DA" w14:textId="77777777" w:rsidTr="00911719">
        <w:tc>
          <w:tcPr>
            <w:tcW w:w="4950" w:type="dxa"/>
          </w:tcPr>
          <w:p w14:paraId="1E9C1DFD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373CCA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23EEF7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374EA" w14:textId="77777777" w:rsidR="002C28F6" w:rsidRPr="0087049C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9002A" w14:textId="77777777" w:rsidR="002C28F6" w:rsidRPr="0087049C" w:rsidRDefault="002C28F6" w:rsidP="004B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B78B704" w14:textId="77777777" w:rsidTr="00911719">
        <w:tc>
          <w:tcPr>
            <w:tcW w:w="4950" w:type="dxa"/>
            <w:shd w:val="clear" w:color="auto" w:fill="auto"/>
          </w:tcPr>
          <w:p w14:paraId="485557AF" w14:textId="10DE6569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0D11A61A" w14:textId="77777777" w:rsidR="002C28F6" w:rsidRPr="0087049C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1DD888" w14:textId="556D057D" w:rsidR="002C28F6" w:rsidRPr="00086587" w:rsidRDefault="00E77500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C28F6" w:rsidRPr="000865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0908D63E" w14:textId="7777777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FAD50" w14:textId="0EDDF698" w:rsidR="002C28F6" w:rsidRPr="0087049C" w:rsidRDefault="00E77500" w:rsidP="0008658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</w:tr>
      <w:tr w:rsidR="002C28F6" w:rsidRPr="0087049C" w14:paraId="73DF0BFE" w14:textId="77777777" w:rsidTr="00911719">
        <w:tc>
          <w:tcPr>
            <w:tcW w:w="4950" w:type="dxa"/>
            <w:shd w:val="clear" w:color="auto" w:fill="auto"/>
          </w:tcPr>
          <w:p w14:paraId="6112164D" w14:textId="5B6AF77A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</w:tcPr>
          <w:p w14:paraId="0DEE7FF0" w14:textId="77777777" w:rsidR="002C28F6" w:rsidRPr="0087049C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EC640" w14:textId="512122A8" w:rsidR="002C28F6" w:rsidRPr="0087049C" w:rsidRDefault="00E77500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9046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78F8313B" w14:textId="7777777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5962C" w14:textId="7F8CD8E3" w:rsidR="002C28F6" w:rsidRPr="0087049C" w:rsidRDefault="00E77500" w:rsidP="0008658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  <w:tr w:rsidR="002C28F6" w:rsidRPr="00F134F7" w14:paraId="0C5BA073" w14:textId="77777777" w:rsidTr="00911719">
        <w:tc>
          <w:tcPr>
            <w:tcW w:w="4950" w:type="dxa"/>
          </w:tcPr>
          <w:p w14:paraId="4EDC12B2" w14:textId="77777777" w:rsidR="002C28F6" w:rsidRPr="00F134F7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BC62794" w14:textId="77777777" w:rsidR="002C28F6" w:rsidRPr="00F134F7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E94EB4" w14:textId="77777777" w:rsidR="002C28F6" w:rsidRPr="00F134F7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7D25A2" w14:textId="77777777" w:rsidR="002C28F6" w:rsidRPr="00F134F7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199450" w14:textId="77777777" w:rsidR="002C28F6" w:rsidRPr="00F134F7" w:rsidRDefault="002C28F6" w:rsidP="0008658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8F6" w:rsidRPr="0087049C" w14:paraId="70A3643B" w14:textId="77777777" w:rsidTr="00911719">
        <w:tc>
          <w:tcPr>
            <w:tcW w:w="4950" w:type="dxa"/>
            <w:shd w:val="clear" w:color="auto" w:fill="auto"/>
          </w:tcPr>
          <w:p w14:paraId="32271805" w14:textId="7777777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20D15328" w14:textId="77777777" w:rsidR="002C28F6" w:rsidRPr="0087049C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6FE91F" w14:textId="77777777" w:rsidR="002C28F6" w:rsidRPr="0087049C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4EF797" w14:textId="7777777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D57EF" w14:textId="77777777" w:rsidR="002C28F6" w:rsidRPr="0087049C" w:rsidRDefault="002C28F6" w:rsidP="0008658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5CA4F23" w14:textId="77777777" w:rsidTr="00911719">
        <w:tc>
          <w:tcPr>
            <w:tcW w:w="4950" w:type="dxa"/>
            <w:shd w:val="clear" w:color="auto" w:fill="auto"/>
          </w:tcPr>
          <w:p w14:paraId="474927BD" w14:textId="1F7A006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5C8664AF" w14:textId="77777777" w:rsidR="002C28F6" w:rsidRPr="0087049C" w:rsidRDefault="002C28F6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AD18469" w14:textId="2316939D" w:rsidR="002C28F6" w:rsidRPr="0087049C" w:rsidRDefault="00E77500" w:rsidP="000865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904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70" w:type="dxa"/>
          </w:tcPr>
          <w:p w14:paraId="42D18D21" w14:textId="77777777" w:rsidR="002C28F6" w:rsidRPr="0087049C" w:rsidRDefault="002C28F6" w:rsidP="0008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2014C9" w14:textId="135720B2" w:rsidR="002C28F6" w:rsidRPr="0087049C" w:rsidRDefault="00E77500" w:rsidP="0008658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899</w:t>
            </w:r>
          </w:p>
        </w:tc>
      </w:tr>
    </w:tbl>
    <w:p w14:paraId="6D4AF61C" w14:textId="77777777" w:rsidR="002C28F6" w:rsidRPr="0087049C" w:rsidRDefault="002C28F6" w:rsidP="0031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08EDF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F060736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F6262" w14:textId="2B46BD63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ซึ่งวัดมูลค่าโดยการคิดลดกระแสเงินสดในอนาคตที่คาดว่าจะได้รับจากการดำเนินงานต่อเนื่องของบริษัท ออล โคโค กรุ๊ป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ซึ่งมูลค่าตามบัญชีของหน่วยสินทรัพย์ที่ก่อให้เกิดเงินสดต่ำกว่ามูลค่าที่คาดว่าจะได้รับคืน ดังนั้นจึงไม่มีการบันทึกผลขาดทุน</w:t>
      </w:r>
      <w:r w:rsidRPr="0087049C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 ณ 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77500" w:rsidRPr="00E77500">
        <w:rPr>
          <w:rFonts w:asciiTheme="majorBidi" w:hAnsiTheme="majorBidi" w:cstheme="majorBidi"/>
          <w:sz w:val="30"/>
          <w:szCs w:val="30"/>
        </w:rPr>
        <w:t>2565</w:t>
      </w:r>
    </w:p>
    <w:p w14:paraId="217E132F" w14:textId="77777777" w:rsidR="002C28F6" w:rsidRPr="0087049C" w:rsidRDefault="002C28F6" w:rsidP="00E37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2C28F6" w:rsidRPr="00D350D5" w14:paraId="3FC738CF" w14:textId="77777777" w:rsidTr="00C04833">
        <w:tc>
          <w:tcPr>
            <w:tcW w:w="6390" w:type="dxa"/>
          </w:tcPr>
          <w:p w14:paraId="7CB2B3C8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2172858"/>
            <w:r w:rsidRPr="00D350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</w:p>
        </w:tc>
        <w:tc>
          <w:tcPr>
            <w:tcW w:w="2790" w:type="dxa"/>
            <w:gridSpan w:val="3"/>
            <w:vAlign w:val="center"/>
          </w:tcPr>
          <w:p w14:paraId="6EA80B52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D350D5" w14:paraId="4D7173BB" w14:textId="77777777" w:rsidTr="00C04833">
        <w:tc>
          <w:tcPr>
            <w:tcW w:w="6390" w:type="dxa"/>
          </w:tcPr>
          <w:p w14:paraId="58DB25F4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4BE9CA" w14:textId="4EBC7E39" w:rsidR="002C28F6" w:rsidRPr="00D350D5" w:rsidRDefault="00E77500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D54D6A7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BB091" w14:textId="1AFAD796" w:rsidR="002C28F6" w:rsidRPr="00D350D5" w:rsidRDefault="00E77500" w:rsidP="005D0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D350D5" w14:paraId="0EF1C4C3" w14:textId="77777777" w:rsidTr="00C04833">
        <w:tc>
          <w:tcPr>
            <w:tcW w:w="6390" w:type="dxa"/>
          </w:tcPr>
          <w:p w14:paraId="1471AA99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67AA6501" w14:textId="77777777" w:rsidR="002C28F6" w:rsidRPr="00D350D5" w:rsidRDefault="002C28F6" w:rsidP="007C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50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5601A" w:rsidRPr="00D350D5" w14:paraId="03663C83" w14:textId="77777777" w:rsidTr="0082010D">
        <w:tc>
          <w:tcPr>
            <w:tcW w:w="6390" w:type="dxa"/>
            <w:shd w:val="clear" w:color="auto" w:fill="auto"/>
          </w:tcPr>
          <w:p w14:paraId="6C1627CE" w14:textId="77777777" w:rsidR="0005601A" w:rsidRPr="00D350D5" w:rsidRDefault="0005601A" w:rsidP="0005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2082B" w14:textId="7DD237CB" w:rsidR="0005601A" w:rsidRPr="0082010D" w:rsidRDefault="00E77500" w:rsidP="000560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5601A" w:rsidRPr="008201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4E0016B0" w14:textId="77777777" w:rsidR="0005601A" w:rsidRPr="00D350D5" w:rsidRDefault="0005601A" w:rsidP="000560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733933" w14:textId="72280285" w:rsidR="0005601A" w:rsidRPr="00D350D5" w:rsidRDefault="00E77500" w:rsidP="0005601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5601A" w:rsidRPr="00D350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05601A" w:rsidRPr="0087049C" w14:paraId="5FF34522" w14:textId="77777777" w:rsidTr="0082010D">
        <w:tc>
          <w:tcPr>
            <w:tcW w:w="6390" w:type="dxa"/>
            <w:shd w:val="clear" w:color="auto" w:fill="auto"/>
          </w:tcPr>
          <w:p w14:paraId="042C1F1F" w14:textId="77777777" w:rsidR="0005601A" w:rsidRPr="00D350D5" w:rsidRDefault="0005601A" w:rsidP="0005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50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29E36" w14:textId="07F4E2EA" w:rsidR="0005601A" w:rsidRPr="0082010D" w:rsidRDefault="00E77500" w:rsidP="002F6C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5601A" w:rsidRPr="0082010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7E6C4F10" w14:textId="77777777" w:rsidR="0005601A" w:rsidRPr="00D350D5" w:rsidRDefault="0005601A" w:rsidP="0005601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2203AA" w14:textId="210A41D9" w:rsidR="0005601A" w:rsidRPr="0087049C" w:rsidRDefault="00E77500" w:rsidP="002F6C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05601A" w:rsidRPr="00D350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bookmarkEnd w:id="4"/>
    </w:tbl>
    <w:p w14:paraId="12B001EB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4662AD" w14:textId="77777777" w:rsidR="002C28F6" w:rsidRPr="0087049C" w:rsidRDefault="002C28F6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ที่เคยเกิดขึ้นในอดีต</w:t>
      </w:r>
    </w:p>
    <w:p w14:paraId="78443334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6D401C" w14:textId="3AB46E74" w:rsidR="002C28F6" w:rsidRPr="0087049C" w:rsidRDefault="002C28F6" w:rsidP="00BE57E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ประมาณการอัตราการเติบโตของกำไร </w:t>
      </w:r>
      <w:r w:rsidRPr="0087049C">
        <w:rPr>
          <w:rFonts w:asciiTheme="majorBidi" w:hAnsiTheme="majorBidi" w:cstheme="majorBidi"/>
          <w:sz w:val="30"/>
          <w:szCs w:val="30"/>
        </w:rPr>
        <w:t xml:space="preserve">EBITDA </w:t>
      </w:r>
      <w:r w:rsidRPr="0087049C">
        <w:rPr>
          <w:rFonts w:asciiTheme="majorBidi" w:hAnsiTheme="majorBidi" w:cstheme="majorBidi"/>
          <w:sz w:val="30"/>
          <w:szCs w:val="30"/>
          <w:cs/>
        </w:rPr>
        <w:t>ได้มาจากการประมาณการรายได้ในอนาคตโดยอาศัยประสบการณ์ในอดีตปรับปรุงด้วยรายได้ที่คาดว่าจะได้รับ ซึ่งคาดการณ์การเติบโตของรายได้จากอัตราเติบโต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ถัวเฉลี่ยของ </w:t>
      </w:r>
      <w:r w:rsidR="00E77500" w:rsidRPr="00E77500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ปีที่ผ่านมารวมกับประมาณการยอดขายและราคาขายที่จะเพิ่มขึ้นในอีก </w:t>
      </w:r>
      <w:r w:rsidR="00E77500" w:rsidRPr="00E77500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สมมติฐานว่าราคาขายจะเพิ่มขึ้นโดยดำรงสัดส่วนกำไรขั้นต้นให้สูงกว่าอัตราเงินเฟ้อประมาณการสำหรับ </w:t>
      </w:r>
      <w:r w:rsidR="00E77500" w:rsidRPr="00E77500">
        <w:rPr>
          <w:rFonts w:asciiTheme="majorBidi" w:hAnsiTheme="majorBidi" w:cstheme="majorBidi"/>
          <w:sz w:val="30"/>
          <w:szCs w:val="30"/>
        </w:rPr>
        <w:t>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  <w:r w:rsidR="00776BE7">
        <w:rPr>
          <w:rFonts w:asciiTheme="majorBidi" w:hAnsiTheme="majorBidi" w:cstheme="majorBidi"/>
          <w:sz w:val="30"/>
          <w:szCs w:val="30"/>
        </w:rPr>
        <w:br/>
      </w:r>
      <w:r w:rsidRPr="00776BE7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ตามข้อมูลที่ได้รับจากตัวแทนภายนอกที่มีการเผยแพร่ข้อมูลสถิติของแนวโน้มทางการตลาดในระยะยาว</w:t>
      </w:r>
    </w:p>
    <w:p w14:paraId="59415381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E96AA00" w14:textId="1A258D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เจ้าหนี้หมุนเวียนอื่น</w:t>
      </w:r>
    </w:p>
    <w:p w14:paraId="15048A3C" w14:textId="77777777" w:rsidR="002C28F6" w:rsidRPr="0087049C" w:rsidRDefault="002C28F6" w:rsidP="00AB5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990"/>
        <w:gridCol w:w="268"/>
        <w:gridCol w:w="992"/>
        <w:gridCol w:w="268"/>
        <w:gridCol w:w="992"/>
        <w:gridCol w:w="265"/>
        <w:gridCol w:w="1086"/>
      </w:tblGrid>
      <w:tr w:rsidR="002C28F6" w:rsidRPr="0087049C" w14:paraId="34D1F5D6" w14:textId="77777777" w:rsidTr="00FE65CB">
        <w:tc>
          <w:tcPr>
            <w:tcW w:w="3510" w:type="dxa"/>
          </w:tcPr>
          <w:p w14:paraId="6A37D72B" w14:textId="77777777" w:rsidR="002C28F6" w:rsidRPr="0087049C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B466F60" w14:textId="77777777" w:rsidR="002C28F6" w:rsidRPr="0087049C" w:rsidRDefault="002C28F6" w:rsidP="00FE65C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82B9F26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1C855697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425793E8" w14:textId="77777777" w:rsidR="002C28F6" w:rsidRPr="0087049C" w:rsidRDefault="002C28F6" w:rsidP="002471C7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3309139" w14:textId="77777777" w:rsidTr="00FE65CB">
        <w:tc>
          <w:tcPr>
            <w:tcW w:w="3510" w:type="dxa"/>
          </w:tcPr>
          <w:p w14:paraId="75D0E250" w14:textId="77777777" w:rsidR="002C28F6" w:rsidRPr="0087049C" w:rsidRDefault="002C28F6" w:rsidP="00C70868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9871384" w14:textId="77777777" w:rsidR="002C28F6" w:rsidRPr="0087049C" w:rsidRDefault="002C28F6" w:rsidP="00C70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7E04A3EA" w14:textId="5DE2B730" w:rsidR="002C28F6" w:rsidRPr="0087049C" w:rsidRDefault="00E77500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8" w:type="dxa"/>
          </w:tcPr>
          <w:p w14:paraId="1311369B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16688FAF" w14:textId="0FA79ABB" w:rsidR="002C28F6" w:rsidRPr="0087049C" w:rsidRDefault="00E77500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8" w:type="dxa"/>
          </w:tcPr>
          <w:p w14:paraId="445CE8F7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</w:tcPr>
          <w:p w14:paraId="3B623501" w14:textId="611CBC69" w:rsidR="002C28F6" w:rsidRPr="0087049C" w:rsidRDefault="00E77500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5" w:type="dxa"/>
          </w:tcPr>
          <w:p w14:paraId="41984912" w14:textId="77777777" w:rsidR="002C28F6" w:rsidRPr="0087049C" w:rsidRDefault="002C28F6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</w:tcPr>
          <w:p w14:paraId="0A380BFD" w14:textId="726694A8" w:rsidR="002C28F6" w:rsidRPr="0087049C" w:rsidRDefault="00E77500" w:rsidP="00C7086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87049C" w14:paraId="1432768B" w14:textId="77777777" w:rsidTr="00FE65CB">
        <w:tc>
          <w:tcPr>
            <w:tcW w:w="3510" w:type="dxa"/>
          </w:tcPr>
          <w:p w14:paraId="194006E9" w14:textId="77777777" w:rsidR="002C28F6" w:rsidRPr="0087049C" w:rsidRDefault="002C28F6" w:rsidP="009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55CBE5" w14:textId="77777777" w:rsidR="002C28F6" w:rsidRPr="0087049C" w:rsidRDefault="002C28F6" w:rsidP="00980A4B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shd w:val="clear" w:color="auto" w:fill="auto"/>
          </w:tcPr>
          <w:p w14:paraId="1E7BF353" w14:textId="77777777" w:rsidR="002C28F6" w:rsidRPr="0087049C" w:rsidRDefault="002C28F6" w:rsidP="00980A4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8F6" w:rsidRPr="0087049C" w14:paraId="400421D9" w14:textId="77777777" w:rsidTr="00FE65CB">
        <w:tc>
          <w:tcPr>
            <w:tcW w:w="3510" w:type="dxa"/>
          </w:tcPr>
          <w:p w14:paraId="6EFA7F98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10" w:type="dxa"/>
          </w:tcPr>
          <w:p w14:paraId="1AFDE6E7" w14:textId="42DD3746" w:rsidR="002C28F6" w:rsidRPr="0087049C" w:rsidRDefault="00E77500" w:rsidP="00545944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98FE8FD" w14:textId="7E25112F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268" w:type="dxa"/>
          </w:tcPr>
          <w:p w14:paraId="40E9E6CF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848762D" w14:textId="6F390CA8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68" w:type="dxa"/>
          </w:tcPr>
          <w:p w14:paraId="3EEA9A87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9370263" w14:textId="71326341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ED01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265" w:type="dxa"/>
          </w:tcPr>
          <w:p w14:paraId="5E636588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263AFCE2" w14:textId="43BEC0B0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2C28F6" w:rsidRPr="0087049C" w14:paraId="34FCFAE8" w14:textId="77777777" w:rsidTr="00FE65CB">
        <w:tc>
          <w:tcPr>
            <w:tcW w:w="3510" w:type="dxa"/>
          </w:tcPr>
          <w:p w14:paraId="79936110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10" w:type="dxa"/>
          </w:tcPr>
          <w:p w14:paraId="25FF9DD9" w14:textId="272ADE7D" w:rsidR="002C28F6" w:rsidRPr="0087049C" w:rsidRDefault="00E77500" w:rsidP="00545944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A574B32" w14:textId="0509D9FF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68" w:type="dxa"/>
          </w:tcPr>
          <w:p w14:paraId="61ECB44C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0CDC078" w14:textId="6ACB729D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68" w:type="dxa"/>
          </w:tcPr>
          <w:p w14:paraId="005D94EA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2675E7" w14:textId="2EA181BE" w:rsidR="002C28F6" w:rsidRPr="0087049C" w:rsidRDefault="00ED0163" w:rsidP="0054594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B85EECB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3C26BBBC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28F6" w:rsidRPr="0087049C" w14:paraId="53759B8F" w14:textId="77777777" w:rsidTr="00FE65CB">
        <w:tc>
          <w:tcPr>
            <w:tcW w:w="3510" w:type="dxa"/>
          </w:tcPr>
          <w:p w14:paraId="4394EFAC" w14:textId="77777777" w:rsidR="002C28F6" w:rsidRPr="0087049C" w:rsidRDefault="002C28F6" w:rsidP="00545944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10" w:type="dxa"/>
          </w:tcPr>
          <w:p w14:paraId="43BB60D1" w14:textId="77777777" w:rsidR="002C28F6" w:rsidRPr="0087049C" w:rsidRDefault="002C28F6" w:rsidP="0054594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7E08C6" w14:textId="736BCACF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448</w:t>
            </w:r>
            <w:r w:rsidR="00123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68" w:type="dxa"/>
          </w:tcPr>
          <w:p w14:paraId="2C23350D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B6F223" w14:textId="2F5FB4C4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2C28F6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68" w:type="dxa"/>
          </w:tcPr>
          <w:p w14:paraId="4E740E51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561EF4" w14:textId="2E86F2D3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  <w:r w:rsidR="001317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65" w:type="dxa"/>
          </w:tcPr>
          <w:p w14:paraId="63EE5533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9476835" w14:textId="643F7C87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2C28F6" w:rsidRPr="0087049C" w14:paraId="667C062F" w14:textId="77777777" w:rsidTr="00061914">
        <w:tc>
          <w:tcPr>
            <w:tcW w:w="3510" w:type="dxa"/>
          </w:tcPr>
          <w:p w14:paraId="61DDA2C6" w14:textId="77777777" w:rsidR="002C28F6" w:rsidRPr="0087049C" w:rsidRDefault="002C28F6" w:rsidP="00545944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10" w:type="dxa"/>
          </w:tcPr>
          <w:p w14:paraId="0EBA805E" w14:textId="77777777" w:rsidR="002C28F6" w:rsidRPr="0087049C" w:rsidRDefault="002C28F6" w:rsidP="0054594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DB41FC" w14:textId="7AB9EB4D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1234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68" w:type="dxa"/>
          </w:tcPr>
          <w:p w14:paraId="2D7F1DFD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0AE4AA8" w14:textId="0931C946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2C28F6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68" w:type="dxa"/>
          </w:tcPr>
          <w:p w14:paraId="3972B70B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0E4FAB1" w14:textId="53CD7BBD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  <w:r w:rsidR="00154E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65" w:type="dxa"/>
          </w:tcPr>
          <w:p w14:paraId="6B720122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A27555" w14:textId="5A8AF1A1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BB41BF" w:rsidRPr="0087049C" w14:paraId="5CE449CE" w14:textId="77777777" w:rsidTr="00FE65CB">
        <w:tc>
          <w:tcPr>
            <w:tcW w:w="3510" w:type="dxa"/>
          </w:tcPr>
          <w:p w14:paraId="74BA1403" w14:textId="4D759FB2" w:rsidR="00BB41BF" w:rsidRPr="0087049C" w:rsidRDefault="00BB41BF" w:rsidP="00BB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219EA217" w14:textId="77777777" w:rsidR="00BB41BF" w:rsidRPr="0087049C" w:rsidRDefault="00BB41BF" w:rsidP="00BB41B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D0E84" w14:textId="02892EE4" w:rsidR="00BB41BF" w:rsidRPr="00AE3517" w:rsidRDefault="00E77500" w:rsidP="00BB4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BB41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68" w:type="dxa"/>
          </w:tcPr>
          <w:p w14:paraId="38E2C6B4" w14:textId="77777777" w:rsidR="00BB41BF" w:rsidRPr="0087049C" w:rsidRDefault="00BB41BF" w:rsidP="00BB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EEDBEAE" w14:textId="07BB3AA2" w:rsidR="00BB41BF" w:rsidRPr="00AE3517" w:rsidRDefault="00E77500" w:rsidP="00BB41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BB41BF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68" w:type="dxa"/>
          </w:tcPr>
          <w:p w14:paraId="31B90A81" w14:textId="77777777" w:rsidR="00BB41BF" w:rsidRPr="0087049C" w:rsidRDefault="00BB41BF" w:rsidP="00BB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2D4C2EB" w14:textId="073D1B45" w:rsidR="00BB41BF" w:rsidRPr="00AE3517" w:rsidRDefault="00E77500" w:rsidP="00BB41B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 w:rsidR="00BB41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65" w:type="dxa"/>
          </w:tcPr>
          <w:p w14:paraId="574672DB" w14:textId="77777777" w:rsidR="00BB41BF" w:rsidRPr="0087049C" w:rsidRDefault="00BB41BF" w:rsidP="00BB4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44B13252" w14:textId="2905BE33" w:rsidR="00BB41BF" w:rsidRPr="00AE3517" w:rsidRDefault="00E77500" w:rsidP="00BB41B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BB41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</w:tr>
      <w:tr w:rsidR="002C28F6" w:rsidRPr="0087049C" w14:paraId="2F09FEAB" w14:textId="77777777" w:rsidTr="00FE65CB">
        <w:tc>
          <w:tcPr>
            <w:tcW w:w="3510" w:type="dxa"/>
          </w:tcPr>
          <w:p w14:paraId="3F061DC7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10" w:type="dxa"/>
          </w:tcPr>
          <w:p w14:paraId="68B139ED" w14:textId="77777777" w:rsidR="002C28F6" w:rsidRPr="0087049C" w:rsidRDefault="002C28F6" w:rsidP="0054594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0822BE" w14:textId="15C3C58D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6A6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68" w:type="dxa"/>
          </w:tcPr>
          <w:p w14:paraId="3D29D792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93FE252" w14:textId="4C75B73B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2C28F6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68" w:type="dxa"/>
          </w:tcPr>
          <w:p w14:paraId="72DA14F0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3624163" w14:textId="2D2368B3" w:rsidR="002C28F6" w:rsidRPr="00B27561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B275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65" w:type="dxa"/>
          </w:tcPr>
          <w:p w14:paraId="5B7332BA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6DF983" w14:textId="76DD5524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2C28F6" w:rsidRPr="0087049C" w14:paraId="70DA094E" w14:textId="77777777" w:rsidTr="00FE65CB">
        <w:tc>
          <w:tcPr>
            <w:tcW w:w="3510" w:type="dxa"/>
          </w:tcPr>
          <w:p w14:paraId="48ECBD76" w14:textId="51AAFA8A" w:rsidR="002C28F6" w:rsidRPr="0087049C" w:rsidRDefault="002C28F6" w:rsidP="00545944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8E196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3D2D221F" w14:textId="77777777" w:rsidR="002C28F6" w:rsidRPr="0087049C" w:rsidRDefault="002C28F6" w:rsidP="0054594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782D954" w14:textId="500B43F9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27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68" w:type="dxa"/>
          </w:tcPr>
          <w:p w14:paraId="41D82BBB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1271F6" w14:textId="257E1751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234B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68" w:type="dxa"/>
          </w:tcPr>
          <w:p w14:paraId="67AAB9B7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BA38909" w14:textId="5D590C34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0448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65" w:type="dxa"/>
          </w:tcPr>
          <w:p w14:paraId="6BCCD2CB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BBF9C40" w14:textId="5621B7FD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622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</w:tr>
      <w:tr w:rsidR="002C28F6" w:rsidRPr="0087049C" w14:paraId="637A2735" w14:textId="77777777" w:rsidTr="00FE65CB">
        <w:tc>
          <w:tcPr>
            <w:tcW w:w="3510" w:type="dxa"/>
          </w:tcPr>
          <w:p w14:paraId="77A3EF2B" w14:textId="77777777" w:rsidR="002C28F6" w:rsidRPr="0087049C" w:rsidRDefault="002C28F6" w:rsidP="00545944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71B2BF2" w14:textId="77777777" w:rsidR="002C28F6" w:rsidRPr="0087049C" w:rsidRDefault="002C28F6" w:rsidP="0054594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1CF57" w14:textId="03F1A5E0" w:rsidR="002C28F6" w:rsidRPr="00DA3900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03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BC75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68" w:type="dxa"/>
          </w:tcPr>
          <w:p w14:paraId="612BE9B6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B1D24B" w14:textId="74073935" w:rsidR="002C28F6" w:rsidRPr="0087049C" w:rsidRDefault="00E77500" w:rsidP="00545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2C28F6" w:rsidRPr="00DA3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68" w:type="dxa"/>
          </w:tcPr>
          <w:p w14:paraId="7CDD65A7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1B2C6" w14:textId="0BC939B5" w:rsidR="002C28F6" w:rsidRPr="00451D33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="Segoe UI Symbol" w:hAnsi="Segoe UI Symbol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636414"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  <w:r w:rsidR="00451D33" w:rsidRPr="00A64D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65" w:type="dxa"/>
          </w:tcPr>
          <w:p w14:paraId="7484408D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0AD4D46" w14:textId="1684365E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</w:tr>
    </w:tbl>
    <w:p w14:paraId="117E048F" w14:textId="711B0D63" w:rsidR="004E1B28" w:rsidRDefault="004E1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BE0D7F7" w14:textId="3703D175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ประมาณการหนี้สินสำหรับผลประโยชน์พนักงาน</w:t>
      </w:r>
    </w:p>
    <w:p w14:paraId="2BCA05D5" w14:textId="77777777" w:rsidR="002C28F6" w:rsidRPr="00637131" w:rsidRDefault="002C28F6" w:rsidP="00BC1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0"/>
        <w:gridCol w:w="250"/>
        <w:gridCol w:w="20"/>
        <w:gridCol w:w="1060"/>
        <w:gridCol w:w="270"/>
        <w:gridCol w:w="1080"/>
      </w:tblGrid>
      <w:tr w:rsidR="002C28F6" w:rsidRPr="00FE65CB" w14:paraId="4FFA75C7" w14:textId="77777777" w:rsidTr="000229B5">
        <w:trPr>
          <w:tblHeader/>
        </w:trPr>
        <w:tc>
          <w:tcPr>
            <w:tcW w:w="4050" w:type="dxa"/>
          </w:tcPr>
          <w:p w14:paraId="004E93D3" w14:textId="77777777" w:rsidR="002C28F6" w:rsidRPr="00FE65CB" w:rsidRDefault="002C28F6" w:rsidP="00CE2AA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0" w:type="dxa"/>
            <w:gridSpan w:val="4"/>
            <w:vAlign w:val="center"/>
          </w:tcPr>
          <w:p w14:paraId="6189B82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vAlign w:val="center"/>
          </w:tcPr>
          <w:p w14:paraId="7B6A9A5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43AFF297" w14:textId="77777777" w:rsidR="002C28F6" w:rsidRPr="00FE65CB" w:rsidRDefault="002C28F6" w:rsidP="00DA4FB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65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FE65CB" w14:paraId="52134BFC" w14:textId="77777777" w:rsidTr="000229B5">
        <w:trPr>
          <w:tblHeader/>
        </w:trPr>
        <w:tc>
          <w:tcPr>
            <w:tcW w:w="4050" w:type="dxa"/>
          </w:tcPr>
          <w:p w14:paraId="568534D9" w14:textId="78C59730" w:rsidR="002C28F6" w:rsidRPr="00B0058B" w:rsidRDefault="002C28F6" w:rsidP="00FE65CB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E7C8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E77500" w:rsidRPr="00E77500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B005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F4955B4" w14:textId="52C7CDA9" w:rsidR="002C28F6" w:rsidRPr="00FE65CB" w:rsidRDefault="00E77500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B69B14F" w14:textId="77777777" w:rsidR="002C28F6" w:rsidRPr="00FE65CB" w:rsidRDefault="002C28F6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0C3F227" w14:textId="19AF7CE2" w:rsidR="002C28F6" w:rsidRPr="00FE65CB" w:rsidRDefault="00E77500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</w:tcPr>
          <w:p w14:paraId="682D7C76" w14:textId="77777777" w:rsidR="002C28F6" w:rsidRPr="00FE65CB" w:rsidRDefault="002C28F6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40CA0D8" w14:textId="3570C6FA" w:rsidR="002C28F6" w:rsidRPr="00FE65CB" w:rsidRDefault="00E77500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3836079" w14:textId="77777777" w:rsidR="002C28F6" w:rsidRPr="00FE65CB" w:rsidRDefault="002C28F6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18F246" w14:textId="63158CF3" w:rsidR="002C28F6" w:rsidRPr="00FE65CB" w:rsidRDefault="00E77500" w:rsidP="00030CD3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FE65CB" w14:paraId="5B0B36F1" w14:textId="77777777" w:rsidTr="000229B5">
        <w:trPr>
          <w:tblHeader/>
        </w:trPr>
        <w:tc>
          <w:tcPr>
            <w:tcW w:w="4050" w:type="dxa"/>
          </w:tcPr>
          <w:p w14:paraId="4956D33F" w14:textId="77777777" w:rsidR="002C28F6" w:rsidRPr="00FE65CB" w:rsidRDefault="002C28F6" w:rsidP="00030CD3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30" w:type="dxa"/>
            <w:gridSpan w:val="9"/>
          </w:tcPr>
          <w:p w14:paraId="22F2E36B" w14:textId="77777777" w:rsidR="002C28F6" w:rsidRPr="00FE65CB" w:rsidRDefault="002C28F6" w:rsidP="00030CD3">
            <w:pPr>
              <w:pStyle w:val="acctcolumnheading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65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E65C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4833" w:rsidRPr="00FE65CB" w14:paraId="4C1569FF" w14:textId="77777777" w:rsidTr="000229B5">
        <w:tc>
          <w:tcPr>
            <w:tcW w:w="4050" w:type="dxa"/>
          </w:tcPr>
          <w:p w14:paraId="43A79A53" w14:textId="329F48EA" w:rsidR="00C04833" w:rsidRPr="00FE65CB" w:rsidRDefault="00C04833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สั้น</w:t>
            </w:r>
          </w:p>
        </w:tc>
        <w:tc>
          <w:tcPr>
            <w:tcW w:w="1080" w:type="dxa"/>
            <w:shd w:val="clear" w:color="auto" w:fill="auto"/>
          </w:tcPr>
          <w:p w14:paraId="0FD84270" w14:textId="67EAEEA5" w:rsidR="00C04833" w:rsidRPr="00FE65CB" w:rsidRDefault="00E77500" w:rsidP="001410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410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767985D2" w14:textId="77777777" w:rsidR="00C04833" w:rsidRPr="00FE65CB" w:rsidRDefault="00C04833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0FBFE7" w14:textId="00C8C62F" w:rsidR="00C04833" w:rsidRPr="007511F5" w:rsidRDefault="00C04833" w:rsidP="00C0483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41C914" w14:textId="77777777" w:rsidR="00C04833" w:rsidRPr="00FE65CB" w:rsidRDefault="00C04833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8CBB4AC" w14:textId="1FE69CA9" w:rsidR="00C04833" w:rsidRPr="00FE65CB" w:rsidRDefault="00E77500" w:rsidP="001E525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E5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59DEEAFF" w14:textId="77777777" w:rsidR="00C04833" w:rsidRPr="00FE65CB" w:rsidRDefault="00C04833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EA2189" w14:textId="493C7D36" w:rsidR="00C04833" w:rsidRPr="007511F5" w:rsidRDefault="00C04833" w:rsidP="00C0483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28F6" w:rsidRPr="00FE65CB" w14:paraId="6E0A411A" w14:textId="77777777" w:rsidTr="000229B5">
        <w:tc>
          <w:tcPr>
            <w:tcW w:w="4050" w:type="dxa"/>
          </w:tcPr>
          <w:p w14:paraId="5847A8CC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0236D81" w14:textId="04871297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3F3A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7A2CCE11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EA6B12" w14:textId="6939FA7F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1A65FB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C74338" w14:textId="363EBA59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5704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356AB10F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174DA3" w14:textId="77A8B8BE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</w:tr>
      <w:tr w:rsidR="002C28F6" w:rsidRPr="00FE65CB" w14:paraId="5E471A2A" w14:textId="77777777" w:rsidTr="000229B5">
        <w:tc>
          <w:tcPr>
            <w:tcW w:w="4050" w:type="dxa"/>
          </w:tcPr>
          <w:p w14:paraId="1A7068F3" w14:textId="4465938B" w:rsidR="002C28F6" w:rsidRPr="00FE65CB" w:rsidRDefault="00C04833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</w:t>
            </w:r>
            <w:r w:rsidR="002C28F6" w:rsidRPr="00FE65C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ยาวอื่น</w:t>
            </w:r>
          </w:p>
        </w:tc>
        <w:tc>
          <w:tcPr>
            <w:tcW w:w="1080" w:type="dxa"/>
            <w:shd w:val="clear" w:color="auto" w:fill="auto"/>
          </w:tcPr>
          <w:p w14:paraId="6576F855" w14:textId="289C91EF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1E5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2021CEB7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04034B" w14:textId="5D3BEFBD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FF32A8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9472BC6" w14:textId="5E463352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1E5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6A67357A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7B6E67" w14:textId="15A22420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</w:tr>
      <w:tr w:rsidR="002C28F6" w:rsidRPr="00FE65CB" w14:paraId="09CD0894" w14:textId="77777777" w:rsidTr="000229B5">
        <w:tc>
          <w:tcPr>
            <w:tcW w:w="4050" w:type="dxa"/>
          </w:tcPr>
          <w:p w14:paraId="68C3B8AA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E65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31D1" w14:textId="19FF31E4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1E5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31D3F385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211EE" w14:textId="61E8D122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E69E6B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8493C" w14:textId="510D9074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1E52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21FE5EE3" w14:textId="77777777" w:rsidR="002C28F6" w:rsidRPr="00FE65CB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AE702" w14:textId="5F32B5B0" w:rsidR="002C28F6" w:rsidRPr="00FE65CB" w:rsidRDefault="00E77500" w:rsidP="0054594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</w:tbl>
    <w:p w14:paraId="19CEC8DF" w14:textId="77777777" w:rsidR="002C28F6" w:rsidRPr="00C04833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green"/>
        </w:rPr>
      </w:pPr>
    </w:p>
    <w:p w14:paraId="12925826" w14:textId="77777777" w:rsidR="00637131" w:rsidRDefault="0063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CFCC1D8" w14:textId="0C4372A8" w:rsidR="002C28F6" w:rsidRPr="00FE65CB" w:rsidRDefault="002C28F6" w:rsidP="00147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FE65C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77A54319" w14:textId="77777777" w:rsidR="002C28F6" w:rsidRPr="00637131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A0C08CD" w14:textId="70BC0D2B" w:rsidR="002C28F6" w:rsidRPr="00FE65CB" w:rsidRDefault="002C28F6" w:rsidP="0088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E65C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พ.ศ. </w:t>
      </w:r>
      <w:r w:rsidR="00E77500" w:rsidRPr="00E77500">
        <w:rPr>
          <w:rFonts w:asciiTheme="majorBidi" w:hAnsiTheme="majorBidi" w:cstheme="majorBidi"/>
          <w:sz w:val="30"/>
          <w:szCs w:val="30"/>
        </w:rPr>
        <w:t>2541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FE65CB">
        <w:rPr>
          <w:rFonts w:asciiTheme="majorBidi" w:hAnsiTheme="majorBidi" w:cstheme="majorBidi"/>
          <w:sz w:val="30"/>
          <w:szCs w:val="30"/>
        </w:rPr>
        <w:t xml:space="preserve"> </w:t>
      </w:r>
      <w:r w:rsidRPr="00FE65CB">
        <w:rPr>
          <w:rFonts w:asciiTheme="majorBidi" w:hAnsiTheme="majorBidi" w:cstheme="majorBidi"/>
          <w:sz w:val="30"/>
          <w:szCs w:val="30"/>
          <w:cs/>
        </w:rPr>
        <w:t>และความเสี่ยงจากอัตราดอกเบี้ย</w:t>
      </w:r>
    </w:p>
    <w:p w14:paraId="5ABA578B" w14:textId="77777777" w:rsidR="002C28F6" w:rsidRPr="00637131" w:rsidRDefault="002C28F6" w:rsidP="00FE6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7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87049C" w14:paraId="415DB264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39BD5CBE" w14:textId="77777777" w:rsidR="002C28F6" w:rsidRPr="0087049C" w:rsidRDefault="002C28F6" w:rsidP="00871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0" w:type="dxa"/>
          </w:tcPr>
          <w:p w14:paraId="309BB86B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60FEC114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41FECC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06D8AC7C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B8C3AAC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429179A6" w14:textId="77777777" w:rsidR="002C28F6" w:rsidRPr="0087049C" w:rsidRDefault="002C28F6" w:rsidP="005C71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61F4AE8B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</w:tcPr>
          <w:p w14:paraId="02D8F127" w14:textId="60D2E407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7A812CC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E60DB3" w14:textId="5825DA5E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45A88AF5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E7A74D" w14:textId="48A17891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B0A2E0E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095BD4F" w14:textId="5B1EEB9C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87049C" w14:paraId="608DD08D" w14:textId="77777777" w:rsidTr="00001B35">
        <w:trPr>
          <w:tblHeader/>
        </w:trPr>
        <w:tc>
          <w:tcPr>
            <w:tcW w:w="3780" w:type="dxa"/>
            <w:shd w:val="clear" w:color="auto" w:fill="auto"/>
          </w:tcPr>
          <w:p w14:paraId="1DB38A17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55CC7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D84F3E8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45FD4E8B" w14:textId="77777777" w:rsidTr="00001B35">
        <w:tc>
          <w:tcPr>
            <w:tcW w:w="3780" w:type="dxa"/>
            <w:shd w:val="clear" w:color="auto" w:fill="auto"/>
          </w:tcPr>
          <w:p w14:paraId="3B869B6F" w14:textId="707EEFC0" w:rsidR="002C28F6" w:rsidRPr="0087049C" w:rsidRDefault="002C28F6" w:rsidP="005459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605CA31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72A7D9D" w14:textId="4F5B6168" w:rsidR="002C28F6" w:rsidRPr="00545944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2C28F6" w:rsidRPr="00545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5421B245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0F0C9" w14:textId="6FFEBB4E" w:rsidR="002C28F6" w:rsidRPr="00C86C97" w:rsidRDefault="00E77500" w:rsidP="005459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2C28F6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23E22231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467D1B" w14:textId="1E07A863" w:rsidR="002C28F6" w:rsidRPr="00545944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2C28F6" w:rsidRPr="005459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6C3A3D56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005DB" w14:textId="1F59B863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</w:t>
            </w:r>
            <w:r w:rsidR="002C28F6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</w:t>
            </w:r>
          </w:p>
        </w:tc>
      </w:tr>
      <w:tr w:rsidR="002C28F6" w:rsidRPr="0087049C" w14:paraId="3E7F5AEA" w14:textId="77777777" w:rsidTr="00001B35">
        <w:tc>
          <w:tcPr>
            <w:tcW w:w="3780" w:type="dxa"/>
            <w:shd w:val="clear" w:color="auto" w:fill="auto"/>
          </w:tcPr>
          <w:p w14:paraId="21BAF5E0" w14:textId="77777777" w:rsidR="002C28F6" w:rsidRPr="00FE65CB" w:rsidRDefault="002C28F6" w:rsidP="00545944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6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1C7761E0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2AF29D80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10A26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3F14B2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09AFAE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A576D5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CCB44E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DCF87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28F6" w:rsidRPr="0087049C" w14:paraId="151168A5" w14:textId="77777777" w:rsidTr="00352EDE">
        <w:tc>
          <w:tcPr>
            <w:tcW w:w="3780" w:type="dxa"/>
            <w:shd w:val="clear" w:color="auto" w:fill="auto"/>
          </w:tcPr>
          <w:p w14:paraId="36CF9A00" w14:textId="77777777" w:rsidR="002C28F6" w:rsidRPr="00352EDE" w:rsidRDefault="002C28F6" w:rsidP="0054594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2E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  <w:shd w:val="clear" w:color="auto" w:fill="auto"/>
          </w:tcPr>
          <w:p w14:paraId="5553C76B" w14:textId="77777777" w:rsidR="002C28F6" w:rsidRPr="00352EDE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A163069" w14:textId="0A4A5DD3" w:rsidR="002C28F6" w:rsidRPr="00352EDE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2521FA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104BEC23" w14:textId="77777777" w:rsidR="002C28F6" w:rsidRPr="00352EDE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AEB2D6" w14:textId="4B175494" w:rsidR="002C28F6" w:rsidRPr="00352EDE" w:rsidRDefault="00E77500" w:rsidP="005459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2C28F6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080F9775" w14:textId="77777777" w:rsidR="002C28F6" w:rsidRPr="00352EDE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322391" w14:textId="26C9B71F" w:rsidR="002C28F6" w:rsidRPr="00352EDE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527A36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38B5720" w14:textId="77777777" w:rsidR="002C28F6" w:rsidRPr="00352EDE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A6494" w14:textId="6EBC6850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2C28F6" w:rsidRPr="00352E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</w:tr>
      <w:tr w:rsidR="002C28F6" w:rsidRPr="0087049C" w14:paraId="53F0CDAF" w14:textId="77777777" w:rsidTr="00001B35">
        <w:tc>
          <w:tcPr>
            <w:tcW w:w="3780" w:type="dxa"/>
          </w:tcPr>
          <w:p w14:paraId="57E8447A" w14:textId="77777777" w:rsidR="002C28F6" w:rsidRPr="0087049C" w:rsidRDefault="002C28F6" w:rsidP="0054594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70" w:type="dxa"/>
          </w:tcPr>
          <w:p w14:paraId="0497E18D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1B4A0E8" w14:textId="61D5D883" w:rsidR="002C28F6" w:rsidRPr="00C86C97" w:rsidRDefault="002521FA" w:rsidP="002521F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DD773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8F1138" w14:textId="186DB825" w:rsidR="002C28F6" w:rsidRPr="00C86C97" w:rsidRDefault="00E77500" w:rsidP="005459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28F6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18948543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C90ED2" w14:textId="5B0BF08C" w:rsidR="002C28F6" w:rsidRPr="00C86C97" w:rsidRDefault="007840C4" w:rsidP="007840C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A399A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907BF9" w14:textId="1FAE2844" w:rsidR="002C28F6" w:rsidRPr="003F0633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C28F6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</w:tr>
      <w:tr w:rsidR="002C28F6" w:rsidRPr="0087049C" w14:paraId="5D744CC4" w14:textId="77777777" w:rsidTr="00001B35">
        <w:tc>
          <w:tcPr>
            <w:tcW w:w="3780" w:type="dxa"/>
          </w:tcPr>
          <w:p w14:paraId="580F8CB6" w14:textId="77777777" w:rsidR="002C28F6" w:rsidRPr="0087049C" w:rsidRDefault="002C28F6" w:rsidP="0054594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7960FA9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2E3B5AB" w14:textId="6A7AE8A5" w:rsidR="002C28F6" w:rsidRPr="00C86C97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521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74BD0A7B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7F4B8" w14:textId="7CDB48C5" w:rsidR="002C28F6" w:rsidRPr="00C86C97" w:rsidRDefault="00E77500" w:rsidP="0054594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4A83EDC4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455783" w14:textId="6F0CE088" w:rsidR="002C28F6" w:rsidRPr="00C86C97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748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793B1839" w14:textId="77777777" w:rsidR="002C28F6" w:rsidRPr="0087049C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D4887" w14:textId="24B77916" w:rsidR="002C28F6" w:rsidRPr="0087049C" w:rsidRDefault="00E77500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</w:tr>
      <w:tr w:rsidR="002C28F6" w:rsidRPr="0087049C" w14:paraId="5F9972E1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51B1E06E" w14:textId="77777777" w:rsidR="002C28F6" w:rsidRPr="00C51F6A" w:rsidRDefault="002C28F6" w:rsidP="00545944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1F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2FFBC503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8C1D0E4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779BA2" w14:textId="77777777" w:rsidR="002C28F6" w:rsidRPr="00C86C97" w:rsidRDefault="002C28F6" w:rsidP="0054594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9A89C3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A3FE0B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55BDBF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D0262" w14:textId="77777777" w:rsidR="002C28F6" w:rsidRPr="0087049C" w:rsidRDefault="002C28F6" w:rsidP="0054594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133B5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28F6" w:rsidRPr="0087049C" w14:paraId="34795043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1CD9108F" w14:textId="77777777" w:rsidR="002C28F6" w:rsidRPr="00C51F6A" w:rsidRDefault="002C28F6" w:rsidP="00545944">
            <w:pPr>
              <w:tabs>
                <w:tab w:val="clear" w:pos="227"/>
              </w:tabs>
              <w:ind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(กำไร) ขาดทุนจากการประมาณตาม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4E5D0A3A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25E2976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697E44" w14:textId="77777777" w:rsidR="002C28F6" w:rsidRPr="00C86C97" w:rsidRDefault="002C28F6" w:rsidP="0054594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1DCDD8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6EBAD3" w14:textId="77777777" w:rsidR="002C28F6" w:rsidRPr="00C86C97" w:rsidRDefault="002C28F6" w:rsidP="00545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0204F3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849F04" w14:textId="77777777" w:rsidR="002C28F6" w:rsidRPr="0087049C" w:rsidRDefault="002C28F6" w:rsidP="00545944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533E5" w14:textId="77777777" w:rsidR="002C28F6" w:rsidRPr="00C86C97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434B10E" w14:textId="77777777" w:rsidR="002C28F6" w:rsidRPr="0087049C" w:rsidRDefault="002C28F6" w:rsidP="005459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0536C" w:rsidRPr="0087049C" w14:paraId="3B7E4562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2D08DC94" w14:textId="77777777" w:rsidR="0020536C" w:rsidRPr="00AA0BC6" w:rsidRDefault="0020536C" w:rsidP="0020536C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AA0BC6">
              <w:rPr>
                <w:rFonts w:asciiTheme="majorBidi" w:hAnsi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4802E31F" w14:textId="7777777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1CFEF6F" w14:textId="0E8056AC" w:rsidR="0020536C" w:rsidRPr="00C86C97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2140A1" w14:textId="77777777" w:rsidR="0020536C" w:rsidRPr="00C86C97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92905" w14:textId="6119DB05" w:rsidR="0020536C" w:rsidRPr="00C86C97" w:rsidRDefault="00E77500" w:rsidP="002053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20536C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31677810" w14:textId="77777777" w:rsidR="0020536C" w:rsidRPr="00C86C97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75D015" w14:textId="177C059C" w:rsidR="0020536C" w:rsidRPr="00C86C97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CA066" w14:textId="77777777" w:rsidR="0020536C" w:rsidRPr="0087049C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62630A" w14:textId="2FB9A4D2" w:rsidR="0020536C" w:rsidRPr="0087049C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20536C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</w:p>
        </w:tc>
      </w:tr>
      <w:tr w:rsidR="0020536C" w:rsidRPr="0087049C" w14:paraId="0D24FF82" w14:textId="77777777" w:rsidTr="002956BF">
        <w:trPr>
          <w:trHeight w:val="93"/>
        </w:trPr>
        <w:tc>
          <w:tcPr>
            <w:tcW w:w="3780" w:type="dxa"/>
            <w:shd w:val="clear" w:color="auto" w:fill="auto"/>
          </w:tcPr>
          <w:p w14:paraId="763896C4" w14:textId="77777777" w:rsidR="0020536C" w:rsidRPr="000E0DF0" w:rsidRDefault="0020536C" w:rsidP="0020536C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73FCD90F" w14:textId="7777777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61FF807" w14:textId="6C89BBA1" w:rsidR="0020536C" w:rsidRPr="00C86C97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7B0DD1" w14:textId="77777777" w:rsidR="0020536C" w:rsidRPr="00C86C97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CDECA2" w14:textId="70475C01" w:rsidR="0020536C" w:rsidRPr="00C86C97" w:rsidRDefault="0020536C" w:rsidP="002053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FBD74C" w14:textId="77777777" w:rsidR="0020536C" w:rsidRPr="00C86C97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F4D48" w14:textId="0BEFF855" w:rsidR="0020536C" w:rsidRPr="00C86C97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B8B8" w14:textId="77777777" w:rsidR="0020536C" w:rsidRPr="0087049C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EF4489" w14:textId="5B1F31D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0536C" w:rsidRPr="0087049C" w14:paraId="20D0AB03" w14:textId="77777777" w:rsidTr="002956BF">
        <w:trPr>
          <w:trHeight w:val="93"/>
        </w:trPr>
        <w:tc>
          <w:tcPr>
            <w:tcW w:w="3780" w:type="dxa"/>
            <w:shd w:val="clear" w:color="auto" w:fill="auto"/>
          </w:tcPr>
          <w:p w14:paraId="5F6AD97E" w14:textId="77777777" w:rsidR="0020536C" w:rsidRPr="00C51F6A" w:rsidRDefault="0020536C" w:rsidP="0020536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51F6A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2126AA9D" w14:textId="7777777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36C1BD4" w14:textId="7AF003B3" w:rsidR="0020536C" w:rsidRPr="00B244C8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48934" w14:textId="77777777" w:rsidR="0020536C" w:rsidRPr="00C86C97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C06D07" w14:textId="5985F484" w:rsidR="0020536C" w:rsidRPr="00C86C97" w:rsidRDefault="00E77500" w:rsidP="002053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0536C"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4B2376EA" w14:textId="77777777" w:rsidR="0020536C" w:rsidRPr="00C86C97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95D2E4" w14:textId="1016935F" w:rsidR="0020536C" w:rsidRPr="00C86C97" w:rsidRDefault="0020536C" w:rsidP="002053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82D2C" w14:textId="77777777" w:rsidR="0020536C" w:rsidRPr="0087049C" w:rsidRDefault="0020536C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79E19A" w14:textId="11429F41" w:rsidR="0020536C" w:rsidRPr="0087049C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0536C"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</w:p>
        </w:tc>
      </w:tr>
      <w:tr w:rsidR="002956BF" w:rsidRPr="0087049C" w14:paraId="67DC6B2B" w14:textId="77777777" w:rsidTr="00637131">
        <w:trPr>
          <w:trHeight w:val="93"/>
        </w:trPr>
        <w:tc>
          <w:tcPr>
            <w:tcW w:w="3780" w:type="dxa"/>
            <w:shd w:val="clear" w:color="auto" w:fill="auto"/>
          </w:tcPr>
          <w:p w14:paraId="053D5B71" w14:textId="77777777" w:rsidR="002956BF" w:rsidRDefault="002956BF" w:rsidP="0020536C">
            <w:pPr>
              <w:ind w:left="342" w:hanging="34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9A551" w14:textId="77777777" w:rsidR="002956BF" w:rsidRPr="0087049C" w:rsidRDefault="002956BF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777CECC" w14:textId="597CA2DA" w:rsidR="002956BF" w:rsidRPr="002956BF" w:rsidRDefault="00637131" w:rsidP="0063713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94,702</w:t>
            </w:r>
          </w:p>
        </w:tc>
        <w:tc>
          <w:tcPr>
            <w:tcW w:w="270" w:type="dxa"/>
            <w:shd w:val="clear" w:color="auto" w:fill="auto"/>
          </w:tcPr>
          <w:p w14:paraId="3A452EB1" w14:textId="77777777" w:rsidR="002956BF" w:rsidRPr="002956BF" w:rsidRDefault="002956BF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1D1A31" w14:textId="0C141C17" w:rsidR="002956BF" w:rsidRPr="002956BF" w:rsidRDefault="00637131" w:rsidP="002053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62,332</w:t>
            </w:r>
          </w:p>
        </w:tc>
        <w:tc>
          <w:tcPr>
            <w:tcW w:w="270" w:type="dxa"/>
            <w:shd w:val="clear" w:color="auto" w:fill="auto"/>
          </w:tcPr>
          <w:p w14:paraId="76826DC3" w14:textId="77777777" w:rsidR="002956BF" w:rsidRPr="002956BF" w:rsidRDefault="002956BF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B9D93D" w14:textId="33F0C39F" w:rsidR="002956BF" w:rsidRPr="002956BF" w:rsidRDefault="00637131" w:rsidP="0063713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92,554</w:t>
            </w:r>
          </w:p>
        </w:tc>
        <w:tc>
          <w:tcPr>
            <w:tcW w:w="270" w:type="dxa"/>
            <w:shd w:val="clear" w:color="auto" w:fill="auto"/>
          </w:tcPr>
          <w:p w14:paraId="68CFB553" w14:textId="77777777" w:rsidR="002956BF" w:rsidRPr="002956BF" w:rsidRDefault="002956BF" w:rsidP="0020536C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C2BE4" w14:textId="0C893BC2" w:rsidR="002956BF" w:rsidRPr="002956BF" w:rsidRDefault="00637131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60,849</w:t>
            </w:r>
          </w:p>
        </w:tc>
      </w:tr>
      <w:tr w:rsidR="0020536C" w:rsidRPr="0087049C" w14:paraId="2E1EB4D8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003D524F" w14:textId="77777777" w:rsidR="0020536C" w:rsidRPr="0087049C" w:rsidRDefault="0020536C" w:rsidP="002053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B8B475D" w14:textId="7777777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393D8A23" w14:textId="3AC16F5A" w:rsidR="0020536C" w:rsidRPr="00B244C8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E9304B" w14:textId="77777777" w:rsidR="0020536C" w:rsidRPr="00C86C97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EE5CF9" w14:textId="1B32B18C" w:rsidR="0020536C" w:rsidRPr="00545944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Pr="00B244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71B158" w14:textId="77777777" w:rsidR="0020536C" w:rsidRPr="00C86C97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D6498" w14:textId="6C700A6A" w:rsidR="0020536C" w:rsidRPr="00C86C97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F8FD27" w14:textId="77777777" w:rsidR="0020536C" w:rsidRPr="0087049C" w:rsidRDefault="0020536C" w:rsidP="0020536C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148428" w14:textId="71615F35" w:rsidR="0020536C" w:rsidRPr="003F0633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  <w:r w:rsidRPr="00C86C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0536C" w:rsidRPr="0087049C" w14:paraId="4CCB2B00" w14:textId="77777777" w:rsidTr="00001B35">
        <w:trPr>
          <w:trHeight w:val="93"/>
        </w:trPr>
        <w:tc>
          <w:tcPr>
            <w:tcW w:w="3780" w:type="dxa"/>
            <w:shd w:val="clear" w:color="auto" w:fill="auto"/>
          </w:tcPr>
          <w:p w14:paraId="6B0C92CA" w14:textId="19077336" w:rsidR="0020536C" w:rsidRPr="0087049C" w:rsidRDefault="0020536C" w:rsidP="0020536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C68526E" w14:textId="77777777" w:rsidR="0020536C" w:rsidRPr="0087049C" w:rsidRDefault="0020536C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3A54" w14:textId="3D852B14" w:rsidR="0020536C" w:rsidRPr="00B244C8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 w:rsidR="00FA0E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</w:tcPr>
          <w:p w14:paraId="13DD5F5E" w14:textId="77777777" w:rsidR="0020536C" w:rsidRPr="0087049C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04B21" w14:textId="4C703F35" w:rsidR="0020536C" w:rsidRPr="0087049C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20536C" w:rsidRPr="00B24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566EEA62" w14:textId="77777777" w:rsidR="0020536C" w:rsidRPr="0087049C" w:rsidRDefault="0020536C" w:rsidP="00205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290AF" w14:textId="7A233A56" w:rsidR="0020536C" w:rsidRPr="0087049C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205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11576AB" w14:textId="77777777" w:rsidR="0020536C" w:rsidRPr="0087049C" w:rsidRDefault="0020536C" w:rsidP="0020536C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669F2" w14:textId="55311787" w:rsidR="0020536C" w:rsidRPr="0087049C" w:rsidRDefault="00E77500" w:rsidP="0020536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2053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</w:tbl>
    <w:p w14:paraId="1087EDD6" w14:textId="77777777" w:rsidR="00776BE7" w:rsidRDefault="00776BE7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77B26F0E" w14:textId="77777777" w:rsidR="00637131" w:rsidRDefault="00637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293D80C8" w14:textId="6ED83692" w:rsidR="002C28F6" w:rsidRPr="0087049C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7049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โครงการผลประโยชน์ระยะยาวอื่น</w:t>
      </w:r>
    </w:p>
    <w:p w14:paraId="37825412" w14:textId="77777777" w:rsidR="002C28F6" w:rsidRPr="006748BD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E00118" w14:textId="77777777" w:rsidR="002C28F6" w:rsidRPr="0087049C" w:rsidRDefault="002C28F6" w:rsidP="00996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ถือตามอายุของพนักงานและข้อสมมติในการประมาณการตามหลักคณิตศาสตร์ประกันภัยเป็นเกณฑ์ในการคำนวณภาระผูกพัน</w:t>
      </w:r>
    </w:p>
    <w:p w14:paraId="3596C54B" w14:textId="77777777" w:rsidR="002C28F6" w:rsidRPr="00FE65CB" w:rsidRDefault="002C28F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62"/>
        <w:gridCol w:w="270"/>
        <w:gridCol w:w="1080"/>
        <w:gridCol w:w="270"/>
        <w:gridCol w:w="1080"/>
        <w:gridCol w:w="270"/>
        <w:gridCol w:w="1080"/>
      </w:tblGrid>
      <w:tr w:rsidR="002C28F6" w:rsidRPr="0087049C" w14:paraId="5DDF5235" w14:textId="77777777" w:rsidTr="00FE65CB">
        <w:tc>
          <w:tcPr>
            <w:tcW w:w="4050" w:type="dxa"/>
            <w:shd w:val="clear" w:color="auto" w:fill="auto"/>
          </w:tcPr>
          <w:p w14:paraId="741BA456" w14:textId="77777777" w:rsidR="002C28F6" w:rsidRPr="0087049C" w:rsidRDefault="002C28F6" w:rsidP="00F85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</w:t>
            </w:r>
          </w:p>
        </w:tc>
        <w:tc>
          <w:tcPr>
            <w:tcW w:w="2412" w:type="dxa"/>
            <w:gridSpan w:val="3"/>
            <w:shd w:val="clear" w:color="auto" w:fill="auto"/>
            <w:vAlign w:val="center"/>
          </w:tcPr>
          <w:p w14:paraId="637C6C21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4D159D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234309E5" w14:textId="77777777" w:rsidR="002C28F6" w:rsidRPr="0087049C" w:rsidRDefault="002C28F6" w:rsidP="003F664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7BA34D42" w14:textId="77777777" w:rsidTr="00FE65CB">
        <w:tc>
          <w:tcPr>
            <w:tcW w:w="4050" w:type="dxa"/>
            <w:shd w:val="clear" w:color="auto" w:fill="auto"/>
          </w:tcPr>
          <w:p w14:paraId="5B61A80C" w14:textId="77777777" w:rsidR="002C28F6" w:rsidRPr="0087049C" w:rsidRDefault="002C28F6" w:rsidP="005C711E">
            <w:pPr>
              <w:tabs>
                <w:tab w:val="clear" w:pos="227"/>
                <w:tab w:val="clear" w:pos="454"/>
              </w:tabs>
              <w:ind w:left="16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62" w:type="dxa"/>
          </w:tcPr>
          <w:p w14:paraId="4C78CAAC" w14:textId="5951BD72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103FB0E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C3285F" w14:textId="6634A41B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79F087A5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B90BB8E" w14:textId="5326BBCE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A77FEBF" w14:textId="77777777" w:rsidR="002C28F6" w:rsidRPr="0087049C" w:rsidRDefault="002C28F6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7495CB" w14:textId="6187DEB6" w:rsidR="002C28F6" w:rsidRPr="0087049C" w:rsidRDefault="00E77500" w:rsidP="005C711E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87049C" w14:paraId="236387FF" w14:textId="77777777" w:rsidTr="00FE65CB">
        <w:tc>
          <w:tcPr>
            <w:tcW w:w="4050" w:type="dxa"/>
            <w:shd w:val="clear" w:color="auto" w:fill="auto"/>
          </w:tcPr>
          <w:p w14:paraId="42D7C5E0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6ACF079A" w14:textId="77777777" w:rsidR="002C28F6" w:rsidRPr="0087049C" w:rsidRDefault="002C28F6" w:rsidP="005C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C6B6F" w:rsidRPr="0087049C" w14:paraId="2DCF96ED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3C650E97" w14:textId="77777777" w:rsidR="008C6B6F" w:rsidRPr="0087049C" w:rsidRDefault="008C6B6F" w:rsidP="008C6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62" w:type="dxa"/>
            <w:shd w:val="clear" w:color="auto" w:fill="auto"/>
          </w:tcPr>
          <w:p w14:paraId="0BED7F3D" w14:textId="766A6256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C6B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8C6B6F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C6B6F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1370C78" w14:textId="77777777" w:rsidR="008C6B6F" w:rsidRPr="00B820E8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E6321C" w14:textId="6BEA7DD0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C6B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8C6B6F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C6B6F" w:rsidRPr="00B82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51D1FD5" w14:textId="77777777" w:rsidR="008C6B6F" w:rsidRPr="00B820E8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B090C" w14:textId="587E4CAE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8C6B6F" w:rsidRPr="00B820E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476BC99" w14:textId="77777777" w:rsidR="008C6B6F" w:rsidRPr="00B820E8" w:rsidRDefault="008C6B6F" w:rsidP="008C6B6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2DE5A3" w14:textId="2D01155C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8C6B6F" w:rsidRPr="00B820E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</w:p>
        </w:tc>
      </w:tr>
      <w:tr w:rsidR="008C6B6F" w:rsidRPr="0087049C" w14:paraId="428B5762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0FDDCD7B" w14:textId="77777777" w:rsidR="008C6B6F" w:rsidRPr="0087049C" w:rsidRDefault="008C6B6F" w:rsidP="008C6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4B2090D2" w14:textId="33903293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60976A" w14:textId="77777777" w:rsidR="008C6B6F" w:rsidRPr="00B820E8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9D9028" w14:textId="611B7448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EB00F6B" w14:textId="77777777" w:rsidR="008C6B6F" w:rsidRPr="00B820E8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C6140" w14:textId="08F01C7A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43BA4E0" w14:textId="77777777" w:rsidR="008C6B6F" w:rsidRPr="00B820E8" w:rsidRDefault="008C6B6F" w:rsidP="008C6B6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30E9EF" w14:textId="3E6FF14C" w:rsidR="008C6B6F" w:rsidRPr="00B820E8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8C6B6F" w:rsidRPr="0087049C" w14:paraId="00DE0BC3" w14:textId="77777777" w:rsidTr="00FE65CB">
        <w:trPr>
          <w:trHeight w:val="93"/>
        </w:trPr>
        <w:tc>
          <w:tcPr>
            <w:tcW w:w="4050" w:type="dxa"/>
            <w:shd w:val="clear" w:color="auto" w:fill="auto"/>
          </w:tcPr>
          <w:p w14:paraId="76A41142" w14:textId="77777777" w:rsidR="008C6B6F" w:rsidRPr="0087049C" w:rsidRDefault="008C6B6F" w:rsidP="008C6B6F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1062" w:type="dxa"/>
            <w:shd w:val="clear" w:color="auto" w:fill="auto"/>
          </w:tcPr>
          <w:p w14:paraId="0F36F5D5" w14:textId="0F9D4D7D" w:rsidR="008C6B6F" w:rsidRPr="0087049C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C6B6F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A81B2BC" w14:textId="77777777" w:rsidR="008C6B6F" w:rsidRPr="0087049C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B2C5A3" w14:textId="792E0B47" w:rsidR="008C6B6F" w:rsidRPr="0087049C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C6B6F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154FB46" w14:textId="77777777" w:rsidR="008C6B6F" w:rsidRPr="0087049C" w:rsidRDefault="008C6B6F" w:rsidP="008C6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38660C" w14:textId="4C4C8D73" w:rsidR="008C6B6F" w:rsidRPr="006D7A14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8C6B6F" w:rsidRPr="006D7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12AFCE5A" w14:textId="77777777" w:rsidR="008C6B6F" w:rsidRPr="0087049C" w:rsidRDefault="008C6B6F" w:rsidP="008C6B6F">
            <w:pPr>
              <w:tabs>
                <w:tab w:val="decimal" w:pos="792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8C0D10" w14:textId="0E2CB500" w:rsidR="008C6B6F" w:rsidRPr="0087049C" w:rsidRDefault="00E77500" w:rsidP="008C6B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8C6B6F" w:rsidRPr="006D7A1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-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6175EF8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green"/>
        </w:rPr>
      </w:pPr>
    </w:p>
    <w:p w14:paraId="04724CDC" w14:textId="135B5B35" w:rsidR="002C28F6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 </w:t>
      </w:r>
    </w:p>
    <w:p w14:paraId="32C6C21E" w14:textId="77777777" w:rsidR="00637131" w:rsidRPr="0087049C" w:rsidRDefault="00637131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E73C0" w14:textId="3498CA55" w:rsidR="002C28F6" w:rsidRPr="001D361A" w:rsidRDefault="002C28F6" w:rsidP="001D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2CE120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2CE12024">
        <w:rPr>
          <w:rFonts w:asciiTheme="majorBidi" w:hAnsiTheme="majorBidi" w:cstheme="majorBidi"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</w:t>
      </w:r>
      <w:r w:rsidRPr="00A531B5">
        <w:rPr>
          <w:rFonts w:asciiTheme="majorBidi" w:hAnsiTheme="majorBidi" w:cstheme="majorBidi"/>
          <w:sz w:val="30"/>
          <w:szCs w:val="30"/>
          <w:cs/>
        </w:rPr>
        <w:t>กำหนดไว้เป็น</w:t>
      </w:r>
      <w:r w:rsidRPr="00A531B5"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24</w:t>
      </w:r>
      <w:r w:rsidR="00B559D1" w:rsidRPr="00CF772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00</w:t>
      </w:r>
      <w:r w:rsidR="00B559D1" w:rsidRPr="00CF77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59D1" w:rsidRPr="00CF772C">
        <w:rPr>
          <w:rFonts w:asciiTheme="majorBidi" w:hAnsiTheme="majorBidi" w:cstheme="majorBidi"/>
          <w:sz w:val="30"/>
          <w:szCs w:val="30"/>
        </w:rPr>
        <w:t xml:space="preserve">- </w:t>
      </w:r>
      <w:r w:rsidR="00E77500" w:rsidRPr="00E77500">
        <w:rPr>
          <w:rFonts w:asciiTheme="majorBidi" w:hAnsiTheme="majorBidi" w:cstheme="majorBidi"/>
          <w:sz w:val="30"/>
          <w:szCs w:val="30"/>
        </w:rPr>
        <w:t>29</w:t>
      </w:r>
      <w:r w:rsidR="00B559D1" w:rsidRPr="00CF772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19</w:t>
      </w:r>
      <w:r w:rsidR="00B559D1" w:rsidRPr="008323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2CE120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8323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00</w:t>
      </w:r>
      <w:r w:rsidRPr="008323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3230D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8323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8323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2CE12024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2CE120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92B68C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15EDCC8" w14:textId="77777777" w:rsidR="002C28F6" w:rsidRPr="00FE65CB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E65C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F489343" w14:textId="77777777" w:rsidR="002C28F6" w:rsidRPr="0087049C" w:rsidRDefault="002C28F6" w:rsidP="00E7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464A6F" w14:textId="668E1645" w:rsidR="002C28F6" w:rsidRPr="0087049C" w:rsidRDefault="002C28F6" w:rsidP="00E77A6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1969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39A2422E" w14:textId="77777777" w:rsidR="002C28F6" w:rsidRPr="0087049C" w:rsidRDefault="002C28F6" w:rsidP="00E77A6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87049C" w14:paraId="54B24E9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20D1A33C" w14:textId="77777777" w:rsidR="002C28F6" w:rsidRPr="0087049C" w:rsidRDefault="002C28F6" w:rsidP="00E77A68">
            <w:pPr>
              <w:spacing w:line="240" w:lineRule="auto"/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256FFFBA" w14:textId="77777777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3136876E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77F119C" w14:textId="77777777" w:rsidR="002C28F6" w:rsidRPr="0087049C" w:rsidRDefault="002C28F6" w:rsidP="00E77A6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40D3846F" w14:textId="1C47CA28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8C6C58" w14:textId="77777777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5F253386" w14:textId="232AB23C" w:rsidR="002C28F6" w:rsidRPr="0087049C" w:rsidRDefault="002C28F6" w:rsidP="00E77A6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ข้อสมมติลดลงร้อยละ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C28F6" w:rsidRPr="0087049C" w14:paraId="5327943D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13F64215" w14:textId="6F7E1694" w:rsidR="002C28F6" w:rsidRPr="0087049C" w:rsidRDefault="002C28F6" w:rsidP="00C941D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6951DF2A" w14:textId="68980949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4EB4FAA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525BD478" w14:textId="13EC5DFD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7F2E3C6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C18F727" w14:textId="7147F65F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4CE4CF0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6A6EC1" w14:textId="17531B6D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87049C" w14:paraId="06E87BE7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306ED5DB" w14:textId="77777777" w:rsidR="002C28F6" w:rsidRPr="0087049C" w:rsidRDefault="002C28F6" w:rsidP="00C941D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270F0967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8F6" w:rsidRPr="0087049C" w14:paraId="511E55ED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FE60B56" w14:textId="77777777" w:rsidR="002C28F6" w:rsidRPr="0087049C" w:rsidRDefault="002C28F6" w:rsidP="00043E0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574DA17B" w14:textId="0AD12A8F" w:rsidR="002C28F6" w:rsidRPr="0087049C" w:rsidRDefault="009A505D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38D136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6BEE32E" w14:textId="72A24CA7" w:rsidR="002C28F6" w:rsidRPr="0087049C" w:rsidRDefault="002C28F6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1E1807" w14:textId="77777777" w:rsidR="002C28F6" w:rsidRPr="0087049C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CA6DA" w14:textId="234CA3B1" w:rsidR="002C28F6" w:rsidRPr="0087049C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241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0BE9B8AA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5DFF78" w14:textId="69949613" w:rsidR="002C28F6" w:rsidRPr="0087049C" w:rsidRDefault="00E77500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</w:tr>
      <w:tr w:rsidR="002C28F6" w:rsidRPr="0087049C" w14:paraId="66A6D17A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3D3578E" w14:textId="77777777" w:rsidR="002C28F6" w:rsidRPr="009D014E" w:rsidRDefault="002C28F6" w:rsidP="00043E0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2DD29457" w14:textId="38A1B792" w:rsidR="002C28F6" w:rsidRPr="009D014E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A50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0" w:type="dxa"/>
            <w:shd w:val="clear" w:color="auto" w:fill="auto"/>
          </w:tcPr>
          <w:p w14:paraId="02919877" w14:textId="77777777" w:rsidR="002C28F6" w:rsidRPr="009D014E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692ABF4" w14:textId="13D48E8C" w:rsidR="002C28F6" w:rsidRPr="0087049C" w:rsidRDefault="00E77500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C28F6"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70" w:type="dxa"/>
            <w:shd w:val="clear" w:color="auto" w:fill="auto"/>
          </w:tcPr>
          <w:p w14:paraId="63DB7540" w14:textId="77777777" w:rsidR="002C28F6" w:rsidRPr="0087049C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2DFF46" w14:textId="2517BD9A" w:rsidR="002C28F6" w:rsidRPr="0087049C" w:rsidRDefault="003241B1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A71745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3468D7" w14:textId="7641BE29" w:rsidR="002C28F6" w:rsidRPr="0087049C" w:rsidRDefault="002C28F6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C28F6" w:rsidRPr="0087049C" w14:paraId="44671EC0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28BF24B4" w14:textId="77777777" w:rsidR="002C28F6" w:rsidRPr="009D014E" w:rsidRDefault="002C28F6" w:rsidP="00043E0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47EFD46C" w14:textId="72524421" w:rsidR="002C28F6" w:rsidRPr="009D014E" w:rsidRDefault="009A505D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B51491" w14:textId="77777777" w:rsidR="002C28F6" w:rsidRPr="009D014E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BE2D6A3" w14:textId="688885F7" w:rsidR="002C28F6" w:rsidRPr="0087049C" w:rsidRDefault="002C28F6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  <w:r w:rsidRPr="009D01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134DC" w14:textId="77777777" w:rsidR="002C28F6" w:rsidRPr="0087049C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65A952" w14:textId="567F4E79" w:rsidR="002C28F6" w:rsidRPr="0087049C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110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4D1DA0FB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59022" w14:textId="4F40706E" w:rsidR="002C28F6" w:rsidRPr="0087049C" w:rsidRDefault="00E77500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2C28F6" w:rsidRPr="0087049C" w14:paraId="0894F1BC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431380A5" w14:textId="77777777" w:rsidR="002C28F6" w:rsidRPr="0087049C" w:rsidRDefault="002C28F6" w:rsidP="00043E07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5E3B0C10" w14:textId="284FA43D" w:rsidR="002C28F6" w:rsidRPr="0087049C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1A4A9EA7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BB5222B" w14:textId="10E4E0B8" w:rsidR="002C28F6" w:rsidRPr="0087049C" w:rsidRDefault="00E77500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2EEC999F" w14:textId="77777777" w:rsidR="002C28F6" w:rsidRPr="0087049C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CE45F9" w14:textId="2FA7FC93" w:rsidR="002C28F6" w:rsidRPr="0087049C" w:rsidRDefault="009A505D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5F39CD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3926DF" w14:textId="2C0DAEF4" w:rsidR="002C28F6" w:rsidRPr="0087049C" w:rsidRDefault="002C28F6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550A8008" w14:textId="77777777" w:rsidR="002C28F6" w:rsidRPr="0087049C" w:rsidRDefault="002C28F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08"/>
        <w:gridCol w:w="270"/>
        <w:gridCol w:w="1080"/>
        <w:gridCol w:w="270"/>
        <w:gridCol w:w="990"/>
      </w:tblGrid>
      <w:tr w:rsidR="002C28F6" w:rsidRPr="0087049C" w14:paraId="6438483F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0975AC6D" w14:textId="77777777" w:rsidR="002C28F6" w:rsidRPr="0087049C" w:rsidRDefault="002C28F6" w:rsidP="00C1252E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center"/>
          </w:tcPr>
          <w:p w14:paraId="02647DBC" w14:textId="77777777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3135164A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E388682" w14:textId="77777777" w:rsidR="002C28F6" w:rsidRPr="0087049C" w:rsidRDefault="002C28F6" w:rsidP="00C1252E">
            <w:pPr>
              <w:ind w:right="-108"/>
              <w:jc w:val="thaiDistribute"/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98D101B" w14:textId="58E28E5B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AF9E58" w14:textId="77777777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center"/>
          </w:tcPr>
          <w:p w14:paraId="335A7B33" w14:textId="64AB0829" w:rsidR="002C28F6" w:rsidRPr="0087049C" w:rsidRDefault="002C28F6" w:rsidP="00C1252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C28F6" w:rsidRPr="0087049C" w14:paraId="0B1D4927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5CA4E8A7" w14:textId="4CB0DAD5" w:rsidR="002C28F6" w:rsidRPr="0087049C" w:rsidRDefault="002C28F6" w:rsidP="00C941D8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2" w:type="dxa"/>
            <w:shd w:val="clear" w:color="auto" w:fill="auto"/>
          </w:tcPr>
          <w:p w14:paraId="3D7E2B5B" w14:textId="58977891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520FFC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33C0CCA" w14:textId="022DC124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1C37DD9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3BFA6DB" w14:textId="3F5850D5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A70DBCD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AD22D0" w14:textId="3E2EA054" w:rsidR="002C28F6" w:rsidRPr="0087049C" w:rsidRDefault="00E77500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C28F6" w:rsidRPr="0087049C" w14:paraId="22A48464" w14:textId="77777777" w:rsidTr="00FE65CB">
        <w:trPr>
          <w:tblHeader/>
        </w:trPr>
        <w:tc>
          <w:tcPr>
            <w:tcW w:w="4230" w:type="dxa"/>
            <w:shd w:val="clear" w:color="auto" w:fill="auto"/>
          </w:tcPr>
          <w:p w14:paraId="7D8C0A7F" w14:textId="77777777" w:rsidR="002C28F6" w:rsidRPr="0087049C" w:rsidRDefault="002C28F6" w:rsidP="00C941D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07BA639" w14:textId="77777777" w:rsidR="002C28F6" w:rsidRPr="0087049C" w:rsidRDefault="002C28F6" w:rsidP="00C941D8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28F6" w:rsidRPr="0087049C" w14:paraId="785FAC6C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1C77C633" w14:textId="77777777" w:rsidR="002C28F6" w:rsidRPr="0087049C" w:rsidRDefault="002C28F6" w:rsidP="00043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62" w:type="dxa"/>
            <w:shd w:val="clear" w:color="auto" w:fill="auto"/>
          </w:tcPr>
          <w:p w14:paraId="39FB57A6" w14:textId="01E17821" w:rsidR="002C28F6" w:rsidRPr="00DC3895" w:rsidRDefault="001F27A2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5E5793" w14:textId="77777777" w:rsidR="002C28F6" w:rsidRPr="00DC3895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052A9E0" w14:textId="571B9718" w:rsidR="002C28F6" w:rsidRPr="00DC3895" w:rsidRDefault="002C28F6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214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4BB96F" w14:textId="77777777" w:rsidR="002C28F6" w:rsidRPr="00DC3895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15C6F8" w14:textId="52F082DD" w:rsidR="002C28F6" w:rsidRPr="00DC3895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D72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407EE44C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090708" w14:textId="5FD817E2" w:rsidR="002C28F6" w:rsidRPr="0087049C" w:rsidRDefault="00E77500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2C28F6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</w:p>
        </w:tc>
      </w:tr>
      <w:tr w:rsidR="002C28F6" w:rsidRPr="0087049C" w14:paraId="5812795D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0966A85E" w14:textId="77777777" w:rsidR="002C28F6" w:rsidRPr="0087049C" w:rsidRDefault="002C28F6" w:rsidP="00043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2" w:type="dxa"/>
            <w:shd w:val="clear" w:color="auto" w:fill="auto"/>
          </w:tcPr>
          <w:p w14:paraId="4255DED0" w14:textId="793CB49D" w:rsidR="002C28F6" w:rsidRPr="00DC3895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F27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7351A208" w14:textId="77777777" w:rsidR="002C28F6" w:rsidRPr="00DC3895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DC21042" w14:textId="5FA1BA92" w:rsidR="002C28F6" w:rsidRPr="00DC3895" w:rsidRDefault="00E77500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2C28F6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38F6777D" w14:textId="77777777" w:rsidR="002C28F6" w:rsidRPr="00DC3895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2C323" w14:textId="3142D149" w:rsidR="002C28F6" w:rsidRPr="00DC3895" w:rsidRDefault="00353B32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14EF8E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36EC41" w14:textId="7FC216EB" w:rsidR="002C28F6" w:rsidRPr="0087049C" w:rsidRDefault="002C28F6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C28F6" w:rsidRPr="0087049C" w14:paraId="64EE6327" w14:textId="77777777" w:rsidTr="00FE65CB">
        <w:trPr>
          <w:trHeight w:val="380"/>
        </w:trPr>
        <w:tc>
          <w:tcPr>
            <w:tcW w:w="4230" w:type="dxa"/>
            <w:shd w:val="clear" w:color="auto" w:fill="auto"/>
          </w:tcPr>
          <w:p w14:paraId="57C6D95F" w14:textId="77777777" w:rsidR="002C28F6" w:rsidRPr="0087049C" w:rsidRDefault="002C28F6" w:rsidP="00043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62" w:type="dxa"/>
            <w:shd w:val="clear" w:color="auto" w:fill="auto"/>
          </w:tcPr>
          <w:p w14:paraId="028E03A2" w14:textId="2552D2AB" w:rsidR="002C28F6" w:rsidRPr="00DC3895" w:rsidRDefault="00CD726A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2E0378" w14:textId="77777777" w:rsidR="002C28F6" w:rsidRPr="00DC3895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947CD1E" w14:textId="4D35BCEE" w:rsidR="002C28F6" w:rsidRPr="00DC3895" w:rsidRDefault="002C28F6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94BD0F" w14:textId="77777777" w:rsidR="002C28F6" w:rsidRPr="00DC3895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5B507" w14:textId="35FE0F8E" w:rsidR="002C28F6" w:rsidRPr="00DC3895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53B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249E9973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718453" w14:textId="58F4912C" w:rsidR="002C28F6" w:rsidRPr="0087049C" w:rsidRDefault="00E77500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C28F6"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</w:tr>
      <w:tr w:rsidR="002C28F6" w:rsidRPr="0087049C" w14:paraId="33E75B2C" w14:textId="77777777" w:rsidTr="00FE65CB">
        <w:trPr>
          <w:trHeight w:val="93"/>
        </w:trPr>
        <w:tc>
          <w:tcPr>
            <w:tcW w:w="4230" w:type="dxa"/>
            <w:shd w:val="clear" w:color="auto" w:fill="auto"/>
          </w:tcPr>
          <w:p w14:paraId="285ECAE0" w14:textId="77777777" w:rsidR="002C28F6" w:rsidRPr="0087049C" w:rsidRDefault="002C28F6" w:rsidP="00043E0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62" w:type="dxa"/>
            <w:shd w:val="clear" w:color="auto" w:fill="auto"/>
          </w:tcPr>
          <w:p w14:paraId="5799C8F1" w14:textId="2D15B55C" w:rsidR="002C28F6" w:rsidRPr="00DC3895" w:rsidRDefault="00E77500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  <w:shd w:val="clear" w:color="auto" w:fill="auto"/>
          </w:tcPr>
          <w:p w14:paraId="41BEB006" w14:textId="77777777" w:rsidR="002C28F6" w:rsidRPr="00DC3895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73B44A" w14:textId="128F51BA" w:rsidR="002C28F6" w:rsidRPr="00DC3895" w:rsidRDefault="00E77500" w:rsidP="00043E0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30D85A1E" w14:textId="77777777" w:rsidR="002C28F6" w:rsidRPr="00DC3895" w:rsidRDefault="002C28F6" w:rsidP="0004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060590" w14:textId="1B0E1583" w:rsidR="002C28F6" w:rsidRPr="00DC3895" w:rsidRDefault="009A30E7" w:rsidP="00043E0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106F42" w14:textId="77777777" w:rsidR="002C28F6" w:rsidRPr="0087049C" w:rsidRDefault="002C28F6" w:rsidP="00043E07">
            <w:pPr>
              <w:tabs>
                <w:tab w:val="decimal" w:pos="792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88F9E3" w14:textId="3AC27B74" w:rsidR="002C28F6" w:rsidRPr="0087049C" w:rsidRDefault="002C28F6" w:rsidP="00043E0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  <w:r w:rsidRPr="00DC38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7BEB6B7" w14:textId="603BBBDF" w:rsidR="00776BE7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08F9A3" w14:textId="49BBE14A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14:paraId="3E5DB16A" w14:textId="77777777" w:rsidR="002C28F6" w:rsidRPr="0087049C" w:rsidRDefault="002C28F6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8"/>
        <w:gridCol w:w="819"/>
        <w:gridCol w:w="272"/>
        <w:gridCol w:w="976"/>
        <w:gridCol w:w="270"/>
        <w:gridCol w:w="982"/>
        <w:gridCol w:w="270"/>
        <w:gridCol w:w="1000"/>
        <w:gridCol w:w="270"/>
        <w:gridCol w:w="997"/>
      </w:tblGrid>
      <w:tr w:rsidR="002C28F6" w:rsidRPr="0087049C" w14:paraId="06F7017A" w14:textId="77777777" w:rsidTr="00043E07">
        <w:trPr>
          <w:tblHeader/>
        </w:trPr>
        <w:tc>
          <w:tcPr>
            <w:tcW w:w="1815" w:type="pct"/>
          </w:tcPr>
          <w:p w14:paraId="2B6C0920" w14:textId="77777777" w:rsidR="002C28F6" w:rsidRPr="0087049C" w:rsidRDefault="002C28F6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6AA6CD64" w14:textId="77777777" w:rsidR="002C28F6" w:rsidRPr="0087049C" w:rsidRDefault="002C28F6" w:rsidP="00EA6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1C225B15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  <w:tcBorders>
              <w:bottom w:val="single" w:sz="4" w:space="0" w:color="auto"/>
            </w:tcBorders>
          </w:tcPr>
          <w:p w14:paraId="6D0D01BA" w14:textId="35583351" w:rsidR="002C28F6" w:rsidRPr="0087049C" w:rsidRDefault="00E77500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7083941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pct"/>
            <w:gridSpan w:val="3"/>
            <w:tcBorders>
              <w:bottom w:val="single" w:sz="4" w:space="0" w:color="auto"/>
            </w:tcBorders>
          </w:tcPr>
          <w:p w14:paraId="01892FAF" w14:textId="3549BA41" w:rsidR="002C28F6" w:rsidRPr="0087049C" w:rsidRDefault="00E77500" w:rsidP="00980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3C6744B4" w14:textId="77777777" w:rsidTr="00F64BD9">
        <w:trPr>
          <w:tblHeader/>
        </w:trPr>
        <w:tc>
          <w:tcPr>
            <w:tcW w:w="1815" w:type="pct"/>
          </w:tcPr>
          <w:p w14:paraId="4D0061F0" w14:textId="77777777" w:rsidR="002C28F6" w:rsidRPr="0087049C" w:rsidRDefault="002C28F6" w:rsidP="0024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22BA1782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582493D1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E479E9B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C9C6670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4712D77D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38E1B98B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4697C8E3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48027991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21FE85FF" w14:textId="77777777" w:rsidR="002C28F6" w:rsidRPr="0087049C" w:rsidRDefault="002C28F6" w:rsidP="00242D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28F6" w:rsidRPr="0087049C" w14:paraId="562E6EE0" w14:textId="77777777" w:rsidTr="00F64BD9">
        <w:trPr>
          <w:tblHeader/>
        </w:trPr>
        <w:tc>
          <w:tcPr>
            <w:tcW w:w="1815" w:type="pct"/>
          </w:tcPr>
          <w:p w14:paraId="60C388A7" w14:textId="77777777" w:rsidR="002C28F6" w:rsidRPr="0087049C" w:rsidRDefault="002C28F6" w:rsidP="00E7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" w:type="pct"/>
          </w:tcPr>
          <w:p w14:paraId="485E51A6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656F251E" w14:textId="77777777" w:rsidR="002C28F6" w:rsidRPr="0087049C" w:rsidRDefault="002C28F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91" w:type="pct"/>
            <w:gridSpan w:val="7"/>
          </w:tcPr>
          <w:p w14:paraId="73EFEB9A" w14:textId="77777777" w:rsidR="002C28F6" w:rsidRPr="0087049C" w:rsidRDefault="002C28F6" w:rsidP="00747F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54131" w:rsidRPr="0087049C" w14:paraId="550840C5" w14:textId="77777777" w:rsidTr="00F64BD9">
        <w:tc>
          <w:tcPr>
            <w:tcW w:w="1815" w:type="pct"/>
          </w:tcPr>
          <w:p w14:paraId="4E6071FF" w14:textId="6F79E4F4" w:rsidR="00554131" w:rsidRPr="0087049C" w:rsidRDefault="00554131" w:rsidP="00554131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E77500" w:rsidRPr="00E775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5" w:type="pct"/>
          </w:tcPr>
          <w:p w14:paraId="65022FAE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FEC2391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11D4718" w14:textId="1390DE1B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1B3D4042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7D6E3F8" w14:textId="60C96091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29F45937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1E0F6EB2" w14:textId="76FE4C1F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7" w:type="pct"/>
          </w:tcPr>
          <w:p w14:paraId="511662BA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62D65F05" w14:textId="200C2C75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</w:t>
            </w:r>
          </w:p>
        </w:tc>
      </w:tr>
      <w:tr w:rsidR="00554131" w:rsidRPr="0087049C" w14:paraId="1E9C41CC" w14:textId="77777777" w:rsidTr="00F64BD9">
        <w:tc>
          <w:tcPr>
            <w:tcW w:w="1815" w:type="pct"/>
          </w:tcPr>
          <w:p w14:paraId="38A9AC5E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5" w:type="pct"/>
          </w:tcPr>
          <w:p w14:paraId="60467414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8" w:type="pct"/>
          </w:tcPr>
          <w:p w14:paraId="09E00C9E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350CBB5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7DA3D57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11401F1A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3F5F43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DA61481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176D79C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DE468F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</w:rPr>
            </w:pPr>
          </w:p>
        </w:tc>
      </w:tr>
      <w:tr w:rsidR="00554131" w:rsidRPr="0087049C" w14:paraId="054B87A6" w14:textId="77777777" w:rsidTr="00F64BD9">
        <w:tc>
          <w:tcPr>
            <w:tcW w:w="1815" w:type="pct"/>
          </w:tcPr>
          <w:p w14:paraId="6B94F610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5" w:type="pct"/>
          </w:tcPr>
          <w:p w14:paraId="4CB0C48A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70BE5F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4440CFD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B334E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730075F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3B9DFCA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CCB339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87987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EF05722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4131" w:rsidRPr="0087049C" w14:paraId="0013CCF6" w14:textId="77777777" w:rsidTr="00526D7F">
        <w:tc>
          <w:tcPr>
            <w:tcW w:w="1815" w:type="pct"/>
          </w:tcPr>
          <w:p w14:paraId="3D9FAC0B" w14:textId="0A5D5A74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5" w:type="pct"/>
          </w:tcPr>
          <w:p w14:paraId="3197F970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9168E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4F30965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ABC504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</w:tcPr>
          <w:p w14:paraId="65611699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ACE51D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DE7B3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29426C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6E5FC7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4131" w:rsidRPr="0087049C" w14:paraId="2C717829" w14:textId="77777777" w:rsidTr="00526D7F">
        <w:tc>
          <w:tcPr>
            <w:tcW w:w="1815" w:type="pct"/>
          </w:tcPr>
          <w:p w14:paraId="12AA976B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357F9121" w14:textId="1F4FDCB2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79EF7B64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735DA23D" w14:textId="65A15B39" w:rsidR="00554131" w:rsidRPr="00526D7F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554131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6A25E230" w14:textId="77777777" w:rsidR="00554131" w:rsidRPr="00526D7F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4A633828" w14:textId="71FFF81D" w:rsidR="00554131" w:rsidRPr="00526D7F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554131" w:rsidRPr="00526D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5B6E45E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7B7911" w14:textId="1EB2C2D1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5541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147" w:type="pct"/>
          </w:tcPr>
          <w:p w14:paraId="0BE06116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F94FA6" w14:textId="57D07D08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5541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554131" w:rsidRPr="0087049C" w14:paraId="0A184ED6" w14:textId="77777777" w:rsidTr="00526D7F">
        <w:tc>
          <w:tcPr>
            <w:tcW w:w="1815" w:type="pct"/>
            <w:shd w:val="clear" w:color="auto" w:fill="auto"/>
          </w:tcPr>
          <w:p w14:paraId="181B831B" w14:textId="2A2BCDD9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หุ้นทุนออกให้ตามสิทธิ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E77500" w:rsidRPr="00E775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45" w:type="pct"/>
            <w:shd w:val="clear" w:color="auto" w:fill="auto"/>
          </w:tcPr>
          <w:p w14:paraId="72815DD9" w14:textId="443227C1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67FA5321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0953F83A" w14:textId="1004F7F2" w:rsidR="00554131" w:rsidRPr="0087049C" w:rsidRDefault="00A42506" w:rsidP="00B1599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566776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76FE8174" w14:textId="118C50D6" w:rsidR="00554131" w:rsidRPr="0087049C" w:rsidRDefault="00F17FDD" w:rsidP="00B1599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B9286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06504C4B" w14:textId="17E2A587" w:rsidR="00554131" w:rsidRPr="0087049C" w:rsidRDefault="00E77500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41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7" w:type="pct"/>
            <w:shd w:val="clear" w:color="auto" w:fill="auto"/>
          </w:tcPr>
          <w:p w14:paraId="518B8E4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71DEC429" w14:textId="2E761797" w:rsidR="00554131" w:rsidRPr="0087049C" w:rsidRDefault="00E77500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41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554131" w:rsidRPr="0087049C" w14:paraId="4340EC83" w14:textId="77777777" w:rsidTr="00F64BD9">
        <w:tc>
          <w:tcPr>
            <w:tcW w:w="1815" w:type="pct"/>
          </w:tcPr>
          <w:p w14:paraId="6195179F" w14:textId="760175F3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5" w:type="pct"/>
          </w:tcPr>
          <w:p w14:paraId="2FB80B39" w14:textId="77777777" w:rsidR="00554131" w:rsidRPr="0087049C" w:rsidRDefault="00554131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936917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2C3379F6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DAADB4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946BC57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B4294E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5FA144B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8D50C59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3047883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131" w:rsidRPr="0087049C" w14:paraId="64D0EC86" w14:textId="77777777" w:rsidTr="00F64BD9">
        <w:tc>
          <w:tcPr>
            <w:tcW w:w="1815" w:type="pct"/>
          </w:tcPr>
          <w:p w14:paraId="2CBE2B38" w14:textId="77777777" w:rsidR="00554131" w:rsidRPr="0087049C" w:rsidRDefault="00554131" w:rsidP="00554131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5" w:type="pct"/>
          </w:tcPr>
          <w:p w14:paraId="168CBDB7" w14:textId="3087C69E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3056DC10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0F452FB3" w14:textId="031A0824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15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6C43B05B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7BD17416" w14:textId="40693014" w:rsidR="00554131" w:rsidRPr="0087049C" w:rsidRDefault="00E77500" w:rsidP="00554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B15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2D5F78E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2AD70E9" w14:textId="54D5E511" w:rsidR="00554131" w:rsidRPr="0087049C" w:rsidRDefault="00E77500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7" w:type="pct"/>
          </w:tcPr>
          <w:p w14:paraId="12D16953" w14:textId="77777777" w:rsidR="00554131" w:rsidRPr="0087049C" w:rsidRDefault="00554131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6C23DFE" w14:textId="1A947D13" w:rsidR="00554131" w:rsidRPr="0087049C" w:rsidRDefault="00E77500" w:rsidP="00554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554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</w:tr>
    </w:tbl>
    <w:p w14:paraId="3E0EB3CF" w14:textId="77777777" w:rsidR="002C28F6" w:rsidRPr="0087049C" w:rsidRDefault="002C28F6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14F1F3" w14:textId="03CC7BBE" w:rsidR="002C28F6" w:rsidRDefault="002C28F6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7049C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6B3CEE9" w14:textId="4B15A4E6" w:rsidR="00E6291E" w:rsidRDefault="00E6291E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863E6BF" w14:textId="3B6A6BF0" w:rsidR="00E6291E" w:rsidRPr="0087049C" w:rsidRDefault="00E6291E" w:rsidP="0044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27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เมษายน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ผู้ถือหุ้นมีมติอนุมัติลดทุนจดทะเบียนของบริษัทจากเดิมจำนวน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308,438,080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308,289,080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บาท เพื่อยกเลิกหุ้นสามัญจดทะเบียนที่คงเหลือจากการรองรับการใช้สิทธิของใบสำคัญแสดงสิทธิที่จะซื้อหุ้นสามัญเดิม จำนวน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149,000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มูลค่าหุ้นละ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>บาท ทั้งนี้บริษัทได้จดทะเบียนการเปลี่ยนแปลงทุนดังกล่าว</w:t>
      </w:r>
      <w:r w:rsidR="00776BE7">
        <w:rPr>
          <w:rFonts w:asciiTheme="majorBidi" w:hAnsiTheme="majorBidi"/>
          <w:spacing w:val="-4"/>
          <w:sz w:val="30"/>
          <w:szCs w:val="30"/>
        </w:rPr>
        <w:br/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ต่อกระทรวงพาณิชย์เมื่อวันที่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E6291E">
        <w:rPr>
          <w:rFonts w:asciiTheme="majorBidi" w:hAnsiTheme="majorBidi"/>
          <w:spacing w:val="-4"/>
          <w:sz w:val="30"/>
          <w:szCs w:val="30"/>
          <w:cs/>
        </w:rPr>
        <w:t xml:space="preserve">พฤษภาคม </w:t>
      </w:r>
      <w:r w:rsidRPr="00E6291E">
        <w:rPr>
          <w:rFonts w:asciiTheme="majorBidi" w:hAnsiTheme="majorBidi" w:cstheme="majorBidi"/>
          <w:spacing w:val="-4"/>
          <w:sz w:val="30"/>
          <w:szCs w:val="30"/>
        </w:rPr>
        <w:t>2566</w:t>
      </w:r>
    </w:p>
    <w:p w14:paraId="1F92EABF" w14:textId="77777777" w:rsidR="002C28F6" w:rsidRPr="0087049C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445157" w14:textId="77777777" w:rsidR="002C28F6" w:rsidRPr="0087049C" w:rsidRDefault="002C28F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71F15A08" w14:textId="77777777" w:rsidR="002C28F6" w:rsidRPr="0087049C" w:rsidRDefault="002C28F6" w:rsidP="0088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317E688" w14:textId="1368BA9A" w:rsidR="002C28F6" w:rsidRPr="0087049C" w:rsidRDefault="002C28F6" w:rsidP="00FB2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77500" w:rsidRPr="00E77500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E77500" w:rsidRPr="00E77500">
        <w:rPr>
          <w:rFonts w:asciiTheme="majorBidi" w:hAnsiTheme="majorBidi" w:cstheme="majorBidi"/>
          <w:sz w:val="30"/>
          <w:szCs w:val="30"/>
        </w:rPr>
        <w:t>51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7049C">
        <w:rPr>
          <w:rFonts w:asciiTheme="majorBidi" w:hAnsiTheme="majorBidi" w:cstheme="majorBidi"/>
          <w:sz w:val="30"/>
          <w:szCs w:val="30"/>
        </w:rPr>
        <w:t>“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87049C">
        <w:rPr>
          <w:rFonts w:asciiTheme="majorBidi" w:hAnsiTheme="majorBidi" w:cstheme="majorBidi"/>
          <w:sz w:val="30"/>
          <w:szCs w:val="30"/>
        </w:rPr>
        <w:t>”</w:t>
      </w:r>
      <w:r w:rsidRPr="0087049C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7AD4A98" w14:textId="2086CF9E" w:rsidR="00776BE7" w:rsidRDefault="0077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2E0B785" w14:textId="7CBBB21F" w:rsidR="002C28F6" w:rsidRDefault="00C04833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61ED5CC7" w14:textId="77777777" w:rsidR="002C28F6" w:rsidRPr="00D350D5" w:rsidRDefault="002C28F6" w:rsidP="00D350D5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17384C72" w14:textId="6278B40C" w:rsidR="003F398E" w:rsidRP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F398E">
        <w:rPr>
          <w:rFonts w:asciiTheme="majorBidi" w:hAnsiTheme="majorBidi"/>
          <w:i/>
          <w:iCs/>
          <w:sz w:val="30"/>
          <w:szCs w:val="30"/>
          <w:cs/>
        </w:rPr>
        <w:t xml:space="preserve">โครงการสะสมหุ้นสำหรับพนักงาน </w:t>
      </w:r>
      <w:r w:rsidRPr="003F398E">
        <w:rPr>
          <w:rFonts w:asciiTheme="majorBidi" w:hAnsiTheme="majorBidi"/>
          <w:i/>
          <w:iCs/>
          <w:sz w:val="30"/>
          <w:szCs w:val="30"/>
        </w:rPr>
        <w:t>(EJIP)</w:t>
      </w:r>
    </w:p>
    <w:p w14:paraId="4BA017D6" w14:textId="77777777" w:rsid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A96C64" w14:textId="2FC44282" w:rsidR="003F398E" w:rsidRDefault="003F398E" w:rsidP="003F398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E7750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E7750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E7750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Pr="00E7750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E7750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E7750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E7750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1EAFF1E0" w14:textId="77777777" w:rsidR="003F398E" w:rsidRPr="0087049C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DEE508" w14:textId="77363317" w:rsidR="003F398E" w:rsidRPr="009B4514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A558B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EA558B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EA558B">
        <w:rPr>
          <w:rFonts w:asciiTheme="majorBidi" w:hAnsiTheme="majorBidi"/>
          <w:sz w:val="30"/>
          <w:szCs w:val="30"/>
        </w:rPr>
        <w:t xml:space="preserve">(EJIP) </w:t>
      </w:r>
      <w:r w:rsidRPr="00EA558B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77500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 xml:space="preserve">มีจำนวน </w:t>
      </w:r>
      <w:r w:rsidRPr="00E77500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.</w:t>
      </w:r>
      <w:r w:rsidRPr="00E77500">
        <w:rPr>
          <w:rFonts w:asciiTheme="majorBidi" w:hAnsiTheme="majorBidi" w:cstheme="majorBidi"/>
          <w:sz w:val="30"/>
          <w:szCs w:val="30"/>
        </w:rPr>
        <w:t>91</w:t>
      </w:r>
      <w:r w:rsidRPr="00EA558B">
        <w:rPr>
          <w:rFonts w:asciiTheme="majorBidi" w:hAnsiTheme="majorBidi" w:cstheme="majorBidi"/>
          <w:sz w:val="30"/>
          <w:szCs w:val="30"/>
        </w:rPr>
        <w:t xml:space="preserve"> 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80548C3" w14:textId="77777777" w:rsidR="003F398E" w:rsidRPr="00227580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C5270C" w14:textId="4F3CBB94" w:rsidR="003F398E" w:rsidRPr="00E866E9" w:rsidRDefault="003F398E" w:rsidP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50E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E77500">
        <w:rPr>
          <w:rFonts w:asciiTheme="majorBidi" w:hAnsiTheme="majorBidi"/>
          <w:sz w:val="30"/>
          <w:szCs w:val="30"/>
        </w:rPr>
        <w:t>31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0E50E5">
        <w:rPr>
          <w:rFonts w:asciiTheme="majorBidi" w:hAnsiTheme="majorBidi"/>
          <w:sz w:val="30"/>
          <w:szCs w:val="30"/>
          <w:cs/>
        </w:rPr>
        <w:t xml:space="preserve"> </w:t>
      </w:r>
      <w:r w:rsidRPr="00E77500">
        <w:rPr>
          <w:rFonts w:asciiTheme="majorBidi" w:hAnsiTheme="majorBidi"/>
          <w:sz w:val="30"/>
          <w:szCs w:val="30"/>
        </w:rPr>
        <w:t>2566</w:t>
      </w:r>
      <w:r w:rsidRPr="000E50E5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Pr="000E50E5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Pr="000E50E5">
        <w:rPr>
          <w:rFonts w:asciiTheme="majorBidi" w:hAnsiTheme="majorBidi"/>
          <w:sz w:val="30"/>
          <w:szCs w:val="30"/>
          <w:cs/>
        </w:rPr>
        <w:t>(</w:t>
      </w:r>
      <w:r w:rsidRPr="00696AD1">
        <w:rPr>
          <w:rFonts w:asciiTheme="majorBidi" w:hAnsiTheme="majorBidi" w:cstheme="majorBidi"/>
          <w:sz w:val="30"/>
          <w:szCs w:val="30"/>
        </w:rPr>
        <w:t xml:space="preserve">EJIP) </w:t>
      </w:r>
      <w:r w:rsidRPr="00696AD1">
        <w:rPr>
          <w:rFonts w:asciiTheme="majorBidi" w:hAnsiTheme="majorBidi"/>
          <w:sz w:val="30"/>
          <w:szCs w:val="30"/>
          <w:cs/>
        </w:rPr>
        <w:t>จำนวน</w:t>
      </w:r>
      <w:r w:rsidRPr="00696AD1">
        <w:rPr>
          <w:rFonts w:asciiTheme="majorBidi" w:hAnsiTheme="majorBidi"/>
          <w:sz w:val="30"/>
          <w:szCs w:val="30"/>
        </w:rPr>
        <w:t xml:space="preserve"> </w:t>
      </w:r>
      <w:r w:rsidRPr="00E77500">
        <w:rPr>
          <w:rFonts w:asciiTheme="majorBidi" w:hAnsiTheme="majorBidi"/>
          <w:sz w:val="30"/>
          <w:szCs w:val="30"/>
        </w:rPr>
        <w:t>147</w:t>
      </w:r>
      <w:r w:rsidRPr="00696AD1">
        <w:rPr>
          <w:rFonts w:asciiTheme="majorBidi" w:hAnsiTheme="majorBidi"/>
          <w:sz w:val="30"/>
          <w:szCs w:val="30"/>
        </w:rPr>
        <w:t>,</w:t>
      </w:r>
      <w:r w:rsidRPr="00E77500">
        <w:rPr>
          <w:rFonts w:asciiTheme="majorBidi" w:hAnsiTheme="majorBidi"/>
          <w:sz w:val="30"/>
          <w:szCs w:val="30"/>
        </w:rPr>
        <w:t>792</w:t>
      </w:r>
      <w:r w:rsidRPr="00696AD1">
        <w:rPr>
          <w:rFonts w:asciiTheme="majorBidi" w:hAnsiTheme="majorBidi"/>
          <w:sz w:val="30"/>
          <w:szCs w:val="30"/>
        </w:rPr>
        <w:t xml:space="preserve"> </w:t>
      </w:r>
      <w:r w:rsidRPr="00696AD1">
        <w:rPr>
          <w:rFonts w:asciiTheme="majorBidi" w:hAnsiTheme="majorBidi"/>
          <w:sz w:val="30"/>
          <w:szCs w:val="30"/>
          <w:cs/>
        </w:rPr>
        <w:t xml:space="preserve">หุ้น </w:t>
      </w:r>
      <w:r w:rsidRPr="004D016E">
        <w:rPr>
          <w:rFonts w:asciiTheme="majorBidi" w:hAnsiTheme="majorBidi"/>
          <w:spacing w:val="-4"/>
          <w:sz w:val="30"/>
          <w:szCs w:val="30"/>
          <w:cs/>
        </w:rPr>
        <w:t>ซึ่งคิดเป็นร้อยละ</w:t>
      </w:r>
      <w:r w:rsidRPr="004D016E">
        <w:rPr>
          <w:rFonts w:asciiTheme="majorBidi" w:hAnsiTheme="majorBidi"/>
          <w:spacing w:val="-4"/>
          <w:sz w:val="30"/>
          <w:szCs w:val="30"/>
        </w:rPr>
        <w:t xml:space="preserve"> 0.05</w:t>
      </w:r>
      <w:r w:rsidRPr="004D016E">
        <w:rPr>
          <w:rFonts w:asciiTheme="majorBidi" w:hAnsiTheme="majorBidi"/>
          <w:spacing w:val="-4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Pr="004D016E">
        <w:rPr>
          <w:rFonts w:asciiTheme="majorBidi" w:hAnsiTheme="majorBidi"/>
          <w:spacing w:val="-4"/>
          <w:sz w:val="30"/>
          <w:szCs w:val="30"/>
        </w:rPr>
        <w:t>12.57</w:t>
      </w:r>
      <w:r w:rsidRPr="004D016E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  <w:r w:rsidR="004D016E" w:rsidRPr="004D016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4D016E" w:rsidRPr="004D016E">
        <w:rPr>
          <w:rFonts w:asciiTheme="majorBidi" w:hAnsiTheme="majorBidi" w:hint="cs"/>
          <w:spacing w:val="-4"/>
          <w:sz w:val="30"/>
          <w:szCs w:val="30"/>
          <w:cs/>
        </w:rPr>
        <w:t>โดยรับรู้เป็นหุ้นทุน</w:t>
      </w:r>
      <w:r w:rsidR="004D016E">
        <w:rPr>
          <w:rFonts w:asciiTheme="majorBidi" w:hAnsiTheme="majorBidi"/>
          <w:spacing w:val="-4"/>
          <w:sz w:val="30"/>
          <w:szCs w:val="30"/>
          <w:cs/>
        </w:rPr>
        <w:br/>
      </w:r>
      <w:r w:rsidR="004D016E" w:rsidRPr="004D016E">
        <w:rPr>
          <w:rFonts w:asciiTheme="majorBidi" w:hAnsiTheme="majorBidi" w:hint="cs"/>
          <w:spacing w:val="-4"/>
          <w:sz w:val="30"/>
          <w:szCs w:val="30"/>
          <w:cs/>
        </w:rPr>
        <w:t>ซื้อคืน</w:t>
      </w:r>
      <w:r w:rsidR="001946FB">
        <w:rPr>
          <w:rFonts w:asciiTheme="majorBidi" w:hAnsiTheme="majorBidi" w:hint="cs"/>
          <w:spacing w:val="-4"/>
          <w:sz w:val="30"/>
          <w:szCs w:val="30"/>
          <w:cs/>
        </w:rPr>
        <w:t>ของบริษัท</w:t>
      </w:r>
    </w:p>
    <w:p w14:paraId="5387ED5A" w14:textId="77777777" w:rsidR="003F398E" w:rsidRDefault="003F398E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DC4D18" w14:textId="20BED1EB" w:rsidR="003F398E" w:rsidRDefault="003F398E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398E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3F398E">
        <w:rPr>
          <w:rFonts w:asciiTheme="majorBidi" w:hAnsiTheme="majorBidi" w:cstheme="majorBidi"/>
          <w:i/>
          <w:iCs/>
          <w:sz w:val="30"/>
          <w:szCs w:val="30"/>
          <w:cs/>
        </w:rPr>
        <w:t>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3F398E">
        <w:rPr>
          <w:rFonts w:asciiTheme="majorBidi" w:hAnsiTheme="majorBidi" w:cstheme="majorBidi"/>
          <w:i/>
          <w:iCs/>
          <w:sz w:val="30"/>
          <w:szCs w:val="30"/>
        </w:rPr>
        <w:t>SAPPE-WA2</w:t>
      </w:r>
      <w:r w:rsidRPr="003F398E">
        <w:rPr>
          <w:rFonts w:asciiTheme="majorBidi" w:hAnsiTheme="majorBidi" w:cstheme="majorBidi"/>
          <w:i/>
          <w:iCs/>
          <w:sz w:val="30"/>
          <w:szCs w:val="30"/>
          <w:cs/>
        </w:rPr>
        <w:t>”)</w:t>
      </w:r>
    </w:p>
    <w:p w14:paraId="396DA958" w14:textId="77777777" w:rsidR="003F398E" w:rsidRPr="003F398E" w:rsidRDefault="003F398E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5B8DCA" w14:textId="0826666E" w:rsidR="00BB4AA2" w:rsidRPr="00C11866" w:rsidRDefault="00BB4AA2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1866">
        <w:rPr>
          <w:rFonts w:ascii="Angsana New" w:hAnsi="Angsana New"/>
          <w:sz w:val="30"/>
          <w:szCs w:val="30"/>
          <w:cs/>
        </w:rPr>
        <w:t>เมื่อวันที่</w:t>
      </w:r>
      <w:r w:rsidRPr="00C11866">
        <w:rPr>
          <w:rFonts w:ascii="Angsana New" w:hAnsi="Angsana New"/>
          <w:sz w:val="30"/>
          <w:szCs w:val="30"/>
        </w:rPr>
        <w:t> </w:t>
      </w:r>
      <w:r w:rsidR="00E77500" w:rsidRPr="00E77500">
        <w:rPr>
          <w:rFonts w:ascii="Angsana New" w:hAnsi="Angsana New"/>
          <w:sz w:val="30"/>
          <w:szCs w:val="30"/>
        </w:rPr>
        <w:t>13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E77500" w:rsidRPr="00E77500">
        <w:rPr>
          <w:rFonts w:ascii="Angsana New" w:hAnsi="Angsana New"/>
          <w:sz w:val="30"/>
          <w:szCs w:val="30"/>
        </w:rPr>
        <w:t>2565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ผู้บริหารและพนักงานของบริษัทมีการใช้สิทธิซื้อหุ้นสามัญของบริษัทตามใบสำคัญแสดงสิทธิที่จะซื้อหุ้นสามัญของบริษัท บริษัทได้รับชำระเงินค่าหุ้นสามัญจำนว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="00E77500" w:rsidRPr="00E77500">
        <w:rPr>
          <w:rFonts w:ascii="Angsana New" w:hAnsi="Angsana New"/>
          <w:sz w:val="30"/>
          <w:szCs w:val="30"/>
        </w:rPr>
        <w:t>19</w:t>
      </w:r>
      <w:r w:rsidRPr="00C11866">
        <w:rPr>
          <w:rFonts w:ascii="Angsana New" w:hAnsi="Angsana New"/>
          <w:sz w:val="30"/>
          <w:szCs w:val="30"/>
        </w:rPr>
        <w:t>.</w:t>
      </w:r>
      <w:r w:rsidR="00E77500" w:rsidRPr="00E77500">
        <w:rPr>
          <w:rFonts w:ascii="Angsana New" w:hAnsi="Angsana New"/>
          <w:sz w:val="30"/>
          <w:szCs w:val="30"/>
        </w:rPr>
        <w:t>81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ล้านบาท</w:t>
      </w:r>
      <w:r w:rsidR="004D016E">
        <w:rPr>
          <w:rFonts w:ascii="Angsana New" w:hAnsi="Angsana New" w:hint="cs"/>
          <w:sz w:val="30"/>
          <w:szCs w:val="30"/>
          <w:cs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>แล้วในวั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C11866">
        <w:rPr>
          <w:rFonts w:ascii="Angsana New" w:hAnsi="Angsana New"/>
          <w:sz w:val="30"/>
          <w:szCs w:val="30"/>
          <w:cs/>
        </w:rPr>
        <w:t xml:space="preserve">ดังกล่าว โดยบริษัทได้จดทะเบียนกับกระทรวงพาณิชย์เพื่อเปลี่ยนแปลงทุนชำระจากจำนวนเงิน </w:t>
      </w:r>
      <w:r w:rsidR="00E77500" w:rsidRPr="00E77500">
        <w:rPr>
          <w:rFonts w:ascii="Angsana New" w:hAnsi="Angsana New"/>
          <w:sz w:val="30"/>
          <w:szCs w:val="30"/>
        </w:rPr>
        <w:t>307</w:t>
      </w:r>
      <w:r w:rsidRPr="00C11866">
        <w:rPr>
          <w:rFonts w:ascii="Angsana New" w:hAnsi="Angsana New"/>
          <w:sz w:val="30"/>
          <w:szCs w:val="30"/>
        </w:rPr>
        <w:t>,</w:t>
      </w:r>
      <w:r w:rsidR="00E77500" w:rsidRPr="00E77500">
        <w:rPr>
          <w:rFonts w:ascii="Angsana New" w:hAnsi="Angsana New"/>
          <w:sz w:val="30"/>
          <w:szCs w:val="30"/>
        </w:rPr>
        <w:t>325</w:t>
      </w:r>
      <w:r w:rsidRPr="00C11866">
        <w:rPr>
          <w:rFonts w:ascii="Angsana New" w:hAnsi="Angsana New"/>
          <w:sz w:val="30"/>
          <w:szCs w:val="30"/>
        </w:rPr>
        <w:t>,</w:t>
      </w:r>
      <w:r w:rsidR="00E77500" w:rsidRPr="00E77500">
        <w:rPr>
          <w:rFonts w:ascii="Angsana New" w:hAnsi="Angsana New"/>
          <w:sz w:val="30"/>
          <w:szCs w:val="30"/>
        </w:rPr>
        <w:t>780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เป็น </w:t>
      </w:r>
      <w:r w:rsidR="00E77500" w:rsidRPr="00E77500">
        <w:rPr>
          <w:rFonts w:ascii="Angsana New" w:hAnsi="Angsana New"/>
          <w:sz w:val="30"/>
          <w:szCs w:val="30"/>
        </w:rPr>
        <w:t>308</w:t>
      </w:r>
      <w:r w:rsidRPr="00C11866">
        <w:rPr>
          <w:rFonts w:ascii="Angsana New" w:hAnsi="Angsana New"/>
          <w:sz w:val="30"/>
          <w:szCs w:val="30"/>
        </w:rPr>
        <w:t>,</w:t>
      </w:r>
      <w:r w:rsidR="00E77500" w:rsidRPr="00E77500">
        <w:rPr>
          <w:rFonts w:ascii="Angsana New" w:hAnsi="Angsana New"/>
          <w:sz w:val="30"/>
          <w:szCs w:val="30"/>
        </w:rPr>
        <w:t>289</w:t>
      </w:r>
      <w:r w:rsidRPr="00C11866">
        <w:rPr>
          <w:rFonts w:ascii="Angsana New" w:hAnsi="Angsana New"/>
          <w:sz w:val="30"/>
          <w:szCs w:val="30"/>
        </w:rPr>
        <w:t>,</w:t>
      </w:r>
      <w:r w:rsidR="00E77500" w:rsidRPr="00E77500">
        <w:rPr>
          <w:rFonts w:ascii="Angsana New" w:hAnsi="Angsana New"/>
          <w:sz w:val="30"/>
          <w:szCs w:val="30"/>
        </w:rPr>
        <w:t>080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 (จำนวน </w:t>
      </w:r>
      <w:r w:rsidR="00E77500" w:rsidRPr="00E77500">
        <w:rPr>
          <w:rFonts w:ascii="Angsana New" w:hAnsi="Angsana New"/>
          <w:sz w:val="30"/>
          <w:szCs w:val="30"/>
        </w:rPr>
        <w:t>963</w:t>
      </w:r>
      <w:r w:rsidRPr="00C11866">
        <w:rPr>
          <w:rFonts w:ascii="Angsana New" w:hAnsi="Angsana New"/>
          <w:sz w:val="30"/>
          <w:szCs w:val="30"/>
        </w:rPr>
        <w:t>,</w:t>
      </w:r>
      <w:r w:rsidR="00E77500" w:rsidRPr="00E77500">
        <w:rPr>
          <w:rFonts w:ascii="Angsana New" w:hAnsi="Angsana New"/>
          <w:sz w:val="30"/>
          <w:szCs w:val="30"/>
        </w:rPr>
        <w:t>300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E77500" w:rsidRPr="00E77500">
        <w:rPr>
          <w:rFonts w:ascii="Angsana New" w:hAnsi="Angsana New"/>
          <w:sz w:val="30"/>
          <w:szCs w:val="30"/>
        </w:rPr>
        <w:t>1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บาท) เมื่อวันที่ </w:t>
      </w:r>
      <w:r w:rsidR="00E77500" w:rsidRPr="00E77500">
        <w:rPr>
          <w:rFonts w:ascii="Angsana New" w:hAnsi="Angsana New"/>
          <w:sz w:val="30"/>
          <w:szCs w:val="30"/>
        </w:rPr>
        <w:t>17</w:t>
      </w:r>
      <w:r w:rsidRPr="00C11866">
        <w:rPr>
          <w:rFonts w:ascii="Angsana New" w:hAnsi="Angsana New"/>
          <w:sz w:val="30"/>
          <w:szCs w:val="30"/>
        </w:rPr>
        <w:t xml:space="preserve"> </w:t>
      </w:r>
      <w:r w:rsidRPr="00C11866">
        <w:rPr>
          <w:rFonts w:ascii="Angsana New" w:hAnsi="Angsana New"/>
          <w:sz w:val="30"/>
          <w:szCs w:val="30"/>
          <w:cs/>
        </w:rPr>
        <w:t xml:space="preserve">พฤษภาคม </w:t>
      </w:r>
      <w:r w:rsidR="00E77500" w:rsidRPr="00E77500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A2804">
        <w:rPr>
          <w:rFonts w:ascii="Angsana New" w:hAnsi="Angsana New" w:hint="cs"/>
          <w:sz w:val="30"/>
          <w:szCs w:val="30"/>
          <w:cs/>
        </w:rPr>
        <w:t>ทั้งนี้โครงการ</w:t>
      </w:r>
      <w:r w:rsidRPr="00BA2804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ต่อผู้บริหารและพนักงานของบริษัทครั้งที่ </w:t>
      </w:r>
      <w:r w:rsidR="00E77500" w:rsidRPr="00E77500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 xml:space="preserve"> (</w:t>
      </w:r>
      <w:r w:rsidRPr="00BA2804">
        <w:rPr>
          <w:rFonts w:ascii="Angsana New" w:hAnsi="Angsana New"/>
          <w:sz w:val="30"/>
          <w:szCs w:val="30"/>
        </w:rPr>
        <w:t>SAPPE-WA</w:t>
      </w:r>
      <w:r w:rsidR="00E77500" w:rsidRPr="00E77500">
        <w:rPr>
          <w:rFonts w:ascii="Angsana New" w:hAnsi="Angsana New"/>
          <w:sz w:val="30"/>
          <w:szCs w:val="30"/>
        </w:rPr>
        <w:t>2</w:t>
      </w:r>
      <w:r w:rsidRPr="00BA2804">
        <w:rPr>
          <w:rFonts w:ascii="Angsana New" w:hAnsi="Angsana New" w:hint="cs"/>
          <w:sz w:val="30"/>
          <w:szCs w:val="30"/>
          <w:cs/>
        </w:rPr>
        <w:t>) ได้ครบกำหนดอายุของใบสำคัญแสดงสิทธิในเดือน</w:t>
      </w:r>
      <w:r>
        <w:rPr>
          <w:rFonts w:ascii="Angsana New" w:hAnsi="Angsana New" w:hint="cs"/>
          <w:sz w:val="30"/>
          <w:szCs w:val="30"/>
          <w:cs/>
        </w:rPr>
        <w:t>พฤษภา</w:t>
      </w:r>
      <w:r w:rsidRPr="00BA2804">
        <w:rPr>
          <w:rFonts w:ascii="Angsana New" w:hAnsi="Angsana New" w:hint="cs"/>
          <w:sz w:val="30"/>
          <w:szCs w:val="30"/>
          <w:cs/>
        </w:rPr>
        <w:t xml:space="preserve">คม </w:t>
      </w:r>
      <w:r w:rsidR="00E77500" w:rsidRPr="00E77500">
        <w:rPr>
          <w:rFonts w:ascii="Angsana New" w:hAnsi="Angsana New"/>
          <w:sz w:val="30"/>
          <w:szCs w:val="30"/>
        </w:rPr>
        <w:t>2565</w:t>
      </w:r>
    </w:p>
    <w:p w14:paraId="6D7E1E41" w14:textId="77777777" w:rsidR="00BB4AA2" w:rsidRPr="00BB4AA2" w:rsidRDefault="00BB4AA2" w:rsidP="0099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A9931" w14:textId="24A48CBD" w:rsidR="0099659D" w:rsidRDefault="0099659D" w:rsidP="0099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87049C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สำหรับสิทธิที่หมดอายุตามโครงการการ</w:t>
      </w:r>
      <w:r w:rsidRPr="0087049C">
        <w:rPr>
          <w:rFonts w:asciiTheme="majorBidi" w:hAnsiTheme="majorBidi" w:cstheme="majorBidi"/>
          <w:sz w:val="30"/>
          <w:szCs w:val="30"/>
          <w:cs/>
        </w:rPr>
        <w:t>ออกและจัดสรรใบสำคัญแสดงสิทธิที่จะซื้อหุ้นสามัญของบริษัท (“ใบสำคัญแสดงสิทธิ” หรือ “</w:t>
      </w:r>
      <w:r w:rsidRPr="0087049C">
        <w:rPr>
          <w:rFonts w:asciiTheme="majorBidi" w:hAnsiTheme="majorBidi" w:cstheme="majorBidi"/>
          <w:sz w:val="30"/>
          <w:szCs w:val="30"/>
        </w:rPr>
        <w:t>SAPPE-WA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>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กลับรายการค่าใช้จ่าย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C144B13" w14:textId="67F50045" w:rsidR="003F398E" w:rsidRDefault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BA426BD" w14:textId="7552FF2D" w:rsidR="00B04CD8" w:rsidRPr="0087049C" w:rsidRDefault="00B04CD8" w:rsidP="00B04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31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ธันวาคม ของใบสำคัญแสดงสิทธิ  มีดังนี้</w:t>
      </w:r>
    </w:p>
    <w:p w14:paraId="336ECF44" w14:textId="77777777" w:rsidR="00B04CD8" w:rsidRPr="000E0DF0" w:rsidRDefault="00B04CD8" w:rsidP="00B04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710"/>
        <w:gridCol w:w="270"/>
        <w:gridCol w:w="1530"/>
      </w:tblGrid>
      <w:tr w:rsidR="007D6503" w:rsidRPr="0087049C" w14:paraId="138B5B1B" w14:textId="77777777" w:rsidTr="007D6503">
        <w:tc>
          <w:tcPr>
            <w:tcW w:w="4500" w:type="dxa"/>
          </w:tcPr>
          <w:p w14:paraId="3D123CCB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5586296C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510" w:type="dxa"/>
            <w:gridSpan w:val="3"/>
          </w:tcPr>
          <w:p w14:paraId="7FDF1854" w14:textId="25FF7DB4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/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6503" w:rsidRPr="0087049C" w14:paraId="1DF134F3" w14:textId="77777777" w:rsidTr="007D6503">
        <w:tc>
          <w:tcPr>
            <w:tcW w:w="4500" w:type="dxa"/>
          </w:tcPr>
          <w:p w14:paraId="6432E55C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170" w:type="dxa"/>
          </w:tcPr>
          <w:p w14:paraId="0EAC93A5" w14:textId="77777777" w:rsidR="007D6503" w:rsidRPr="00E77500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F95F05D" w14:textId="16EFF592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D6503" w:rsidRPr="0087049C" w14:paraId="5A28EE71" w14:textId="77777777" w:rsidTr="007D6503">
        <w:tc>
          <w:tcPr>
            <w:tcW w:w="4500" w:type="dxa"/>
          </w:tcPr>
          <w:p w14:paraId="498909C5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170" w:type="dxa"/>
          </w:tcPr>
          <w:p w14:paraId="6D2D978A" w14:textId="77777777" w:rsidR="007D6503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0E40" w14:textId="75A8F0DF" w:rsidR="007D6503" w:rsidRPr="007D6503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650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2948ACF3" w14:textId="0DA8DDDD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</w:t>
            </w:r>
          </w:p>
          <w:p w14:paraId="641FACB5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ถัวเฉลี่ยต่อหุ้น</w:t>
            </w:r>
          </w:p>
        </w:tc>
        <w:tc>
          <w:tcPr>
            <w:tcW w:w="270" w:type="dxa"/>
          </w:tcPr>
          <w:p w14:paraId="2E319211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EBD68BF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36847AC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จำนวนสิทธิ</w:t>
            </w:r>
          </w:p>
        </w:tc>
      </w:tr>
      <w:tr w:rsidR="007D6503" w:rsidRPr="0087049C" w14:paraId="1ECBACBE" w14:textId="77777777" w:rsidTr="007D6503">
        <w:tc>
          <w:tcPr>
            <w:tcW w:w="4500" w:type="dxa"/>
          </w:tcPr>
          <w:p w14:paraId="6F503CB7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D733D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436263F" w14:textId="0DB3721D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C664322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A2A601E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(พันสิทธิ)</w:t>
            </w:r>
          </w:p>
        </w:tc>
      </w:tr>
      <w:tr w:rsidR="007D6503" w:rsidRPr="0087049C" w14:paraId="2F948F61" w14:textId="77777777" w:rsidTr="007D6503">
        <w:tc>
          <w:tcPr>
            <w:tcW w:w="4500" w:type="dxa"/>
          </w:tcPr>
          <w:p w14:paraId="06AEAD4D" w14:textId="630C86DE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2CB61E47" w14:textId="77777777" w:rsidR="007D6503" w:rsidRPr="00FC4FC5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763B16E5" w14:textId="42AAC78C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09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53EA4AAC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30" w:type="dxa"/>
          </w:tcPr>
          <w:p w14:paraId="5E3F8F82" w14:textId="37B2E39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351</w:t>
            </w:r>
          </w:p>
        </w:tc>
      </w:tr>
      <w:tr w:rsidR="007D6503" w:rsidRPr="0087049C" w14:paraId="6FE47232" w14:textId="77777777" w:rsidTr="007D6503">
        <w:tc>
          <w:tcPr>
            <w:tcW w:w="4500" w:type="dxa"/>
          </w:tcPr>
          <w:p w14:paraId="714D4D88" w14:textId="77777777" w:rsidR="007D6503" w:rsidRPr="0087049C" w:rsidRDefault="007D6503" w:rsidP="00470223">
            <w:pPr>
              <w:tabs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สิทธิเลือกที่ใช้สิทธิ</w:t>
            </w:r>
          </w:p>
        </w:tc>
        <w:tc>
          <w:tcPr>
            <w:tcW w:w="1170" w:type="dxa"/>
          </w:tcPr>
          <w:p w14:paraId="5C8DBB7E" w14:textId="7FCF813A" w:rsidR="007D6503" w:rsidRPr="007D6503" w:rsidRDefault="007D6503" w:rsidP="007D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7D650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  <w:t>17</w:t>
            </w:r>
          </w:p>
        </w:tc>
        <w:tc>
          <w:tcPr>
            <w:tcW w:w="1710" w:type="dxa"/>
          </w:tcPr>
          <w:p w14:paraId="3DA45DAE" w14:textId="61B44A28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65AABF0A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6FD2E0" w14:textId="74F77526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7D6503" w:rsidRPr="0087049C" w14:paraId="76CDE439" w14:textId="77777777" w:rsidTr="007D6503">
        <w:tc>
          <w:tcPr>
            <w:tcW w:w="4500" w:type="dxa"/>
          </w:tcPr>
          <w:p w14:paraId="29FDEDFD" w14:textId="77777777" w:rsidR="007D6503" w:rsidRPr="00AA0BC6" w:rsidRDefault="007D6503" w:rsidP="00470223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A0BC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สิทธิหมดอายุ</w:t>
            </w:r>
          </w:p>
        </w:tc>
        <w:tc>
          <w:tcPr>
            <w:tcW w:w="1170" w:type="dxa"/>
          </w:tcPr>
          <w:p w14:paraId="01B538D4" w14:textId="77777777" w:rsidR="007D6503" w:rsidRPr="00FC4FC5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9FC646" w14:textId="445EBE3E" w:rsidR="007D6503" w:rsidRPr="00FC4FC5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8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27</w:t>
            </w:r>
            <w:r w:rsidRPr="00FC4FC5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</w:p>
        </w:tc>
        <w:tc>
          <w:tcPr>
            <w:tcW w:w="270" w:type="dxa"/>
          </w:tcPr>
          <w:p w14:paraId="45862A38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0E886D" w14:textId="76092DEE" w:rsidR="007D6503" w:rsidRPr="0093716D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3716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149</w:t>
            </w:r>
            <w:r w:rsidRPr="0093716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7D6503" w:rsidRPr="0087049C" w14:paraId="4C080FFA" w14:textId="77777777" w:rsidTr="007D6503">
        <w:tc>
          <w:tcPr>
            <w:tcW w:w="4500" w:type="dxa"/>
          </w:tcPr>
          <w:p w14:paraId="53B94DD3" w14:textId="598AB622" w:rsidR="007D6503" w:rsidRPr="0087049C" w:rsidRDefault="007D6503" w:rsidP="00470223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ธันวาคม</w:t>
            </w:r>
          </w:p>
        </w:tc>
        <w:tc>
          <w:tcPr>
            <w:tcW w:w="1170" w:type="dxa"/>
          </w:tcPr>
          <w:p w14:paraId="7CD24DCA" w14:textId="77777777" w:rsidR="007D6503" w:rsidRDefault="007D6503" w:rsidP="00B0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EB7FE2" w14:textId="2051CA80" w:rsidR="007D6503" w:rsidRPr="0087049C" w:rsidRDefault="007D6503" w:rsidP="00B0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1395A79E" w14:textId="77777777" w:rsidR="007D6503" w:rsidRPr="0087049C" w:rsidRDefault="007D6503" w:rsidP="00470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x-none" w:eastAsia="x-non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4C19CF" w14:textId="77777777" w:rsidR="007D6503" w:rsidRPr="0087049C" w:rsidRDefault="007D6503" w:rsidP="00B04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</w:tbl>
    <w:p w14:paraId="617CE29B" w14:textId="77777777" w:rsidR="002C28F6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3E808D" w14:textId="77777777" w:rsidR="002C28F6" w:rsidRDefault="002C28F6" w:rsidP="00D51F6F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สำรอง</w:t>
      </w: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ตามกฎหมาย</w:t>
      </w:r>
    </w:p>
    <w:p w14:paraId="62D69FC6" w14:textId="77777777" w:rsidR="002C28F6" w:rsidRPr="00BB4AA2" w:rsidRDefault="002C28F6" w:rsidP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C6730" w14:textId="5332A2EF" w:rsidR="002C28F6" w:rsidRDefault="002C28F6" w:rsidP="003F664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E77500" w:rsidRPr="00E77500">
        <w:rPr>
          <w:rFonts w:asciiTheme="majorBidi" w:hAnsiTheme="majorBidi" w:cstheme="majorBidi"/>
          <w:sz w:val="30"/>
          <w:szCs w:val="30"/>
        </w:rPr>
        <w:t>2535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E77500" w:rsidRPr="00E77500">
        <w:rPr>
          <w:rFonts w:asciiTheme="majorBidi" w:hAnsiTheme="majorBidi" w:cstheme="majorBidi"/>
          <w:sz w:val="30"/>
          <w:szCs w:val="30"/>
        </w:rPr>
        <w:t>116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สำรองตามกฎหมาย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 xml:space="preserve">) อย่างน้อยร้อยละ </w:t>
      </w:r>
      <w:r w:rsidR="00E77500" w:rsidRPr="00E77500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B27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277E">
        <w:rPr>
          <w:rFonts w:asciiTheme="majorBidi" w:hAnsiTheme="majorBidi" w:cstheme="majorBidi"/>
          <w:spacing w:val="-2"/>
          <w:sz w:val="30"/>
          <w:szCs w:val="30"/>
          <w:cs/>
        </w:rPr>
        <w:t>ของกำไรสุทธิประจำปีหลังจากหักยอดขาดทุนสะสมยกมา (ถ้ามี) จนกว่า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E77500" w:rsidRPr="00E77500">
        <w:rPr>
          <w:rFonts w:asciiTheme="majorBidi" w:hAnsiTheme="majorBidi" w:cstheme="majorBidi"/>
          <w:sz w:val="30"/>
          <w:szCs w:val="30"/>
        </w:rPr>
        <w:t>10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5637F45" w14:textId="5E138275" w:rsidR="00E040A5" w:rsidRDefault="00E04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C8C0641" w14:textId="77777777" w:rsidR="003F398E" w:rsidRDefault="003F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10A1029" w14:textId="0190D6C5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3A1AC1D9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8B6A37" w14:textId="77777777" w:rsidR="002C28F6" w:rsidRDefault="002C28F6" w:rsidP="00FB277E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FB277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276854B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E44265" w14:textId="16B0AFDF" w:rsidR="002C28F6" w:rsidRPr="0087049C" w:rsidRDefault="002C28F6" w:rsidP="009A544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ซึ่งเป็นหน่วยงานธุรกิจที่สำคัญของกลุ่มบริษัทที่มีสินค้าที่แตกต่างกัน และมีการบริหารจัดการแยกต่างหาก เนื่องจากใช้เทคโนโลยีที่แตกต่างกัน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AD406B7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127524" w14:textId="69046BCF" w:rsidR="002C28F6" w:rsidRPr="0087049C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>เครื่องดื่มเพื่อสุขภาพ</w:t>
      </w:r>
    </w:p>
    <w:p w14:paraId="2624DE0A" w14:textId="267777A0" w:rsidR="002C28F6" w:rsidRPr="0087049C" w:rsidRDefault="002C28F6" w:rsidP="00A2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</w:r>
      <w:r w:rsidRPr="0087049C">
        <w:rPr>
          <w:rFonts w:asciiTheme="majorBidi" w:hAnsiTheme="majorBidi" w:cstheme="majorBidi"/>
          <w:sz w:val="30"/>
          <w:szCs w:val="30"/>
          <w:cs/>
        </w:rPr>
        <w:tab/>
        <w:t>ผลิตภัณฑ์จากมะพร้าว</w:t>
      </w:r>
    </w:p>
    <w:p w14:paraId="6F66F820" w14:textId="77777777" w:rsidR="002C28F6" w:rsidRPr="000E0DF0" w:rsidRDefault="002C28F6" w:rsidP="000E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49E34D" w14:textId="77777777" w:rsidR="002C28F6" w:rsidRPr="0087049C" w:rsidRDefault="002C28F6" w:rsidP="00B43F8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87049C" w:rsidSect="00BA5EAF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87049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54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430"/>
        <w:gridCol w:w="893"/>
        <w:gridCol w:w="282"/>
        <w:gridCol w:w="907"/>
        <w:gridCol w:w="284"/>
        <w:gridCol w:w="794"/>
        <w:gridCol w:w="283"/>
        <w:gridCol w:w="851"/>
        <w:gridCol w:w="283"/>
        <w:gridCol w:w="790"/>
        <w:gridCol w:w="56"/>
        <w:gridCol w:w="227"/>
        <w:gridCol w:w="56"/>
        <w:gridCol w:w="736"/>
        <w:gridCol w:w="51"/>
        <w:gridCol w:w="232"/>
        <w:gridCol w:w="51"/>
        <w:gridCol w:w="831"/>
        <w:gridCol w:w="237"/>
        <w:gridCol w:w="841"/>
        <w:gridCol w:w="236"/>
        <w:gridCol w:w="749"/>
        <w:gridCol w:w="236"/>
        <w:gridCol w:w="805"/>
        <w:gridCol w:w="236"/>
        <w:gridCol w:w="928"/>
        <w:gridCol w:w="237"/>
        <w:gridCol w:w="938"/>
      </w:tblGrid>
      <w:tr w:rsidR="002C28F6" w:rsidRPr="0087049C" w14:paraId="7E421D51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9A1EE98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50" w:type="dxa"/>
            <w:gridSpan w:val="27"/>
          </w:tcPr>
          <w:p w14:paraId="744B0D17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28F6" w:rsidRPr="0087049C" w14:paraId="75F943D4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96BB745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82" w:type="dxa"/>
            <w:gridSpan w:val="3"/>
          </w:tcPr>
          <w:p w14:paraId="44629BDF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เครื่องดื่มเพื่อสุขภาพ</w:t>
            </w:r>
          </w:p>
        </w:tc>
        <w:tc>
          <w:tcPr>
            <w:tcW w:w="284" w:type="dxa"/>
          </w:tcPr>
          <w:p w14:paraId="160290A2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28" w:type="dxa"/>
            <w:gridSpan w:val="3"/>
          </w:tcPr>
          <w:p w14:paraId="7B73496D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Cs/>
                <w:color w:val="000000" w:themeColor="text1"/>
                <w:sz w:val="26"/>
                <w:szCs w:val="26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83" w:type="dxa"/>
          </w:tcPr>
          <w:p w14:paraId="10D4CBBE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16" w:type="dxa"/>
            <w:gridSpan w:val="6"/>
            <w:shd w:val="clear" w:color="auto" w:fill="auto"/>
          </w:tcPr>
          <w:p w14:paraId="4E98F64A" w14:textId="7008F9A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ส่วนงานอื่น</w:t>
            </w:r>
            <w:r w:rsidR="001632B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2D4C8C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2DDE84A1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C92F24C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790" w:type="dxa"/>
            <w:gridSpan w:val="3"/>
          </w:tcPr>
          <w:p w14:paraId="3C663755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236" w:type="dxa"/>
          </w:tcPr>
          <w:p w14:paraId="38659D08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3"/>
            <w:shd w:val="clear" w:color="auto" w:fill="auto"/>
          </w:tcPr>
          <w:p w14:paraId="2D461DFD" w14:textId="77777777" w:rsidR="002C28F6" w:rsidRPr="0087049C" w:rsidRDefault="002C28F6" w:rsidP="00093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BF7B56" w:rsidRPr="0087049C" w14:paraId="06FB845F" w14:textId="77777777" w:rsidTr="00E273A6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6AC22CF" w14:textId="1CC1A001" w:rsidR="002C28F6" w:rsidRPr="0087049C" w:rsidRDefault="002C28F6" w:rsidP="009E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77500" w:rsidRPr="00E775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93" w:type="dxa"/>
          </w:tcPr>
          <w:p w14:paraId="44C056B6" w14:textId="13C3BB38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2" w:type="dxa"/>
          </w:tcPr>
          <w:p w14:paraId="21CB532B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042644D" w14:textId="1EAEAFF2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5E0EA2FB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728F5C2F" w14:textId="15EEB19F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</w:tcPr>
          <w:p w14:paraId="00D07196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A23A5E" w14:textId="64B16BDD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</w:tcPr>
          <w:p w14:paraId="05A60ECE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4E92ADEE" w14:textId="364CC0A5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276D08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3F8EC97D" w14:textId="1760F46F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3D4845E" w14:textId="77777777" w:rsidR="002C28F6" w:rsidRPr="0087049C" w:rsidRDefault="002C28F6" w:rsidP="009E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6AE700AF" w14:textId="71851F67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3B12210D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18AC3B8" w14:textId="376C8EBC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03833513" w14:textId="77777777" w:rsidR="002C28F6" w:rsidRPr="0087049C" w:rsidRDefault="002C28F6" w:rsidP="009E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B97DB77" w14:textId="28F07F03" w:rsidR="002C28F6" w:rsidRPr="0087049C" w:rsidRDefault="00E77500" w:rsidP="009E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BCB3B98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EBA2E7A" w14:textId="5B8D9303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795ECB0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DA60B35" w14:textId="4A9F8539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7608C00D" w14:textId="77777777" w:rsidR="002C28F6" w:rsidRPr="0087049C" w:rsidRDefault="002C28F6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8BC9DB8" w14:textId="359CF421" w:rsidR="002C28F6" w:rsidRPr="0087049C" w:rsidRDefault="00E77500" w:rsidP="009E0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2C28F6" w:rsidRPr="0087049C" w14:paraId="26B1A7D6" w14:textId="77777777" w:rsidTr="00E273A6">
        <w:trPr>
          <w:tblHeader/>
        </w:trPr>
        <w:tc>
          <w:tcPr>
            <w:tcW w:w="2430" w:type="dxa"/>
            <w:shd w:val="clear" w:color="auto" w:fill="auto"/>
          </w:tcPr>
          <w:p w14:paraId="7A11F2E5" w14:textId="77777777" w:rsidR="002C28F6" w:rsidRPr="0087049C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050" w:type="dxa"/>
            <w:gridSpan w:val="27"/>
          </w:tcPr>
          <w:p w14:paraId="1DA038D9" w14:textId="77777777" w:rsidR="002C28F6" w:rsidRPr="00224B7A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</w:rPr>
            </w:pPr>
            <w:r w:rsidRPr="00224B7A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2C28F6" w:rsidRPr="0087049C" w14:paraId="1E6C1291" w14:textId="77777777" w:rsidTr="00E273A6">
        <w:tc>
          <w:tcPr>
            <w:tcW w:w="2430" w:type="dxa"/>
            <w:shd w:val="clear" w:color="auto" w:fill="auto"/>
            <w:vAlign w:val="bottom"/>
          </w:tcPr>
          <w:p w14:paraId="08808FC4" w14:textId="77777777" w:rsidR="002C28F6" w:rsidRPr="0087049C" w:rsidRDefault="002C28F6" w:rsidP="008E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0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93" w:type="dxa"/>
          </w:tcPr>
          <w:p w14:paraId="47180F92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11A24D1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6303120F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D8A2C5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E90BE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337B4AF4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1BF753E6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14:paraId="7A5A6F8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A765B9F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9A5D614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A1285B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3A0D67D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C512971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0AF9815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B6A5B23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70AC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CA575EC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A99B5A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FB9A382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C2ADF0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A977F78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101E9AC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16E457A" w14:textId="77777777" w:rsidR="002C28F6" w:rsidRPr="00224B7A" w:rsidRDefault="002C28F6" w:rsidP="008E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C28F6" w:rsidRPr="0087049C" w14:paraId="1109BD80" w14:textId="77777777" w:rsidTr="00E273A6">
        <w:tc>
          <w:tcPr>
            <w:tcW w:w="2430" w:type="dxa"/>
            <w:shd w:val="clear" w:color="auto" w:fill="auto"/>
            <w:vAlign w:val="bottom"/>
          </w:tcPr>
          <w:p w14:paraId="331115D3" w14:textId="77777777" w:rsidR="002C28F6" w:rsidRPr="0087049C" w:rsidRDefault="002C28F6" w:rsidP="00B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3" w:type="dxa"/>
          </w:tcPr>
          <w:p w14:paraId="317F0EA1" w14:textId="378269B9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A35506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813</w:t>
            </w:r>
            <w:r w:rsidR="001E6289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282" w:type="dxa"/>
          </w:tcPr>
          <w:p w14:paraId="7260FB32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0D919CA9" w14:textId="2EEF9F6B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316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284" w:type="dxa"/>
          </w:tcPr>
          <w:p w14:paraId="2633BDA9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</w:tcPr>
          <w:p w14:paraId="29FFD410" w14:textId="351B5CCF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219</w:t>
            </w:r>
            <w:r w:rsidR="000C00BE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283" w:type="dxa"/>
          </w:tcPr>
          <w:p w14:paraId="56773138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</w:tcPr>
          <w:p w14:paraId="35A80F28" w14:textId="6229BA67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212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881</w:t>
            </w:r>
          </w:p>
        </w:tc>
        <w:tc>
          <w:tcPr>
            <w:tcW w:w="283" w:type="dxa"/>
          </w:tcPr>
          <w:p w14:paraId="0B5A34E5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1EABF3FC" w14:textId="074BA720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="004C41F0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5BBC644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FB1EFA0" w14:textId="5C6F528A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37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842AD8E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1091806" w14:textId="5075EB8F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5A4455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052</w:t>
            </w:r>
            <w:r w:rsidR="005A4455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7" w:type="dxa"/>
            <w:shd w:val="clear" w:color="auto" w:fill="auto"/>
          </w:tcPr>
          <w:p w14:paraId="44EB6656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15C1C803" w14:textId="2C408161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566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36" w:type="dxa"/>
          </w:tcPr>
          <w:p w14:paraId="4622DB9A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24F8BD8" w14:textId="2A14C68F" w:rsidR="002C28F6" w:rsidRPr="007A1854" w:rsidRDefault="00142C0A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B4C2B3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319E0FB7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CDAC49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8573277" w14:textId="1E17DB3A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142C0A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052</w:t>
            </w:r>
            <w:r w:rsidR="00142C0A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7" w:type="dxa"/>
            <w:shd w:val="clear" w:color="auto" w:fill="auto"/>
          </w:tcPr>
          <w:p w14:paraId="5437DB6E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DE9E52C" w14:textId="092B1CE4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566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400</w:t>
            </w:r>
          </w:p>
        </w:tc>
      </w:tr>
      <w:tr w:rsidR="008109CC" w:rsidRPr="0087049C" w14:paraId="0BF61C56" w14:textId="77777777" w:rsidTr="00E273A6">
        <w:tc>
          <w:tcPr>
            <w:tcW w:w="2430" w:type="dxa"/>
            <w:shd w:val="clear" w:color="auto" w:fill="auto"/>
            <w:vAlign w:val="bottom"/>
          </w:tcPr>
          <w:p w14:paraId="3DB79C5C" w14:textId="77777777" w:rsidR="002C28F6" w:rsidRPr="0087049C" w:rsidRDefault="002C28F6" w:rsidP="00B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7F64C7D" w14:textId="45E61CF5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82" w:type="dxa"/>
          </w:tcPr>
          <w:p w14:paraId="4EE133CC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08CF187" w14:textId="7DEC92E6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861</w:t>
            </w:r>
          </w:p>
        </w:tc>
        <w:tc>
          <w:tcPr>
            <w:tcW w:w="284" w:type="dxa"/>
          </w:tcPr>
          <w:p w14:paraId="2A1A8868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6EFD8BE" w14:textId="60B4D6A1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="000C00BE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283" w:type="dxa"/>
          </w:tcPr>
          <w:p w14:paraId="4A5ADE7E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167014" w14:textId="390DA110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100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283" w:type="dxa"/>
          </w:tcPr>
          <w:p w14:paraId="46D65CBF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28B0EF0B" w14:textId="42547376" w:rsidR="002C28F6" w:rsidRPr="007A1854" w:rsidRDefault="004C41F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CF42CD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28916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B92104C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7FE77" w14:textId="6BD38BF3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  <w:cs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="00272B20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37" w:type="dxa"/>
            <w:shd w:val="clear" w:color="auto" w:fill="auto"/>
          </w:tcPr>
          <w:p w14:paraId="0539E051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F4909" w14:textId="3A5B1D27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101</w:t>
            </w:r>
            <w:r w:rsidR="002C28F6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236" w:type="dxa"/>
          </w:tcPr>
          <w:p w14:paraId="1A81AE4C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C084CC8" w14:textId="2CA54994" w:rsidR="002C28F6" w:rsidRPr="007A1854" w:rsidRDefault="00142C0A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76972E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192A9BD" w14:textId="71CEBB08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101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253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2866BF6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88DF7" w14:textId="36B6601F" w:rsidR="002C28F6" w:rsidRPr="007A1854" w:rsidRDefault="00142C0A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9B0F27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1D84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8109CC" w:rsidRPr="0087049C" w14:paraId="0D0FBCFF" w14:textId="77777777" w:rsidTr="00E273A6">
        <w:trPr>
          <w:trHeight w:val="355"/>
        </w:trPr>
        <w:tc>
          <w:tcPr>
            <w:tcW w:w="2430" w:type="dxa"/>
            <w:shd w:val="clear" w:color="auto" w:fill="auto"/>
            <w:vAlign w:val="bottom"/>
          </w:tcPr>
          <w:p w14:paraId="7BA9B860" w14:textId="77777777" w:rsidR="002C28F6" w:rsidRPr="0087049C" w:rsidRDefault="002C28F6" w:rsidP="00B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913305D" w14:textId="7AFF8834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1E6289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813</w:t>
            </w:r>
            <w:r w:rsidR="001E6289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2" w:type="dxa"/>
          </w:tcPr>
          <w:p w14:paraId="3033326F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7228D37" w14:textId="3085622E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4" w:type="dxa"/>
          </w:tcPr>
          <w:p w14:paraId="439035FF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E744843" w14:textId="2DA5A3D3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</w:t>
            </w:r>
            <w:r w:rsidR="00A36071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283" w:type="dxa"/>
          </w:tcPr>
          <w:p w14:paraId="1E04F6E7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80B71D" w14:textId="0D6C589B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</w:tcPr>
          <w:p w14:paraId="47FD9A0B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B6EE9" w14:textId="4EF1A3AC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="004C41F0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AAD575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BCA2A" w14:textId="7CA593B9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5176CE0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88906" w14:textId="39A1B347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272B20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126</w:t>
            </w:r>
            <w:r w:rsidR="00272B20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237" w:type="dxa"/>
            <w:shd w:val="clear" w:color="auto" w:fill="auto"/>
          </w:tcPr>
          <w:p w14:paraId="586D5A45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FC44" w14:textId="495E9680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6" w:type="dxa"/>
          </w:tcPr>
          <w:p w14:paraId="36D6B424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9913B" w14:textId="67B12929" w:rsidR="002C28F6" w:rsidRPr="007A1854" w:rsidRDefault="00142C0A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D58191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9D85831" w14:textId="1C6C8078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BBC1257" w14:textId="77777777" w:rsidR="002C28F6" w:rsidRPr="007A1854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85DF9" w14:textId="1B780220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142C0A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052</w:t>
            </w:r>
            <w:r w:rsidR="00142C0A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7" w:type="dxa"/>
            <w:shd w:val="clear" w:color="auto" w:fill="auto"/>
          </w:tcPr>
          <w:p w14:paraId="56D9EACA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13AF7" w14:textId="408B441A" w:rsidR="002C28F6" w:rsidRPr="007A1854" w:rsidRDefault="00E77500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2C28F6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</w:tr>
      <w:tr w:rsidR="008109CC" w:rsidRPr="0087049C" w14:paraId="45752F26" w14:textId="77777777" w:rsidTr="00E273A6">
        <w:tc>
          <w:tcPr>
            <w:tcW w:w="2430" w:type="dxa"/>
            <w:shd w:val="clear" w:color="auto" w:fill="auto"/>
            <w:vAlign w:val="bottom"/>
          </w:tcPr>
          <w:p w14:paraId="2FD23D02" w14:textId="77777777" w:rsidR="002C28F6" w:rsidRPr="0087049C" w:rsidRDefault="002C28F6" w:rsidP="00B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F7B47D0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  <w:shd w:val="clear" w:color="auto" w:fill="auto"/>
          </w:tcPr>
          <w:p w14:paraId="277EBCBC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41B430A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64E7A47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C886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12A7D5E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8225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76EB31DC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E4B5B1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C1B0903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359D65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7E3F558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482004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7D00F445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14:paraId="28A7EB76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4D00D307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33AC801F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BBBF129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741FB22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7F031A9F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35214178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7D96E3C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4B66E53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8B2E38" w:rsidRPr="0087049C" w14:paraId="3536FA3B" w14:textId="77777777" w:rsidTr="00E273A6">
        <w:tc>
          <w:tcPr>
            <w:tcW w:w="2430" w:type="dxa"/>
            <w:shd w:val="clear" w:color="auto" w:fill="auto"/>
            <w:vAlign w:val="bottom"/>
          </w:tcPr>
          <w:p w14:paraId="3B9EA46A" w14:textId="77777777" w:rsidR="002C28F6" w:rsidRPr="0087049C" w:rsidRDefault="002C28F6" w:rsidP="00B27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93" w:type="dxa"/>
            <w:shd w:val="clear" w:color="auto" w:fill="auto"/>
          </w:tcPr>
          <w:p w14:paraId="501647A8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1C7C703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2A5C6F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C28FDD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9E3690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4F9FDA8C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01B74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D7A0EE1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E998A2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354FD44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E84D50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8EE01CE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DC80A8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E4812C9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2E05A913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3401B7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8328BB8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26DB33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BB406B4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71CC55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CB8A168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02150C65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C892AAC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2C28F6" w:rsidRPr="0087049C" w14:paraId="0912A98E" w14:textId="77777777" w:rsidTr="00E273A6">
        <w:tc>
          <w:tcPr>
            <w:tcW w:w="2430" w:type="dxa"/>
            <w:shd w:val="clear" w:color="auto" w:fill="auto"/>
          </w:tcPr>
          <w:p w14:paraId="192A69A6" w14:textId="77777777" w:rsidR="002C28F6" w:rsidRPr="0087049C" w:rsidRDefault="002C28F6" w:rsidP="00B273C6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893" w:type="dxa"/>
          </w:tcPr>
          <w:p w14:paraId="0B23D256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848D63A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D4F56A0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</w:tcPr>
          <w:p w14:paraId="07BAECCE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291B428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15D4D90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19728D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F071354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D7D5915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CCF2CC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2F4D5CF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5BB3D0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B21967A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296AB19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92EC3AF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5F61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F8F2201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18630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F9C7F4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CC92CD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028968A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102424B2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5A07E1B" w14:textId="77777777" w:rsidR="002C28F6" w:rsidRPr="00B273C6" w:rsidRDefault="002C28F6" w:rsidP="00B27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816E35" w:rsidRPr="0087049C" w14:paraId="491FCD4A" w14:textId="77777777" w:rsidTr="00E8360D">
        <w:tc>
          <w:tcPr>
            <w:tcW w:w="2430" w:type="dxa"/>
            <w:shd w:val="clear" w:color="auto" w:fill="auto"/>
          </w:tcPr>
          <w:p w14:paraId="5D9B4E01" w14:textId="77777777" w:rsidR="00BB4AA2" w:rsidRPr="0087049C" w:rsidRDefault="00BB4AA2" w:rsidP="0067219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ไทย</w:t>
            </w:r>
          </w:p>
        </w:tc>
        <w:tc>
          <w:tcPr>
            <w:tcW w:w="893" w:type="dxa"/>
          </w:tcPr>
          <w:p w14:paraId="2A0C65B7" w14:textId="33784B3D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974</w:t>
            </w:r>
            <w:r w:rsidR="003C58C9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717</w:t>
            </w:r>
          </w:p>
        </w:tc>
        <w:tc>
          <w:tcPr>
            <w:tcW w:w="282" w:type="dxa"/>
          </w:tcPr>
          <w:p w14:paraId="38A6DFCB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4E43F11" w14:textId="07223EB1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888</w:t>
            </w:r>
            <w:r w:rsidR="00BB4AA2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303</w:t>
            </w:r>
          </w:p>
        </w:tc>
        <w:tc>
          <w:tcPr>
            <w:tcW w:w="284" w:type="dxa"/>
          </w:tcPr>
          <w:p w14:paraId="73546496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07A3C09D" w14:textId="48A2B9BB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251</w:t>
            </w:r>
            <w:r w:rsidR="00A36071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283" w:type="dxa"/>
            <w:shd w:val="clear" w:color="auto" w:fill="auto"/>
          </w:tcPr>
          <w:p w14:paraId="3020ECBA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A265D0E" w14:textId="5FFDE3CC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248</w:t>
            </w:r>
            <w:r w:rsidR="00A36071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283" w:type="dxa"/>
            <w:shd w:val="clear" w:color="auto" w:fill="auto"/>
          </w:tcPr>
          <w:p w14:paraId="2CCCD8D9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9A7D2ED" w14:textId="2D021AAA" w:rsidR="00BB4AA2" w:rsidRPr="007A1854" w:rsidRDefault="004C41F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6539C9F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10AC6764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10722D2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49CFB4AB" w14:textId="49D21D3F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4A439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226</w:t>
            </w:r>
            <w:r w:rsidR="004A439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237" w:type="dxa"/>
            <w:shd w:val="clear" w:color="auto" w:fill="auto"/>
          </w:tcPr>
          <w:p w14:paraId="4052F0EB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8F13752" w14:textId="7B9381BC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</w:t>
            </w:r>
            <w:r w:rsidR="00BB4AA2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137</w:t>
            </w:r>
            <w:r w:rsidR="000B6EA0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236" w:type="dxa"/>
          </w:tcPr>
          <w:p w14:paraId="68E4175C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16104B5" w14:textId="762873CF" w:rsidR="00BB4AA2" w:rsidRPr="007A1854" w:rsidRDefault="00132B3E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1FE56E4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5583914" w14:textId="3933FB99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101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253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4927C59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2B93221" w14:textId="1B0BE186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4170FE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151</w:t>
            </w:r>
            <w:r w:rsidR="004170FE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237" w:type="dxa"/>
            <w:shd w:val="clear" w:color="auto" w:fill="auto"/>
          </w:tcPr>
          <w:p w14:paraId="55C506FC" w14:textId="77777777" w:rsidR="00BB4AA2" w:rsidRPr="007A1854" w:rsidRDefault="00BB4AA2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02A9DA13" w14:textId="18A1CC20" w:rsidR="00BB4AA2" w:rsidRPr="007A1854" w:rsidRDefault="00E77500" w:rsidP="00672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</w:t>
            </w:r>
            <w:r w:rsidR="00BB4AA2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035</w:t>
            </w:r>
            <w:r w:rsidR="004170FE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988</w:t>
            </w:r>
          </w:p>
        </w:tc>
      </w:tr>
      <w:tr w:rsidR="00816E35" w:rsidRPr="0087049C" w14:paraId="5AD20592" w14:textId="77777777" w:rsidTr="00E8360D">
        <w:tc>
          <w:tcPr>
            <w:tcW w:w="2430" w:type="dxa"/>
            <w:shd w:val="clear" w:color="auto" w:fill="auto"/>
            <w:vAlign w:val="bottom"/>
          </w:tcPr>
          <w:p w14:paraId="2BFF5499" w14:textId="58874F1A" w:rsidR="006C6A8C" w:rsidRPr="005545A5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เอเชีย</w:t>
            </w:r>
          </w:p>
        </w:tc>
        <w:tc>
          <w:tcPr>
            <w:tcW w:w="893" w:type="dxa"/>
            <w:shd w:val="clear" w:color="auto" w:fill="auto"/>
          </w:tcPr>
          <w:p w14:paraId="7D5D4B45" w14:textId="06E851C3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986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163</w:t>
            </w:r>
          </w:p>
        </w:tc>
        <w:tc>
          <w:tcPr>
            <w:tcW w:w="282" w:type="dxa"/>
            <w:shd w:val="clear" w:color="auto" w:fill="auto"/>
          </w:tcPr>
          <w:p w14:paraId="7F1D802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AACE4" w14:textId="29BAB13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441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008</w:t>
            </w:r>
          </w:p>
        </w:tc>
        <w:tc>
          <w:tcPr>
            <w:tcW w:w="284" w:type="dxa"/>
            <w:shd w:val="clear" w:color="auto" w:fill="auto"/>
          </w:tcPr>
          <w:p w14:paraId="5F577461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9188701" w14:textId="1504E69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224</w:t>
            </w:r>
          </w:p>
        </w:tc>
        <w:tc>
          <w:tcPr>
            <w:tcW w:w="283" w:type="dxa"/>
            <w:shd w:val="clear" w:color="auto" w:fill="auto"/>
          </w:tcPr>
          <w:p w14:paraId="7CFFFC1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75F5B1" w14:textId="1AF1698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324</w:t>
            </w:r>
          </w:p>
        </w:tc>
        <w:tc>
          <w:tcPr>
            <w:tcW w:w="283" w:type="dxa"/>
            <w:shd w:val="clear" w:color="auto" w:fill="auto"/>
          </w:tcPr>
          <w:p w14:paraId="5F5F2EC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192CAA8" w14:textId="44C5C04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7756F9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4F47B90B" w14:textId="716E396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D92C12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5207B234" w14:textId="69F8799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026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387</w:t>
            </w:r>
          </w:p>
        </w:tc>
        <w:tc>
          <w:tcPr>
            <w:tcW w:w="237" w:type="dxa"/>
            <w:shd w:val="clear" w:color="auto" w:fill="auto"/>
          </w:tcPr>
          <w:p w14:paraId="0C4C5CF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8975508" w14:textId="292B1E7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499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332</w:t>
            </w:r>
          </w:p>
        </w:tc>
        <w:tc>
          <w:tcPr>
            <w:tcW w:w="236" w:type="dxa"/>
            <w:shd w:val="clear" w:color="auto" w:fill="auto"/>
          </w:tcPr>
          <w:p w14:paraId="10A603E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BF163C7" w14:textId="12DEE484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8DAA7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03D1D45A" w14:textId="2ED88471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CC45D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EA0AF22" w14:textId="3094299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026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387</w:t>
            </w:r>
          </w:p>
        </w:tc>
        <w:tc>
          <w:tcPr>
            <w:tcW w:w="237" w:type="dxa"/>
            <w:shd w:val="clear" w:color="auto" w:fill="auto"/>
          </w:tcPr>
          <w:p w14:paraId="256B9D9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C8A9064" w14:textId="107F5D5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499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332</w:t>
            </w:r>
          </w:p>
        </w:tc>
      </w:tr>
      <w:tr w:rsidR="00816E35" w:rsidRPr="0087049C" w14:paraId="0CF0ED28" w14:textId="77777777" w:rsidTr="00E8360D">
        <w:tc>
          <w:tcPr>
            <w:tcW w:w="2430" w:type="dxa"/>
            <w:shd w:val="clear" w:color="auto" w:fill="auto"/>
            <w:vAlign w:val="bottom"/>
          </w:tcPr>
          <w:p w14:paraId="462CA98D" w14:textId="45BDE4B1" w:rsidR="006C6A8C" w:rsidRPr="0087049C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ยุโรป</w:t>
            </w:r>
          </w:p>
        </w:tc>
        <w:tc>
          <w:tcPr>
            <w:tcW w:w="893" w:type="dxa"/>
          </w:tcPr>
          <w:p w14:paraId="3A715533" w14:textId="14CA15F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393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615</w:t>
            </w:r>
          </w:p>
        </w:tc>
        <w:tc>
          <w:tcPr>
            <w:tcW w:w="282" w:type="dxa"/>
          </w:tcPr>
          <w:p w14:paraId="28DE4A3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72D2CF4A" w14:textId="0AE7588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679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658</w:t>
            </w:r>
          </w:p>
        </w:tc>
        <w:tc>
          <w:tcPr>
            <w:tcW w:w="284" w:type="dxa"/>
          </w:tcPr>
          <w:p w14:paraId="1C672E8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D702F55" w14:textId="6AE0FE7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719</w:t>
            </w:r>
          </w:p>
        </w:tc>
        <w:tc>
          <w:tcPr>
            <w:tcW w:w="283" w:type="dxa"/>
            <w:shd w:val="clear" w:color="auto" w:fill="auto"/>
          </w:tcPr>
          <w:p w14:paraId="13D49E4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5EC7FD4D" w14:textId="0C8F0E7C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94D5D1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67F85D2B" w14:textId="0B42A68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E1B2E7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3D237AA" w14:textId="6B491D4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2AE439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2638845" w14:textId="412216E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413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237" w:type="dxa"/>
            <w:shd w:val="clear" w:color="auto" w:fill="auto"/>
          </w:tcPr>
          <w:p w14:paraId="0F6F6A1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0453EC8" w14:textId="4793634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236" w:type="dxa"/>
          </w:tcPr>
          <w:p w14:paraId="3B865D5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CB8A967" w14:textId="0BF14B50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47AE7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2FFD8B43" w14:textId="435DA9E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4565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902237F" w14:textId="24E741E3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413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237" w:type="dxa"/>
            <w:shd w:val="clear" w:color="auto" w:fill="auto"/>
          </w:tcPr>
          <w:p w14:paraId="1218A6B1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56BF88D3" w14:textId="1EB729A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716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794</w:t>
            </w:r>
          </w:p>
        </w:tc>
      </w:tr>
      <w:tr w:rsidR="00816E35" w:rsidRPr="0087049C" w14:paraId="6E0D5B4F" w14:textId="77777777" w:rsidTr="00E8360D">
        <w:tc>
          <w:tcPr>
            <w:tcW w:w="2430" w:type="dxa"/>
            <w:shd w:val="clear" w:color="auto" w:fill="auto"/>
            <w:vAlign w:val="bottom"/>
          </w:tcPr>
          <w:p w14:paraId="11C6DD98" w14:textId="5EA7AAC9" w:rsidR="006C6A8C" w:rsidRPr="0087049C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อเมริกา</w:t>
            </w:r>
          </w:p>
        </w:tc>
        <w:tc>
          <w:tcPr>
            <w:tcW w:w="893" w:type="dxa"/>
          </w:tcPr>
          <w:p w14:paraId="152FBD54" w14:textId="6F06BB35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270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576</w:t>
            </w:r>
          </w:p>
        </w:tc>
        <w:tc>
          <w:tcPr>
            <w:tcW w:w="282" w:type="dxa"/>
          </w:tcPr>
          <w:p w14:paraId="637F005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</w:tcPr>
          <w:p w14:paraId="1A3C74EE" w14:textId="05705B5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581</w:t>
            </w:r>
          </w:p>
        </w:tc>
        <w:tc>
          <w:tcPr>
            <w:tcW w:w="284" w:type="dxa"/>
          </w:tcPr>
          <w:p w14:paraId="1C5E7CD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6FE82EA7" w14:textId="65DF84D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283" w:type="dxa"/>
            <w:shd w:val="clear" w:color="auto" w:fill="auto"/>
          </w:tcPr>
          <w:p w14:paraId="3952A1B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213F793" w14:textId="665EEED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011</w:t>
            </w:r>
          </w:p>
        </w:tc>
        <w:tc>
          <w:tcPr>
            <w:tcW w:w="283" w:type="dxa"/>
            <w:shd w:val="clear" w:color="auto" w:fill="auto"/>
          </w:tcPr>
          <w:p w14:paraId="430D9E6A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C832471" w14:textId="55CA4035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E19FE6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640CED7" w14:textId="4B0E2445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F4BF4C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6FF98A78" w14:textId="083045A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37" w:type="dxa"/>
            <w:shd w:val="clear" w:color="auto" w:fill="auto"/>
          </w:tcPr>
          <w:p w14:paraId="53420F2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84D6600" w14:textId="3F79AAF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236" w:type="dxa"/>
          </w:tcPr>
          <w:p w14:paraId="3C4EE55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9C2190C" w14:textId="42E2E7B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47A94A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6636641B" w14:textId="7B4D093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B530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A9DDB22" w14:textId="5D67E5D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272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37" w:type="dxa"/>
            <w:shd w:val="clear" w:color="auto" w:fill="auto"/>
          </w:tcPr>
          <w:p w14:paraId="14EC972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36F4094" w14:textId="377120E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204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592</w:t>
            </w:r>
          </w:p>
        </w:tc>
      </w:tr>
      <w:tr w:rsidR="00BF7B56" w:rsidRPr="0087049C" w14:paraId="1ACEF96D" w14:textId="77777777" w:rsidTr="00E8360D">
        <w:tc>
          <w:tcPr>
            <w:tcW w:w="2430" w:type="dxa"/>
            <w:shd w:val="clear" w:color="auto" w:fill="auto"/>
            <w:vAlign w:val="bottom"/>
          </w:tcPr>
          <w:p w14:paraId="1174D4F9" w14:textId="4C868729" w:rsidR="006C6A8C" w:rsidRPr="00BB4AA2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BB4AA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4A1AFDE4" w14:textId="6222875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82" w:type="dxa"/>
          </w:tcPr>
          <w:p w14:paraId="088AFED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75ECD2D" w14:textId="35CBD87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14:paraId="6AF2201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65C6365F" w14:textId="12612D2D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20CBE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3A49C3" w14:textId="40372B08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2C7B3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D7F7F66" w14:textId="78923DE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F47493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11E12" w14:textId="1D5EF5FC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7B76D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C3D26" w14:textId="3C25595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37" w:type="dxa"/>
            <w:shd w:val="clear" w:color="auto" w:fill="auto"/>
          </w:tcPr>
          <w:p w14:paraId="7312C97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0BA9" w14:textId="500C910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694</w:t>
            </w:r>
          </w:p>
        </w:tc>
        <w:tc>
          <w:tcPr>
            <w:tcW w:w="236" w:type="dxa"/>
            <w:shd w:val="clear" w:color="auto" w:fill="auto"/>
          </w:tcPr>
          <w:p w14:paraId="3F74310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6789C331" w14:textId="15E16042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20CF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6E8905BF" w14:textId="5567898D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E674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B2A3" w14:textId="26747DBA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188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292</w:t>
            </w:r>
          </w:p>
        </w:tc>
        <w:tc>
          <w:tcPr>
            <w:tcW w:w="237" w:type="dxa"/>
            <w:shd w:val="clear" w:color="auto" w:fill="auto"/>
          </w:tcPr>
          <w:p w14:paraId="527B03D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FF74C" w14:textId="5907A86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109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694</w:t>
            </w:r>
          </w:p>
        </w:tc>
      </w:tr>
      <w:tr w:rsidR="008109CC" w:rsidRPr="0087049C" w14:paraId="39153037" w14:textId="77777777" w:rsidTr="00224B7A">
        <w:tc>
          <w:tcPr>
            <w:tcW w:w="2430" w:type="dxa"/>
            <w:shd w:val="clear" w:color="auto" w:fill="auto"/>
          </w:tcPr>
          <w:p w14:paraId="114383C5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622E6BE" w14:textId="1B2E539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56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813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2" w:type="dxa"/>
          </w:tcPr>
          <w:p w14:paraId="63FB007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5962" w14:textId="01917E2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4" w:type="dxa"/>
            <w:shd w:val="clear" w:color="auto" w:fill="auto"/>
          </w:tcPr>
          <w:p w14:paraId="6BC7D14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37D7B" w14:textId="306BED7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283" w:type="dxa"/>
            <w:shd w:val="clear" w:color="auto" w:fill="auto"/>
          </w:tcPr>
          <w:p w14:paraId="5FE1D3F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77EF" w14:textId="7C679F8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  <w:shd w:val="clear" w:color="auto" w:fill="auto"/>
          </w:tcPr>
          <w:p w14:paraId="759C02A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EEA87" w14:textId="1125ED2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1834D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07A1F" w14:textId="62652E6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249B27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FF902" w14:textId="292D8A2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126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237" w:type="dxa"/>
            <w:shd w:val="clear" w:color="auto" w:fill="auto"/>
          </w:tcPr>
          <w:p w14:paraId="4710BF0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7E2D" w14:textId="4B91C0A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14:paraId="0B01650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CBD57" w14:textId="4DB393A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48949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A14FE" w14:textId="3C471B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84127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52FED" w14:textId="382DF64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052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7" w:type="dxa"/>
            <w:shd w:val="clear" w:color="auto" w:fill="auto"/>
          </w:tcPr>
          <w:p w14:paraId="4ACC88F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2F59" w14:textId="66B03BA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</w:tr>
      <w:tr w:rsidR="006C6A8C" w:rsidRPr="0087049C" w14:paraId="2739BA27" w14:textId="77777777" w:rsidTr="00224B7A">
        <w:tc>
          <w:tcPr>
            <w:tcW w:w="2430" w:type="dxa"/>
            <w:shd w:val="clear" w:color="auto" w:fill="auto"/>
            <w:vAlign w:val="bottom"/>
          </w:tcPr>
          <w:p w14:paraId="7CE7815F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893" w:type="dxa"/>
          </w:tcPr>
          <w:p w14:paraId="585B201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3AEAA82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shd w:val="clear" w:color="auto" w:fill="auto"/>
          </w:tcPr>
          <w:p w14:paraId="57420143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</w:tcPr>
          <w:p w14:paraId="1A37556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shd w:val="clear" w:color="auto" w:fill="auto"/>
          </w:tcPr>
          <w:p w14:paraId="57D4707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0BEB5E7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14:paraId="5F94083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4D0D2CE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shd w:val="clear" w:color="auto" w:fill="auto"/>
          </w:tcPr>
          <w:p w14:paraId="0D7FA55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4F66F7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D1E196B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C1EFE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91DE03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5A30644B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shd w:val="clear" w:color="auto" w:fill="auto"/>
          </w:tcPr>
          <w:p w14:paraId="0D846CD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C4F19B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shd w:val="clear" w:color="auto" w:fill="auto"/>
          </w:tcPr>
          <w:p w14:paraId="719962A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469B7B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shd w:val="clear" w:color="auto" w:fill="auto"/>
          </w:tcPr>
          <w:p w14:paraId="06B8EF3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FBE231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shd w:val="clear" w:color="auto" w:fill="auto"/>
          </w:tcPr>
          <w:p w14:paraId="3C550AD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258D99B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shd w:val="clear" w:color="auto" w:fill="auto"/>
          </w:tcPr>
          <w:p w14:paraId="444F09D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12"/>
                <w:szCs w:val="12"/>
              </w:rPr>
            </w:pPr>
          </w:p>
        </w:tc>
      </w:tr>
      <w:tr w:rsidR="006C6A8C" w:rsidRPr="0087049C" w14:paraId="78E30312" w14:textId="77777777" w:rsidTr="00224B7A">
        <w:tc>
          <w:tcPr>
            <w:tcW w:w="2430" w:type="dxa"/>
            <w:shd w:val="clear" w:color="auto" w:fill="auto"/>
          </w:tcPr>
          <w:p w14:paraId="6CA7285B" w14:textId="77777777" w:rsidR="006C6A8C" w:rsidRPr="0087049C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ประเภทของสินค้า</w:t>
            </w:r>
          </w:p>
        </w:tc>
        <w:tc>
          <w:tcPr>
            <w:tcW w:w="893" w:type="dxa"/>
          </w:tcPr>
          <w:p w14:paraId="63C4221E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765DCADD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3C64B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2EF9D1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2D69429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3A2C2AD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B7361D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247DBE7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6FFAB2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955B03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755040C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388F55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1838A7D5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08B43B6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09B172D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8F4DC9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4FA8144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1DBB61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55AA7A2A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1D75E7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6D40CDD2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A24E640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4A213EC" w14:textId="77777777" w:rsidR="006C6A8C" w:rsidRPr="00B273C6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</w:tr>
      <w:tr w:rsidR="006C6A8C" w:rsidRPr="0087049C" w14:paraId="495F1153" w14:textId="77777777" w:rsidTr="00224B7A">
        <w:tc>
          <w:tcPr>
            <w:tcW w:w="2430" w:type="dxa"/>
            <w:shd w:val="clear" w:color="auto" w:fill="auto"/>
          </w:tcPr>
          <w:p w14:paraId="37F9CE8A" w14:textId="77777777" w:rsidR="006C6A8C" w:rsidRPr="0087049C" w:rsidRDefault="006C6A8C" w:rsidP="006C6A8C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ผลิตภัณฑ์น้ำ</w:t>
            </w:r>
          </w:p>
        </w:tc>
        <w:tc>
          <w:tcPr>
            <w:tcW w:w="893" w:type="dxa"/>
          </w:tcPr>
          <w:p w14:paraId="0575477F" w14:textId="49156C6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305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216</w:t>
            </w:r>
          </w:p>
        </w:tc>
        <w:tc>
          <w:tcPr>
            <w:tcW w:w="282" w:type="dxa"/>
          </w:tcPr>
          <w:p w14:paraId="7F4491E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49F132F" w14:textId="06F478F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904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404</w:t>
            </w:r>
          </w:p>
        </w:tc>
        <w:tc>
          <w:tcPr>
            <w:tcW w:w="284" w:type="dxa"/>
            <w:shd w:val="clear" w:color="auto" w:fill="auto"/>
          </w:tcPr>
          <w:p w14:paraId="65AF9CB5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1D1BB328" w14:textId="06696AA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235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283" w:type="dxa"/>
            <w:shd w:val="clear" w:color="auto" w:fill="auto"/>
          </w:tcPr>
          <w:p w14:paraId="4AB4D27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5FBA76E" w14:textId="2DEB63FA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201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283" w:type="dxa"/>
            <w:shd w:val="clear" w:color="auto" w:fill="auto"/>
          </w:tcPr>
          <w:p w14:paraId="7252EC4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723EED94" w14:textId="7B485DC5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19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32D30C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27B5901F" w14:textId="08B719E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37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B66CDE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1F5EC30" w14:textId="78EDD50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560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256</w:t>
            </w:r>
          </w:p>
        </w:tc>
        <w:tc>
          <w:tcPr>
            <w:tcW w:w="237" w:type="dxa"/>
            <w:shd w:val="clear" w:color="auto" w:fill="auto"/>
          </w:tcPr>
          <w:p w14:paraId="4272BC3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6AA539B" w14:textId="30E3141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142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236" w:type="dxa"/>
            <w:shd w:val="clear" w:color="auto" w:fill="auto"/>
          </w:tcPr>
          <w:p w14:paraId="0F5636C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798139F9" w14:textId="59495FF3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33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499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9A0E0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4A19E7A8" w14:textId="268E12CE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52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272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8F74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492C05F" w14:textId="72515CB3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526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237" w:type="dxa"/>
            <w:shd w:val="clear" w:color="auto" w:fill="auto"/>
          </w:tcPr>
          <w:p w14:paraId="4CEAE017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9A3BB8D" w14:textId="751AE10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090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726</w:t>
            </w:r>
          </w:p>
        </w:tc>
      </w:tr>
      <w:tr w:rsidR="006C6A8C" w:rsidRPr="0087049C" w14:paraId="27F7E25E" w14:textId="77777777" w:rsidTr="00224B7A">
        <w:tc>
          <w:tcPr>
            <w:tcW w:w="2430" w:type="dxa"/>
            <w:shd w:val="clear" w:color="auto" w:fill="auto"/>
          </w:tcPr>
          <w:p w14:paraId="5F2875B7" w14:textId="77777777" w:rsidR="006C6A8C" w:rsidRPr="0087049C" w:rsidRDefault="006C6A8C" w:rsidP="006C6A8C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893" w:type="dxa"/>
          </w:tcPr>
          <w:p w14:paraId="2E38E225" w14:textId="5653A8B3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82" w:type="dxa"/>
          </w:tcPr>
          <w:p w14:paraId="5748782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236AB1E" w14:textId="060CCF2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146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284" w:type="dxa"/>
            <w:shd w:val="clear" w:color="auto" w:fill="auto"/>
          </w:tcPr>
          <w:p w14:paraId="564F58C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</w:tcPr>
          <w:p w14:paraId="3D0E34BE" w14:textId="3FC4EF39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0A446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55EFD68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D06A79A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358AA9E" w14:textId="354EE0CD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B9649F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FA1398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72939A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39673E5" w14:textId="3E32A1B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37" w:type="dxa"/>
            <w:shd w:val="clear" w:color="auto" w:fill="auto"/>
          </w:tcPr>
          <w:p w14:paraId="2DE8EE1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C01956E" w14:textId="7D0BE50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146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180</w:t>
            </w:r>
          </w:p>
        </w:tc>
        <w:tc>
          <w:tcPr>
            <w:tcW w:w="236" w:type="dxa"/>
            <w:shd w:val="clear" w:color="auto" w:fill="auto"/>
          </w:tcPr>
          <w:p w14:paraId="43CE90F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669B9B02" w14:textId="10C362C9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9688A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shd w:val="clear" w:color="auto" w:fill="auto"/>
          </w:tcPr>
          <w:p w14:paraId="7C060C5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562E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2809315" w14:textId="26E1586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208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237" w:type="dxa"/>
            <w:shd w:val="clear" w:color="auto" w:fill="auto"/>
          </w:tcPr>
          <w:p w14:paraId="599771E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21FAA77B" w14:textId="11CA6EA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146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180</w:t>
            </w:r>
          </w:p>
        </w:tc>
      </w:tr>
      <w:tr w:rsidR="008109CC" w:rsidRPr="0087049C" w14:paraId="7ED843F1" w14:textId="77777777" w:rsidTr="00224B7A">
        <w:tc>
          <w:tcPr>
            <w:tcW w:w="2430" w:type="dxa"/>
            <w:shd w:val="clear" w:color="auto" w:fill="auto"/>
          </w:tcPr>
          <w:p w14:paraId="6BB3EAF7" w14:textId="235E78A7" w:rsidR="006C6A8C" w:rsidRPr="0087049C" w:rsidRDefault="006C6A8C" w:rsidP="006C6A8C">
            <w:pPr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อื่น</w:t>
            </w:r>
            <w:r w:rsidR="001632B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049F61F" w14:textId="6169050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299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282" w:type="dxa"/>
          </w:tcPr>
          <w:p w14:paraId="6073EEC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A9C61AB" w14:textId="212DC66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266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660</w:t>
            </w:r>
          </w:p>
        </w:tc>
        <w:tc>
          <w:tcPr>
            <w:tcW w:w="284" w:type="dxa"/>
            <w:shd w:val="clear" w:color="auto" w:fill="auto"/>
          </w:tcPr>
          <w:p w14:paraId="3C5BD65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A3B36DA" w14:textId="048D3A5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58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438</w:t>
            </w:r>
          </w:p>
        </w:tc>
        <w:tc>
          <w:tcPr>
            <w:tcW w:w="283" w:type="dxa"/>
            <w:shd w:val="clear" w:color="auto" w:fill="auto"/>
          </w:tcPr>
          <w:p w14:paraId="3CB4223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91435D" w14:textId="4079CE6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111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283" w:type="dxa"/>
            <w:shd w:val="clear" w:color="auto" w:fill="auto"/>
          </w:tcPr>
          <w:p w14:paraId="10D22725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934808B" w14:textId="2E12F0F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3446F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94205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AA826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A65FE" w14:textId="6DBF7E8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357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684</w:t>
            </w:r>
          </w:p>
        </w:tc>
        <w:tc>
          <w:tcPr>
            <w:tcW w:w="237" w:type="dxa"/>
            <w:shd w:val="clear" w:color="auto" w:fill="auto"/>
          </w:tcPr>
          <w:p w14:paraId="5207854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14:paraId="0591FED8" w14:textId="5075C55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378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475</w:t>
            </w:r>
          </w:p>
        </w:tc>
        <w:tc>
          <w:tcPr>
            <w:tcW w:w="236" w:type="dxa"/>
            <w:shd w:val="clear" w:color="auto" w:fill="auto"/>
          </w:tcPr>
          <w:p w14:paraId="4CEA617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56A9C029" w14:textId="35E28873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40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774</w:t>
            </w:r>
            <w:r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93DCBF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62C7CD14" w14:textId="1602EDFB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48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981</w:t>
            </w:r>
            <w:r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13512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4E1C4929" w14:textId="3781365A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316</w:t>
            </w:r>
            <w:r w:rsidR="006C6A8C" w:rsidRPr="007A1854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237" w:type="dxa"/>
            <w:shd w:val="clear" w:color="auto" w:fill="auto"/>
          </w:tcPr>
          <w:p w14:paraId="2E2F927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7213DB7D" w14:textId="03F3EE3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329</w:t>
            </w:r>
            <w:r w:rsidR="006C6A8C" w:rsidRPr="007A1854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color w:val="000000" w:themeColor="text1"/>
                <w:sz w:val="26"/>
                <w:szCs w:val="26"/>
              </w:rPr>
              <w:t>494</w:t>
            </w:r>
          </w:p>
        </w:tc>
      </w:tr>
      <w:tr w:rsidR="008109CC" w:rsidRPr="0087049C" w14:paraId="1B73A5A7" w14:textId="77777777" w:rsidTr="00224B7A">
        <w:tc>
          <w:tcPr>
            <w:tcW w:w="2430" w:type="dxa"/>
            <w:shd w:val="clear" w:color="auto" w:fill="auto"/>
          </w:tcPr>
          <w:p w14:paraId="49B3665E" w14:textId="77777777" w:rsidR="006C6A8C" w:rsidRPr="0087049C" w:rsidRDefault="006C6A8C" w:rsidP="006C6A8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รวมรายได้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026AFAB2" w14:textId="77DEDF7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813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2" w:type="dxa"/>
          </w:tcPr>
          <w:p w14:paraId="5D202A45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28E55" w14:textId="71BFA4B5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284" w:type="dxa"/>
            <w:shd w:val="clear" w:color="auto" w:fill="auto"/>
          </w:tcPr>
          <w:p w14:paraId="1B1B27A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BE94E" w14:textId="5EBF23C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294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283" w:type="dxa"/>
            <w:shd w:val="clear" w:color="auto" w:fill="auto"/>
          </w:tcPr>
          <w:p w14:paraId="58C260C7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78D7B" w14:textId="21C27DB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313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273</w:t>
            </w:r>
          </w:p>
        </w:tc>
        <w:tc>
          <w:tcPr>
            <w:tcW w:w="283" w:type="dxa"/>
            <w:shd w:val="clear" w:color="auto" w:fill="auto"/>
          </w:tcPr>
          <w:p w14:paraId="20CB83B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81F9A" w14:textId="6C96A5E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19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405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3312BE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E8919" w14:textId="6D83A4BC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37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136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B8E5CC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DA58" w14:textId="6CB7DFE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126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841</w:t>
            </w:r>
          </w:p>
        </w:tc>
        <w:tc>
          <w:tcPr>
            <w:tcW w:w="237" w:type="dxa"/>
            <w:shd w:val="clear" w:color="auto" w:fill="auto"/>
          </w:tcPr>
          <w:p w14:paraId="3CE752D0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0BE52" w14:textId="1B57FF7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667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</w:tcPr>
          <w:p w14:paraId="4772119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920AC" w14:textId="418C2DFE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74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273</w:t>
            </w:r>
            <w:r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07526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042A9" w14:textId="0A579DB9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101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253</w:t>
            </w:r>
            <w:r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3A04B1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2D617" w14:textId="7F5ECC55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052</w:t>
            </w:r>
            <w:r w:rsidR="006C6A8C" w:rsidRPr="007A1854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237" w:type="dxa"/>
            <w:shd w:val="clear" w:color="auto" w:fill="auto"/>
          </w:tcPr>
          <w:p w14:paraId="7F6BF76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24B" w14:textId="5A89D0B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="Angsana New" w:eastAsia="Calibri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566</w:t>
            </w:r>
            <w:r w:rsidR="006C6A8C" w:rsidRPr="007A1854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="Angsana New" w:eastAsia="Calibri" w:hAnsi="Angsana New" w:hint="cs"/>
                <w:b/>
                <w:bCs/>
                <w:color w:val="000000" w:themeColor="text1"/>
                <w:sz w:val="26"/>
                <w:szCs w:val="26"/>
              </w:rPr>
              <w:t>400</w:t>
            </w:r>
          </w:p>
        </w:tc>
      </w:tr>
      <w:tr w:rsidR="008109CC" w:rsidRPr="0087049C" w14:paraId="2C379D34" w14:textId="77777777" w:rsidTr="00E273A6">
        <w:tc>
          <w:tcPr>
            <w:tcW w:w="2430" w:type="dxa"/>
            <w:shd w:val="clear" w:color="auto" w:fill="auto"/>
            <w:vAlign w:val="bottom"/>
          </w:tcPr>
          <w:p w14:paraId="3EA6BBA1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1D78DFA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2" w:type="dxa"/>
          </w:tcPr>
          <w:p w14:paraId="41293DDF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663767E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</w:tcPr>
          <w:p w14:paraId="769B001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335F11A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6135F0F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6AFD43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3C82EDFF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</w:tcPr>
          <w:p w14:paraId="05F136D1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1D0A7F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CC8D03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EE81F1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FD00F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7A1B784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2D0A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6B76C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47B97209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0589BC3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25C4F2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6" w:type="dxa"/>
          </w:tcPr>
          <w:p w14:paraId="3A5621D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</w:tcPr>
          <w:p w14:paraId="155C898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</w:tcPr>
          <w:p w14:paraId="1A13B1E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009D439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B2E38" w:rsidRPr="0087049C" w14:paraId="331A9848" w14:textId="77777777" w:rsidTr="00E273A6">
        <w:tc>
          <w:tcPr>
            <w:tcW w:w="2430" w:type="dxa"/>
            <w:shd w:val="clear" w:color="auto" w:fill="auto"/>
            <w:vAlign w:val="bottom"/>
          </w:tcPr>
          <w:p w14:paraId="6C968C16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87049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07BB79D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76AD699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689162C" w14:textId="504FD3A2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988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3424870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85DDB3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3B05AA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F9261A7" w14:textId="5CC17F5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386</w:t>
            </w:r>
          </w:p>
        </w:tc>
        <w:tc>
          <w:tcPr>
            <w:tcW w:w="284" w:type="dxa"/>
            <w:shd w:val="clear" w:color="auto" w:fill="auto"/>
          </w:tcPr>
          <w:p w14:paraId="0DB92B39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BBDE3C" w14:textId="121F5003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94963F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8BB43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D8EA85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4DD9262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EC3F024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45712B4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345A5F2" w14:textId="66952EED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1FC27C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18EE897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27DC6E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E43F118" w14:textId="6439A412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042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F84FE82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6265818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0704FC7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C24A46F" w14:textId="0B04B540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4C4FCA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741E8E8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34FB447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3C3E7C7" w14:textId="1EC5727E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236" w:type="dxa"/>
          </w:tcPr>
          <w:p w14:paraId="7D9F8AE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7CD9C250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301D7259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CA13A1A" w14:textId="74B88C9B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3EE47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7CF8E2A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08D881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0AA0634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BCC41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4A85016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442B592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5BC9AD4" w14:textId="09D8FD64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F8C680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487F59B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8A1897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824493E" w14:textId="37B6AC9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</w:tr>
      <w:tr w:rsidR="008B2E38" w:rsidRPr="0087049C" w14:paraId="4F1A8B48" w14:textId="77777777" w:rsidTr="00E273A6">
        <w:tc>
          <w:tcPr>
            <w:tcW w:w="2430" w:type="dxa"/>
            <w:shd w:val="clear" w:color="auto" w:fill="auto"/>
            <w:vAlign w:val="bottom"/>
          </w:tcPr>
          <w:p w14:paraId="1E50C3F2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lang w:val="en-GB"/>
              </w:rPr>
              <w:br/>
            </w: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3C4ED062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B79E0D3" w14:textId="140470A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401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282" w:type="dxa"/>
            <w:shd w:val="clear" w:color="auto" w:fill="auto"/>
          </w:tcPr>
          <w:p w14:paraId="2DB2C43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E1D2E7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08D7570" w14:textId="2B98F97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284" w:type="dxa"/>
            <w:shd w:val="clear" w:color="auto" w:fill="auto"/>
          </w:tcPr>
          <w:p w14:paraId="4DDEFF1C" w14:textId="77777777" w:rsidR="006C6A8C" w:rsidRPr="002E35B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EEDC291" w14:textId="314E6D79" w:rsidR="006C6A8C" w:rsidRPr="002E35B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623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4E217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66EEE9" w14:textId="7B23382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283" w:type="dxa"/>
            <w:shd w:val="clear" w:color="auto" w:fill="auto"/>
          </w:tcPr>
          <w:p w14:paraId="29E80CD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52D383CF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641FE79" w14:textId="09B9254E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058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CC392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71B8FFAE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1359BBD" w14:textId="1431525F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960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0A4804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3865C7F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1DAA6E6" w14:textId="644BE101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324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237" w:type="dxa"/>
            <w:shd w:val="clear" w:color="auto" w:fill="auto"/>
          </w:tcPr>
          <w:p w14:paraId="5C417D6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773B213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C8379D1" w14:textId="041EBBC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236" w:type="dxa"/>
          </w:tcPr>
          <w:p w14:paraId="2AE5048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2FA33749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EEB21A2" w14:textId="5335BF1C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891</w:t>
            </w:r>
          </w:p>
        </w:tc>
        <w:tc>
          <w:tcPr>
            <w:tcW w:w="236" w:type="dxa"/>
          </w:tcPr>
          <w:p w14:paraId="0D7609F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469E2F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D35C09A" w14:textId="1E96EC8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236" w:type="dxa"/>
          </w:tcPr>
          <w:p w14:paraId="422AB2B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B28ECC4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B17813A" w14:textId="092F2DBB" w:rsidR="006C6A8C" w:rsidRPr="002E35B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325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282</w:t>
            </w:r>
          </w:p>
        </w:tc>
        <w:tc>
          <w:tcPr>
            <w:tcW w:w="237" w:type="dxa"/>
            <w:shd w:val="clear" w:color="auto" w:fill="auto"/>
          </w:tcPr>
          <w:p w14:paraId="4FC59158" w14:textId="77777777" w:rsidR="006C6A8C" w:rsidRPr="002E35B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965BFC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F7BE559" w14:textId="22E5E93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816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136</w:t>
            </w:r>
          </w:p>
        </w:tc>
      </w:tr>
      <w:tr w:rsidR="008B2E38" w:rsidRPr="0087049C" w14:paraId="265EA8D3" w14:textId="77777777" w:rsidTr="00E273A6">
        <w:tc>
          <w:tcPr>
            <w:tcW w:w="2430" w:type="dxa"/>
            <w:shd w:val="clear" w:color="auto" w:fill="auto"/>
            <w:vAlign w:val="bottom"/>
          </w:tcPr>
          <w:p w14:paraId="485E1E0D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893" w:type="dxa"/>
            <w:shd w:val="clear" w:color="auto" w:fill="auto"/>
          </w:tcPr>
          <w:p w14:paraId="5DB3AAD8" w14:textId="26AD4D1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82" w:type="dxa"/>
            <w:shd w:val="clear" w:color="auto" w:fill="auto"/>
          </w:tcPr>
          <w:p w14:paraId="50ADFD4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DDB7533" w14:textId="3C98C93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284" w:type="dxa"/>
            <w:shd w:val="clear" w:color="auto" w:fill="auto"/>
          </w:tcPr>
          <w:p w14:paraId="272BF38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C2A5F41" w14:textId="1AE434A4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9518F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EB2866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279B02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1671BD0" w14:textId="35EFF9F6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BA2C00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DAD6845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085DA7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3A1BA276" w14:textId="4B83D6E0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307</w:t>
            </w:r>
          </w:p>
        </w:tc>
        <w:tc>
          <w:tcPr>
            <w:tcW w:w="237" w:type="dxa"/>
            <w:shd w:val="clear" w:color="auto" w:fill="auto"/>
          </w:tcPr>
          <w:p w14:paraId="5134536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F7125CE" w14:textId="6FEFD88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516</w:t>
            </w:r>
          </w:p>
        </w:tc>
        <w:tc>
          <w:tcPr>
            <w:tcW w:w="236" w:type="dxa"/>
          </w:tcPr>
          <w:p w14:paraId="12C44C4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FAFA7C6" w14:textId="027CAC05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536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C41831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5DE0F1A8" w14:textId="4116FFFB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526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9A39C6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4B454F1" w14:textId="62168EB0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771</w:t>
            </w:r>
          </w:p>
        </w:tc>
        <w:tc>
          <w:tcPr>
            <w:tcW w:w="237" w:type="dxa"/>
            <w:shd w:val="clear" w:color="auto" w:fill="auto"/>
          </w:tcPr>
          <w:p w14:paraId="052B7181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EAE0E12" w14:textId="0A68ECD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990</w:t>
            </w:r>
          </w:p>
        </w:tc>
      </w:tr>
      <w:tr w:rsidR="00CF3606" w:rsidRPr="0087049C" w14:paraId="0B9BFAA5" w14:textId="77777777" w:rsidTr="00E273A6">
        <w:tc>
          <w:tcPr>
            <w:tcW w:w="2430" w:type="dxa"/>
            <w:shd w:val="clear" w:color="auto" w:fill="auto"/>
          </w:tcPr>
          <w:p w14:paraId="187F69DE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893" w:type="dxa"/>
            <w:shd w:val="clear" w:color="auto" w:fill="auto"/>
          </w:tcPr>
          <w:p w14:paraId="6B0D1A80" w14:textId="10FF1D41" w:rsidR="006C6A8C" w:rsidRPr="00415797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157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417</w:t>
            </w:r>
          </w:p>
        </w:tc>
        <w:tc>
          <w:tcPr>
            <w:tcW w:w="282" w:type="dxa"/>
            <w:shd w:val="clear" w:color="auto" w:fill="auto"/>
          </w:tcPr>
          <w:p w14:paraId="70BE8AD2" w14:textId="77777777" w:rsidR="006C6A8C" w:rsidRPr="0041579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8E090E6" w14:textId="501FB98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166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14:paraId="3A23B613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70CCDAC" w14:textId="1DAAF3E3" w:rsidR="006C6A8C" w:rsidRPr="009D3D38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267</w:t>
            </w:r>
          </w:p>
        </w:tc>
        <w:tc>
          <w:tcPr>
            <w:tcW w:w="283" w:type="dxa"/>
            <w:shd w:val="clear" w:color="auto" w:fill="auto"/>
          </w:tcPr>
          <w:p w14:paraId="113B0000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7BC28A" w14:textId="5B8BFD3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283" w:type="dxa"/>
            <w:shd w:val="clear" w:color="auto" w:fill="auto"/>
          </w:tcPr>
          <w:p w14:paraId="69E2E6FF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40C4ADB0" w14:textId="5D7F238E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413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44805B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A110477" w14:textId="6B0CDE6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9E53D2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5A678E34" w14:textId="58D7949F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178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237" w:type="dxa"/>
            <w:shd w:val="clear" w:color="auto" w:fill="auto"/>
          </w:tcPr>
          <w:p w14:paraId="51C751F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6A00183" w14:textId="42F60137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187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236" w:type="dxa"/>
          </w:tcPr>
          <w:p w14:paraId="2366F2C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F7D981C" w14:textId="5A002F4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414AC1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3DDAD1F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476464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FE319FC" w14:textId="03DE7112" w:rsidR="006C6A8C" w:rsidRPr="00415797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178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097</w:t>
            </w:r>
          </w:p>
        </w:tc>
        <w:tc>
          <w:tcPr>
            <w:tcW w:w="237" w:type="dxa"/>
            <w:shd w:val="clear" w:color="auto" w:fill="auto"/>
          </w:tcPr>
          <w:p w14:paraId="0668A13B" w14:textId="77777777" w:rsidR="006C6A8C" w:rsidRPr="00415797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76FE0F40" w14:textId="4864CE94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187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209</w:t>
            </w:r>
          </w:p>
        </w:tc>
      </w:tr>
      <w:tr w:rsidR="00CF3606" w:rsidRPr="0087049C" w14:paraId="63C3CB6B" w14:textId="77777777" w:rsidTr="00E273A6">
        <w:tc>
          <w:tcPr>
            <w:tcW w:w="2430" w:type="dxa"/>
            <w:shd w:val="clear" w:color="auto" w:fill="auto"/>
          </w:tcPr>
          <w:p w14:paraId="79EB5119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93" w:type="dxa"/>
            <w:shd w:val="clear" w:color="auto" w:fill="auto"/>
          </w:tcPr>
          <w:p w14:paraId="53931F05" w14:textId="4A4484E0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280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282" w:type="dxa"/>
            <w:shd w:val="clear" w:color="auto" w:fill="auto"/>
          </w:tcPr>
          <w:p w14:paraId="4E19F53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E1C049" w14:textId="0D585493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84" w:type="dxa"/>
            <w:shd w:val="clear" w:color="auto" w:fill="auto"/>
          </w:tcPr>
          <w:p w14:paraId="739A80EA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508D64" w14:textId="0A448AE3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088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24CFCE2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8E55DA" w14:textId="6B3A533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283" w:type="dxa"/>
            <w:shd w:val="clear" w:color="auto" w:fill="auto"/>
          </w:tcPr>
          <w:p w14:paraId="05804778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5426DB5" w14:textId="0908CF9B" w:rsidR="006C6A8C" w:rsidRPr="009D3D38" w:rsidRDefault="00E77500" w:rsidP="00A813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0778B8E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05316F0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47DFC7F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004C7103" w14:textId="1B006B05" w:rsidR="006C6A8C" w:rsidRPr="009D3D38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237" w:type="dxa"/>
            <w:shd w:val="clear" w:color="auto" w:fill="auto"/>
          </w:tcPr>
          <w:p w14:paraId="0F981E4A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59CEB814" w14:textId="0F2A1FB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236" w:type="dxa"/>
          </w:tcPr>
          <w:p w14:paraId="6A78AC23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3270BB11" w14:textId="5422A144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C55AC9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1338A22C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B21A98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1B3244B" w14:textId="74AF7653" w:rsidR="006C6A8C" w:rsidRPr="00F667D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765</w:t>
            </w:r>
          </w:p>
        </w:tc>
        <w:tc>
          <w:tcPr>
            <w:tcW w:w="237" w:type="dxa"/>
            <w:shd w:val="clear" w:color="auto" w:fill="auto"/>
          </w:tcPr>
          <w:p w14:paraId="20841A74" w14:textId="77777777" w:rsidR="006C6A8C" w:rsidRPr="00F667D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06F79961" w14:textId="23F7D082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707</w:t>
            </w:r>
          </w:p>
        </w:tc>
      </w:tr>
      <w:tr w:rsidR="008B2E38" w:rsidRPr="002A57DF" w14:paraId="0B6DDB59" w14:textId="77777777" w:rsidTr="00E273A6">
        <w:tc>
          <w:tcPr>
            <w:tcW w:w="2430" w:type="dxa"/>
            <w:shd w:val="clear" w:color="auto" w:fill="auto"/>
            <w:vAlign w:val="bottom"/>
          </w:tcPr>
          <w:p w14:paraId="695FB603" w14:textId="77777777" w:rsidR="006C6A8C" w:rsidRPr="002A57DF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เงินลงทุนในบริษัทร่วม</w:t>
            </w:r>
            <w:r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และ</w:t>
            </w:r>
            <w:r w:rsidRPr="002A57DF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2A57DF">
              <w:rPr>
                <w:rFonts w:asciiTheme="majorBidi" w:eastAsia="Calibri" w:hAnsiTheme="majorBidi" w:cstheme="majorBidi" w:hint="cs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93" w:type="dxa"/>
            <w:shd w:val="clear" w:color="auto" w:fill="auto"/>
          </w:tcPr>
          <w:p w14:paraId="0725E0D2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17D691BF" w14:textId="1CF5AE12" w:rsidR="006C6A8C" w:rsidRPr="002A57DF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282" w:type="dxa"/>
            <w:shd w:val="clear" w:color="auto" w:fill="auto"/>
          </w:tcPr>
          <w:p w14:paraId="1DA1FB25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A2C7B1A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477B8B48" w14:textId="2DE7E04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098</w:t>
            </w:r>
          </w:p>
        </w:tc>
        <w:tc>
          <w:tcPr>
            <w:tcW w:w="284" w:type="dxa"/>
            <w:shd w:val="clear" w:color="auto" w:fill="auto"/>
          </w:tcPr>
          <w:p w14:paraId="699B2624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131CE2" w14:textId="0DFE91C5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47A97E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3E4B1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9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D3DD2B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0EB3F231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7AD8816D" w14:textId="5E733DA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80</w:t>
            </w:r>
            <w:r w:rsidR="006C6A8C" w:rsidRPr="00FA14DB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069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EEA2563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57A92B4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0FEEBE68" w14:textId="49F79D2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50B4D4F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75CA84EC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DA1AC03" w14:textId="0318F2CC" w:rsidR="006C6A8C" w:rsidRPr="002A57DF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237" w:type="dxa"/>
            <w:shd w:val="clear" w:color="auto" w:fill="auto"/>
          </w:tcPr>
          <w:p w14:paraId="2E50C08A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6AF7329D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285DB1FD" w14:textId="1825ED9C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</w:p>
        </w:tc>
        <w:tc>
          <w:tcPr>
            <w:tcW w:w="236" w:type="dxa"/>
          </w:tcPr>
          <w:p w14:paraId="2D82019D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1DAD89CC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F84C18B" w14:textId="258C2BC8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01E5B6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0AD6467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95A2AC8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28158B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BF06F92" w14:textId="77777777" w:rsidR="006C6A8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63CF5BFF" w14:textId="78EC940B" w:rsidR="006C6A8C" w:rsidRPr="002A57DF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99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237" w:type="dxa"/>
            <w:shd w:val="clear" w:color="auto" w:fill="auto"/>
          </w:tcPr>
          <w:p w14:paraId="2509320F" w14:textId="77777777" w:rsidR="006C6A8C" w:rsidRPr="002A57DF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6CD23CEB" w14:textId="77777777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  <w:p w14:paraId="5877EA8C" w14:textId="4598BC3F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298</w:t>
            </w:r>
          </w:p>
        </w:tc>
      </w:tr>
      <w:tr w:rsidR="008B2E38" w:rsidRPr="0087049C" w14:paraId="4FFEE946" w14:textId="77777777" w:rsidTr="00E273A6">
        <w:tc>
          <w:tcPr>
            <w:tcW w:w="2430" w:type="dxa"/>
            <w:shd w:val="clear" w:color="auto" w:fill="auto"/>
            <w:vAlign w:val="bottom"/>
          </w:tcPr>
          <w:p w14:paraId="10849AAF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893" w:type="dxa"/>
            <w:shd w:val="clear" w:color="auto" w:fill="auto"/>
          </w:tcPr>
          <w:p w14:paraId="4A2EEBA3" w14:textId="6FB3D72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693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921</w:t>
            </w:r>
          </w:p>
        </w:tc>
        <w:tc>
          <w:tcPr>
            <w:tcW w:w="282" w:type="dxa"/>
            <w:shd w:val="clear" w:color="auto" w:fill="auto"/>
          </w:tcPr>
          <w:p w14:paraId="0512B1A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936C4B7" w14:textId="76388E4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491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284" w:type="dxa"/>
            <w:shd w:val="clear" w:color="auto" w:fill="auto"/>
          </w:tcPr>
          <w:p w14:paraId="052560E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603F94E" w14:textId="2B0A7366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218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785</w:t>
            </w:r>
          </w:p>
        </w:tc>
        <w:tc>
          <w:tcPr>
            <w:tcW w:w="283" w:type="dxa"/>
            <w:shd w:val="clear" w:color="auto" w:fill="auto"/>
          </w:tcPr>
          <w:p w14:paraId="617FE852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007A78" w14:textId="7E12B11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279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313</w:t>
            </w:r>
          </w:p>
        </w:tc>
        <w:tc>
          <w:tcPr>
            <w:tcW w:w="283" w:type="dxa"/>
            <w:shd w:val="clear" w:color="auto" w:fill="auto"/>
          </w:tcPr>
          <w:p w14:paraId="4466F78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3D33D1A3" w14:textId="6E9A9E5D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240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7FE3CE6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3F72FF7F" w14:textId="14579F48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9C090F7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2B8627CD" w14:textId="26C6B3E8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52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237" w:type="dxa"/>
            <w:shd w:val="clear" w:color="auto" w:fill="auto"/>
          </w:tcPr>
          <w:p w14:paraId="54B1B5A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409344ED" w14:textId="798AB9A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025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236" w:type="dxa"/>
          </w:tcPr>
          <w:p w14:paraId="6CC80FD6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5214797B" w14:textId="3D8D8BB4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472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513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6853D8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70960F59" w14:textId="420CBEDB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463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904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D7C93C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3C4FDF09" w14:textId="69FDBA28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80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241</w:t>
            </w:r>
          </w:p>
        </w:tc>
        <w:tc>
          <w:tcPr>
            <w:tcW w:w="237" w:type="dxa"/>
            <w:shd w:val="clear" w:color="auto" w:fill="auto"/>
          </w:tcPr>
          <w:p w14:paraId="5F2C26BF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3BD75C5B" w14:textId="6AC5D16C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561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327</w:t>
            </w:r>
          </w:p>
        </w:tc>
      </w:tr>
      <w:tr w:rsidR="008B2E38" w:rsidRPr="0087049C" w14:paraId="7A0C62A9" w14:textId="77777777" w:rsidTr="00E273A6">
        <w:tc>
          <w:tcPr>
            <w:tcW w:w="2430" w:type="dxa"/>
            <w:shd w:val="clear" w:color="auto" w:fill="auto"/>
            <w:vAlign w:val="bottom"/>
          </w:tcPr>
          <w:p w14:paraId="0147F096" w14:textId="77777777" w:rsidR="006C6A8C" w:rsidRPr="0087049C" w:rsidRDefault="006C6A8C" w:rsidP="006C6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87049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893" w:type="dxa"/>
            <w:shd w:val="clear" w:color="auto" w:fill="auto"/>
          </w:tcPr>
          <w:p w14:paraId="3FE548EA" w14:textId="47505466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980</w:t>
            </w:r>
          </w:p>
        </w:tc>
        <w:tc>
          <w:tcPr>
            <w:tcW w:w="282" w:type="dxa"/>
            <w:shd w:val="clear" w:color="auto" w:fill="auto"/>
          </w:tcPr>
          <w:p w14:paraId="5A2B091B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0093CC8" w14:textId="7EA40FC9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156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284" w:type="dxa"/>
            <w:shd w:val="clear" w:color="auto" w:fill="auto"/>
          </w:tcPr>
          <w:p w14:paraId="3D6D94AE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FEDB0C0" w14:textId="551BF71C" w:rsidR="006C6A8C" w:rsidRPr="009D3D38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698</w:t>
            </w:r>
          </w:p>
        </w:tc>
        <w:tc>
          <w:tcPr>
            <w:tcW w:w="283" w:type="dxa"/>
            <w:shd w:val="clear" w:color="auto" w:fill="auto"/>
          </w:tcPr>
          <w:p w14:paraId="4CA291E9" w14:textId="77777777" w:rsidR="006C6A8C" w:rsidRPr="009D3D38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48185" w14:textId="3CF14640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58" w:right="-144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283" w:type="dxa"/>
            <w:shd w:val="clear" w:color="auto" w:fill="auto"/>
          </w:tcPr>
          <w:p w14:paraId="74A9980A" w14:textId="77777777" w:rsidR="006C6A8C" w:rsidRPr="00F667D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0" w:type="dxa"/>
            <w:shd w:val="clear" w:color="auto" w:fill="auto"/>
          </w:tcPr>
          <w:p w14:paraId="293AB7D6" w14:textId="784407BE" w:rsidR="006C6A8C" w:rsidRPr="00F667D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CAB5E7D" w14:textId="77777777" w:rsidR="006C6A8C" w:rsidRPr="00F667D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shd w:val="clear" w:color="auto" w:fill="auto"/>
          </w:tcPr>
          <w:p w14:paraId="6554C1C4" w14:textId="01A54BC1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45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289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F9A6CAB" w14:textId="77777777" w:rsidR="006C6A8C" w:rsidRPr="00F667D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</w:tcPr>
          <w:p w14:paraId="6247CE9C" w14:textId="246F9A6E" w:rsidR="006C6A8C" w:rsidRPr="00F667D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727</w:t>
            </w:r>
          </w:p>
        </w:tc>
        <w:tc>
          <w:tcPr>
            <w:tcW w:w="237" w:type="dxa"/>
            <w:shd w:val="clear" w:color="auto" w:fill="auto"/>
          </w:tcPr>
          <w:p w14:paraId="77CE257D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</w:tcPr>
          <w:p w14:paraId="3A811F0D" w14:textId="3E4C46ED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268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236" w:type="dxa"/>
          </w:tcPr>
          <w:p w14:paraId="06910C45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</w:tcPr>
          <w:p w14:paraId="05905EAE" w14:textId="6E3141F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351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E8CE1C0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5" w:type="dxa"/>
          </w:tcPr>
          <w:p w14:paraId="4DBD407E" w14:textId="1C55710B" w:rsidR="006C6A8C" w:rsidRPr="007A1854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66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E77500"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851</w:t>
            </w:r>
            <w:r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05FEF06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B619D6F" w14:textId="505D2E00" w:rsidR="006C6A8C" w:rsidRPr="0087049C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784</w:t>
            </w:r>
            <w:r w:rsidR="006C6A8C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1632B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237" w:type="dxa"/>
            <w:shd w:val="clear" w:color="auto" w:fill="auto"/>
          </w:tcPr>
          <w:p w14:paraId="5AE186A9" w14:textId="77777777" w:rsidR="006C6A8C" w:rsidRPr="0087049C" w:rsidRDefault="006C6A8C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</w:tcPr>
          <w:p w14:paraId="18F7EB59" w14:textId="6EF1E17B" w:rsidR="006C6A8C" w:rsidRPr="007A1854" w:rsidRDefault="00E77500" w:rsidP="006C6A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201</w:t>
            </w:r>
            <w:r w:rsidR="006C6A8C" w:rsidRPr="007A1854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273</w:t>
            </w:r>
          </w:p>
        </w:tc>
      </w:tr>
    </w:tbl>
    <w:p w14:paraId="4831E97A" w14:textId="77777777" w:rsidR="002C28F6" w:rsidRPr="0087049C" w:rsidRDefault="002C28F6" w:rsidP="00A91144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2C28F6" w:rsidRPr="0087049C" w:rsidSect="00BA5EAF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1"/>
        <w:gridCol w:w="270"/>
        <w:gridCol w:w="1483"/>
      </w:tblGrid>
      <w:tr w:rsidR="002C28F6" w:rsidRPr="0087049C" w14:paraId="0C7C2C71" w14:textId="77777777" w:rsidTr="00F667DC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3DD6BF5E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5" w:name="_Hlk7568374"/>
          </w:p>
        </w:tc>
        <w:tc>
          <w:tcPr>
            <w:tcW w:w="3464" w:type="dxa"/>
            <w:gridSpan w:val="3"/>
          </w:tcPr>
          <w:p w14:paraId="72784F03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230DAD96" w14:textId="77777777" w:rsidTr="00F667DC">
        <w:trPr>
          <w:tblHeader/>
        </w:trPr>
        <w:tc>
          <w:tcPr>
            <w:tcW w:w="5759" w:type="dxa"/>
            <w:shd w:val="clear" w:color="auto" w:fill="auto"/>
            <w:vAlign w:val="bottom"/>
          </w:tcPr>
          <w:p w14:paraId="12C19264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2719C7AB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C28F6" w:rsidRPr="0087049C" w14:paraId="065269F1" w14:textId="77777777" w:rsidTr="00F667DC">
        <w:tc>
          <w:tcPr>
            <w:tcW w:w="5759" w:type="dxa"/>
            <w:shd w:val="clear" w:color="auto" w:fill="auto"/>
            <w:vAlign w:val="bottom"/>
          </w:tcPr>
          <w:p w14:paraId="5EC90B63" w14:textId="10B7B6F0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77500" w:rsidRPr="00E775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1" w:type="dxa"/>
          </w:tcPr>
          <w:p w14:paraId="61C6C222" w14:textId="5AE937AC" w:rsidR="002C28F6" w:rsidRPr="0087049C" w:rsidRDefault="00E77500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128525" w14:textId="77777777" w:rsidR="002C28F6" w:rsidRPr="0087049C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</w:tcPr>
          <w:p w14:paraId="5E8A9A68" w14:textId="4E10F45F" w:rsidR="002C28F6" w:rsidRPr="0087049C" w:rsidRDefault="00E77500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2A312237" w14:textId="77777777" w:rsidTr="00F667DC">
        <w:tc>
          <w:tcPr>
            <w:tcW w:w="5759" w:type="dxa"/>
            <w:shd w:val="clear" w:color="auto" w:fill="auto"/>
            <w:vAlign w:val="bottom"/>
          </w:tcPr>
          <w:p w14:paraId="22B6F415" w14:textId="77777777" w:rsidR="002C28F6" w:rsidRPr="0087049C" w:rsidRDefault="002C28F6" w:rsidP="00C40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64" w:type="dxa"/>
            <w:gridSpan w:val="3"/>
          </w:tcPr>
          <w:p w14:paraId="5FBE7F93" w14:textId="77777777" w:rsidR="002C28F6" w:rsidRPr="0087049C" w:rsidRDefault="002C28F6" w:rsidP="00C402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2BC6F4FC" w14:textId="77777777" w:rsidTr="00F667DC">
        <w:tc>
          <w:tcPr>
            <w:tcW w:w="5759" w:type="dxa"/>
            <w:shd w:val="clear" w:color="auto" w:fill="auto"/>
          </w:tcPr>
          <w:p w14:paraId="39FA5C77" w14:textId="77777777" w:rsidR="002C28F6" w:rsidRPr="0087049C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11" w:type="dxa"/>
          </w:tcPr>
          <w:p w14:paraId="54BA1BD1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11EC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1D1E3AEA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C28F6" w:rsidRPr="0087049C" w14:paraId="3BB23B01" w14:textId="77777777" w:rsidTr="00F667DC">
        <w:tc>
          <w:tcPr>
            <w:tcW w:w="5759" w:type="dxa"/>
            <w:shd w:val="clear" w:color="auto" w:fill="auto"/>
          </w:tcPr>
          <w:p w14:paraId="0AB12717" w14:textId="77777777" w:rsidR="002C28F6" w:rsidRPr="0087049C" w:rsidRDefault="002C28F6" w:rsidP="00C402E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711" w:type="dxa"/>
          </w:tcPr>
          <w:p w14:paraId="49355208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8CAFC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9AFE35E" w14:textId="77777777" w:rsidR="002C28F6" w:rsidRPr="0087049C" w:rsidRDefault="002C28F6" w:rsidP="000B4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F1EB7" w:rsidRPr="0087049C" w14:paraId="3AE2E821" w14:textId="77777777" w:rsidTr="00672192">
        <w:tc>
          <w:tcPr>
            <w:tcW w:w="5759" w:type="dxa"/>
            <w:shd w:val="clear" w:color="auto" w:fill="auto"/>
          </w:tcPr>
          <w:p w14:paraId="3DBD0747" w14:textId="77777777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711" w:type="dxa"/>
          </w:tcPr>
          <w:p w14:paraId="17CCF767" w14:textId="4A347A09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974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2D3BDE45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CCACB37" w14:textId="2EE40363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888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303</w:t>
            </w:r>
          </w:p>
        </w:tc>
      </w:tr>
      <w:tr w:rsidR="00EF1EB7" w:rsidRPr="0087049C" w14:paraId="5FA1AF25" w14:textId="77777777" w:rsidTr="008367F0">
        <w:tc>
          <w:tcPr>
            <w:tcW w:w="5759" w:type="dxa"/>
            <w:shd w:val="clear" w:color="auto" w:fill="auto"/>
            <w:vAlign w:val="bottom"/>
          </w:tcPr>
          <w:p w14:paraId="3F8E757F" w14:textId="66CBD918" w:rsidR="00EF1EB7" w:rsidRPr="005545A5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711" w:type="dxa"/>
          </w:tcPr>
          <w:p w14:paraId="573E64B3" w14:textId="128A0F6A" w:rsidR="00EF1EB7" w:rsidRPr="005545A5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986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0FA9FF85" w14:textId="77777777" w:rsidR="00EF1EB7" w:rsidRPr="005545A5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7BC58A7" w14:textId="2E93B15A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441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008</w:t>
            </w:r>
          </w:p>
        </w:tc>
      </w:tr>
      <w:tr w:rsidR="00EF1EB7" w:rsidRPr="0087049C" w14:paraId="4F0C9900" w14:textId="77777777" w:rsidTr="008367F0">
        <w:tc>
          <w:tcPr>
            <w:tcW w:w="5759" w:type="dxa"/>
            <w:shd w:val="clear" w:color="auto" w:fill="auto"/>
            <w:vAlign w:val="bottom"/>
          </w:tcPr>
          <w:p w14:paraId="58C90C49" w14:textId="021B3325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711" w:type="dxa"/>
          </w:tcPr>
          <w:p w14:paraId="33E9314D" w14:textId="61E8DDA9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393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14151637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0801FB26" w14:textId="5518B9FF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679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658</w:t>
            </w:r>
          </w:p>
        </w:tc>
      </w:tr>
      <w:tr w:rsidR="00EF1EB7" w:rsidRPr="0087049C" w14:paraId="2B0092C5" w14:textId="77777777" w:rsidTr="008367F0">
        <w:tc>
          <w:tcPr>
            <w:tcW w:w="5759" w:type="dxa"/>
            <w:shd w:val="clear" w:color="auto" w:fill="auto"/>
            <w:vAlign w:val="bottom"/>
          </w:tcPr>
          <w:p w14:paraId="315677AF" w14:textId="6E79C061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711" w:type="dxa"/>
          </w:tcPr>
          <w:p w14:paraId="5D3A3084" w14:textId="4C6D656E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270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1C641DC8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D755BA" w14:textId="2A631B7A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198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581</w:t>
            </w:r>
          </w:p>
        </w:tc>
      </w:tr>
      <w:tr w:rsidR="00EF1EB7" w:rsidRPr="0087049C" w14:paraId="61EF5BC1" w14:textId="77777777" w:rsidTr="008367F0">
        <w:tc>
          <w:tcPr>
            <w:tcW w:w="5759" w:type="dxa"/>
            <w:shd w:val="clear" w:color="auto" w:fill="auto"/>
            <w:vAlign w:val="bottom"/>
          </w:tcPr>
          <w:p w14:paraId="500B4D02" w14:textId="69F1CFA0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B4AA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 w:rsidRPr="00BB4AA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BB4AA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5C961D77" w14:textId="26FD7F51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188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05F552F9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F7CCDC9" w14:textId="7F33952F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109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694</w:t>
            </w:r>
          </w:p>
        </w:tc>
      </w:tr>
      <w:tr w:rsidR="00EF1EB7" w:rsidRPr="0087049C" w14:paraId="3156D447" w14:textId="77777777" w:rsidTr="00F667DC">
        <w:tc>
          <w:tcPr>
            <w:tcW w:w="5759" w:type="dxa"/>
            <w:shd w:val="clear" w:color="auto" w:fill="auto"/>
          </w:tcPr>
          <w:p w14:paraId="369FDCBF" w14:textId="77777777" w:rsidR="00EF1EB7" w:rsidRPr="0087049C" w:rsidRDefault="00EF1EB7" w:rsidP="00EF1EB7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2DE458DD" w14:textId="5283FAD1" w:rsidR="00EF1EB7" w:rsidRPr="00A64D42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EF1EB7"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813</w:t>
            </w:r>
            <w:r w:rsidR="00EF1EB7"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2C31E915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11C79975" w14:textId="7361D00D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EF1EB7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  <w:r w:rsidR="00EF1EB7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244</w:t>
            </w:r>
          </w:p>
        </w:tc>
      </w:tr>
      <w:tr w:rsidR="00EF1EB7" w:rsidRPr="005F5933" w14:paraId="71AA8B05" w14:textId="77777777" w:rsidTr="00F667DC">
        <w:tc>
          <w:tcPr>
            <w:tcW w:w="5759" w:type="dxa"/>
            <w:shd w:val="clear" w:color="auto" w:fill="auto"/>
            <w:vAlign w:val="bottom"/>
          </w:tcPr>
          <w:p w14:paraId="6B1A792A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71A72422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23180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ED1CCCD" w14:textId="77777777" w:rsidR="00EF1EB7" w:rsidRPr="005F5933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1EB7" w:rsidRPr="0087049C" w14:paraId="09E94C57" w14:textId="77777777" w:rsidTr="00F667DC">
        <w:tc>
          <w:tcPr>
            <w:tcW w:w="5759" w:type="dxa"/>
            <w:shd w:val="clear" w:color="auto" w:fill="auto"/>
          </w:tcPr>
          <w:p w14:paraId="36A421A6" w14:textId="77777777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711" w:type="dxa"/>
          </w:tcPr>
          <w:p w14:paraId="51ABA742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7388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4728F91B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1EB7" w:rsidRPr="0087049C" w14:paraId="2781BD6D" w14:textId="77777777" w:rsidTr="00F667DC">
        <w:tc>
          <w:tcPr>
            <w:tcW w:w="5759" w:type="dxa"/>
            <w:shd w:val="clear" w:color="auto" w:fill="auto"/>
          </w:tcPr>
          <w:p w14:paraId="56225CAD" w14:textId="77777777" w:rsidR="00EF1EB7" w:rsidRPr="0087049C" w:rsidRDefault="00EF1EB7" w:rsidP="00EF1EB7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711" w:type="dxa"/>
          </w:tcPr>
          <w:p w14:paraId="7F4A4617" w14:textId="4A18F065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305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5F6FDA1D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</w:tcPr>
          <w:p w14:paraId="610F6AD1" w14:textId="085A8A60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904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404</w:t>
            </w:r>
          </w:p>
        </w:tc>
      </w:tr>
      <w:tr w:rsidR="00EF1EB7" w:rsidRPr="0087049C" w14:paraId="26BA62E8" w14:textId="77777777" w:rsidTr="00F667DC">
        <w:tc>
          <w:tcPr>
            <w:tcW w:w="5759" w:type="dxa"/>
            <w:shd w:val="clear" w:color="auto" w:fill="auto"/>
          </w:tcPr>
          <w:p w14:paraId="374CCED9" w14:textId="77777777" w:rsidR="00EF1EB7" w:rsidRPr="0087049C" w:rsidRDefault="00EF1EB7" w:rsidP="00EF1EB7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711" w:type="dxa"/>
          </w:tcPr>
          <w:p w14:paraId="18A822EA" w14:textId="5502B3D1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208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05503ACF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14:paraId="71ECDBD5" w14:textId="6089B82B" w:rsidR="00EF1EB7" w:rsidRPr="003F0633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146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180</w:t>
            </w:r>
          </w:p>
        </w:tc>
      </w:tr>
      <w:tr w:rsidR="00EF1EB7" w:rsidRPr="0087049C" w14:paraId="78B11DE0" w14:textId="77777777" w:rsidTr="00F667DC">
        <w:tc>
          <w:tcPr>
            <w:tcW w:w="5759" w:type="dxa"/>
            <w:shd w:val="clear" w:color="auto" w:fill="auto"/>
          </w:tcPr>
          <w:p w14:paraId="577120BE" w14:textId="2A5B5E94" w:rsidR="00EF1EB7" w:rsidRPr="0087049C" w:rsidRDefault="00EF1EB7" w:rsidP="00EF1EB7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</w:t>
            </w:r>
            <w:r w:rsidR="009323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2A01F749" w14:textId="0E720A0F" w:rsidR="00EF1EB7" w:rsidRPr="0087049C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299</w:t>
            </w:r>
            <w:r w:rsidR="00EF1EB7" w:rsidRP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246</w:t>
            </w:r>
          </w:p>
        </w:tc>
        <w:tc>
          <w:tcPr>
            <w:tcW w:w="270" w:type="dxa"/>
          </w:tcPr>
          <w:p w14:paraId="28787254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FC6CCF2" w14:textId="2063BD6C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266</w:t>
            </w:r>
            <w:r w:rsidR="00EF1EB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660</w:t>
            </w:r>
          </w:p>
        </w:tc>
      </w:tr>
      <w:tr w:rsidR="00EF1EB7" w:rsidRPr="0087049C" w14:paraId="54058FE4" w14:textId="77777777" w:rsidTr="00F667DC">
        <w:tc>
          <w:tcPr>
            <w:tcW w:w="5759" w:type="dxa"/>
            <w:shd w:val="clear" w:color="auto" w:fill="auto"/>
          </w:tcPr>
          <w:p w14:paraId="3DD422E5" w14:textId="77777777" w:rsidR="00EF1EB7" w:rsidRPr="0087049C" w:rsidRDefault="00EF1EB7" w:rsidP="00EF1EB7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0E4B833C" w14:textId="12EB0D20" w:rsidR="00EF1EB7" w:rsidRPr="00A64D42" w:rsidRDefault="00E77500" w:rsidP="00A6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EF1EB7"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813</w:t>
            </w:r>
            <w:r w:rsidR="00EF1EB7" w:rsidRPr="00A64D42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01F658B0" w14:textId="77777777" w:rsidR="00EF1EB7" w:rsidRPr="0087049C" w:rsidRDefault="00EF1EB7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2B4FAC7" w14:textId="241AA48A" w:rsidR="00EF1EB7" w:rsidRPr="0087049C" w:rsidRDefault="00E77500" w:rsidP="00EF1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EF1EB7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  <w:r w:rsidR="00EF1EB7" w:rsidRPr="00F667D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244</w:t>
            </w:r>
          </w:p>
        </w:tc>
      </w:tr>
      <w:bookmarkEnd w:id="5"/>
    </w:tbl>
    <w:p w14:paraId="2F00B61F" w14:textId="4957862C" w:rsidR="00BB4AA2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048FC1DC" w14:textId="77777777" w:rsidR="00BB4AA2" w:rsidRDefault="00BB4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0B3E6708" w14:textId="3DC33331" w:rsidR="002C28F6" w:rsidRPr="00000E8B" w:rsidRDefault="002C28F6" w:rsidP="00000E8B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000E8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7403537A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A66AA7" w14:textId="77777777" w:rsidR="002C28F6" w:rsidRPr="00000E8B" w:rsidRDefault="002C28F6" w:rsidP="0000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</w:t>
      </w:r>
      <w:r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แยกตามที่ตั้งทางภูมิศาสตร์ของลูกค้า สินทรัพย์</w:t>
      </w:r>
      <w:r w:rsidRPr="00000E8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</w:t>
      </w:r>
      <w:r w:rsidRPr="00000E8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แยกตามสถานที่ตั้งทางภูมิศาสตร์ของสินทรัพย์</w:t>
      </w:r>
    </w:p>
    <w:p w14:paraId="115661E9" w14:textId="77777777" w:rsidR="002C28F6" w:rsidRPr="00185A59" w:rsidRDefault="002C28F6" w:rsidP="00CB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33"/>
        <w:gridCol w:w="270"/>
        <w:gridCol w:w="1170"/>
        <w:gridCol w:w="270"/>
        <w:gridCol w:w="1170"/>
        <w:gridCol w:w="270"/>
        <w:gridCol w:w="1170"/>
      </w:tblGrid>
      <w:tr w:rsidR="002C28F6" w:rsidRPr="0087049C" w14:paraId="58963684" w14:textId="77777777" w:rsidTr="004A1EB5">
        <w:trPr>
          <w:cantSplit/>
        </w:trPr>
        <w:tc>
          <w:tcPr>
            <w:tcW w:w="3690" w:type="dxa"/>
          </w:tcPr>
          <w:p w14:paraId="39F6E7EF" w14:textId="77777777" w:rsidR="002C28F6" w:rsidRPr="0087049C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502C8FD1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72C739CC" w14:textId="77777777" w:rsidTr="004A1EB5">
        <w:trPr>
          <w:cantSplit/>
        </w:trPr>
        <w:tc>
          <w:tcPr>
            <w:tcW w:w="3690" w:type="dxa"/>
          </w:tcPr>
          <w:p w14:paraId="15B64DE2" w14:textId="77777777" w:rsidR="002C28F6" w:rsidRPr="0087049C" w:rsidRDefault="002C28F6" w:rsidP="00C941D8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73" w:type="dxa"/>
            <w:gridSpan w:val="3"/>
          </w:tcPr>
          <w:p w14:paraId="0DD6881C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7A3045B4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8EEF8B0" w14:textId="77777777" w:rsidR="002C28F6" w:rsidRPr="0087049C" w:rsidRDefault="002C28F6" w:rsidP="00C941D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2C28F6" w:rsidRPr="0087049C" w14:paraId="7D2C2C8E" w14:textId="77777777" w:rsidTr="004A1EB5">
        <w:trPr>
          <w:cantSplit/>
        </w:trPr>
        <w:tc>
          <w:tcPr>
            <w:tcW w:w="3690" w:type="dxa"/>
          </w:tcPr>
          <w:p w14:paraId="60013A59" w14:textId="77777777" w:rsidR="002C28F6" w:rsidRPr="0087049C" w:rsidRDefault="002C28F6" w:rsidP="00CF494B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A285042" w14:textId="53D71C45" w:rsidR="002C28F6" w:rsidRPr="0087049C" w:rsidRDefault="00E77500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79BCB57" w14:textId="77777777" w:rsidR="002C28F6" w:rsidRPr="0087049C" w:rsidRDefault="002C28F6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ED4C0DD" w14:textId="6CCE309F" w:rsidR="002C28F6" w:rsidRPr="0087049C" w:rsidRDefault="00E77500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22F7CC95" w14:textId="77777777" w:rsidR="002C28F6" w:rsidRPr="0087049C" w:rsidRDefault="002C28F6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77031FE" w14:textId="75FDC723" w:rsidR="002C28F6" w:rsidRPr="0087049C" w:rsidRDefault="00E77500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463AAA26" w14:textId="77777777" w:rsidR="002C28F6" w:rsidRPr="0087049C" w:rsidRDefault="002C28F6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39E5B94" w14:textId="1DAF9F73" w:rsidR="002C28F6" w:rsidRPr="0087049C" w:rsidRDefault="00E77500" w:rsidP="00CF494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2C28F6" w:rsidRPr="0087049C" w14:paraId="65CE6FE8" w14:textId="77777777" w:rsidTr="004A1EB5">
        <w:trPr>
          <w:cantSplit/>
        </w:trPr>
        <w:tc>
          <w:tcPr>
            <w:tcW w:w="3690" w:type="dxa"/>
          </w:tcPr>
          <w:p w14:paraId="22B64417" w14:textId="77777777" w:rsidR="002C28F6" w:rsidRPr="0087049C" w:rsidRDefault="002C28F6" w:rsidP="00C941D8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455EED9D" w14:textId="77777777" w:rsidR="002C28F6" w:rsidRPr="0087049C" w:rsidRDefault="002C28F6" w:rsidP="00C941D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06CCD" w:rsidRPr="0087049C" w14:paraId="68CA64B4" w14:textId="77777777" w:rsidTr="00672192">
        <w:trPr>
          <w:cantSplit/>
        </w:trPr>
        <w:tc>
          <w:tcPr>
            <w:tcW w:w="3690" w:type="dxa"/>
          </w:tcPr>
          <w:p w14:paraId="55FA3603" w14:textId="77777777" w:rsidR="00906CCD" w:rsidRPr="0087049C" w:rsidRDefault="00906CCD" w:rsidP="00906CCD">
            <w:pPr>
              <w:spacing w:line="240" w:lineRule="auto"/>
              <w:ind w:left="11" w:right="-2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233" w:type="dxa"/>
            <w:shd w:val="clear" w:color="auto" w:fill="auto"/>
          </w:tcPr>
          <w:p w14:paraId="7AF6EDFF" w14:textId="42F33CC1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6E1558D4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FDAD55" w14:textId="271152CA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906CCD" w:rsidRPr="00906CCD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75EF7A81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BA4E4" w14:textId="0DCDD8C9" w:rsidR="00906CCD" w:rsidRPr="00B34372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6419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4194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70" w:type="dxa"/>
          </w:tcPr>
          <w:p w14:paraId="2E31ACC0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D0735" w14:textId="35C10EDD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6CCD" w:rsidRPr="00B343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481</w:t>
            </w:r>
            <w:r w:rsidR="00906CCD" w:rsidRPr="00B343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906CCD" w:rsidRPr="0087049C" w14:paraId="5FBB9BD2" w14:textId="77777777" w:rsidTr="00C21F77">
        <w:trPr>
          <w:cantSplit/>
        </w:trPr>
        <w:tc>
          <w:tcPr>
            <w:tcW w:w="3690" w:type="dxa"/>
            <w:vAlign w:val="bottom"/>
          </w:tcPr>
          <w:p w14:paraId="3BA8093F" w14:textId="6E110D71" w:rsidR="00906CCD" w:rsidRPr="00BB4AA2" w:rsidRDefault="00906CCD" w:rsidP="00906C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เอเชีย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779A4B" w14:textId="7BACB139" w:rsidR="00906CCD" w:rsidRPr="005545A5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14:paraId="5F66F201" w14:textId="77777777" w:rsidR="00906CCD" w:rsidRPr="005545A5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5F0A80" w14:textId="3783FD70" w:rsidR="00906CCD" w:rsidRPr="005545A5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499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582286D2" w14:textId="77777777" w:rsidR="00906CCD" w:rsidRPr="005545A5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B1A94" w14:textId="71A19ACA" w:rsidR="00906CCD" w:rsidRPr="00B34372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7602" w14:textId="77777777" w:rsidR="00906CCD" w:rsidRPr="005545A5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70731" w14:textId="44CB3C56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CCD" w:rsidRPr="0087049C" w14:paraId="2BDFA81F" w14:textId="77777777" w:rsidTr="007C5B9C">
        <w:trPr>
          <w:cantSplit/>
        </w:trPr>
        <w:tc>
          <w:tcPr>
            <w:tcW w:w="3690" w:type="dxa"/>
            <w:vAlign w:val="bottom"/>
          </w:tcPr>
          <w:p w14:paraId="3B55A9E6" w14:textId="1BA334FB" w:rsidR="00906CCD" w:rsidRPr="00BB4AA2" w:rsidRDefault="00906CCD" w:rsidP="00906C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ยุโรป</w:t>
            </w:r>
          </w:p>
        </w:tc>
        <w:tc>
          <w:tcPr>
            <w:tcW w:w="1233" w:type="dxa"/>
            <w:shd w:val="clear" w:color="auto" w:fill="auto"/>
          </w:tcPr>
          <w:p w14:paraId="6063A888" w14:textId="265E6B96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6A454A49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FCD66" w14:textId="5ED8BD70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  <w:shd w:val="clear" w:color="auto" w:fill="auto"/>
          </w:tcPr>
          <w:p w14:paraId="4DB7BE0F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0336F8" w14:textId="5FBC37E2" w:rsidR="00906CCD" w:rsidRPr="00B34372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6082B1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2756D" w14:textId="79BC6247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906CCD" w:rsidRPr="0087049C" w14:paraId="00029581" w14:textId="77777777" w:rsidTr="00C21F77">
        <w:trPr>
          <w:cantSplit/>
        </w:trPr>
        <w:tc>
          <w:tcPr>
            <w:tcW w:w="3690" w:type="dxa"/>
            <w:vAlign w:val="bottom"/>
          </w:tcPr>
          <w:p w14:paraId="3E4178B7" w14:textId="729E1480" w:rsidR="00906CCD" w:rsidRPr="00BB4AA2" w:rsidRDefault="00906CCD" w:rsidP="00906C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อเมริกา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0C0DAF2" w14:textId="455E0D35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19C6748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330840" w14:textId="5CC287E4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38D069F3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D5BEE" w14:textId="52B8C6B9" w:rsidR="00906CCD" w:rsidRPr="00B34372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C8C56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06EAD" w14:textId="43D69A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CCD" w:rsidRPr="0087049C" w14:paraId="3E9A04F4" w14:textId="77777777" w:rsidTr="00C21F7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2E213E" w14:textId="5B071B24" w:rsidR="00906CCD" w:rsidRPr="00BB4AA2" w:rsidRDefault="00906CCD" w:rsidP="00906CCD">
            <w:pPr>
              <w:spacing w:line="240" w:lineRule="auto"/>
              <w:ind w:left="11" w:right="-205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อื่น</w:t>
            </w: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B4AA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E4E3F" w14:textId="228FF568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01CC9EEE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9D459" w14:textId="0DC3242F" w:rsidR="00906CCD" w:rsidRPr="00355D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 w:rsidR="00906CCD" w:rsidRPr="00906C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854238B" w14:textId="77777777" w:rsidR="00906CCD" w:rsidRPr="00355D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E4415F" w14:textId="15AC7715" w:rsidR="00906CCD" w:rsidRPr="00B34372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CA3FE" w14:textId="77777777" w:rsidR="00906CCD" w:rsidRPr="00355D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C0FE1" w14:textId="1AF09E4D" w:rsidR="00906CCD" w:rsidRPr="00355D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CCD" w:rsidRPr="0087049C" w14:paraId="7AB16F51" w14:textId="77777777" w:rsidTr="00444D4F">
        <w:trPr>
          <w:cantSplit/>
        </w:trPr>
        <w:tc>
          <w:tcPr>
            <w:tcW w:w="3690" w:type="dxa"/>
            <w:shd w:val="clear" w:color="auto" w:fill="auto"/>
          </w:tcPr>
          <w:p w14:paraId="35BCD2CB" w14:textId="77777777" w:rsidR="00906CCD" w:rsidRPr="0087049C" w:rsidRDefault="00906CCD" w:rsidP="00906CCD">
            <w:pPr>
              <w:tabs>
                <w:tab w:val="left" w:pos="9000"/>
                <w:tab w:val="left" w:pos="9090"/>
              </w:tabs>
              <w:spacing w:line="240" w:lineRule="auto"/>
              <w:ind w:left="11" w:right="-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F7A88" w14:textId="3C1CDC2C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</w:t>
            </w:r>
            <w:r w:rsidR="00906CCD" w:rsidRPr="008F44D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  <w:r w:rsidR="00906CCD" w:rsidRPr="008F44D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</w:tcPr>
          <w:p w14:paraId="293C8382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DCC60" w14:textId="5FD6434D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</w:t>
            </w:r>
            <w:r w:rsidR="00906CCD" w:rsidRPr="008F44D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566</w:t>
            </w:r>
            <w:r w:rsidR="00906CCD" w:rsidRPr="008F44D4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07E6308E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17B79" w14:textId="29F42E8B" w:rsidR="00906CCD" w:rsidRPr="00B34372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06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64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06C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4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794A9A29" w14:textId="77777777" w:rsidR="00906CCD" w:rsidRPr="0087049C" w:rsidRDefault="00906CCD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027E" w14:textId="758DC20F" w:rsidR="00906CCD" w:rsidRPr="0087049C" w:rsidRDefault="00E77500" w:rsidP="0090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6CCD" w:rsidRPr="00B34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="00906CCD" w:rsidRPr="00B34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045</w:t>
            </w:r>
          </w:p>
        </w:tc>
      </w:tr>
    </w:tbl>
    <w:p w14:paraId="04086493" w14:textId="77777777" w:rsidR="002C28F6" w:rsidRPr="00185A59" w:rsidRDefault="002C28F6" w:rsidP="009B1A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51070F7A" w14:textId="77777777" w:rsidR="002C28F6" w:rsidRPr="004A1EB5" w:rsidRDefault="002C28F6" w:rsidP="004A1EB5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  <w:r w:rsidRPr="004A1EB5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6E99E61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1B6DA7A9" w14:textId="491D789A" w:rsidR="002C28F6" w:rsidRPr="0087049C" w:rsidRDefault="002C28F6" w:rsidP="004A1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Pr="00A64D42">
        <w:rPr>
          <w:rFonts w:asciiTheme="majorBidi" w:hAnsiTheme="majorBidi" w:cstheme="majorBidi"/>
          <w:sz w:val="30"/>
          <w:szCs w:val="30"/>
          <w:cs/>
        </w:rPr>
        <w:t xml:space="preserve">รายใหญ่จำนวน 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A64D42">
        <w:rPr>
          <w:rFonts w:asciiTheme="majorBidi" w:hAnsiTheme="majorBidi" w:cstheme="majorBidi"/>
          <w:sz w:val="30"/>
          <w:szCs w:val="30"/>
        </w:rPr>
        <w:t xml:space="preserve"> </w:t>
      </w:r>
      <w:r w:rsidRPr="00A64D42">
        <w:rPr>
          <w:rFonts w:asciiTheme="majorBidi" w:hAnsiTheme="majorBidi" w:cstheme="majorBidi"/>
          <w:sz w:val="30"/>
          <w:szCs w:val="30"/>
          <w:cs/>
        </w:rPr>
        <w:t xml:space="preserve">รายของกลุ่มบริษัทเป็นเงินประมาณ 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="007234EE" w:rsidRPr="00A64D42">
        <w:rPr>
          <w:rFonts w:asciiTheme="majorBidi" w:hAnsiTheme="majorBidi" w:cstheme="majorBidi"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sz w:val="30"/>
          <w:szCs w:val="30"/>
        </w:rPr>
        <w:t>467</w:t>
      </w:r>
      <w:r w:rsidRPr="00A64D4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64D4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จำนวน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704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เป็นเงินประมาณ 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144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87049C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58C5CF9E" w14:textId="77777777" w:rsidR="002C28F6" w:rsidRPr="00185A59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p w14:paraId="37BAB658" w14:textId="77777777" w:rsidR="002C28F6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รายได้อื่น</w:t>
      </w:r>
    </w:p>
    <w:p w14:paraId="10F20E8F" w14:textId="77777777" w:rsidR="002C28F6" w:rsidRPr="00185A59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4"/>
          <w:szCs w:val="24"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87049C" w14:paraId="1E519174" w14:textId="77777777" w:rsidTr="5D96C8D2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1254D75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F193C3F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06292651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73AF946A" w14:textId="77777777" w:rsidR="002C28F6" w:rsidRPr="0087049C" w:rsidRDefault="002C28F6" w:rsidP="00A960E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31DDA00B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9C97D57" w14:textId="77777777" w:rsidTr="5D96C8D2">
        <w:trPr>
          <w:cantSplit/>
        </w:trPr>
        <w:tc>
          <w:tcPr>
            <w:tcW w:w="3600" w:type="dxa"/>
            <w:shd w:val="clear" w:color="auto" w:fill="FFFFFF" w:themeFill="background1"/>
          </w:tcPr>
          <w:p w14:paraId="3A45BF3F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0C69EE4" w14:textId="77777777" w:rsidR="002C28F6" w:rsidRPr="0087049C" w:rsidRDefault="002C28F6" w:rsidP="00A960E8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ECA63D8" w14:textId="268C91B0" w:rsidR="002C28F6" w:rsidRPr="0087049C" w:rsidRDefault="00E77500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35655F90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0D0FE82A" w14:textId="0279B26E" w:rsidR="002C28F6" w:rsidRPr="0087049C" w:rsidRDefault="00E77500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364A465C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5A7A0C9D" w14:textId="7461EE37" w:rsidR="002C28F6" w:rsidRPr="0087049C" w:rsidRDefault="00E77500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1742D108" w14:textId="77777777" w:rsidR="002C28F6" w:rsidRPr="0087049C" w:rsidRDefault="002C28F6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7959EC41" w14:textId="57C76A56" w:rsidR="002C28F6" w:rsidRPr="0087049C" w:rsidRDefault="00E77500" w:rsidP="00A960E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2C28F6" w:rsidRPr="0087049C" w14:paraId="26940427" w14:textId="77777777" w:rsidTr="00F05BF5">
        <w:tc>
          <w:tcPr>
            <w:tcW w:w="3600" w:type="dxa"/>
            <w:shd w:val="clear" w:color="auto" w:fill="auto"/>
          </w:tcPr>
          <w:p w14:paraId="11DA32AC" w14:textId="77777777" w:rsidR="002C28F6" w:rsidRPr="0087049C" w:rsidRDefault="002C28F6" w:rsidP="00A960E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D6AF92" w14:textId="77777777" w:rsidR="002C28F6" w:rsidRPr="0087049C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191A71FF" w14:textId="77777777" w:rsidR="002C28F6" w:rsidRPr="0087049C" w:rsidRDefault="002C28F6" w:rsidP="00A960E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0468EEB6" w14:textId="77777777" w:rsidTr="00F05BF5">
        <w:tc>
          <w:tcPr>
            <w:tcW w:w="3600" w:type="dxa"/>
            <w:shd w:val="clear" w:color="auto" w:fill="auto"/>
          </w:tcPr>
          <w:p w14:paraId="17700EB5" w14:textId="77777777" w:rsidR="002C28F6" w:rsidRPr="0087049C" w:rsidRDefault="002C28F6" w:rsidP="002D4220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14:paraId="40F0F49E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E53A72" w14:textId="01267EE8" w:rsidR="002C28F6" w:rsidRPr="0087049C" w:rsidRDefault="00E77500" w:rsidP="002D422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963C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53001A94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60880A6" w14:textId="1B449D49" w:rsidR="002C28F6" w:rsidRPr="0087049C" w:rsidRDefault="00E77500" w:rsidP="002D4220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4F3C34D3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3C3584B" w14:textId="0A698623" w:rsidR="002C28F6" w:rsidRPr="0087049C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8B17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081F26B1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E1C07EE" w14:textId="1BE6E4AD" w:rsidR="002C28F6" w:rsidRPr="0087049C" w:rsidRDefault="00E77500" w:rsidP="002D4220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2C28F6" w:rsidRPr="0087049C" w14:paraId="69B86ABF" w14:textId="77777777" w:rsidTr="007D1C61">
        <w:tc>
          <w:tcPr>
            <w:tcW w:w="3600" w:type="dxa"/>
            <w:shd w:val="clear" w:color="auto" w:fill="auto"/>
          </w:tcPr>
          <w:p w14:paraId="489A66E7" w14:textId="211C08A9" w:rsidR="002C28F6" w:rsidRDefault="002C28F6" w:rsidP="002D4220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กำไรจากการวัดมูลค่ายุติธรรมขอ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ง         </w:t>
            </w:r>
            <w:r w:rsidRPr="00F05BF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66A7AE4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967E7" w14:textId="2A8C8FBF" w:rsidR="002C28F6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D41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3D20D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76DFAFE" w14:textId="3C4DD864" w:rsidR="002C28F6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429394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245C2D" w14:textId="7F84A4D1" w:rsidR="002C28F6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133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0E1CC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131279" w14:textId="2166E90B" w:rsidR="002C28F6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2C28F6" w:rsidRPr="0087049C" w14:paraId="4C50B655" w14:textId="77777777" w:rsidTr="00F05BF5">
        <w:tc>
          <w:tcPr>
            <w:tcW w:w="3600" w:type="dxa"/>
            <w:shd w:val="clear" w:color="auto" w:fill="auto"/>
          </w:tcPr>
          <w:p w14:paraId="62E40377" w14:textId="77777777" w:rsidR="002C28F6" w:rsidRPr="0087049C" w:rsidRDefault="002C28F6" w:rsidP="002D42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065E384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D61F63" w14:textId="11521C52" w:rsidR="002C28F6" w:rsidRPr="0087049C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D41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46FB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</w:tcPr>
          <w:p w14:paraId="147EEA0A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3E549A3" w14:textId="1BC79886" w:rsidR="002C28F6" w:rsidRPr="0087049C" w:rsidRDefault="001946FB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270" w:type="dxa"/>
            <w:shd w:val="clear" w:color="auto" w:fill="auto"/>
          </w:tcPr>
          <w:p w14:paraId="6E46E168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04241E7" w14:textId="726D7E65" w:rsidR="002C28F6" w:rsidRPr="0087049C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33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78E6FCC7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07C5188" w14:textId="74B38DEF" w:rsidR="002C28F6" w:rsidRPr="0087049C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2C28F6" w:rsidRPr="0087049C" w14:paraId="1616F073" w14:textId="77777777" w:rsidTr="00F05BF5">
        <w:tc>
          <w:tcPr>
            <w:tcW w:w="3600" w:type="dxa"/>
            <w:shd w:val="clear" w:color="auto" w:fill="auto"/>
          </w:tcPr>
          <w:p w14:paraId="41A658D8" w14:textId="5AAEA223" w:rsidR="002C28F6" w:rsidRPr="000D4E37" w:rsidRDefault="002C28F6" w:rsidP="002D42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4E3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DA3581" w:rsidRPr="000D4E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4E37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25AB3268" w14:textId="77777777" w:rsidR="002C28F6" w:rsidRPr="000D4E37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B994C0" w14:textId="3673F382" w:rsidR="002C28F6" w:rsidRPr="000D4E37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946FB">
              <w:rPr>
                <w:rFonts w:asciiTheme="majorBidi" w:hAnsiTheme="majorBidi" w:cstheme="majorBidi"/>
                <w:sz w:val="30"/>
                <w:szCs w:val="30"/>
              </w:rPr>
              <w:t>2,027</w:t>
            </w:r>
          </w:p>
        </w:tc>
        <w:tc>
          <w:tcPr>
            <w:tcW w:w="270" w:type="dxa"/>
            <w:shd w:val="clear" w:color="auto" w:fill="auto"/>
          </w:tcPr>
          <w:p w14:paraId="718C62D6" w14:textId="77777777" w:rsidR="002C28F6" w:rsidRPr="000D4E37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B8AAD2" w14:textId="6D3B5CBF" w:rsidR="002C28F6" w:rsidRPr="000D4E37" w:rsidRDefault="001946FB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35,459</w:t>
            </w:r>
          </w:p>
        </w:tc>
        <w:tc>
          <w:tcPr>
            <w:tcW w:w="270" w:type="dxa"/>
            <w:shd w:val="clear" w:color="auto" w:fill="auto"/>
          </w:tcPr>
          <w:p w14:paraId="147E1687" w14:textId="77777777" w:rsidR="002C28F6" w:rsidRPr="000D4E37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330386" w14:textId="4A62D881" w:rsidR="002C28F6" w:rsidRPr="000D4E37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713392" w:rsidRPr="000D4E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  <w:shd w:val="clear" w:color="auto" w:fill="auto"/>
          </w:tcPr>
          <w:p w14:paraId="741AF448" w14:textId="77777777" w:rsidR="002C28F6" w:rsidRPr="000D4E37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91A6EBC" w14:textId="64EA3057" w:rsidR="002C28F6" w:rsidRPr="003F0633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C28F6" w:rsidRPr="000D4E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2C28F6" w:rsidRPr="000F5BDF" w14:paraId="13E3B13D" w14:textId="77777777" w:rsidTr="00F05BF5">
        <w:tc>
          <w:tcPr>
            <w:tcW w:w="3600" w:type="dxa"/>
            <w:shd w:val="clear" w:color="auto" w:fill="auto"/>
          </w:tcPr>
          <w:p w14:paraId="09133091" w14:textId="77777777" w:rsidR="002C28F6" w:rsidRPr="00927B7F" w:rsidRDefault="002C28F6" w:rsidP="002D42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B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AD469" w14:textId="77777777" w:rsidR="002C28F6" w:rsidRPr="0087049C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3A0A7" w14:textId="4441CA43" w:rsidR="002C28F6" w:rsidRPr="000F5BDF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  <w:r w:rsidR="00280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</w:t>
            </w:r>
          </w:p>
        </w:tc>
        <w:tc>
          <w:tcPr>
            <w:tcW w:w="270" w:type="dxa"/>
            <w:shd w:val="clear" w:color="auto" w:fill="auto"/>
          </w:tcPr>
          <w:p w14:paraId="3C66FEB6" w14:textId="77777777" w:rsidR="002C28F6" w:rsidRPr="000F5BDF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5000" w14:textId="550C8C8D" w:rsidR="002C28F6" w:rsidRPr="000F5BDF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14:paraId="6277FF91" w14:textId="77777777" w:rsidR="002C28F6" w:rsidRPr="000F5BDF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4946" w14:textId="6D78D8B4" w:rsidR="002C28F6" w:rsidRPr="000F5BDF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  <w:r w:rsidR="00BF1E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43CBD5FA" w14:textId="77777777" w:rsidR="002C28F6" w:rsidRPr="000F5BDF" w:rsidRDefault="002C28F6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C9F99" w14:textId="399B7226" w:rsidR="002C28F6" w:rsidRPr="000F5BDF" w:rsidRDefault="00E77500" w:rsidP="002D4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</w:tr>
    </w:tbl>
    <w:p w14:paraId="21131FFE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ค่าใช้จ่ายตามลักษณะ</w:t>
      </w:r>
    </w:p>
    <w:p w14:paraId="75BF1AE7" w14:textId="77777777" w:rsidR="002C28F6" w:rsidRPr="005F5933" w:rsidRDefault="002C28F6" w:rsidP="005F5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080"/>
        <w:gridCol w:w="270"/>
        <w:gridCol w:w="1188"/>
        <w:gridCol w:w="270"/>
        <w:gridCol w:w="1152"/>
        <w:gridCol w:w="270"/>
        <w:gridCol w:w="1176"/>
      </w:tblGrid>
      <w:tr w:rsidR="002C28F6" w:rsidRPr="0087049C" w14:paraId="1AB245B3" w14:textId="77777777" w:rsidTr="6C385F2C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3F7802A2" w14:textId="77777777" w:rsidR="002C28F6" w:rsidRPr="0087049C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7A09DE49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shd w:val="clear" w:color="auto" w:fill="FFFFFF" w:themeFill="background1"/>
          </w:tcPr>
          <w:p w14:paraId="67A183C3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 w:themeFill="background1"/>
          </w:tcPr>
          <w:p w14:paraId="3A48C9C0" w14:textId="77777777" w:rsidR="002C28F6" w:rsidRPr="0087049C" w:rsidRDefault="002C28F6" w:rsidP="002471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shd w:val="clear" w:color="auto" w:fill="FFFFFF" w:themeFill="background1"/>
          </w:tcPr>
          <w:p w14:paraId="15709289" w14:textId="77777777" w:rsidR="002C28F6" w:rsidRPr="0087049C" w:rsidRDefault="002C28F6" w:rsidP="00D64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191894B7" w14:textId="77777777" w:rsidTr="6C385F2C">
        <w:trPr>
          <w:cantSplit/>
        </w:trPr>
        <w:tc>
          <w:tcPr>
            <w:tcW w:w="2970" w:type="dxa"/>
            <w:shd w:val="clear" w:color="auto" w:fill="FFFFFF" w:themeFill="background1"/>
          </w:tcPr>
          <w:p w14:paraId="442892C8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393E9AE" w14:textId="6F26FD8E" w:rsidR="002C28F6" w:rsidRPr="0087049C" w:rsidRDefault="002C28F6" w:rsidP="00BA5134">
            <w:pPr>
              <w:tabs>
                <w:tab w:val="clear" w:pos="680"/>
              </w:tabs>
              <w:ind w:left="-110" w:right="-90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C78AF0C" w14:textId="64A8BA6C" w:rsidR="002C28F6" w:rsidRPr="0087049C" w:rsidRDefault="00E77500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7CE03C58" w14:textId="77777777" w:rsidR="002C28F6" w:rsidRPr="0087049C" w:rsidRDefault="002C28F6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8" w:type="dxa"/>
          </w:tcPr>
          <w:p w14:paraId="4177E5C5" w14:textId="261C7E4A" w:rsidR="002C28F6" w:rsidRPr="0087049C" w:rsidRDefault="00E77500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2FB67C53" w14:textId="77777777" w:rsidR="002C28F6" w:rsidRPr="0087049C" w:rsidRDefault="002C28F6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6CC5A1E" w14:textId="01B49F02" w:rsidR="002C28F6" w:rsidRPr="0087049C" w:rsidRDefault="00E77500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68A9DBD5" w14:textId="77777777" w:rsidR="002C28F6" w:rsidRPr="0087049C" w:rsidRDefault="002C28F6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5763574A" w14:textId="2D241D86" w:rsidR="002C28F6" w:rsidRPr="0087049C" w:rsidRDefault="00E77500" w:rsidP="00BA513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E7750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2C28F6" w:rsidRPr="0087049C" w14:paraId="449AC403" w14:textId="77777777" w:rsidTr="00B43478">
        <w:tc>
          <w:tcPr>
            <w:tcW w:w="2970" w:type="dxa"/>
            <w:shd w:val="clear" w:color="auto" w:fill="auto"/>
          </w:tcPr>
          <w:p w14:paraId="5F0DFA5C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64A7902" w14:textId="77777777" w:rsidR="002C28F6" w:rsidRPr="0087049C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6" w:type="dxa"/>
            <w:gridSpan w:val="7"/>
          </w:tcPr>
          <w:p w14:paraId="6211168B" w14:textId="77777777" w:rsidR="002C28F6" w:rsidRPr="0087049C" w:rsidRDefault="002C28F6" w:rsidP="00BA5134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51AB97DB" w14:textId="77777777" w:rsidTr="008E3F2A">
        <w:tc>
          <w:tcPr>
            <w:tcW w:w="2970" w:type="dxa"/>
            <w:shd w:val="clear" w:color="auto" w:fill="auto"/>
          </w:tcPr>
          <w:p w14:paraId="005E880D" w14:textId="77777777" w:rsidR="002C28F6" w:rsidRPr="0087049C" w:rsidRDefault="002C28F6" w:rsidP="00BA513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การเปลี่ยนแปลงในสินค้าสำเร็จรูป </w:t>
            </w:r>
          </w:p>
        </w:tc>
        <w:tc>
          <w:tcPr>
            <w:tcW w:w="900" w:type="dxa"/>
          </w:tcPr>
          <w:p w14:paraId="45960FD9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EAC95B" w14:textId="77777777" w:rsidR="002C28F6" w:rsidRPr="0087049C" w:rsidRDefault="002C28F6" w:rsidP="00BA5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3B81E6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FF3263A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0E5876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7647518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CE578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22C1EEF" w14:textId="77777777" w:rsidR="002C28F6" w:rsidRPr="0087049C" w:rsidRDefault="002C28F6" w:rsidP="00BA5134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4845F27" w14:textId="77777777" w:rsidTr="008E3F2A">
        <w:tc>
          <w:tcPr>
            <w:tcW w:w="2970" w:type="dxa"/>
            <w:shd w:val="clear" w:color="auto" w:fill="auto"/>
          </w:tcPr>
          <w:p w14:paraId="3EED8F04" w14:textId="77777777" w:rsidR="002C28F6" w:rsidRPr="0087049C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</w:tcPr>
          <w:p w14:paraId="3A9459DB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7F262" w14:textId="3D8122D6" w:rsidR="002C28F6" w:rsidRPr="0087049C" w:rsidRDefault="00A21518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2A92E9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B52D169" w14:textId="21C62E78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35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Pr="003F35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093</w:t>
            </w:r>
            <w:r w:rsidRPr="003F35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857AD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38859F8" w14:textId="71DC7EAC" w:rsidR="002C28F6" w:rsidRPr="0087049C" w:rsidRDefault="00715EB7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F05BEF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0039552" w14:textId="77428F65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48CDD895" w14:textId="77777777" w:rsidTr="008E3F2A">
        <w:tc>
          <w:tcPr>
            <w:tcW w:w="2970" w:type="dxa"/>
            <w:shd w:val="clear" w:color="auto" w:fill="auto"/>
          </w:tcPr>
          <w:p w14:paraId="75433873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2ED99973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E0AC6A" w14:textId="2C975BF4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4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C44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70" w:type="dxa"/>
            <w:shd w:val="clear" w:color="auto" w:fill="auto"/>
          </w:tcPr>
          <w:p w14:paraId="02433DF8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8AD1674" w14:textId="2D76AA68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5343454C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6C64754" w14:textId="749B3A78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1D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 w:rsidR="00B21D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0FAB4FBD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A1EC08E" w14:textId="4D5BF811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092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2C28F6" w:rsidRPr="0087049C" w14:paraId="20991B9C" w14:textId="77777777" w:rsidTr="008E3F2A">
        <w:trPr>
          <w:trHeight w:val="335"/>
        </w:trPr>
        <w:tc>
          <w:tcPr>
            <w:tcW w:w="2970" w:type="dxa"/>
            <w:shd w:val="clear" w:color="auto" w:fill="auto"/>
          </w:tcPr>
          <w:p w14:paraId="1BFAB388" w14:textId="77777777" w:rsidR="002C28F6" w:rsidRPr="009078E1" w:rsidRDefault="002C28F6" w:rsidP="00BF32B1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7BC6355B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F9D2CD" w14:textId="658440B3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C44E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7418EE4B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B7A9BC5" w14:textId="3BB851A1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</w:rPr>
              <w:t>522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29B6BD65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28C83A9" w14:textId="76329B6D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591</w:t>
            </w:r>
            <w:r w:rsidR="00B21D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43A3DE89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09CF614" w14:textId="58B90F40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2C28F6" w:rsidRPr="0087049C" w14:paraId="264C71FA" w14:textId="77777777" w:rsidTr="00F757CB">
        <w:tc>
          <w:tcPr>
            <w:tcW w:w="2970" w:type="dxa"/>
            <w:shd w:val="clear" w:color="auto" w:fill="auto"/>
          </w:tcPr>
          <w:p w14:paraId="2CC4E7F2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900" w:type="dxa"/>
          </w:tcPr>
          <w:p w14:paraId="1902FDB4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CBA8DD" w14:textId="4314E43E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284</w:t>
            </w:r>
            <w:r w:rsidR="00F878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A19E688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EADF976" w14:textId="3EDD5CDD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506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  <w:shd w:val="clear" w:color="auto" w:fill="auto"/>
          </w:tcPr>
          <w:p w14:paraId="03480474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CDF8EC8" w14:textId="0A195CC1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697D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27759B27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5CDE163" w14:textId="6E4BADAE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2C28F6" w:rsidRPr="0087049C" w14:paraId="0A6A72C2" w14:textId="77777777" w:rsidTr="008E3F2A">
        <w:tc>
          <w:tcPr>
            <w:tcW w:w="2970" w:type="dxa"/>
            <w:shd w:val="clear" w:color="auto" w:fill="auto"/>
          </w:tcPr>
          <w:p w14:paraId="5DBD4395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40D69B12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07E99E" w14:textId="4BF1C21F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="00F878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270" w:type="dxa"/>
            <w:shd w:val="clear" w:color="auto" w:fill="auto"/>
          </w:tcPr>
          <w:p w14:paraId="3E9A1157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7980043" w14:textId="3E965587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270" w:type="dxa"/>
            <w:shd w:val="clear" w:color="auto" w:fill="auto"/>
          </w:tcPr>
          <w:p w14:paraId="5D4ED305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4024800" w14:textId="4687BB62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="00697D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5690F207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11A1E211" w14:textId="3CA3E95E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2C28F6" w:rsidRPr="0087049C" w14:paraId="78C9CE8B" w14:textId="77777777" w:rsidTr="008E3F2A">
        <w:tc>
          <w:tcPr>
            <w:tcW w:w="2970" w:type="dxa"/>
            <w:shd w:val="clear" w:color="auto" w:fill="auto"/>
          </w:tcPr>
          <w:p w14:paraId="30C12204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C42CD5D" w14:textId="45DA1B95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D67CA" w14:textId="62A4DF63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F878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70" w:type="dxa"/>
            <w:shd w:val="clear" w:color="auto" w:fill="auto"/>
          </w:tcPr>
          <w:p w14:paraId="481385BA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FFE0624" w14:textId="1D41BAE6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3F3E5730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5A3AA8C" w14:textId="15835CEA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8F0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02D29C19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4BB1963" w14:textId="39065361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</w:tr>
      <w:tr w:rsidR="002C28F6" w:rsidRPr="0087049C" w14:paraId="48DCE9FE" w14:textId="77777777" w:rsidTr="00F757CB">
        <w:tc>
          <w:tcPr>
            <w:tcW w:w="2970" w:type="dxa"/>
            <w:shd w:val="clear" w:color="auto" w:fill="auto"/>
          </w:tcPr>
          <w:p w14:paraId="7105AAB2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900" w:type="dxa"/>
          </w:tcPr>
          <w:p w14:paraId="017266C7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DD9A5D" w14:textId="64C57747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2D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  <w:shd w:val="clear" w:color="auto" w:fill="auto"/>
          </w:tcPr>
          <w:p w14:paraId="7C77B2DB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715756F" w14:textId="15533A37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2D46D48E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550C07" w14:textId="25623400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8F0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06BB241D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652F85" w14:textId="4248B904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2C28F6" w:rsidRPr="0087049C" w14:paraId="6CB6FD75" w14:textId="77777777" w:rsidTr="008E3F2A">
        <w:tc>
          <w:tcPr>
            <w:tcW w:w="2970" w:type="dxa"/>
            <w:shd w:val="clear" w:color="auto" w:fill="auto"/>
          </w:tcPr>
          <w:p w14:paraId="5E098598" w14:textId="77777777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900" w:type="dxa"/>
          </w:tcPr>
          <w:p w14:paraId="2E570DA2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2CB87" w14:textId="3036DCDE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2D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5236E56A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1F0BF883" w14:textId="33FE4016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29498DBC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5CF3E77" w14:textId="526BB3BD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8F0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7A9C148C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0CD3D56" w14:textId="443651A4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2C28F6" w:rsidRPr="0087049C" w14:paraId="6F3A20DE" w14:textId="77777777" w:rsidTr="008E3F2A">
        <w:tc>
          <w:tcPr>
            <w:tcW w:w="2970" w:type="dxa"/>
            <w:shd w:val="clear" w:color="auto" w:fill="auto"/>
          </w:tcPr>
          <w:p w14:paraId="43265CF4" w14:textId="367CB766" w:rsidR="002C28F6" w:rsidRPr="009078E1" w:rsidRDefault="002C28F6" w:rsidP="00BF32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1F29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8E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31C8C266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6A103" w14:textId="1C4218F6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2D0A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shd w:val="clear" w:color="auto" w:fill="auto"/>
          </w:tcPr>
          <w:p w14:paraId="2DEBE7C0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E268DBC" w14:textId="5B7ED0BE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  <w:shd w:val="clear" w:color="auto" w:fill="auto"/>
          </w:tcPr>
          <w:p w14:paraId="38184F19" w14:textId="77777777" w:rsidR="002C28F6" w:rsidRPr="009078E1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79F37D8" w14:textId="41220E18" w:rsidR="002C28F6" w:rsidRPr="009078E1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="008F08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270" w:type="dxa"/>
            <w:shd w:val="clear" w:color="auto" w:fill="auto"/>
          </w:tcPr>
          <w:p w14:paraId="522E1111" w14:textId="77777777" w:rsidR="002C28F6" w:rsidRPr="0087049C" w:rsidRDefault="002C28F6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C518A79" w14:textId="0E0D3183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2C28F6" w:rsidRPr="0090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2C28F6" w:rsidRPr="0087049C" w14:paraId="2603F384" w14:textId="77777777" w:rsidTr="00BF32B1">
        <w:trPr>
          <w:trHeight w:val="847"/>
        </w:trPr>
        <w:tc>
          <w:tcPr>
            <w:tcW w:w="3870" w:type="dxa"/>
            <w:gridSpan w:val="2"/>
            <w:shd w:val="clear" w:color="auto" w:fill="auto"/>
          </w:tcPr>
          <w:p w14:paraId="240BC77B" w14:textId="77777777" w:rsidR="002C28F6" w:rsidRPr="009078E1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ต้นทุนในการจัด </w:t>
            </w:r>
            <w:r w:rsidRPr="009078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จำหน่ายและค่าใช้จ่ายในการบริหาร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083A3" w14:textId="45744773" w:rsidR="002C28F6" w:rsidRPr="009078E1" w:rsidRDefault="00E77500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5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  <w:r w:rsidR="0055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6E8C6" w14:textId="77777777" w:rsidR="002C28F6" w:rsidRPr="009078E1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C9E6B" w14:textId="1D8D4B6E" w:rsidR="002C28F6" w:rsidRPr="009078E1" w:rsidRDefault="00E77500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C28F6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  <w:r w:rsidR="002C28F6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621F9" w14:textId="77777777" w:rsidR="002C28F6" w:rsidRPr="009078E1" w:rsidRDefault="002C28F6" w:rsidP="00BA513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3222A6" w14:textId="5C171127" w:rsidR="002C28F6" w:rsidRPr="009078E1" w:rsidRDefault="00E77500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42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  <w:r w:rsidR="00942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="008F0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="008F0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C135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="008F0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  <w:r w:rsidR="00663B23" w:rsidRPr="009078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8284C" w14:textId="77777777" w:rsidR="002C28F6" w:rsidRPr="0087049C" w:rsidRDefault="002C28F6" w:rsidP="00BA5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342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DEDE53" w14:textId="04122F22" w:rsidR="002C28F6" w:rsidRPr="0087049C" w:rsidRDefault="00E77500" w:rsidP="00BF3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C28F6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  <w:r w:rsidR="002C28F6" w:rsidRPr="009078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</w:tbl>
    <w:p w14:paraId="00A1CEDF" w14:textId="77777777" w:rsidR="002C28F6" w:rsidRDefault="002C28F6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9F22A" w14:textId="3508EE6B" w:rsidR="002C28F6" w:rsidRPr="00444D4F" w:rsidRDefault="002C28F6" w:rsidP="009863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44D4F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2566</w:t>
      </w:r>
      <w:r w:rsidRPr="00444D4F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="00C438F1">
        <w:rPr>
          <w:rFonts w:asciiTheme="majorBidi" w:hAnsiTheme="majorBidi" w:cstheme="majorBidi"/>
          <w:sz w:val="30"/>
          <w:szCs w:val="30"/>
        </w:rPr>
        <w:br/>
      </w:r>
      <w:r w:rsidRPr="00C438F1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EF7713" w:rsidRPr="00C438F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77500" w:rsidRPr="00C438F1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35D95" w:rsidRPr="00C438F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77500" w:rsidRPr="00C438F1">
        <w:rPr>
          <w:rFonts w:asciiTheme="majorBidi" w:hAnsiTheme="majorBidi" w:cstheme="majorBidi"/>
          <w:spacing w:val="-2"/>
          <w:sz w:val="30"/>
          <w:szCs w:val="30"/>
        </w:rPr>
        <w:t>88</w:t>
      </w:r>
      <w:r w:rsidRPr="00C438F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5740F2" w:rsidRPr="00C438F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E77500" w:rsidRPr="00C438F1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D35D95" w:rsidRPr="00C438F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77500" w:rsidRPr="00C438F1">
        <w:rPr>
          <w:rFonts w:asciiTheme="majorBidi" w:hAnsiTheme="majorBidi" w:cstheme="majorBidi"/>
          <w:spacing w:val="-2"/>
          <w:sz w:val="30"/>
          <w:szCs w:val="30"/>
        </w:rPr>
        <w:t>69</w:t>
      </w:r>
      <w:r w:rsidRPr="00C438F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E77500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 จำนวน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E77500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E77500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24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740F2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และ </w:t>
      </w:r>
      <w:r w:rsidR="00E77500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E77500"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>00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C438F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44D4F">
        <w:rPr>
          <w:rFonts w:asciiTheme="majorBidi" w:hAnsiTheme="majorBidi" w:cstheme="majorBidi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791C1517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85751F1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08EF563B" w14:textId="77777777" w:rsidR="002C28F6" w:rsidRPr="00C438F1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61"/>
        <w:gridCol w:w="1077"/>
      </w:tblGrid>
      <w:tr w:rsidR="002C28F6" w:rsidRPr="0087049C" w14:paraId="1D2DF045" w14:textId="77777777" w:rsidTr="00FD6D5C">
        <w:trPr>
          <w:tblHeader/>
        </w:trPr>
        <w:tc>
          <w:tcPr>
            <w:tcW w:w="3780" w:type="dxa"/>
          </w:tcPr>
          <w:p w14:paraId="60CBDA71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88060F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85D1B3C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76EA7F98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0F8480AF" w14:textId="77777777" w:rsidTr="00FD6D5C">
        <w:trPr>
          <w:tblHeader/>
        </w:trPr>
        <w:tc>
          <w:tcPr>
            <w:tcW w:w="3780" w:type="dxa"/>
          </w:tcPr>
          <w:p w14:paraId="066738E6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0FE7B03" w14:textId="4B78FFBF" w:rsidR="002C28F6" w:rsidRPr="0087049C" w:rsidRDefault="00E77500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0" w:type="dxa"/>
            <w:vAlign w:val="center"/>
          </w:tcPr>
          <w:p w14:paraId="7DC2096A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17F013DB" w14:textId="7B118FB3" w:rsidR="002C28F6" w:rsidRPr="0087049C" w:rsidRDefault="00E77500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70368535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76A13B7C" w14:textId="14F5526A" w:rsidR="002C28F6" w:rsidRPr="0087049C" w:rsidRDefault="00E77500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vAlign w:val="center"/>
          </w:tcPr>
          <w:p w14:paraId="2274005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573E63B8" w14:textId="766C2F17" w:rsidR="002C28F6" w:rsidRPr="0087049C" w:rsidRDefault="00E77500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6B3E247D" w14:textId="77777777" w:rsidTr="003D7380">
        <w:trPr>
          <w:tblHeader/>
        </w:trPr>
        <w:tc>
          <w:tcPr>
            <w:tcW w:w="3780" w:type="dxa"/>
          </w:tcPr>
          <w:p w14:paraId="69497032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416217F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2C28F6" w:rsidRPr="0087049C" w14:paraId="66E1EE66" w14:textId="77777777" w:rsidTr="00FD6D5C">
        <w:tc>
          <w:tcPr>
            <w:tcW w:w="3780" w:type="dxa"/>
          </w:tcPr>
          <w:p w14:paraId="4A0AAD5F" w14:textId="77777777" w:rsidR="002C28F6" w:rsidRPr="000E4B50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16A9E6F6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0F0E2FD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E4E98C9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4821A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3FB3D9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0E35DCF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D9276BD" w14:textId="77777777" w:rsidR="002C28F6" w:rsidRPr="0087049C" w:rsidRDefault="002C28F6" w:rsidP="00C02F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0725035" w14:textId="77777777" w:rsidTr="00FD6D5C">
        <w:tc>
          <w:tcPr>
            <w:tcW w:w="3780" w:type="dxa"/>
          </w:tcPr>
          <w:p w14:paraId="0483BE2D" w14:textId="09AE4B26" w:rsidR="002C28F6" w:rsidRPr="0087049C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D236A90" w14:textId="4D408097" w:rsidR="002C28F6" w:rsidRPr="00F55A12" w:rsidRDefault="00E77500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074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60" w:type="dxa"/>
          </w:tcPr>
          <w:p w14:paraId="62BBE237" w14:textId="77777777" w:rsidR="002C28F6" w:rsidRPr="00F55A12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CE231E5" w14:textId="4AAE9C14" w:rsidR="002C28F6" w:rsidRPr="00F55A12" w:rsidRDefault="00E77500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 w:rsidR="002C28F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360" w:type="dxa"/>
          </w:tcPr>
          <w:p w14:paraId="6CA0F6D4" w14:textId="77777777" w:rsidR="002C28F6" w:rsidRPr="00F55A12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A913ADC" w14:textId="77777777" w:rsidR="002C28F6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2A1EA5" w14:textId="009AA747" w:rsidR="004A7469" w:rsidRPr="00F55A12" w:rsidRDefault="00E77500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A7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4A7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327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4A7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48E6950E" w14:textId="77777777" w:rsidR="002C28F6" w:rsidRPr="00F55A12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0F11054" w14:textId="77777777" w:rsidR="002C28F6" w:rsidRPr="00F55A12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0C42FA" w14:textId="1F9CEBB9" w:rsidR="002C28F6" w:rsidRPr="00F55A12" w:rsidRDefault="00E77500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652</w:t>
            </w:r>
            <w:r w:rsidR="002C28F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</w:tr>
      <w:tr w:rsidR="002C28F6" w:rsidRPr="00C438F1" w14:paraId="6B6E13BE" w14:textId="77777777" w:rsidTr="00FD6D5C">
        <w:tc>
          <w:tcPr>
            <w:tcW w:w="3780" w:type="dxa"/>
          </w:tcPr>
          <w:p w14:paraId="2C7BBD7F" w14:textId="77777777" w:rsidR="002C28F6" w:rsidRPr="00C438F1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2218C7A" w14:textId="77777777" w:rsidR="002C28F6" w:rsidRPr="00C438F1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7C16E7E7" w14:textId="77777777" w:rsidR="002C28F6" w:rsidRPr="00C438F1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15CB82FB" w14:textId="77777777" w:rsidR="002C28F6" w:rsidRPr="00C438F1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3B6C869D" w14:textId="77777777" w:rsidR="002C28F6" w:rsidRPr="00C438F1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D750E0D" w14:textId="77777777" w:rsidR="002C28F6" w:rsidRPr="00C438F1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1EA8DA79" w14:textId="77777777" w:rsidR="002C28F6" w:rsidRPr="00C438F1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4ED20DF3" w14:textId="77777777" w:rsidR="002C28F6" w:rsidRPr="00C438F1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C28F6" w:rsidRPr="0027468D" w14:paraId="0D83C2D9" w14:textId="77777777" w:rsidTr="00FD6D5C">
        <w:tc>
          <w:tcPr>
            <w:tcW w:w="3780" w:type="dxa"/>
          </w:tcPr>
          <w:p w14:paraId="4B9A4131" w14:textId="77777777" w:rsidR="002C28F6" w:rsidRPr="0087049C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77C3CC9D" w14:textId="77777777" w:rsidR="002C28F6" w:rsidRPr="0087049C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D8D9EBE" w14:textId="77777777" w:rsidR="002C28F6" w:rsidRPr="0087049C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2D0FB4AB" w14:textId="77777777" w:rsidR="002C28F6" w:rsidRPr="0087049C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92CF33" w14:textId="77777777" w:rsidR="002C28F6" w:rsidRPr="0087049C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123B183" w14:textId="77777777" w:rsidR="002C28F6" w:rsidRPr="0087049C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015DF491" w14:textId="77777777" w:rsidR="002C28F6" w:rsidRPr="0087049C" w:rsidRDefault="002C28F6" w:rsidP="00A25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C7C0977" w14:textId="77777777" w:rsidR="002C28F6" w:rsidRPr="0087049C" w:rsidRDefault="002C28F6" w:rsidP="00A25A2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1096" w:rsidRPr="0087049C" w14:paraId="658C588A" w14:textId="77777777" w:rsidTr="00726FA9">
        <w:tc>
          <w:tcPr>
            <w:tcW w:w="3780" w:type="dxa"/>
            <w:vAlign w:val="bottom"/>
          </w:tcPr>
          <w:p w14:paraId="12D6A8AF" w14:textId="6513AA53" w:rsidR="00C91096" w:rsidRPr="0087049C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5011F2FD" w14:textId="025F43ED" w:rsidR="00C91096" w:rsidRPr="003D7380" w:rsidRDefault="00E77500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C910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0" w:type="dxa"/>
          </w:tcPr>
          <w:p w14:paraId="5BA3B8F3" w14:textId="77777777" w:rsidR="00C91096" w:rsidRPr="003D7380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FB2D20" w14:textId="7AA50846" w:rsidR="00C91096" w:rsidRPr="003D7380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C91096" w:rsidRPr="003D7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360" w:type="dxa"/>
          </w:tcPr>
          <w:p w14:paraId="68FEFF36" w14:textId="77777777" w:rsidR="00C91096" w:rsidRPr="003D7380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91AB9D" w14:textId="5036448B" w:rsidR="00C91096" w:rsidRPr="003D7380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C910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61" w:type="dxa"/>
          </w:tcPr>
          <w:p w14:paraId="04715638" w14:textId="77777777" w:rsidR="00C91096" w:rsidRPr="0087049C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B054DF5" w14:textId="6FE80121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="00C91096" w:rsidRPr="003D73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B76FF6" w:rsidRPr="0087049C" w14:paraId="277F57F5" w14:textId="77777777" w:rsidTr="00726FA9">
        <w:tc>
          <w:tcPr>
            <w:tcW w:w="3780" w:type="dxa"/>
            <w:vAlign w:val="bottom"/>
          </w:tcPr>
          <w:p w14:paraId="620AC901" w14:textId="44B1A8E3" w:rsidR="00B76FF6" w:rsidRPr="0087049C" w:rsidRDefault="00B76FF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6FF6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4" w:type="dxa"/>
          </w:tcPr>
          <w:p w14:paraId="52CE2113" w14:textId="09C01621" w:rsidR="00B76FF6" w:rsidRPr="00AE3517" w:rsidRDefault="00B76FF6" w:rsidP="00B76F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9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8D7BD74" w14:textId="77777777" w:rsidR="00B76FF6" w:rsidRPr="003D7380" w:rsidRDefault="00B76FF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8BE608" w14:textId="7FC6D868" w:rsidR="00B76FF6" w:rsidRPr="00AE3517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6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360" w:type="dxa"/>
          </w:tcPr>
          <w:p w14:paraId="6D04810B" w14:textId="77777777" w:rsidR="00B76FF6" w:rsidRPr="003D7380" w:rsidRDefault="00B76FF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D76F6A" w14:textId="605E74D9" w:rsidR="00B76FF6" w:rsidRPr="00AE3517" w:rsidRDefault="00B76FF6" w:rsidP="00B76F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9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3DA2F6B" w14:textId="77777777" w:rsidR="00B76FF6" w:rsidRPr="0087049C" w:rsidRDefault="00B76FF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459E3A8" w14:textId="79C08015" w:rsidR="00B76FF6" w:rsidRPr="00AE3517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6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C91096" w:rsidRPr="0087049C" w14:paraId="0E1992DE" w14:textId="77777777" w:rsidTr="004A58F2">
        <w:tc>
          <w:tcPr>
            <w:tcW w:w="3780" w:type="dxa"/>
            <w:shd w:val="clear" w:color="auto" w:fill="auto"/>
            <w:vAlign w:val="bottom"/>
          </w:tcPr>
          <w:p w14:paraId="0F8053CB" w14:textId="1267B08A" w:rsidR="00C91096" w:rsidRPr="0087049C" w:rsidRDefault="00C91096" w:rsidP="00604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4A58F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  <w:shd w:val="clear" w:color="auto" w:fill="auto"/>
          </w:tcPr>
          <w:p w14:paraId="491B453F" w14:textId="63739C37" w:rsidR="00C91096" w:rsidRPr="003D7380" w:rsidRDefault="004A58F2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63C6C10" w14:textId="77777777" w:rsidR="00C91096" w:rsidRPr="003D7380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70A640D" w14:textId="466E6675" w:rsidR="00C91096" w:rsidRPr="007511F5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98" w:right="4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4AD1013" w14:textId="77777777" w:rsidR="00C91096" w:rsidRPr="003D7380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E4EA270" w14:textId="6B2AB32D" w:rsidR="00C91096" w:rsidRPr="003D7380" w:rsidRDefault="004A58F2" w:rsidP="004A58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9BA6E25" w14:textId="77777777" w:rsidR="00C91096" w:rsidRPr="0087049C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020318C" w14:textId="145D62A2" w:rsidR="00C91096" w:rsidRPr="007511F5" w:rsidRDefault="00C91096" w:rsidP="00B76F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98" w:right="2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096" w:rsidRPr="0087049C" w14:paraId="13AC3014" w14:textId="77777777" w:rsidTr="00726FA9">
        <w:tc>
          <w:tcPr>
            <w:tcW w:w="3780" w:type="dxa"/>
          </w:tcPr>
          <w:p w14:paraId="6BD0456F" w14:textId="77777777" w:rsidR="00C91096" w:rsidRPr="0087049C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004A478" w14:textId="0F1B173F" w:rsidR="00C91096" w:rsidRPr="00EA545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43E5D38" w14:textId="77777777" w:rsidR="00C91096" w:rsidRDefault="00C91096" w:rsidP="00C910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264DDC" w14:textId="0C9149AD" w:rsidR="00C91096" w:rsidRPr="00F55A12" w:rsidRDefault="00E77500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308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60" w:type="dxa"/>
          </w:tcPr>
          <w:p w14:paraId="0185C898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A93F329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15B826" w14:textId="3F63531C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C9109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  <w:tc>
          <w:tcPr>
            <w:tcW w:w="360" w:type="dxa"/>
          </w:tcPr>
          <w:p w14:paraId="47467F06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8D369B2" w14:textId="77777777" w:rsidR="00C91096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83F560" w14:textId="4F3FABA3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61" w:type="dxa"/>
          </w:tcPr>
          <w:p w14:paraId="3F6948CE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B003030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47343F" w14:textId="7DABB2DF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C9109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</w:p>
        </w:tc>
      </w:tr>
      <w:tr w:rsidR="00C91096" w:rsidRPr="00C438F1" w14:paraId="03798255" w14:textId="77777777" w:rsidTr="00FD6D5C">
        <w:tc>
          <w:tcPr>
            <w:tcW w:w="3780" w:type="dxa"/>
          </w:tcPr>
          <w:p w14:paraId="5441F510" w14:textId="77777777" w:rsidR="00C91096" w:rsidRPr="00C438F1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1633917" w14:textId="77777777" w:rsidR="00C91096" w:rsidRPr="00C438F1" w:rsidRDefault="00C91096" w:rsidP="00C910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5691C567" w14:textId="77777777" w:rsidR="00C91096" w:rsidRPr="00C438F1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314ED40A" w14:textId="77777777" w:rsidR="00C91096" w:rsidRPr="00C438F1" w:rsidRDefault="00C91096" w:rsidP="00C910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38295DD9" w14:textId="77777777" w:rsidR="00C91096" w:rsidRPr="00C438F1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6021BFC" w14:textId="77777777" w:rsidR="00C91096" w:rsidRPr="00C438F1" w:rsidRDefault="00C91096" w:rsidP="00C910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1" w:type="dxa"/>
          </w:tcPr>
          <w:p w14:paraId="39F85755" w14:textId="77777777" w:rsidR="00C91096" w:rsidRPr="00C438F1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073B27FB" w14:textId="77777777" w:rsidR="00C91096" w:rsidRPr="00C438F1" w:rsidRDefault="00C91096" w:rsidP="00C9109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91096" w:rsidRPr="0087049C" w14:paraId="05D8D82A" w14:textId="77777777" w:rsidTr="00FD6D5C">
        <w:tc>
          <w:tcPr>
            <w:tcW w:w="3780" w:type="dxa"/>
          </w:tcPr>
          <w:p w14:paraId="6789A88E" w14:textId="77777777" w:rsidR="00C91096" w:rsidRPr="0087049C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271439D6" w14:textId="1A7457A9" w:rsidR="00C91096" w:rsidRPr="00F55A12" w:rsidRDefault="00E77500" w:rsidP="004A58F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60" w:type="dxa"/>
          </w:tcPr>
          <w:p w14:paraId="4DFB8FF2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6CE2283" w14:textId="37B64FF5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9109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360" w:type="dxa"/>
            <w:vAlign w:val="bottom"/>
          </w:tcPr>
          <w:p w14:paraId="6D0ECF22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C2D397E" w14:textId="2547B2E2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910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1" w:type="dxa"/>
            <w:vAlign w:val="bottom"/>
          </w:tcPr>
          <w:p w14:paraId="1E039794" w14:textId="77777777" w:rsidR="00C91096" w:rsidRPr="00F55A12" w:rsidRDefault="00C91096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0ADAC589" w14:textId="5C51C84B" w:rsidR="00C91096" w:rsidRPr="00F55A12" w:rsidRDefault="00E77500" w:rsidP="00C910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91096" w:rsidRPr="00F55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33BB25A7" w14:textId="77777777" w:rsidR="002C28F6" w:rsidRPr="00C438F1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2B095" w14:textId="77777777" w:rsidR="002C28F6" w:rsidRPr="0087049C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2AD4E12" w14:textId="77777777" w:rsidR="002C28F6" w:rsidRPr="00C438F1" w:rsidRDefault="002C28F6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790"/>
        <w:gridCol w:w="1620"/>
        <w:gridCol w:w="1980"/>
        <w:gridCol w:w="1278"/>
        <w:gridCol w:w="236"/>
        <w:gridCol w:w="1294"/>
      </w:tblGrid>
      <w:tr w:rsidR="002C28F6" w:rsidRPr="0087049C" w14:paraId="4ACA7368" w14:textId="77777777" w:rsidTr="006843A5">
        <w:tc>
          <w:tcPr>
            <w:tcW w:w="2790" w:type="dxa"/>
            <w:shd w:val="clear" w:color="auto" w:fill="auto"/>
            <w:vAlign w:val="bottom"/>
          </w:tcPr>
          <w:p w14:paraId="2D98F1D1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819A44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081D84" w14:textId="77777777" w:rsidR="002C28F6" w:rsidRPr="0087049C" w:rsidRDefault="002C28F6" w:rsidP="000E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60F943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474774E7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5C9B9C" w14:textId="77777777" w:rsidR="002C28F6" w:rsidRPr="0087049C" w:rsidDel="00D43E7A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C28F6" w:rsidRPr="0087049C" w14:paraId="3A6C9DD6" w14:textId="77777777" w:rsidTr="006843A5">
        <w:tc>
          <w:tcPr>
            <w:tcW w:w="2790" w:type="dxa"/>
            <w:shd w:val="clear" w:color="auto" w:fill="auto"/>
          </w:tcPr>
          <w:p w14:paraId="53BA3E69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AF935FC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598D758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38A19CB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40C5DE2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97A787A" w14:textId="77777777" w:rsidR="002C28F6" w:rsidRPr="0087049C" w:rsidRDefault="002C28F6" w:rsidP="00C02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094C7C14" w14:textId="77777777" w:rsidTr="000D0032">
        <w:tc>
          <w:tcPr>
            <w:tcW w:w="2790" w:type="dxa"/>
            <w:shd w:val="clear" w:color="auto" w:fill="auto"/>
          </w:tcPr>
          <w:p w14:paraId="73EFF973" w14:textId="19C6134D" w:rsidR="002C28F6" w:rsidRPr="000E4B50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5841A165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8D979D4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A23A78F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00838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A81C24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6FB92712" w14:textId="77777777" w:rsidTr="000D0032">
        <w:tc>
          <w:tcPr>
            <w:tcW w:w="2790" w:type="dxa"/>
            <w:shd w:val="clear" w:color="auto" w:fill="auto"/>
          </w:tcPr>
          <w:p w14:paraId="5640CD6D" w14:textId="32523845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E77500" w:rsidRPr="00E775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F15B75A" w14:textId="66CAE3AF" w:rsidR="002C28F6" w:rsidRPr="0087049C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EA54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F27A89F" w14:textId="302478BE" w:rsidR="002C28F6" w:rsidRPr="0087049C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3F7CCD0E" w14:textId="5B01A431" w:rsidR="002C28F6" w:rsidRPr="00252DA3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545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31D35E24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4CF4C92" w14:textId="51E6BBA9" w:rsidR="002C28F6" w:rsidRPr="00252DA3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EA54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2C28F6" w:rsidRPr="0087049C" w14:paraId="1E62C7ED" w14:textId="77777777" w:rsidTr="000D0032">
        <w:tc>
          <w:tcPr>
            <w:tcW w:w="2790" w:type="dxa"/>
            <w:shd w:val="clear" w:color="auto" w:fill="auto"/>
          </w:tcPr>
          <w:p w14:paraId="2D1CD9EC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6E0FA4A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FEED4A1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486005F8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D1E100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CB171AC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28F6" w:rsidRPr="0087049C" w14:paraId="56C4ADC9" w14:textId="77777777" w:rsidTr="000D0032">
        <w:tc>
          <w:tcPr>
            <w:tcW w:w="2790" w:type="dxa"/>
            <w:shd w:val="clear" w:color="auto" w:fill="auto"/>
          </w:tcPr>
          <w:p w14:paraId="4E9C8CEA" w14:textId="761C168C" w:rsidR="002C28F6" w:rsidRPr="000E4B50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6D6C13A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7BFAE34" w14:textId="77777777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F8ADC73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3826A2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E2EDC42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1438677A" w14:textId="77777777" w:rsidTr="000D0032">
        <w:tc>
          <w:tcPr>
            <w:tcW w:w="2790" w:type="dxa"/>
            <w:shd w:val="clear" w:color="auto" w:fill="auto"/>
          </w:tcPr>
          <w:p w14:paraId="524BE1BE" w14:textId="6211C249" w:rsidR="002C28F6" w:rsidRPr="0087049C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4B5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E77500" w:rsidRPr="00E7750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4201B2D" w14:textId="2185305D" w:rsidR="002C28F6" w:rsidRPr="0087049C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shd w:val="clear" w:color="auto" w:fill="auto"/>
          </w:tcPr>
          <w:p w14:paraId="1EBF6F6E" w14:textId="013BB0BE" w:rsidR="002C28F6" w:rsidRPr="00126F05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2C28F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31229FE2" w14:textId="7B807313" w:rsidR="002C28F6" w:rsidRPr="00252DA3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185C8189" w14:textId="77777777" w:rsidR="002C28F6" w:rsidRPr="00252DA3" w:rsidRDefault="002C28F6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E235D8" w14:textId="4CCEA77F" w:rsidR="002C28F6" w:rsidRPr="00252DA3" w:rsidRDefault="00E77500" w:rsidP="0091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</w:tbl>
    <w:p w14:paraId="4A740443" w14:textId="436E5EF9" w:rsidR="000D4E37" w:rsidRPr="00C438F1" w:rsidRDefault="000D4E37" w:rsidP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8EEF1" w14:textId="77777777" w:rsidR="00C438F1" w:rsidRDefault="00C4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F35ACEC" w14:textId="4EFF1BC3" w:rsidR="002C28F6" w:rsidRPr="001946FB" w:rsidRDefault="002C28F6" w:rsidP="004C5D6C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946F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937C1E2" w14:textId="77777777" w:rsidR="002C28F6" w:rsidRPr="0087049C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15E785" w14:textId="77777777" w:rsidR="002C28F6" w:rsidRPr="006843A5" w:rsidRDefault="002C28F6" w:rsidP="00C64BBD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(ก)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มูลค่าตามบัญชีและมูลค่ายุติธรรม</w:t>
      </w:r>
    </w:p>
    <w:p w14:paraId="425FD33A" w14:textId="77777777" w:rsidR="002C28F6" w:rsidRPr="0087049C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71FED" w14:textId="1F2D08FC" w:rsidR="0000610E" w:rsidRDefault="002C28F6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3704E">
        <w:rPr>
          <w:rFonts w:asciiTheme="majorBidi" w:hAnsiTheme="majorBidi" w:cstheme="majorBidi"/>
          <w:sz w:val="30"/>
          <w:szCs w:val="30"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8EC045" w14:textId="77777777" w:rsidR="00F70A41" w:rsidRDefault="00F70A41" w:rsidP="00F70A41">
      <w:pPr>
        <w:rPr>
          <w:rFonts w:asciiTheme="majorBidi" w:hAnsiTheme="majorBidi" w:cstheme="majorBidi"/>
          <w:sz w:val="30"/>
          <w:szCs w:val="30"/>
        </w:rPr>
      </w:pPr>
    </w:p>
    <w:p w14:paraId="1D72D629" w14:textId="77777777" w:rsidR="00F70A41" w:rsidRPr="003B411B" w:rsidRDefault="00F70A41" w:rsidP="00F70A41">
      <w:pPr>
        <w:rPr>
          <w:rFonts w:asciiTheme="majorBidi" w:hAnsiTheme="majorBidi" w:cstheme="majorBidi"/>
          <w:sz w:val="30"/>
          <w:szCs w:val="30"/>
        </w:rPr>
        <w:sectPr w:rsidR="00F70A41" w:rsidRPr="003B411B" w:rsidSect="00BA5EAF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440"/>
        <w:gridCol w:w="90"/>
        <w:gridCol w:w="270"/>
        <w:gridCol w:w="1440"/>
        <w:gridCol w:w="270"/>
        <w:gridCol w:w="1260"/>
        <w:gridCol w:w="270"/>
        <w:gridCol w:w="1080"/>
        <w:gridCol w:w="270"/>
        <w:gridCol w:w="1080"/>
        <w:gridCol w:w="270"/>
        <w:gridCol w:w="990"/>
        <w:gridCol w:w="236"/>
        <w:gridCol w:w="1204"/>
      </w:tblGrid>
      <w:tr w:rsidR="00816E35" w:rsidRPr="0087049C" w14:paraId="5C1278E2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6562830" w14:textId="77777777" w:rsidR="00816E35" w:rsidRPr="0087049C" w:rsidRDefault="00816E35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4250905B" w14:textId="77777777" w:rsidR="00816E35" w:rsidRPr="0087049C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27BEC183" w14:textId="77777777" w:rsidR="00816E35" w:rsidRPr="008F0380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16E35" w:rsidRPr="0087049C" w14:paraId="35834A0A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4BB45C14" w14:textId="77777777" w:rsidR="00816E35" w:rsidRPr="0087049C" w:rsidRDefault="00816E35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613D4D45" w14:textId="77777777" w:rsidR="00816E35" w:rsidRPr="0087049C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6570" w:type="dxa"/>
            <w:gridSpan w:val="8"/>
          </w:tcPr>
          <w:p w14:paraId="07CA4063" w14:textId="77777777" w:rsidR="00816E35" w:rsidRPr="0087049C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514D427" w14:textId="77777777" w:rsidR="00816E35" w:rsidRPr="0087049C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3B1BD33B" w14:textId="77777777" w:rsidR="00816E35" w:rsidRPr="0087049C" w:rsidRDefault="00816E35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16E35" w:rsidRPr="0087049C" w14:paraId="7F6C8146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08BC1FAD" w14:textId="3B541E4F" w:rsidR="00BD5991" w:rsidRPr="0087049C" w:rsidRDefault="00BD5991" w:rsidP="007C0B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3417F29C" w14:textId="4435C8C4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31E72" w14:textId="6A88EEB1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973B1BC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3798F813" w14:textId="5DC3566F" w:rsidR="00BD5991" w:rsidRPr="0087049C" w:rsidRDefault="00677B89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EA3DDE0" w14:textId="7BF315D1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766D95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56E9BC" w14:textId="77777777" w:rsidR="00BD5991" w:rsidRPr="0087049C" w:rsidRDefault="00BD5991" w:rsidP="00677B89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51ADC2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83CADB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0A3C87" w14:textId="27B5441A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7C0E261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B98D30" w14:textId="0F85B051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26A3E21" w14:textId="77777777" w:rsidR="00BD5991" w:rsidRPr="0087049C" w:rsidRDefault="00BD5991" w:rsidP="00677B8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DE7411" w14:textId="2BB07D3B" w:rsidR="00BD5991" w:rsidRPr="0087049C" w:rsidRDefault="00BD5991" w:rsidP="00677B8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117A896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3AB5870" w14:textId="77777777" w:rsidR="00BD5991" w:rsidRPr="0087049C" w:rsidRDefault="00BD5991" w:rsidP="00677B8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D5991" w:rsidRPr="0087049C" w14:paraId="4B15B9EA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00A84A4D" w14:textId="77777777" w:rsidR="00BD5991" w:rsidRPr="0087049C" w:rsidRDefault="00BD5991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3726CA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FBC1783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3690133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70" w:type="dxa"/>
            <w:gridSpan w:val="14"/>
            <w:vAlign w:val="bottom"/>
          </w:tcPr>
          <w:p w14:paraId="05D803C8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6E35" w:rsidRPr="0087049C" w14:paraId="26C45026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1B8A30EF" w14:textId="209E3536" w:rsidR="00BD5991" w:rsidRPr="0087049C" w:rsidRDefault="00E77500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83FC05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568125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493D11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7DC095E8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29FFF828" w14:textId="3FA6D184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5C86DF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30639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C6897A8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8EC3A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6F58DC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4DD60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6189B3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908650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219812A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7CC8C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92F4DB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3387C2A5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54439B58" w14:textId="77777777" w:rsidR="00BD5991" w:rsidRPr="0087049C" w:rsidRDefault="00BD5991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0AB5B21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D3EAD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E5ED0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6ED2E55F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1018F4CB" w14:textId="292440B3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3C265E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3CD2D2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41494AB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3C5294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DCC480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0F31A58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9465C7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B56FBE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30BAF1A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24969F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572E35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0EC6D264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A42F61A" w14:textId="77777777" w:rsidR="00BD5991" w:rsidRPr="0087049C" w:rsidRDefault="00BD5991" w:rsidP="0072321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5E82C31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6F4519A" w14:textId="77777777" w:rsidR="00BD5991" w:rsidRPr="00126F05" w:rsidRDefault="00BD5991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EB804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4DB4D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64A18BC" w14:textId="2289B76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6A3E20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230B07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6AAEF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7D029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9B434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36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41BAF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0BA0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75C72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64F3D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9EB3115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B91" w:rsidRPr="0087049C" w14:paraId="12FCDE1C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C81FF0C" w14:textId="77777777" w:rsidR="002C0B91" w:rsidRPr="0087049C" w:rsidRDefault="002C0B91" w:rsidP="002C0B9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225C75" w14:textId="77777777" w:rsidR="002C0B91" w:rsidRPr="0087049C" w:rsidRDefault="002C0B91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B41B9F7" w14:textId="2FB7D6B6" w:rsidR="002C0B91" w:rsidRPr="0087049C" w:rsidRDefault="00E77500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C0B91"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="002C0B91"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4387FAD1" w14:textId="77777777" w:rsidR="002C0B91" w:rsidRPr="002C0B91" w:rsidRDefault="002C0B91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59DA870" w14:textId="02CB4E66" w:rsidR="002C0B91" w:rsidRPr="007511F5" w:rsidRDefault="00F972DC" w:rsidP="00F972D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59A0494E" w14:textId="44031732" w:rsidR="002C0B91" w:rsidRPr="007511F5" w:rsidRDefault="002C0B91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AE05B5" w14:textId="0AB6E782" w:rsidR="002C0B91" w:rsidRPr="0087049C" w:rsidRDefault="00E77500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2C0B91"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791DCC2A" w14:textId="77777777" w:rsidR="002C0B91" w:rsidRPr="0087049C" w:rsidRDefault="002C0B9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2E582E" w14:textId="5505DA40" w:rsidR="002C0B91" w:rsidRPr="002C0B91" w:rsidRDefault="00E77500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C2171"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BC2171" w:rsidRPr="002C0B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17F98600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664B2" w14:textId="0E642B0B" w:rsidR="002C0B91" w:rsidRPr="0087049C" w:rsidRDefault="00644281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A1F16E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B7F0F7" w14:textId="771ACBD3" w:rsidR="002C0B91" w:rsidRPr="0087049C" w:rsidRDefault="00E77500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44281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644281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34A3EBB4" w14:textId="77777777" w:rsidR="002C0B91" w:rsidRPr="0087049C" w:rsidRDefault="002C0B91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96262B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4307EE" w14:textId="77777777" w:rsidR="002C0B91" w:rsidRPr="0087049C" w:rsidRDefault="002C0B91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93F3CD" w14:textId="5935A97C" w:rsidR="002C0B91" w:rsidRPr="0087049C" w:rsidRDefault="00E77500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44281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644281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9B119F" w:rsidRPr="0087049C" w14:paraId="6B2DD12E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4F2E9C45" w14:textId="6893222A" w:rsidR="009B119F" w:rsidRDefault="009B119F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</w:t>
            </w:r>
            <w:r w:rsidR="00F972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A2DF242" w14:textId="77777777" w:rsidR="009B119F" w:rsidRPr="0087049C" w:rsidRDefault="009B119F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E14AE7" w14:textId="77777777" w:rsidR="009B119F" w:rsidRDefault="009B119F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412889" w14:textId="77777777" w:rsidR="00F972DC" w:rsidRDefault="00F972D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B3BD18" w14:textId="33BD0735" w:rsidR="00F972DC" w:rsidRPr="00AE3517" w:rsidRDefault="00F972DC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6A29DF" w14:textId="77777777" w:rsidR="009B119F" w:rsidRPr="002C0B91" w:rsidRDefault="009B119F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5631A" w14:textId="77777777" w:rsidR="009B119F" w:rsidRDefault="009B119F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3AE8F61" w14:textId="77777777" w:rsidR="00F972DC" w:rsidRDefault="00F972D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D515EC" w14:textId="186DC7E3" w:rsidR="00F972DC" w:rsidRPr="00AE3517" w:rsidRDefault="00E77500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="00F972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360" w:type="dxa"/>
            <w:gridSpan w:val="2"/>
          </w:tcPr>
          <w:p w14:paraId="55B6C444" w14:textId="77777777" w:rsidR="009B119F" w:rsidRPr="007511F5" w:rsidRDefault="009B119F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DF91D0" w14:textId="77777777" w:rsidR="009B119F" w:rsidRDefault="009B119F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F86769" w14:textId="77777777" w:rsidR="00F972DC" w:rsidRDefault="00F972DC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94541F" w14:textId="56A414B0" w:rsidR="00F972DC" w:rsidRDefault="00F972DC" w:rsidP="00F972D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C06EC" w14:textId="77777777" w:rsidR="009B119F" w:rsidRPr="0087049C" w:rsidRDefault="009B119F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AA5E5B" w14:textId="77777777" w:rsidR="009B119F" w:rsidRDefault="009B119F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0C9B78" w14:textId="77777777" w:rsidR="00F972DC" w:rsidRDefault="00F972D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526786" w14:textId="21FBD4D9" w:rsidR="00F972DC" w:rsidRPr="00AE3517" w:rsidRDefault="00E77500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F972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4B5A46B6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65B94" w14:textId="77777777" w:rsidR="009B119F" w:rsidRDefault="009B119F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95A085" w14:textId="77777777" w:rsidR="00F972DC" w:rsidRDefault="00F972D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579573" w14:textId="5B3C066D" w:rsidR="00F972DC" w:rsidRDefault="00F972DC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80D34BD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1B016" w14:textId="77777777" w:rsidR="009B119F" w:rsidRDefault="009B119F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FF3B14" w14:textId="77777777" w:rsidR="00F972DC" w:rsidRDefault="00F972DC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AD404E" w14:textId="4C3A06BE" w:rsidR="00F972DC" w:rsidRPr="00AE3517" w:rsidRDefault="00CB1A08" w:rsidP="00CB1A0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88BDBC" w14:textId="77777777" w:rsidR="009B119F" w:rsidRPr="0087049C" w:rsidRDefault="009B119F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EC9AAA" w14:textId="77777777" w:rsidR="009B119F" w:rsidRDefault="009B119F" w:rsidP="002C0B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E96182" w14:textId="77777777" w:rsidR="00CB1A08" w:rsidRDefault="00CB1A08" w:rsidP="002C0B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3C77D" w14:textId="79D9746D" w:rsidR="00CB1A08" w:rsidRDefault="00E77500" w:rsidP="00C3704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B1A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14:paraId="2F68D95B" w14:textId="77777777" w:rsidR="009B119F" w:rsidRPr="0087049C" w:rsidRDefault="009B119F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55F397" w14:textId="77777777" w:rsidR="009B119F" w:rsidRDefault="009B119F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8391F9" w14:textId="77777777" w:rsidR="00CB1A08" w:rsidRDefault="00CB1A08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46754D1" w14:textId="0EAF833B" w:rsidR="00CB1A08" w:rsidRPr="00AE3517" w:rsidRDefault="00E77500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CB1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C3704E" w:rsidRPr="00776BE7" w14:paraId="1CD77DFE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04FD7E4E" w14:textId="2703B69D" w:rsidR="00C3704E" w:rsidRPr="00776BE7" w:rsidRDefault="00C3704E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BE3295E" w14:textId="77777777" w:rsidR="00C3704E" w:rsidRPr="00776BE7" w:rsidRDefault="00C3704E" w:rsidP="002C0B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B6A303" w14:textId="75981FFA" w:rsidR="00C3704E" w:rsidRPr="00776BE7" w:rsidRDefault="00C3704E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1,957,422</w:t>
            </w:r>
          </w:p>
        </w:tc>
        <w:tc>
          <w:tcPr>
            <w:tcW w:w="270" w:type="dxa"/>
          </w:tcPr>
          <w:p w14:paraId="0D9875D9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EDAB73" w14:textId="5BB98F45" w:rsidR="00C3704E" w:rsidRPr="00776BE7" w:rsidRDefault="00C3704E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360" w:type="dxa"/>
            <w:gridSpan w:val="2"/>
          </w:tcPr>
          <w:p w14:paraId="34D7154C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58D921" w14:textId="1B16610E" w:rsidR="00C3704E" w:rsidRPr="00776BE7" w:rsidRDefault="00C3704E" w:rsidP="002C0B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70" w:type="dxa"/>
            <w:shd w:val="clear" w:color="auto" w:fill="auto"/>
          </w:tcPr>
          <w:p w14:paraId="7D8E9CA1" w14:textId="77777777" w:rsidR="00C3704E" w:rsidRPr="00776BE7" w:rsidRDefault="00C3704E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1BBDEE" w14:textId="3AAFC217" w:rsidR="00C3704E" w:rsidRPr="00776BE7" w:rsidRDefault="00C3704E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2,017,948</w:t>
            </w:r>
          </w:p>
        </w:tc>
        <w:tc>
          <w:tcPr>
            <w:tcW w:w="270" w:type="dxa"/>
          </w:tcPr>
          <w:p w14:paraId="3A522D9A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AC3420" w14:textId="1DA99854" w:rsidR="00C3704E" w:rsidRPr="00776BE7" w:rsidRDefault="00C3704E" w:rsidP="0064428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2589EE5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D486FE" w14:textId="164CDC3C" w:rsidR="00C3704E" w:rsidRPr="00776BE7" w:rsidRDefault="00C3704E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4B82E8" w14:textId="77777777" w:rsidR="00C3704E" w:rsidRPr="00776BE7" w:rsidRDefault="00C3704E" w:rsidP="002C0B9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E9E6CF" w14:textId="244215D9" w:rsidR="00C3704E" w:rsidRPr="00776BE7" w:rsidRDefault="00C3704E" w:rsidP="00C3704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4855A8" w14:textId="77777777" w:rsidR="00C3704E" w:rsidRPr="00776BE7" w:rsidRDefault="00C3704E" w:rsidP="002C0B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D0B12A8" w14:textId="28DF941E" w:rsidR="00C3704E" w:rsidRPr="00776BE7" w:rsidRDefault="00C3704E" w:rsidP="002C0B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2AAD" w:rsidRPr="0087049C" w14:paraId="2B382592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09E19B76" w14:textId="3E9EBA62" w:rsidR="00972AAD" w:rsidRDefault="00972AAD" w:rsidP="005E5C0D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2F15B5B1" w14:textId="77777777" w:rsidR="00972AAD" w:rsidRPr="0087049C" w:rsidRDefault="00972AAD" w:rsidP="00972A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EE80723" w14:textId="090F11D7" w:rsidR="00972AAD" w:rsidRPr="00972AAD" w:rsidRDefault="00E77500" w:rsidP="00561AA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72AA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5666C0A0" w14:textId="77777777" w:rsidR="00972AAD" w:rsidRPr="00972AAD" w:rsidRDefault="00972AAD" w:rsidP="00972A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B223A7D" w14:textId="7121874F" w:rsidR="00972AAD" w:rsidRPr="00972AAD" w:rsidRDefault="00972AAD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7DD8E487" w14:textId="2AE55608" w:rsidR="00972AAD" w:rsidRPr="00972AAD" w:rsidRDefault="00972AAD" w:rsidP="00972A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F89E28" w14:textId="33E41E4C" w:rsidR="00972AAD" w:rsidRDefault="004E2567" w:rsidP="004E25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D82AD0" w14:textId="77777777" w:rsidR="00972AAD" w:rsidRPr="0087049C" w:rsidRDefault="00972AAD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EF55F1" w14:textId="11B4D26C" w:rsidR="00972AAD" w:rsidRPr="00972AAD" w:rsidRDefault="00E77500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72AA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0DC0B301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FE689" w14:textId="77777777" w:rsidR="00972AAD" w:rsidRDefault="00972AAD" w:rsidP="00972AA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5BDFF2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B405F" w14:textId="5548B05A" w:rsidR="00972AAD" w:rsidRDefault="00E77500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72AA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24D16749" w14:textId="77777777" w:rsidR="00972AAD" w:rsidRPr="0087049C" w:rsidRDefault="00972AAD" w:rsidP="00972A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742F25" w14:textId="77777777" w:rsidR="00972AAD" w:rsidRDefault="00972AAD" w:rsidP="00972AAD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44146D4" w14:textId="77777777" w:rsidR="00972AAD" w:rsidRPr="0087049C" w:rsidRDefault="00972AAD" w:rsidP="00972A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47092E" w14:textId="4FA922B6" w:rsidR="00972AAD" w:rsidRDefault="00E77500" w:rsidP="00972A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72AA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  <w:tr w:rsidR="00816E35" w:rsidRPr="0087049C" w14:paraId="12E09D57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30FF7AAC" w14:textId="77777777" w:rsidR="00BD5991" w:rsidRPr="0087049C" w:rsidRDefault="00BD5991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411E62F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DB880C6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114C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55246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14:paraId="0039426B" w14:textId="1F07ABC3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7F60E6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923FB0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A1E90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48955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C53DA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BC76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C8A3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E24E2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69DCF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E30D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B57F48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35" w:rsidRPr="0087049C" w14:paraId="70DF49D9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254E7777" w14:textId="13F8F2A2" w:rsidR="008857AD" w:rsidRDefault="008857A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080E274" w14:textId="77777777" w:rsidR="0091281F" w:rsidRDefault="0091281F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316564" w14:textId="7CC75C07" w:rsidR="00BD5991" w:rsidRPr="0087049C" w:rsidRDefault="00E77500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50B9ED8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9D9A58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DAF01F4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46C72019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2D7AA230" w14:textId="5952565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6DEAE16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6D61EA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F63F99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69E8EB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F1976E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EF28B2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9D122EB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3583B6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B0ABE2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62D9A4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E83C9B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270A042E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41210324" w14:textId="77777777" w:rsidR="00BD5991" w:rsidRPr="0087049C" w:rsidRDefault="00BD5991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A8258EA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599E4D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BEE0D0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FE8452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0485809C" w14:textId="5FDF9872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676094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94FA75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4FD287D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AB1625F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217C39B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B7FD2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6176C370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4348179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D57B40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A17B4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60348BA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816E35" w:rsidRPr="0087049C" w14:paraId="414A1C3E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464F0ECF" w14:textId="77777777" w:rsidR="00BD5991" w:rsidRPr="0087049C" w:rsidRDefault="00BD5991" w:rsidP="0072321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1F7FA95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15508BD" w14:textId="77777777" w:rsidR="00BD5991" w:rsidRPr="00126F05" w:rsidRDefault="00BD5991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3CEFA3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F72DFF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5EDF0C9" w14:textId="5EE4C8C6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AC203C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18AEA1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F04A8E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8EAE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9488F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17449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6E24B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445EA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B06B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D52C1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B7C796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2B5" w:rsidRPr="0087049C" w14:paraId="2B5D652A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532A41DD" w14:textId="77777777" w:rsidR="00F022B5" w:rsidRPr="0087049C" w:rsidRDefault="00F022B5" w:rsidP="00F022B5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172D9A72" w14:textId="77777777" w:rsidR="00F022B5" w:rsidRPr="0087049C" w:rsidRDefault="00F022B5" w:rsidP="00F022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B8AD51D" w14:textId="0AF41745" w:rsidR="00F022B5" w:rsidRPr="0087049C" w:rsidRDefault="00E77500" w:rsidP="00F022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02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F02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281EA13D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D75B6" w14:textId="44304776" w:rsidR="00F022B5" w:rsidRPr="007511F5" w:rsidRDefault="00F022B5" w:rsidP="00F022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2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gridSpan w:val="2"/>
          </w:tcPr>
          <w:p w14:paraId="242685E4" w14:textId="2306F90F" w:rsidR="00F022B5" w:rsidRPr="007511F5" w:rsidRDefault="00F022B5" w:rsidP="00F022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1C639F" w14:textId="79C64D43" w:rsidR="00F022B5" w:rsidRPr="0087049C" w:rsidRDefault="00E77500" w:rsidP="00F022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F02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6E26A905" w14:textId="77777777" w:rsidR="00F022B5" w:rsidRPr="0087049C" w:rsidRDefault="00F022B5" w:rsidP="00F022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2F11FC" w14:textId="55E813CE" w:rsidR="00F022B5" w:rsidRPr="0087049C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02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F02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</w:tcPr>
          <w:p w14:paraId="14D1E36A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E1E71" w14:textId="64CA8B69" w:rsidR="00F022B5" w:rsidRPr="0087049C" w:rsidRDefault="0034061E" w:rsidP="0034061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B2B316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D2B41" w14:textId="04D1D656" w:rsidR="00F022B5" w:rsidRPr="0087049C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06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3406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73C15BC4" w14:textId="77777777" w:rsidR="00F022B5" w:rsidRPr="0087049C" w:rsidRDefault="00F022B5" w:rsidP="00F022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A5168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41EF81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78DF0D8" w14:textId="68C018C7" w:rsidR="00F022B5" w:rsidRPr="0087049C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406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3406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F022B5" w:rsidRPr="0087049C" w14:paraId="5A46660A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38FEB5CE" w14:textId="77777777" w:rsidR="00F022B5" w:rsidRDefault="00F022B5" w:rsidP="00F022B5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91667F" w14:textId="77777777" w:rsidR="00F022B5" w:rsidRPr="0087049C" w:rsidRDefault="00F022B5" w:rsidP="00F022B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B15D4A0" w14:textId="2DB7E31F" w:rsidR="00F022B5" w:rsidRDefault="00E77500" w:rsidP="00F022B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22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1F8AEAB3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514E15" w14:textId="0B324673" w:rsidR="00F022B5" w:rsidRPr="00F022B5" w:rsidRDefault="00F022B5" w:rsidP="00F022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2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gridSpan w:val="2"/>
          </w:tcPr>
          <w:p w14:paraId="7CEC576C" w14:textId="4652108A" w:rsidR="00F022B5" w:rsidRDefault="00F022B5" w:rsidP="00F022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5A9012" w14:textId="77777777" w:rsidR="00F022B5" w:rsidRDefault="00F022B5" w:rsidP="00F022B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55E179" w14:textId="77777777" w:rsidR="00F022B5" w:rsidRPr="0087049C" w:rsidRDefault="00F022B5" w:rsidP="00F022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B7BE1E" w14:textId="544FCB0C" w:rsidR="00F022B5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02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59055299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E9F49" w14:textId="77777777" w:rsidR="00F022B5" w:rsidRDefault="00F022B5" w:rsidP="00F022B5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7175FB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7FC72" w14:textId="53A8C30D" w:rsidR="00F022B5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02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332C6839" w14:textId="77777777" w:rsidR="00F022B5" w:rsidRPr="0087049C" w:rsidRDefault="00F022B5" w:rsidP="00F022B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71F22" w14:textId="77777777" w:rsidR="00F022B5" w:rsidRDefault="00F022B5" w:rsidP="00F022B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B623FAF" w14:textId="77777777" w:rsidR="00F022B5" w:rsidRPr="0087049C" w:rsidRDefault="00F022B5" w:rsidP="00F022B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31D85D" w14:textId="09351797" w:rsidR="00F022B5" w:rsidRDefault="00E77500" w:rsidP="00F022B5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022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816E35" w:rsidRPr="0087049C" w14:paraId="037DC4F6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498D08A7" w14:textId="77777777" w:rsidR="00BD5991" w:rsidRPr="0087049C" w:rsidRDefault="00BD5991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4291D88B" w14:textId="77777777" w:rsidR="00BD5991" w:rsidRPr="0087049C" w:rsidRDefault="00BD5991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2D1938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D798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A4867D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14:paraId="5B0D515C" w14:textId="1D32D1BA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49CC19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C37AB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0653A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282E3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8122F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7E9D2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21A0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EE0266" w14:textId="77777777" w:rsidR="00BD5991" w:rsidRPr="0087049C" w:rsidRDefault="00BD5991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DEB3D5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5D5BC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2056197" w14:textId="77777777" w:rsidR="00BD5991" w:rsidRPr="0087049C" w:rsidRDefault="00BD5991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A0E923B" w14:textId="77777777" w:rsidR="00CC6D9E" w:rsidRDefault="00CC6D9E" w:rsidP="00C6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56D4C" w14:textId="77777777" w:rsidR="00CC6D9E" w:rsidRDefault="00CC6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530"/>
        <w:gridCol w:w="270"/>
        <w:gridCol w:w="1440"/>
        <w:gridCol w:w="90"/>
        <w:gridCol w:w="270"/>
        <w:gridCol w:w="1440"/>
        <w:gridCol w:w="270"/>
        <w:gridCol w:w="1260"/>
        <w:gridCol w:w="270"/>
        <w:gridCol w:w="1080"/>
        <w:gridCol w:w="270"/>
        <w:gridCol w:w="1080"/>
        <w:gridCol w:w="270"/>
        <w:gridCol w:w="990"/>
        <w:gridCol w:w="236"/>
        <w:gridCol w:w="1204"/>
      </w:tblGrid>
      <w:tr w:rsidR="0076491D" w:rsidRPr="0087049C" w14:paraId="043DA5E8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1A78AC1" w14:textId="77777777" w:rsidR="0076491D" w:rsidRPr="0087049C" w:rsidRDefault="0076491D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438309D2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151C92EF" w14:textId="77DB391B" w:rsidR="0076491D" w:rsidRPr="008F0380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91D" w:rsidRPr="0087049C" w14:paraId="4447382E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4C1268E8" w14:textId="77777777" w:rsidR="0076491D" w:rsidRPr="0087049C" w:rsidRDefault="0076491D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794F6BE3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6570" w:type="dxa"/>
            <w:gridSpan w:val="8"/>
          </w:tcPr>
          <w:p w14:paraId="76EADAF9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ADF77DF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A0671C3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6491D" w:rsidRPr="0087049C" w14:paraId="08CA256A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B431D97" w14:textId="09437CF5" w:rsidR="0076491D" w:rsidRPr="0087049C" w:rsidRDefault="0076491D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8D324BD" w14:textId="45F77068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7353C4E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476B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7F5B877E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569F2BE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925A88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808D2" w14:textId="77777777" w:rsidR="0076491D" w:rsidRPr="0087049C" w:rsidRDefault="0076491D" w:rsidP="00723214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672C0A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3116DFA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EB4CA57" w14:textId="1B1DED4A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8C34021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7FE145" w14:textId="61AF2EC9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5F1DF24" w14:textId="77777777" w:rsidR="0076491D" w:rsidRPr="0087049C" w:rsidRDefault="0076491D" w:rsidP="0072321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0A686F" w14:textId="70BE42AD" w:rsidR="0076491D" w:rsidRPr="0087049C" w:rsidRDefault="0076491D" w:rsidP="0072321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9552392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426930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6491D" w:rsidRPr="0087049C" w14:paraId="2F3402AD" w14:textId="77777777" w:rsidTr="00815A94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4E0A1837" w14:textId="77777777" w:rsidR="0076491D" w:rsidRPr="0087049C" w:rsidRDefault="0076491D" w:rsidP="007232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4FE579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8233796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184D3C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70" w:type="dxa"/>
            <w:gridSpan w:val="14"/>
            <w:vAlign w:val="bottom"/>
          </w:tcPr>
          <w:p w14:paraId="5157C52C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491D" w:rsidRPr="0087049C" w14:paraId="2EDD1B54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9576A94" w14:textId="3A00AB8C" w:rsidR="0076491D" w:rsidRPr="0087049C" w:rsidRDefault="00E77500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A0B7C3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5B6816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58EB318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E796A6D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32F48EB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6B15033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202A0A7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7DF250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69D770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1EC4BC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124751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EAC3AE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5DC548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86628B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34818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359960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91D" w:rsidRPr="0087049C" w14:paraId="2FBB167A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36E335D" w14:textId="77777777" w:rsidR="0076491D" w:rsidRPr="0087049C" w:rsidRDefault="0076491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B56C6C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C0D4BF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282FA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1B9DDE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2281FF5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02E91F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45A1876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0D3F40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E465FB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CD2531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BCA2C8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61B70C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5C2DA3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2F3B1C5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9BC238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1ACDD8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91D" w:rsidRPr="0087049C" w14:paraId="23B84581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375A1406" w14:textId="77777777" w:rsidR="0076491D" w:rsidRPr="0087049C" w:rsidRDefault="0076491D" w:rsidP="0072321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5BEEB85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85E0FC7" w14:textId="77777777" w:rsidR="0076491D" w:rsidRPr="00126F05" w:rsidRDefault="0076491D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90238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B0C56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F91801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BECE33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D60A3A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532AF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3FBA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FB13A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E15E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A50A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3D595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E5653D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6979C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072807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A43" w:rsidRPr="0087049C" w14:paraId="4514BE07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6F4F36A2" w14:textId="77777777" w:rsidR="00C46A43" w:rsidRPr="0087049C" w:rsidRDefault="00C46A43" w:rsidP="00C46A43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CEFDDB6" w14:textId="77777777" w:rsidR="00C46A43" w:rsidRPr="0087049C" w:rsidRDefault="00C46A43" w:rsidP="00C46A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9196882" w14:textId="4E2A7DDB" w:rsidR="00C46A43" w:rsidRPr="0087049C" w:rsidRDefault="00E77500" w:rsidP="00925D4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46A43" w:rsidRPr="00C4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  <w:r w:rsidR="00C46A43" w:rsidRPr="00C4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70" w:type="dxa"/>
          </w:tcPr>
          <w:p w14:paraId="4ECB1173" w14:textId="77777777" w:rsidR="00C46A43" w:rsidRPr="002C0B91" w:rsidRDefault="00C46A43" w:rsidP="00C46A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F695AE4" w14:textId="73760AB4" w:rsidR="00C46A43" w:rsidRPr="007511F5" w:rsidRDefault="004259DC" w:rsidP="006449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67D0CF2B" w14:textId="77777777" w:rsidR="00C46A43" w:rsidRPr="007511F5" w:rsidRDefault="00C46A43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A88581" w14:textId="5FE4D4DF" w:rsidR="00C46A43" w:rsidRPr="0087049C" w:rsidRDefault="00E77500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C46A43" w:rsidRPr="00C4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6C167A61" w14:textId="77777777" w:rsidR="00C46A43" w:rsidRPr="0087049C" w:rsidRDefault="00C46A43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61D73F" w14:textId="0A880050" w:rsidR="00C46A43" w:rsidRPr="002C0B91" w:rsidRDefault="00E77500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6A43" w:rsidRPr="00C4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C46A43" w:rsidRPr="00C46A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270" w:type="dxa"/>
          </w:tcPr>
          <w:p w14:paraId="058B570B" w14:textId="77777777" w:rsidR="00C46A43" w:rsidRPr="0087049C" w:rsidRDefault="00C46A43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6FB97" w14:textId="06C31A93" w:rsidR="00C46A43" w:rsidRPr="0087049C" w:rsidRDefault="00C46A43" w:rsidP="00C46A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43EAB58" w14:textId="77777777" w:rsidR="00C46A43" w:rsidRPr="0087049C" w:rsidRDefault="00C46A43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0207D" w14:textId="1C1181C1" w:rsidR="00C46A43" w:rsidRPr="0087049C" w:rsidRDefault="00E77500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6A43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C46A43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270" w:type="dxa"/>
          </w:tcPr>
          <w:p w14:paraId="2E2B4D3A" w14:textId="77777777" w:rsidR="00C46A43" w:rsidRPr="0087049C" w:rsidRDefault="00C46A43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E8089" w14:textId="122917D5" w:rsidR="00C46A43" w:rsidRPr="0087049C" w:rsidRDefault="00C46A43" w:rsidP="00C46A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D5F923" w14:textId="77777777" w:rsidR="00C46A43" w:rsidRPr="0087049C" w:rsidRDefault="00C46A43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C386BD" w14:textId="5EB75D6B" w:rsidR="00C46A43" w:rsidRPr="0087049C" w:rsidRDefault="00E77500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46A43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007</w:t>
            </w:r>
            <w:r w:rsidR="00C46A43" w:rsidRPr="006442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F60DF8" w:rsidRPr="0087049C" w14:paraId="44AE6041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5A2198E2" w14:textId="32DD02D8" w:rsidR="00F60DF8" w:rsidRDefault="00F60DF8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</w:t>
            </w:r>
            <w:r w:rsidR="00974664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หน่วยลงทุนที่ไม่อยู่ในคว</w:t>
            </w:r>
            <w:r w:rsidR="00974664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270" w:type="dxa"/>
          </w:tcPr>
          <w:p w14:paraId="55F3043F" w14:textId="77777777" w:rsidR="00F60DF8" w:rsidRPr="0087049C" w:rsidRDefault="00F60DF8" w:rsidP="00C46A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3ABD13" w14:textId="77777777" w:rsidR="00F60DF8" w:rsidRDefault="00F60DF8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2547F0" w14:textId="77777777" w:rsidR="00F60DF8" w:rsidRDefault="00F60DF8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F6BF2C" w14:textId="284DB0FF" w:rsidR="00F60DF8" w:rsidRPr="00C46A43" w:rsidRDefault="004259DC" w:rsidP="00925D4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10F678" w14:textId="77777777" w:rsidR="00F60DF8" w:rsidRPr="002C0B91" w:rsidRDefault="00F60DF8" w:rsidP="00C46A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80435" w14:textId="77777777" w:rsidR="00F60DF8" w:rsidRDefault="00F60DF8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49CDF7" w14:textId="77777777" w:rsidR="004259DC" w:rsidRDefault="004259DC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CC1A41" w14:textId="3ECE39C4" w:rsidR="004259DC" w:rsidRPr="00C46A43" w:rsidRDefault="00E77500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25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360" w:type="dxa"/>
            <w:gridSpan w:val="2"/>
          </w:tcPr>
          <w:p w14:paraId="1D182674" w14:textId="77777777" w:rsidR="00F60DF8" w:rsidRPr="007511F5" w:rsidRDefault="00F60DF8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2F5ACA" w14:textId="77777777" w:rsidR="00F60DF8" w:rsidRDefault="00F60DF8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5239DC" w14:textId="77777777" w:rsidR="004259DC" w:rsidRDefault="004259DC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87E6C3" w14:textId="16828A83" w:rsidR="004259DC" w:rsidRPr="00C46A43" w:rsidRDefault="004259DC" w:rsidP="0064498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ACB0A3" w14:textId="77777777" w:rsidR="00F60DF8" w:rsidRPr="0087049C" w:rsidRDefault="00F60DF8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0C0183" w14:textId="77777777" w:rsidR="00F60DF8" w:rsidRDefault="00F60DF8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66D959" w14:textId="77777777" w:rsidR="004259DC" w:rsidRDefault="004259DC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014956" w14:textId="534B5FA5" w:rsidR="004259DC" w:rsidRPr="00C46A43" w:rsidRDefault="00E77500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25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</w:tcPr>
          <w:p w14:paraId="5A674647" w14:textId="77777777" w:rsidR="00F60DF8" w:rsidRPr="0087049C" w:rsidRDefault="00F60DF8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1136C" w14:textId="77777777" w:rsidR="00F60DF8" w:rsidRDefault="00F60DF8" w:rsidP="00C46A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8EA298" w14:textId="77777777" w:rsidR="004259DC" w:rsidRDefault="004259DC" w:rsidP="00C46A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FFEA0F" w14:textId="6B006D92" w:rsidR="004259DC" w:rsidRDefault="004259DC" w:rsidP="00C46A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C31A3D" w14:textId="77777777" w:rsidR="00F60DF8" w:rsidRPr="0087049C" w:rsidRDefault="00F60DF8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DCA7B" w14:textId="77777777" w:rsidR="00F60DF8" w:rsidRDefault="00F60DF8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211344F" w14:textId="77777777" w:rsidR="004259DC" w:rsidRDefault="004259DC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D2795D" w14:textId="59107B23" w:rsidR="004259DC" w:rsidRPr="00AE3517" w:rsidRDefault="004259DC" w:rsidP="0064498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6D182" w14:textId="77777777" w:rsidR="00F60DF8" w:rsidRPr="0087049C" w:rsidRDefault="00F60DF8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AD649" w14:textId="77777777" w:rsidR="00F60DF8" w:rsidRDefault="00F60DF8" w:rsidP="00C46A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E3E75A" w14:textId="77777777" w:rsidR="004259DC" w:rsidRDefault="004259DC" w:rsidP="00C46A4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203147" w14:textId="777DEDA1" w:rsidR="004259DC" w:rsidRDefault="00E77500" w:rsidP="00AD043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259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236" w:type="dxa"/>
          </w:tcPr>
          <w:p w14:paraId="630F74D1" w14:textId="77777777" w:rsidR="00F60DF8" w:rsidRPr="0087049C" w:rsidRDefault="00F60DF8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EC8F064" w14:textId="77777777" w:rsidR="00F60DF8" w:rsidRDefault="00F60DF8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D0EFF2" w14:textId="77777777" w:rsidR="004259DC" w:rsidRDefault="004259DC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0151DC" w14:textId="13BE1532" w:rsidR="004259DC" w:rsidRPr="00AE3517" w:rsidRDefault="00E77500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4259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</w:tr>
      <w:tr w:rsidR="00C3704E" w:rsidRPr="0087049C" w14:paraId="24322144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6AB7C73D" w14:textId="338820A7" w:rsidR="00C3704E" w:rsidRPr="00776BE7" w:rsidRDefault="00C3704E" w:rsidP="00C3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BE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27637057" w14:textId="77777777" w:rsidR="00C3704E" w:rsidRPr="00776BE7" w:rsidRDefault="00C3704E" w:rsidP="00C46A4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D972C7" w14:textId="74BC960B" w:rsidR="00C3704E" w:rsidRPr="00776BE7" w:rsidRDefault="00AD0433" w:rsidP="00AD043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1,957,422</w:t>
            </w:r>
          </w:p>
        </w:tc>
        <w:tc>
          <w:tcPr>
            <w:tcW w:w="270" w:type="dxa"/>
          </w:tcPr>
          <w:p w14:paraId="2D150679" w14:textId="77777777" w:rsidR="00C3704E" w:rsidRPr="00776BE7" w:rsidRDefault="00C3704E" w:rsidP="00C46A4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A6230E" w14:textId="7ABF9FD0" w:rsidR="00C3704E" w:rsidRPr="00776BE7" w:rsidRDefault="00AD0433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10,630</w:t>
            </w:r>
          </w:p>
        </w:tc>
        <w:tc>
          <w:tcPr>
            <w:tcW w:w="360" w:type="dxa"/>
            <w:gridSpan w:val="2"/>
          </w:tcPr>
          <w:p w14:paraId="729B946B" w14:textId="77777777" w:rsidR="00C3704E" w:rsidRPr="00776BE7" w:rsidRDefault="00C3704E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99BFE3" w14:textId="5DB0592E" w:rsidR="00C3704E" w:rsidRPr="00776BE7" w:rsidRDefault="00AD0433" w:rsidP="00C46A4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49,896</w:t>
            </w:r>
          </w:p>
        </w:tc>
        <w:tc>
          <w:tcPr>
            <w:tcW w:w="270" w:type="dxa"/>
            <w:shd w:val="clear" w:color="auto" w:fill="auto"/>
          </w:tcPr>
          <w:p w14:paraId="06633A6A" w14:textId="77777777" w:rsidR="00C3704E" w:rsidRPr="00776BE7" w:rsidRDefault="00C3704E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C4AAE8" w14:textId="35353C84" w:rsidR="00C3704E" w:rsidRPr="00776BE7" w:rsidRDefault="00AD0433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B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2,017,948</w:t>
            </w:r>
          </w:p>
        </w:tc>
        <w:tc>
          <w:tcPr>
            <w:tcW w:w="270" w:type="dxa"/>
          </w:tcPr>
          <w:p w14:paraId="3EDD5B2D" w14:textId="77777777" w:rsidR="00C3704E" w:rsidRPr="0087049C" w:rsidRDefault="00C3704E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F9F78" w14:textId="18E4A335" w:rsidR="00C3704E" w:rsidRDefault="00C3704E" w:rsidP="00C46A4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959B6F" w14:textId="77777777" w:rsidR="00C3704E" w:rsidRPr="0087049C" w:rsidRDefault="00C3704E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8A6D2" w14:textId="698B1D01" w:rsidR="00C3704E" w:rsidRDefault="00C3704E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A4BAA7" w14:textId="77777777" w:rsidR="00C3704E" w:rsidRPr="0087049C" w:rsidRDefault="00C3704E" w:rsidP="00C46A4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9975E1" w14:textId="6770B2E0" w:rsidR="00C3704E" w:rsidRDefault="00C3704E" w:rsidP="00AD043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C1115" w14:textId="77777777" w:rsidR="00C3704E" w:rsidRPr="0087049C" w:rsidRDefault="00C3704E" w:rsidP="00C46A4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380C05" w14:textId="75660F95" w:rsidR="00C3704E" w:rsidRDefault="00C3704E" w:rsidP="00C46A4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491D" w:rsidRPr="0087049C" w14:paraId="63B0D021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47CAE351" w14:textId="77777777" w:rsidR="0076491D" w:rsidRDefault="0076491D" w:rsidP="0072321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4D7F83ED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FF4EB59" w14:textId="4413F8E5" w:rsidR="0076491D" w:rsidRPr="00972AAD" w:rsidRDefault="00E77500" w:rsidP="00925D49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491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61F57D69" w14:textId="77777777" w:rsidR="0076491D" w:rsidRPr="00972AAD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1D91B4F" w14:textId="77777777" w:rsidR="0076491D" w:rsidRPr="00972AAD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gridSpan w:val="2"/>
          </w:tcPr>
          <w:p w14:paraId="20F96A56" w14:textId="77777777" w:rsidR="0076491D" w:rsidRPr="00972AAD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B712768" w14:textId="52281EB5" w:rsidR="0076491D" w:rsidRDefault="004E2567" w:rsidP="004E256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01832B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11DFE9" w14:textId="38047CCD" w:rsidR="0076491D" w:rsidRPr="00972AA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491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40C7DEF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0693D" w14:textId="77777777" w:rsidR="0076491D" w:rsidRDefault="0076491D" w:rsidP="0072321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692310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F107C" w14:textId="3D575B04" w:rsidR="0076491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491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</w:tcPr>
          <w:p w14:paraId="4CD8616D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1E8085" w14:textId="77777777" w:rsidR="0076491D" w:rsidRDefault="0076491D" w:rsidP="0072321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13533B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0D3B83" w14:textId="79961724" w:rsidR="0076491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491D" w:rsidRPr="00972A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</w:tr>
      <w:tr w:rsidR="0076491D" w:rsidRPr="0087049C" w14:paraId="19E96EE1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112D5D08" w14:textId="77777777" w:rsidR="0076491D" w:rsidRPr="0087049C" w:rsidRDefault="0076491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456A39F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ACFC89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EA9F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DC08A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gridSpan w:val="2"/>
          </w:tcPr>
          <w:p w14:paraId="5845D6D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A50224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405A75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DB11B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3AA2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E403C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726A3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1E0A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F344BF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A13F6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5C5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8E164E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91D" w:rsidRPr="0087049C" w14:paraId="53D03747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2B4F699C" w14:textId="3BB4BF6E" w:rsidR="0076491D" w:rsidRPr="0087049C" w:rsidRDefault="0076491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0933E2C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BC4CFD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53062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FE06E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85C9E7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3747E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CEC762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C3B93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653A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4A04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5F03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3CD30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7BE94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71F3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5469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01DEE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6BE7" w:rsidRPr="0087049C" w14:paraId="55DA11C1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21562BD2" w14:textId="77777777" w:rsidR="00776BE7" w:rsidRPr="0087049C" w:rsidRDefault="00776BE7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1DBE212" w14:textId="77777777" w:rsidR="00776BE7" w:rsidRPr="0087049C" w:rsidRDefault="00776BE7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6B7C8AA7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018C4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22D791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EB4B0A4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E94AB0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E303DF" w14:textId="77777777" w:rsidR="00776BE7" w:rsidRPr="0087049C" w:rsidRDefault="00776BE7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187C38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25412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02DAD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5187F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98107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7A88F" w14:textId="77777777" w:rsidR="00776BE7" w:rsidRPr="0087049C" w:rsidRDefault="00776BE7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1A4693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1239F5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4673ED" w14:textId="77777777" w:rsidR="00776BE7" w:rsidRPr="0087049C" w:rsidRDefault="00776BE7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91D" w:rsidRPr="0087049C" w14:paraId="4F866019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348CF4D5" w14:textId="73C834FE" w:rsidR="0076491D" w:rsidRPr="0087049C" w:rsidRDefault="00E77500" w:rsidP="00785379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E9968EC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E5ADB88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EA4DA4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1556C8F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3D683FE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6367BBFB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1DA3883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25AC8AE2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58B3B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50F3C62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306A3D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20C8FDE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9C1254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1BF6AD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72520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7C0EE6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91D" w:rsidRPr="0087049C" w14:paraId="54CEB3DA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1217CE4" w14:textId="77777777" w:rsidR="0076491D" w:rsidRPr="0087049C" w:rsidRDefault="0076491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CC1208E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80AA67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BA072D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</w:tcPr>
          <w:p w14:paraId="7561FBD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gridSpan w:val="2"/>
          </w:tcPr>
          <w:p w14:paraId="4B0661B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4EE036D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AA4FC9A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767B4448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1F7820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F443AC2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8EF3D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022CCD3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BC91EC8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3DAE9EC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F0ED52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714676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491D" w:rsidRPr="0087049C" w14:paraId="610FF377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18D69434" w14:textId="77777777" w:rsidR="0076491D" w:rsidRPr="0087049C" w:rsidRDefault="0076491D" w:rsidP="0072321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B0058D7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75D3B05" w14:textId="77777777" w:rsidR="0076491D" w:rsidRPr="00126F05" w:rsidRDefault="0076491D" w:rsidP="0072321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E2607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F5B40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20785E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A9765E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2EC081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9BCBD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89D32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E3850C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3D6D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56911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9A26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29013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E14D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0A3A57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91D" w:rsidRPr="0087049C" w14:paraId="6D983887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3BFBF446" w14:textId="77777777" w:rsidR="0076491D" w:rsidRPr="0087049C" w:rsidRDefault="0076491D" w:rsidP="00723214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BD6E550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E281DA2" w14:textId="4242529F" w:rsidR="0076491D" w:rsidRPr="0087049C" w:rsidRDefault="00E77500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649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="007649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70" w:type="dxa"/>
          </w:tcPr>
          <w:p w14:paraId="3405951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354089" w14:textId="77777777" w:rsidR="0076491D" w:rsidRPr="007511F5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2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gridSpan w:val="2"/>
          </w:tcPr>
          <w:p w14:paraId="76F9B5E9" w14:textId="77777777" w:rsidR="0076491D" w:rsidRPr="007511F5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C4AC4B" w14:textId="458218D9" w:rsidR="0076491D" w:rsidRPr="0087049C" w:rsidRDefault="00E77500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7649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  <w:shd w:val="clear" w:color="auto" w:fill="auto"/>
          </w:tcPr>
          <w:p w14:paraId="6812B4CD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AF0A78" w14:textId="12BB8C64" w:rsidR="0076491D" w:rsidRPr="0087049C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</w:tcPr>
          <w:p w14:paraId="463169F2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A4646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26D1B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7E459" w14:textId="3F39FE17" w:rsidR="0076491D" w:rsidRPr="0087049C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3A0FEAC5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AE6980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12167D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DF57BB9" w14:textId="3B207B9C" w:rsidR="0076491D" w:rsidRPr="0087049C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76491D" w:rsidRPr="0087049C" w14:paraId="3E003044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03BD8876" w14:textId="77777777" w:rsidR="0076491D" w:rsidRDefault="0076491D" w:rsidP="0072321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1928BC42" w14:textId="77777777" w:rsidR="0076491D" w:rsidRPr="0087049C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ACAFBF4" w14:textId="356DC2BD" w:rsidR="0076491D" w:rsidRDefault="00E77500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49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6830A085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8B0933" w14:textId="77777777" w:rsidR="0076491D" w:rsidRPr="00F022B5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22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gridSpan w:val="2"/>
          </w:tcPr>
          <w:p w14:paraId="6CECBF2B" w14:textId="77777777" w:rsidR="0076491D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16EC610" w14:textId="77777777" w:rsidR="0076491D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12DF4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3CB0D3" w14:textId="0D3B39A2" w:rsidR="0076491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2458578F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3D8AC" w14:textId="77777777" w:rsidR="0076491D" w:rsidRDefault="0076491D" w:rsidP="00723214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3C2284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4E850" w14:textId="585A80FA" w:rsidR="0076491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649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70" w:type="dxa"/>
          </w:tcPr>
          <w:p w14:paraId="23510E0B" w14:textId="77777777" w:rsidR="0076491D" w:rsidRPr="0087049C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492AF" w14:textId="77777777" w:rsidR="0076491D" w:rsidRDefault="0076491D" w:rsidP="0072321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9CC49D9" w14:textId="77777777" w:rsidR="0076491D" w:rsidRPr="0087049C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39D07D" w14:textId="7C07E3E9" w:rsidR="0076491D" w:rsidRDefault="00E77500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64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  <w:tr w:rsidR="0076491D" w:rsidRPr="00252DA3" w14:paraId="2C7E19D3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213BB702" w14:textId="77777777" w:rsidR="0076491D" w:rsidRPr="00252DA3" w:rsidRDefault="0076491D" w:rsidP="007232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AE87E34" w14:textId="77777777" w:rsidR="0076491D" w:rsidRPr="00252DA3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43E4664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1F3854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C0CBBA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B5476E8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62A866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356A7" w14:textId="77777777" w:rsidR="0076491D" w:rsidRPr="00252DA3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0196A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BBBB1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C5A61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64165B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A4FBD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1E5B8" w14:textId="77777777" w:rsidR="0076491D" w:rsidRPr="00252DA3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269870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B2DD4D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E099ED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491D" w:rsidRPr="00252DA3" w14:paraId="64EA27AA" w14:textId="77777777" w:rsidTr="00815A94">
        <w:trPr>
          <w:trHeight w:val="261"/>
        </w:trPr>
        <w:tc>
          <w:tcPr>
            <w:tcW w:w="2700" w:type="dxa"/>
            <w:shd w:val="clear" w:color="auto" w:fill="auto"/>
          </w:tcPr>
          <w:p w14:paraId="7CB18FE3" w14:textId="77777777" w:rsidR="0076491D" w:rsidRPr="00252DA3" w:rsidRDefault="0076491D" w:rsidP="0072321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2E9E84F" w14:textId="77777777" w:rsidR="0076491D" w:rsidRPr="00252DA3" w:rsidRDefault="0076491D" w:rsidP="007232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281E775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99354A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9E4427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EA97823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672CD19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3337FC" w14:textId="77777777" w:rsidR="0076491D" w:rsidRPr="00252DA3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F79AC9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9DB7F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6861A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339407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C27855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F19A9" w14:textId="77777777" w:rsidR="0076491D" w:rsidRPr="00252DA3" w:rsidRDefault="0076491D" w:rsidP="007232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85EDD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BBEF11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CF5485" w14:textId="77777777" w:rsidR="0076491D" w:rsidRPr="00252DA3" w:rsidRDefault="0076491D" w:rsidP="0072321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C9F2F2D" w14:textId="502A0337" w:rsidR="00EA5452" w:rsidRDefault="00EA5452" w:rsidP="0049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6E9942" w14:textId="77777777" w:rsidR="003B411B" w:rsidRDefault="003B411B" w:rsidP="003B411B">
      <w:pPr>
        <w:rPr>
          <w:rFonts w:asciiTheme="majorBidi" w:hAnsiTheme="majorBidi" w:cstheme="majorBidi"/>
          <w:sz w:val="30"/>
          <w:szCs w:val="30"/>
        </w:rPr>
      </w:pPr>
    </w:p>
    <w:p w14:paraId="61D77C34" w14:textId="21E19DC7" w:rsidR="003B411B" w:rsidRPr="003B411B" w:rsidRDefault="003B411B" w:rsidP="003B411B">
      <w:pPr>
        <w:rPr>
          <w:rFonts w:asciiTheme="majorBidi" w:hAnsiTheme="majorBidi" w:cstheme="majorBidi"/>
          <w:sz w:val="30"/>
          <w:szCs w:val="30"/>
        </w:rPr>
        <w:sectPr w:rsidR="003B411B" w:rsidRPr="003B411B" w:rsidSect="00F70A41">
          <w:head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50B6A0A2" w14:textId="45670669" w:rsidR="002C28F6" w:rsidRPr="00CC155A" w:rsidRDefault="002C28F6" w:rsidP="0005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85"/>
        </w:tabs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CC155A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CC155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093D3CCC" w14:textId="77777777" w:rsidR="002C28F6" w:rsidRPr="00CC155A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2C28F6" w:rsidRPr="0087049C" w14:paraId="7E519703" w14:textId="77777777" w:rsidTr="00ED3EBD">
        <w:trPr>
          <w:tblHeader/>
        </w:trPr>
        <w:tc>
          <w:tcPr>
            <w:tcW w:w="2430" w:type="dxa"/>
          </w:tcPr>
          <w:p w14:paraId="0D521EB3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2708289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14C7C83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C28F6" w:rsidRPr="0087049C" w14:paraId="425CF22F" w14:textId="77777777" w:rsidTr="00ED3EBD">
        <w:tc>
          <w:tcPr>
            <w:tcW w:w="2430" w:type="dxa"/>
          </w:tcPr>
          <w:p w14:paraId="1B1B3DBC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F1C21A5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43BAAA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C28F6" w:rsidRPr="0087049C" w14:paraId="63060CCE" w14:textId="77777777" w:rsidTr="00ED3EBD">
        <w:tc>
          <w:tcPr>
            <w:tcW w:w="2430" w:type="dxa"/>
          </w:tcPr>
          <w:p w14:paraId="02C3DA9B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EA62482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6D34B8C" w14:textId="7B7C5F6B" w:rsidR="002C28F6" w:rsidRPr="00CC155A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/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</w:t>
            </w:r>
            <w:r w:rsidR="0091281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ๆ</w:t>
            </w:r>
            <w:r w:rsidRPr="00CC15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C155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  <w:tr w:rsidR="002C28F6" w:rsidRPr="0087049C" w14:paraId="204CE2C3" w14:textId="77777777" w:rsidTr="00ED3EBD">
        <w:tc>
          <w:tcPr>
            <w:tcW w:w="2430" w:type="dxa"/>
          </w:tcPr>
          <w:p w14:paraId="7A261798" w14:textId="77777777" w:rsidR="002C28F6" w:rsidRPr="0087049C" w:rsidRDefault="002C28F6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22641D7A" w14:textId="77777777" w:rsidR="002C28F6" w:rsidRPr="0087049C" w:rsidRDefault="002C28F6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5CBA384" w14:textId="67EB14F8" w:rsidR="002C28F6" w:rsidRPr="00BC57CD" w:rsidRDefault="002C28F6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มูลค่าสินทรัพ</w:t>
            </w:r>
            <w:r w:rsidR="00C932E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ย์</w:t>
            </w:r>
            <w:r w:rsidRPr="00BC57C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 ณ วันที่รายงาน</w:t>
            </w:r>
          </w:p>
        </w:tc>
      </w:tr>
      <w:tr w:rsidR="008F473E" w:rsidRPr="0087049C" w14:paraId="43FDA60B" w14:textId="77777777" w:rsidTr="00ED3EBD">
        <w:tc>
          <w:tcPr>
            <w:tcW w:w="2430" w:type="dxa"/>
          </w:tcPr>
          <w:p w14:paraId="577F8135" w14:textId="79223F44" w:rsidR="008F473E" w:rsidRDefault="008F473E" w:rsidP="00ED3EB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เงินลงทุนในกองทุนรวม หน่วยลงทุนที่ไม่อยู่ในความต้องการของตลาด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518CBF2C" w14:textId="77777777" w:rsidR="008F473E" w:rsidRPr="0087049C" w:rsidRDefault="008F473E" w:rsidP="00ED3EB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8ECA8F" w14:textId="50BB627A" w:rsidR="008F473E" w:rsidRPr="00BC57CD" w:rsidRDefault="00CE0858" w:rsidP="00ED3EB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วิธีการอ้างอิงราคาจากมูลค่าสินทรัพย์สุทธิที่ประกาศล่าสุด และปรับปรุ</w:t>
            </w:r>
            <w:r w:rsidR="00345F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งด้วย</w:t>
            </w:r>
            <w:r w:rsidR="00DE36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45FB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เงินลงทุนที่เรียกเก็บจากหน่วยลงทุนหลังจากวันที่ประกาศล่าสุดจนถึงวันที่รายงาน</w:t>
            </w:r>
          </w:p>
        </w:tc>
      </w:tr>
    </w:tbl>
    <w:p w14:paraId="40A40438" w14:textId="40D3B4DF" w:rsidR="002C28F6" w:rsidRDefault="002C28F6" w:rsidP="00C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6F5932" w14:textId="77777777" w:rsidR="00963BB2" w:rsidRDefault="0096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1"/>
        <w:gridCol w:w="248"/>
        <w:gridCol w:w="1136"/>
        <w:gridCol w:w="238"/>
        <w:gridCol w:w="1112"/>
        <w:gridCol w:w="236"/>
        <w:gridCol w:w="1079"/>
        <w:gridCol w:w="270"/>
        <w:gridCol w:w="1035"/>
      </w:tblGrid>
      <w:tr w:rsidR="00052353" w14:paraId="38CFF8CF" w14:textId="77777777" w:rsidTr="00AD0433">
        <w:trPr>
          <w:tblHeader/>
        </w:trPr>
        <w:tc>
          <w:tcPr>
            <w:tcW w:w="2880" w:type="dxa"/>
          </w:tcPr>
          <w:p w14:paraId="0D2A5712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5" w:type="dxa"/>
            <w:gridSpan w:val="9"/>
            <w:hideMark/>
          </w:tcPr>
          <w:p w14:paraId="2C5AF75A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052353" w14:paraId="144A257B" w14:textId="77777777" w:rsidTr="007656CC">
        <w:trPr>
          <w:tblHeader/>
        </w:trPr>
        <w:tc>
          <w:tcPr>
            <w:tcW w:w="2880" w:type="dxa"/>
            <w:vAlign w:val="bottom"/>
            <w:hideMark/>
          </w:tcPr>
          <w:p w14:paraId="1D88F11F" w14:textId="1EA423E6" w:rsidR="00052353" w:rsidRDefault="00AD0433" w:rsidP="0067219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D04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AD043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ลงทุน</w:t>
            </w:r>
          </w:p>
        </w:tc>
        <w:tc>
          <w:tcPr>
            <w:tcW w:w="991" w:type="dxa"/>
            <w:vAlign w:val="bottom"/>
            <w:hideMark/>
          </w:tcPr>
          <w:p w14:paraId="2996F686" w14:textId="77777777" w:rsidR="00052353" w:rsidRDefault="00052353" w:rsidP="0067219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7C385E" w14:textId="128B9E29" w:rsidR="00052353" w:rsidRDefault="00E77500" w:rsidP="0067219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52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2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7B8B1EC6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23288DB7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65D15BA7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2BB5FC06" w14:textId="6238BD64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F922A4C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0498D9B5" w14:textId="0BB2B790" w:rsidR="00D252B0" w:rsidRDefault="00052353" w:rsidP="00D252B0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  <w:p w14:paraId="256DA7B0" w14:textId="0C685E0D" w:rsidR="00052353" w:rsidRDefault="00052353" w:rsidP="0067219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C6CAFF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5" w:type="dxa"/>
            <w:vAlign w:val="bottom"/>
            <w:hideMark/>
          </w:tcPr>
          <w:p w14:paraId="3766A474" w14:textId="77777777" w:rsidR="00052353" w:rsidRDefault="00052353" w:rsidP="0067219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7BFCDE1" w14:textId="4FBDB390" w:rsidR="00052353" w:rsidRDefault="00E77500" w:rsidP="0067219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="0042294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42294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52353" w14:paraId="38705D37" w14:textId="77777777" w:rsidTr="00AD0433">
        <w:trPr>
          <w:tblHeader/>
        </w:trPr>
        <w:tc>
          <w:tcPr>
            <w:tcW w:w="2880" w:type="dxa"/>
          </w:tcPr>
          <w:p w14:paraId="7B8C9328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345" w:type="dxa"/>
            <w:gridSpan w:val="9"/>
            <w:vAlign w:val="bottom"/>
            <w:hideMark/>
          </w:tcPr>
          <w:p w14:paraId="5AF65D91" w14:textId="77777777" w:rsidR="00052353" w:rsidRDefault="00052353" w:rsidP="006721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2353" w14:paraId="1E375E77" w14:textId="77777777" w:rsidTr="007656CC">
        <w:tc>
          <w:tcPr>
            <w:tcW w:w="2880" w:type="dxa"/>
            <w:hideMark/>
          </w:tcPr>
          <w:p w14:paraId="49B4E324" w14:textId="1C496E6B" w:rsidR="00052353" w:rsidRDefault="00E77500" w:rsidP="0067219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1" w:type="dxa"/>
          </w:tcPr>
          <w:p w14:paraId="3B7AC5F4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008EE5D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1AD65FD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42E6CA9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0B4963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0B4B6E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59AD73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00398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76D0DC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39224393" w14:textId="77777777" w:rsidTr="007656CC">
        <w:tc>
          <w:tcPr>
            <w:tcW w:w="2880" w:type="dxa"/>
            <w:hideMark/>
          </w:tcPr>
          <w:p w14:paraId="4D2FCD34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3DE012CA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583DB37C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21B8FA9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632AA7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567FD7F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74A6CA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2F48F6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EB3FA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71B308D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7E7401ED" w14:textId="77777777" w:rsidTr="00933522">
        <w:tc>
          <w:tcPr>
            <w:tcW w:w="2880" w:type="dxa"/>
            <w:hideMark/>
          </w:tcPr>
          <w:p w14:paraId="72873AA3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8E1700F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0B94B835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36B8B0A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C1EAE8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5D8BD1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C999FB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250FD7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DAD42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4C8415" w14:textId="77777777" w:rsidR="00052353" w:rsidRDefault="00052353" w:rsidP="0067219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626DC667" w14:textId="77777777" w:rsidTr="00933522">
        <w:tc>
          <w:tcPr>
            <w:tcW w:w="2880" w:type="dxa"/>
            <w:hideMark/>
          </w:tcPr>
          <w:p w14:paraId="437ADB4E" w14:textId="77777777" w:rsidR="00052353" w:rsidRDefault="00052353" w:rsidP="00052353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vAlign w:val="bottom"/>
            <w:hideMark/>
          </w:tcPr>
          <w:p w14:paraId="5B3C2310" w14:textId="743DD116" w:rsidR="00052353" w:rsidRPr="00933522" w:rsidRDefault="00E77500" w:rsidP="0067219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235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  <w:r w:rsidR="0005235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2D1A13F3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C7C23C6" w14:textId="14ECA627" w:rsidR="00052353" w:rsidRPr="00933522" w:rsidRDefault="00E77500" w:rsidP="006721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620EB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902</w:t>
            </w:r>
          </w:p>
        </w:tc>
        <w:tc>
          <w:tcPr>
            <w:tcW w:w="238" w:type="dxa"/>
            <w:vAlign w:val="bottom"/>
          </w:tcPr>
          <w:p w14:paraId="21753C3F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9950425" w14:textId="306A5A68" w:rsidR="00052353" w:rsidRPr="00933522" w:rsidRDefault="002668CC" w:rsidP="0067219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835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4CCCF50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3A2207" w14:textId="4A05AFF9" w:rsidR="00052353" w:rsidRPr="00933522" w:rsidRDefault="00E77500" w:rsidP="0067219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  <w:vAlign w:val="bottom"/>
          </w:tcPr>
          <w:p w14:paraId="61384AF2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7A00F0A" w14:textId="59EE6D8E" w:rsidR="00052353" w:rsidRPr="00933522" w:rsidRDefault="00E77500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54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957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AD0433" w14:paraId="2C7639E0" w14:textId="77777777" w:rsidTr="00933522">
        <w:tc>
          <w:tcPr>
            <w:tcW w:w="2880" w:type="dxa"/>
            <w:vAlign w:val="bottom"/>
          </w:tcPr>
          <w:p w14:paraId="26E85E78" w14:textId="70B5FE11" w:rsidR="00AD0433" w:rsidRDefault="00631220" w:rsidP="007656CC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3B7CD6DE" w14:textId="48BDE7F3" w:rsidR="00AD0433" w:rsidRPr="00933522" w:rsidRDefault="000F3047" w:rsidP="007656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252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33522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252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48" w:type="dxa"/>
            <w:vAlign w:val="bottom"/>
          </w:tcPr>
          <w:p w14:paraId="3F4BE21C" w14:textId="77777777" w:rsidR="00AD0433" w:rsidRPr="00933522" w:rsidRDefault="00AD043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D2E0F62" w14:textId="32F5341A" w:rsidR="00AD0433" w:rsidRPr="00933522" w:rsidRDefault="000F3047" w:rsidP="007656C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B10F9D1" w14:textId="77777777" w:rsidR="00AD0433" w:rsidRPr="00933522" w:rsidRDefault="00AD043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54CB13F" w14:textId="61D2BF42" w:rsidR="00AD0433" w:rsidRPr="00933522" w:rsidRDefault="007656CC" w:rsidP="007656C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933522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33522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38B46C" w14:textId="77777777" w:rsidR="00AD0433" w:rsidRPr="00933522" w:rsidRDefault="00AD043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C6E7AB5" w14:textId="512A3BBC" w:rsidR="00AD0433" w:rsidRPr="00933522" w:rsidRDefault="007F16DB" w:rsidP="007656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  <w:vAlign w:val="bottom"/>
          </w:tcPr>
          <w:p w14:paraId="35666C0A" w14:textId="77777777" w:rsidR="00AD0433" w:rsidRPr="00933522" w:rsidRDefault="00AD043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54B7FE5" w14:textId="46BE2AEE" w:rsidR="00AD0433" w:rsidRPr="00933522" w:rsidRDefault="007656CC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F16D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16DB"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4A3653" w14:paraId="6DB0BE4B" w14:textId="77777777" w:rsidTr="00933522">
        <w:tc>
          <w:tcPr>
            <w:tcW w:w="2880" w:type="dxa"/>
            <w:vAlign w:val="bottom"/>
          </w:tcPr>
          <w:p w14:paraId="569E174C" w14:textId="77777777" w:rsidR="004A3653" w:rsidRPr="004A3653" w:rsidRDefault="004A3653" w:rsidP="004A36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bottom"/>
          </w:tcPr>
          <w:p w14:paraId="09F0A03F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F4037FF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0DB12ACD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60C3A302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C5167D5" w14:textId="77777777" w:rsidR="004A3653" w:rsidRPr="00933522" w:rsidRDefault="004A3653" w:rsidP="007656C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0923A1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BA8BBBD" w14:textId="77777777" w:rsidR="004A3653" w:rsidRDefault="004A3653" w:rsidP="007656C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374337" w14:textId="77777777" w:rsidR="004A3653" w:rsidRPr="00933522" w:rsidRDefault="004A3653" w:rsidP="007656CC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A1A4AB4" w14:textId="77777777" w:rsidR="004A3653" w:rsidRPr="00933522" w:rsidRDefault="004A3653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15DB" w14:paraId="13A66A1B" w14:textId="77777777" w:rsidTr="00AD3864">
        <w:tc>
          <w:tcPr>
            <w:tcW w:w="9225" w:type="dxa"/>
            <w:gridSpan w:val="10"/>
          </w:tcPr>
          <w:p w14:paraId="7B1533F6" w14:textId="77777777" w:rsidR="00561AA6" w:rsidRDefault="00D315DB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เงินลงทุนในกองทุนรวม </w:t>
            </w:r>
          </w:p>
          <w:p w14:paraId="2513A493" w14:textId="77777777" w:rsidR="00561AA6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315DB"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หน่วยลงทุนที่ไม่อยู่ในความ</w:t>
            </w:r>
          </w:p>
          <w:p w14:paraId="34008977" w14:textId="6C8B2778" w:rsidR="00D315DB" w:rsidRPr="00AE3517" w:rsidRDefault="00561AA6" w:rsidP="003A2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315DB" w:rsidRPr="00963B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ต้องการของตลาดที่วัดมูลค่าด้วย</w:t>
            </w:r>
          </w:p>
        </w:tc>
      </w:tr>
      <w:tr w:rsidR="00963BB2" w14:paraId="2DC18105" w14:textId="77777777" w:rsidTr="007656CC">
        <w:tc>
          <w:tcPr>
            <w:tcW w:w="2880" w:type="dxa"/>
          </w:tcPr>
          <w:p w14:paraId="2BE0F60C" w14:textId="6FCB1902" w:rsidR="00963BB2" w:rsidRPr="00963BB2" w:rsidRDefault="00963BB2" w:rsidP="00963BB2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704BE553" w14:textId="061E402E" w:rsidR="00963BB2" w:rsidRPr="00933522" w:rsidRDefault="00F2224C" w:rsidP="00F2224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AA99F7C" w14:textId="77777777" w:rsidR="00963BB2" w:rsidRPr="00933522" w:rsidRDefault="00963BB2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58151D" w14:textId="3A9FA058" w:rsidR="00963BB2" w:rsidRPr="00933522" w:rsidRDefault="00E77500" w:rsidP="006721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="00F2224C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8" w:type="dxa"/>
            <w:vAlign w:val="bottom"/>
          </w:tcPr>
          <w:p w14:paraId="762ED4CB" w14:textId="77777777" w:rsidR="00963BB2" w:rsidRPr="00933522" w:rsidRDefault="00963BB2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DA67916" w14:textId="14750724" w:rsidR="00963BB2" w:rsidRPr="00933522" w:rsidRDefault="00F2224C" w:rsidP="00F2224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803F3E" w14:textId="77777777" w:rsidR="00963BB2" w:rsidRPr="00933522" w:rsidRDefault="00963BB2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073046" w14:textId="689F9F81" w:rsidR="00963BB2" w:rsidRPr="00933522" w:rsidRDefault="00F2224C" w:rsidP="00F2224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D3C5EB" w14:textId="77777777" w:rsidR="00963BB2" w:rsidRPr="00933522" w:rsidRDefault="00963BB2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65CB612" w14:textId="0FEA8D34" w:rsidR="00963BB2" w:rsidRPr="00933522" w:rsidRDefault="00E77500" w:rsidP="00765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2224C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052353" w14:paraId="02C5DCA5" w14:textId="77777777" w:rsidTr="00933522">
        <w:tc>
          <w:tcPr>
            <w:tcW w:w="2880" w:type="dxa"/>
          </w:tcPr>
          <w:p w14:paraId="28613A1B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vAlign w:val="bottom"/>
          </w:tcPr>
          <w:p w14:paraId="34FEEBBC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32A6618A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left w:val="nil"/>
              <w:bottom w:val="nil"/>
              <w:right w:val="nil"/>
            </w:tcBorders>
            <w:vAlign w:val="bottom"/>
          </w:tcPr>
          <w:p w14:paraId="33F8C798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A0DF19A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bottom"/>
          </w:tcPr>
          <w:p w14:paraId="33FA838D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959390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014ABEE7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A5140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745BD9F7" w14:textId="77777777" w:rsidR="00052353" w:rsidRPr="00933522" w:rsidRDefault="00052353" w:rsidP="0067219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50A5E79F" w14:textId="77777777" w:rsidTr="007656CC">
        <w:tc>
          <w:tcPr>
            <w:tcW w:w="2880" w:type="dxa"/>
            <w:hideMark/>
          </w:tcPr>
          <w:p w14:paraId="7BAE6434" w14:textId="5AB5C979" w:rsidR="00052353" w:rsidRDefault="00E77500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1" w:type="dxa"/>
          </w:tcPr>
          <w:p w14:paraId="6C471CEC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7F2D6837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C040822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B8C776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C8BBCD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D9A1AE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1C73F2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8B552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E7103A6" w14:textId="77777777" w:rsidR="00052353" w:rsidRPr="00933522" w:rsidRDefault="00052353" w:rsidP="0067219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40C57117" w14:textId="77777777" w:rsidTr="007656CC">
        <w:tc>
          <w:tcPr>
            <w:tcW w:w="2880" w:type="dxa"/>
            <w:hideMark/>
          </w:tcPr>
          <w:p w14:paraId="07B3A365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91" w:type="dxa"/>
          </w:tcPr>
          <w:p w14:paraId="11900AFF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E02A00B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5C2A3CF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712FF90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E2F61A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82588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47D0B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DD009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972B638" w14:textId="77777777" w:rsidR="00052353" w:rsidRPr="00933522" w:rsidRDefault="00052353" w:rsidP="0067219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2CD360C8" w14:textId="77777777" w:rsidTr="00933522">
        <w:tc>
          <w:tcPr>
            <w:tcW w:w="2880" w:type="dxa"/>
            <w:hideMark/>
          </w:tcPr>
          <w:p w14:paraId="719044D0" w14:textId="77777777" w:rsidR="00052353" w:rsidRDefault="00052353" w:rsidP="0067219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991" w:type="dxa"/>
          </w:tcPr>
          <w:p w14:paraId="46ACC803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D81FD05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D4922B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F83E16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7289E3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0B6A2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0B57B8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0F2C7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EDE9A54" w14:textId="77777777" w:rsidR="00052353" w:rsidRPr="00933522" w:rsidRDefault="00052353" w:rsidP="0067219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353" w14:paraId="7171B04C" w14:textId="77777777" w:rsidTr="00933522">
        <w:tc>
          <w:tcPr>
            <w:tcW w:w="2880" w:type="dxa"/>
            <w:hideMark/>
          </w:tcPr>
          <w:p w14:paraId="4434B172" w14:textId="77777777" w:rsidR="00052353" w:rsidRDefault="00052353" w:rsidP="00672192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8459F" w14:textId="36C017D6" w:rsidR="00052353" w:rsidRPr="00933522" w:rsidRDefault="00E77500" w:rsidP="0067219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5235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  <w:r w:rsidR="0005235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  <w:tc>
          <w:tcPr>
            <w:tcW w:w="248" w:type="dxa"/>
            <w:vAlign w:val="bottom"/>
          </w:tcPr>
          <w:p w14:paraId="6AE3AB1E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8D3E" w14:textId="0DC8F8C5" w:rsidR="00052353" w:rsidRPr="00933522" w:rsidRDefault="00E77500" w:rsidP="006721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38" w:type="dxa"/>
            <w:vAlign w:val="bottom"/>
          </w:tcPr>
          <w:p w14:paraId="1DBF5A5E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8FA1" w14:textId="396218D2" w:rsidR="00052353" w:rsidRPr="00933522" w:rsidRDefault="0005779D" w:rsidP="0067219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853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764F845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2E4F" w14:textId="6DDB3F44" w:rsidR="00052353" w:rsidRPr="00933522" w:rsidRDefault="00E77500" w:rsidP="0067219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</w:p>
        </w:tc>
        <w:tc>
          <w:tcPr>
            <w:tcW w:w="270" w:type="dxa"/>
            <w:vAlign w:val="bottom"/>
          </w:tcPr>
          <w:p w14:paraId="711E4BDC" w14:textId="77777777" w:rsidR="00052353" w:rsidRPr="00933522" w:rsidRDefault="00052353" w:rsidP="0067219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3BD9" w14:textId="28E25F54" w:rsidR="00052353" w:rsidRPr="00933522" w:rsidRDefault="00E77500" w:rsidP="00F2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="006C20B3" w:rsidRPr="009335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3522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933522" w14:paraId="483C99B2" w14:textId="77777777" w:rsidTr="00933522">
        <w:tc>
          <w:tcPr>
            <w:tcW w:w="2880" w:type="dxa"/>
            <w:vAlign w:val="bottom"/>
          </w:tcPr>
          <w:p w14:paraId="770E403A" w14:textId="77777777" w:rsidR="00933522" w:rsidRDefault="00933522" w:rsidP="00963539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91" w:type="dxa"/>
            <w:vAlign w:val="bottom"/>
          </w:tcPr>
          <w:p w14:paraId="78C2E222" w14:textId="7FCEEC3A" w:rsidR="00933522" w:rsidRPr="00933522" w:rsidRDefault="00933522" w:rsidP="009635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48" w:type="dxa"/>
            <w:vAlign w:val="bottom"/>
          </w:tcPr>
          <w:p w14:paraId="676A364C" w14:textId="77777777" w:rsidR="00933522" w:rsidRPr="00933522" w:rsidRDefault="00933522" w:rsidP="0096353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0B1FCDD" w14:textId="77777777" w:rsidR="00933522" w:rsidRPr="00933522" w:rsidRDefault="00933522" w:rsidP="0096353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73EA2C4" w14:textId="77777777" w:rsidR="00933522" w:rsidRPr="00933522" w:rsidRDefault="00933522" w:rsidP="0096353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8F73C67" w14:textId="09EE0D90" w:rsidR="00933522" w:rsidRPr="00933522" w:rsidRDefault="00933522" w:rsidP="0093352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D5175A" w14:textId="77777777" w:rsidR="00933522" w:rsidRPr="00933522" w:rsidRDefault="00933522" w:rsidP="0096353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CEDD307" w14:textId="27119080" w:rsidR="00933522" w:rsidRPr="00933522" w:rsidRDefault="00933522" w:rsidP="009635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352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9335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248)</w:t>
            </w:r>
          </w:p>
        </w:tc>
        <w:tc>
          <w:tcPr>
            <w:tcW w:w="270" w:type="dxa"/>
            <w:vAlign w:val="bottom"/>
          </w:tcPr>
          <w:p w14:paraId="3AC58CC9" w14:textId="77777777" w:rsidR="00933522" w:rsidRPr="00933522" w:rsidRDefault="00933522" w:rsidP="00963539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7B6BB4F" w14:textId="6D653145" w:rsidR="00933522" w:rsidRPr="00933522" w:rsidRDefault="00933522" w:rsidP="0096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100" w:firstLine="70"/>
              <w:rPr>
                <w:rFonts w:asciiTheme="majorBidi" w:hAnsiTheme="majorBidi" w:cstheme="majorBidi"/>
                <w:sz w:val="30"/>
                <w:szCs w:val="30"/>
              </w:rPr>
            </w:pPr>
            <w:r w:rsidRPr="00933522">
              <w:rPr>
                <w:rFonts w:asciiTheme="majorBidi" w:hAnsiTheme="majorBidi" w:cstheme="majorBidi"/>
                <w:sz w:val="30"/>
                <w:szCs w:val="30"/>
              </w:rPr>
              <w:t>66,752</w:t>
            </w:r>
          </w:p>
        </w:tc>
      </w:tr>
    </w:tbl>
    <w:p w14:paraId="5A9A4A51" w14:textId="12674831" w:rsidR="00631220" w:rsidRDefault="00631220" w:rsidP="008C32E6">
      <w:pPr>
        <w:pStyle w:val="Caption"/>
        <w:rPr>
          <w:rFonts w:asciiTheme="majorBidi" w:hAnsiTheme="majorBidi" w:cstheme="majorBidi"/>
          <w:sz w:val="30"/>
          <w:szCs w:val="30"/>
          <w:cs/>
        </w:rPr>
      </w:pPr>
    </w:p>
    <w:p w14:paraId="1F493048" w14:textId="77777777" w:rsidR="00631220" w:rsidRDefault="00631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42A6B7" w14:textId="14995D3B" w:rsidR="002C28F6" w:rsidRPr="006843A5" w:rsidRDefault="002C28F6" w:rsidP="00A02476">
      <w:pPr>
        <w:pStyle w:val="Heading2"/>
        <w:tabs>
          <w:tab w:val="clear" w:pos="454"/>
          <w:tab w:val="left" w:pos="540"/>
        </w:tabs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(ข)</w:t>
      </w:r>
      <w:r w:rsidRPr="006843A5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B02BA88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BADD94" w14:textId="77777777" w:rsidR="002C28F6" w:rsidRPr="006843A5" w:rsidRDefault="002C28F6" w:rsidP="00A02476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5D35F71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14261" w14:textId="77777777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05C2BED" w14:textId="77777777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0DEEC7" w14:textId="23261848" w:rsidR="002C28F6" w:rsidRPr="0087049C" w:rsidRDefault="002C28F6" w:rsidP="00A0247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ในตลาดและการดำเนินงานของกลุ่มบริษัท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4A127FB" w14:textId="26935EB3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58775F7" w14:textId="10385563" w:rsidR="002C28F6" w:rsidRDefault="002C28F6" w:rsidP="00F847C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กลุ่มบริษัทเผชิญอยู่ 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8C55DE6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AFF9E0" w14:textId="2B1AB145" w:rsidR="002C28F6" w:rsidRPr="006843A5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811DE7E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10AA21" w14:textId="5C307F92" w:rsidR="00422945" w:rsidRDefault="002C28F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เงินลงทุนในตราสารหนี้ของกลุ่มบริษัท</w:t>
      </w:r>
    </w:p>
    <w:p w14:paraId="7C61C10D" w14:textId="77777777" w:rsidR="008C32E6" w:rsidRPr="008C32E6" w:rsidRDefault="008C32E6" w:rsidP="008C32E6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82666A0" w14:textId="77777777" w:rsidR="00561AA6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295F4BF" w14:textId="77777777" w:rsidR="00561AA6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2B6003" w14:textId="143BBB87" w:rsidR="002C28F6" w:rsidRPr="0087049C" w:rsidRDefault="002C28F6" w:rsidP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A0F2E94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7AB54A" w14:textId="2766E40E" w:rsidR="002C28F6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7049C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7656C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847CB7">
        <w:rPr>
          <w:rFonts w:asciiTheme="majorBidi" w:hAnsiTheme="majorBidi" w:cstheme="majorBidi"/>
          <w:sz w:val="30"/>
          <w:szCs w:val="30"/>
        </w:rPr>
        <w:t>18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(ข)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47CB7"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ค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3589A356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4BF0B5" w14:textId="795F83D2" w:rsidR="002C28F6" w:rsidRPr="0087049C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87049C">
        <w:rPr>
          <w:rFonts w:asciiTheme="majorBidi" w:hAnsiTheme="majorBidi" w:cstheme="majorBidi"/>
          <w:sz w:val="30"/>
          <w:szCs w:val="30"/>
        </w:rPr>
        <w:t xml:space="preserve"> (</w:t>
      </w:r>
      <w:r w:rsidRPr="0087049C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และข้อมูลอุตสาหกรรม วงเงินยอดขายจะกำหนดไว้สำหรับลูกค้าแต่ละรายและจะทบทวนเป็นราย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87049C">
        <w:rPr>
          <w:rFonts w:asciiTheme="majorBidi" w:hAnsiTheme="majorBidi" w:cstheme="majorBidi"/>
          <w:sz w:val="30"/>
          <w:szCs w:val="30"/>
          <w:cs/>
        </w:rPr>
        <w:t>ไตรมาส ยอดขายที่เกินกว่าวงเงินดังกล่าวต้องได้รับการอนุมัติจากผู้มีอำนาจ</w:t>
      </w:r>
    </w:p>
    <w:p w14:paraId="085E4120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F5155C" w14:textId="3153BBB6" w:rsidR="002C28F6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3F05D2">
        <w:rPr>
          <w:rFonts w:asciiTheme="majorBidi" w:hAnsiTheme="majorBidi" w:cstheme="majorBidi"/>
          <w:sz w:val="30"/>
          <w:szCs w:val="30"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Pr="003F05D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F05D2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6"/>
      <w:r w:rsidRPr="003F05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5D2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3F05D2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F412EC2" w14:textId="77777777" w:rsidR="002C28F6" w:rsidRPr="00422945" w:rsidRDefault="002C28F6" w:rsidP="00422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AB9520" w14:textId="12A8F213" w:rsidR="002C28F6" w:rsidRDefault="002C28F6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77500" w:rsidRPr="00E77500">
        <w:rPr>
          <w:rFonts w:asciiTheme="majorBidi" w:hAnsiTheme="majorBidi" w:cstheme="majorBidi"/>
          <w:sz w:val="30"/>
          <w:szCs w:val="30"/>
        </w:rPr>
        <w:t>6</w:t>
      </w:r>
    </w:p>
    <w:p w14:paraId="0C2C5499" w14:textId="77777777" w:rsidR="00422945" w:rsidRDefault="00422945" w:rsidP="00E97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78" w:firstLine="242"/>
        <w:jc w:val="thaiDistribute"/>
        <w:rPr>
          <w:rFonts w:asciiTheme="majorBidi" w:hAnsiTheme="majorBidi" w:cstheme="majorBidi"/>
          <w:sz w:val="30"/>
          <w:szCs w:val="30"/>
        </w:rPr>
      </w:pPr>
    </w:p>
    <w:p w14:paraId="3B84E5DC" w14:textId="5B395906" w:rsidR="002C28F6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C41B1F">
        <w:rPr>
          <w:rFonts w:asciiTheme="majorBidi" w:hAnsiTheme="majorBidi" w:cstheme="majorBidi"/>
          <w:sz w:val="30"/>
          <w:szCs w:val="30"/>
        </w:rPr>
        <w:t>(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41B1F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C41B1F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C41B1F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7472FEDD" w14:textId="77777777" w:rsidR="002C28F6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24" w:hanging="28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84B3C" w14:textId="686E34B5" w:rsidR="002C28F6" w:rsidRDefault="002C28F6" w:rsidP="00E977B3">
      <w:pPr>
        <w:tabs>
          <w:tab w:val="clear" w:pos="907"/>
          <w:tab w:val="clear" w:pos="1644"/>
          <w:tab w:val="clear" w:pos="1871"/>
          <w:tab w:val="left" w:pos="1620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C41B1F">
        <w:rPr>
          <w:rFonts w:asciiTheme="majorBidi" w:hAnsiTheme="majorBidi" w:cstheme="majorBidi"/>
          <w:sz w:val="30"/>
          <w:szCs w:val="30"/>
          <w:cs/>
        </w:rPr>
        <w:t>ด้านเครดิตต่ำ ดังนั้น ค่าเผื่อผลขาดทุน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ด้านเครดิตที่คาดว่าจะเกิดขึ้นซึ่ง</w:t>
      </w:r>
      <w:r w:rsidRPr="00C41B1F">
        <w:rPr>
          <w:rFonts w:asciiTheme="majorBidi" w:hAnsiTheme="majorBidi" w:cstheme="majorBidi"/>
          <w:sz w:val="30"/>
          <w:szCs w:val="30"/>
          <w:cs/>
        </w:rPr>
        <w:t>ประเมินในระหว่างปีจำกัด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อยู่ที่ผลขาดทุนด้านเครดิตที่คาดว่าจะเกิดขึ้นภายใน </w:t>
      </w:r>
      <w:r w:rsidR="00E77500" w:rsidRPr="00E77500">
        <w:rPr>
          <w:rFonts w:asciiTheme="majorBidi" w:hAnsiTheme="majorBidi" w:cstheme="majorBidi"/>
          <w:sz w:val="30"/>
          <w:szCs w:val="30"/>
        </w:rPr>
        <w:t>12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Pr="00C41B1F">
        <w:rPr>
          <w:rFonts w:asciiTheme="majorBidi" w:hAnsiTheme="majorBidi" w:cstheme="majorBidi"/>
          <w:sz w:val="30"/>
          <w:szCs w:val="30"/>
          <w:cs/>
        </w:rPr>
        <w:t>“ความเสี่ยงด้านเครดิตต่ำ” สำหรับ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C41B1F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41B1F">
        <w:rPr>
          <w:rFonts w:asciiTheme="majorBidi" w:hAnsiTheme="majorBidi" w:cstheme="majorBidi"/>
          <w:sz w:val="30"/>
          <w:szCs w:val="30"/>
          <w:cs/>
        </w:rPr>
        <w:t>พิจารณาจาก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</w:t>
      </w:r>
      <w:r w:rsidRPr="00C41B1F">
        <w:rPr>
          <w:rFonts w:asciiTheme="majorBidi" w:hAnsiTheme="majorBidi" w:cstheme="majorBidi"/>
          <w:sz w:val="30"/>
          <w:szCs w:val="30"/>
          <w:cs/>
        </w:rPr>
        <w:t>ที่อยู่ในระดับ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น่า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ลงทุน </w:t>
      </w:r>
      <w:r w:rsidRPr="00C41B1F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Pr="00C41B1F">
        <w:rPr>
          <w:rFonts w:asciiTheme="majorBidi" w:hAnsiTheme="majorBidi" w:cstheme="majorBidi"/>
          <w:sz w:val="30"/>
          <w:szCs w:val="30"/>
          <w:cs/>
        </w:rPr>
        <w:t>จากหน่วยงานจัด</w:t>
      </w:r>
      <w:r w:rsidRPr="00C41B1F">
        <w:rPr>
          <w:rFonts w:asciiTheme="majorBidi" w:hAnsiTheme="majorBidi" w:cstheme="majorBidi" w:hint="cs"/>
          <w:sz w:val="30"/>
          <w:szCs w:val="30"/>
          <w:cs/>
        </w:rPr>
        <w:t>อันดับเครดิตภายนอกที่มีการเผยแพร่</w:t>
      </w:r>
    </w:p>
    <w:p w14:paraId="3400B5E9" w14:textId="6C089732" w:rsidR="00422945" w:rsidRDefault="00422945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9D381A" w14:textId="77777777" w:rsidR="00561AA6" w:rsidRDefault="00561AA6" w:rsidP="00980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316AF" w14:textId="77777777" w:rsidR="002C28F6" w:rsidRPr="00C41B1F" w:rsidRDefault="002C28F6" w:rsidP="00E977B3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41B1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1B1F">
        <w:rPr>
          <w:rFonts w:asciiTheme="majorBidi" w:hAnsiTheme="majorBidi" w:cstheme="majorBidi"/>
          <w:sz w:val="30"/>
          <w:szCs w:val="30"/>
          <w:cs/>
        </w:rPr>
        <w:t>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Pr="00C41B1F">
        <w:rPr>
          <w:rFonts w:asciiTheme="majorBidi" w:hAnsiTheme="majorBidi" w:cstheme="majorBidi"/>
          <w:sz w:val="30"/>
          <w:szCs w:val="30"/>
        </w:rPr>
        <w:t xml:space="preserve"> </w:t>
      </w:r>
      <w:r w:rsidRPr="00C41B1F">
        <w:rPr>
          <w:rFonts w:asciiTheme="majorBidi" w:hAnsiTheme="majorBidi" w:cstheme="majorBidi"/>
          <w:sz w:val="30"/>
          <w:szCs w:val="30"/>
          <w:cs/>
        </w:rPr>
        <w:t xml:space="preserve"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7E19F95C" w14:textId="77777777" w:rsidR="002C28F6" w:rsidRPr="0087049C" w:rsidRDefault="002C28F6" w:rsidP="00C41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45802AB1" w14:textId="7B5FDEE0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 w:hint="cs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60F2B445" w14:textId="77777777" w:rsidR="002C28F6" w:rsidRPr="006843A5" w:rsidRDefault="002C28F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6843A5">
        <w:rPr>
          <w:rFonts w:asciiTheme="majorBidi" w:hAnsiTheme="majorBidi" w:cstheme="majorBidi"/>
          <w:sz w:val="30"/>
          <w:szCs w:val="30"/>
        </w:rPr>
        <w:tab/>
      </w:r>
    </w:p>
    <w:p w14:paraId="63E1DC32" w14:textId="45EBBE29" w:rsidR="00980E8B" w:rsidRDefault="002C28F6" w:rsidP="007656CC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3CC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13CC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13CC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7CDB75C4" w14:textId="77777777" w:rsidR="008C32E6" w:rsidRPr="00A13CC9" w:rsidRDefault="008C32E6" w:rsidP="00684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65760" w14:textId="01874FF7" w:rsidR="002C28F6" w:rsidRPr="006843A5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843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6843A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843A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032C163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bidi="ar-SA"/>
        </w:rPr>
      </w:pPr>
    </w:p>
    <w:p w14:paraId="2430E17D" w14:textId="12C2B144" w:rsidR="00422945" w:rsidRDefault="002C28F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จากความผันผวนในกระแสเงินสด</w:t>
      </w:r>
    </w:p>
    <w:p w14:paraId="0752B3EA" w14:textId="77777777" w:rsidR="008C32E6" w:rsidRDefault="008C32E6" w:rsidP="008C32E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F5618" w14:textId="77777777" w:rsidR="00561AA6" w:rsidRDefault="0056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24729" w14:textId="5217481B" w:rsidR="002C28F6" w:rsidRPr="0087049C" w:rsidRDefault="002C28F6" w:rsidP="00A02476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</w:t>
      </w:r>
      <w:r w:rsidRPr="00E71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ณ วันที่รายงาน</w:t>
      </w:r>
      <w:r w:rsidRPr="00E711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E711A4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E711A4">
        <w:rPr>
          <w:rFonts w:asciiTheme="majorBidi" w:hAnsiTheme="majorBidi" w:cstheme="majorBidi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</w:t>
      </w:r>
      <w:r w:rsidRPr="0087049C">
        <w:rPr>
          <w:rFonts w:asciiTheme="majorBidi" w:hAnsiTheme="majorBidi" w:cstheme="majorBidi"/>
          <w:sz w:val="30"/>
          <w:szCs w:val="30"/>
          <w:cs/>
        </w:rPr>
        <w:t>หากหักกลบตามสัญญา</w:t>
      </w:r>
    </w:p>
    <w:p w14:paraId="0750E2C3" w14:textId="77777777" w:rsidR="002C28F6" w:rsidRPr="0087049C" w:rsidRDefault="002C28F6" w:rsidP="00A13CC9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84"/>
        <w:gridCol w:w="6"/>
        <w:gridCol w:w="264"/>
        <w:gridCol w:w="6"/>
        <w:gridCol w:w="1074"/>
        <w:gridCol w:w="6"/>
        <w:gridCol w:w="264"/>
        <w:gridCol w:w="6"/>
        <w:gridCol w:w="1254"/>
        <w:gridCol w:w="6"/>
        <w:gridCol w:w="264"/>
        <w:gridCol w:w="6"/>
        <w:gridCol w:w="1074"/>
        <w:gridCol w:w="6"/>
        <w:gridCol w:w="264"/>
        <w:gridCol w:w="6"/>
        <w:gridCol w:w="1080"/>
      </w:tblGrid>
      <w:tr w:rsidR="002C28F6" w:rsidRPr="0087049C" w14:paraId="7BE0AFFE" w14:textId="77777777" w:rsidTr="00D252B0">
        <w:tc>
          <w:tcPr>
            <w:tcW w:w="2610" w:type="dxa"/>
            <w:vAlign w:val="bottom"/>
          </w:tcPr>
          <w:p w14:paraId="451817C6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17"/>
          </w:tcPr>
          <w:p w14:paraId="4854E4F7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5332CE3A" w14:textId="77777777" w:rsidTr="00D252B0">
        <w:tc>
          <w:tcPr>
            <w:tcW w:w="2610" w:type="dxa"/>
            <w:vAlign w:val="bottom"/>
          </w:tcPr>
          <w:p w14:paraId="75CCA26C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68012E1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A610F24" w14:textId="77777777" w:rsidR="002C28F6" w:rsidRPr="0087049C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3"/>
            <w:vAlign w:val="bottom"/>
          </w:tcPr>
          <w:p w14:paraId="388EA3E8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4EE19C29" w14:textId="77777777" w:rsidTr="00D252B0">
        <w:tc>
          <w:tcPr>
            <w:tcW w:w="2610" w:type="dxa"/>
            <w:vAlign w:val="bottom"/>
          </w:tcPr>
          <w:p w14:paraId="5F1E63D4" w14:textId="2A3DCBD8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</w:tcPr>
          <w:p w14:paraId="2BE8B746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9CBCA8E" w14:textId="77777777" w:rsidR="002C28F6" w:rsidRPr="0087049C" w:rsidRDefault="002C28F6" w:rsidP="00ED3EB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26600F" w14:textId="587E466E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gridSpan w:val="2"/>
          </w:tcPr>
          <w:p w14:paraId="6D3FFB4F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98FA10" w14:textId="7431A9AF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69BE1519" w14:textId="77777777" w:rsidR="002C28F6" w:rsidRPr="0087049C" w:rsidRDefault="002C28F6" w:rsidP="00ED3E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3C3F64" w14:textId="43F12914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6E58BAF7" w14:textId="77777777" w:rsidR="002C28F6" w:rsidRPr="0087049C" w:rsidRDefault="002C28F6" w:rsidP="00ED3EB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097530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43E3DBF9" w14:textId="77777777" w:rsidTr="00D252B0">
        <w:tc>
          <w:tcPr>
            <w:tcW w:w="2610" w:type="dxa"/>
            <w:vAlign w:val="bottom"/>
          </w:tcPr>
          <w:p w14:paraId="4030B60C" w14:textId="77777777" w:rsidR="002C28F6" w:rsidRPr="0087049C" w:rsidRDefault="002C28F6" w:rsidP="00ED3EB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17"/>
          </w:tcPr>
          <w:p w14:paraId="27C4CC71" w14:textId="77777777" w:rsidR="002C28F6" w:rsidRPr="0087049C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31E2389F" w14:textId="77777777" w:rsidTr="00D252B0">
        <w:tc>
          <w:tcPr>
            <w:tcW w:w="3594" w:type="dxa"/>
            <w:gridSpan w:val="2"/>
          </w:tcPr>
          <w:p w14:paraId="177ABFE4" w14:textId="7B29E7FD" w:rsidR="002C28F6" w:rsidRPr="0087049C" w:rsidRDefault="00E77500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5B205EE6" w14:textId="77777777" w:rsidR="002C28F6" w:rsidRPr="0087049C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E58BE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35CBE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DD3237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DC5021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FAEE42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59345E0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3DEC6B6E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E8204F9" w14:textId="77777777" w:rsidTr="00D252B0">
        <w:tc>
          <w:tcPr>
            <w:tcW w:w="3594" w:type="dxa"/>
            <w:gridSpan w:val="2"/>
          </w:tcPr>
          <w:p w14:paraId="4EA3078C" w14:textId="77777777" w:rsidR="002C28F6" w:rsidRPr="0087049C" w:rsidRDefault="002C28F6" w:rsidP="00ED3EB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F657341" w14:textId="77777777" w:rsidR="002C28F6" w:rsidRPr="0087049C" w:rsidRDefault="002C28F6" w:rsidP="00ED3EB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0365F2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76ACCE1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42B706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740825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69384C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A1B90A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0144912C" w14:textId="77777777" w:rsidR="002C28F6" w:rsidRPr="0087049C" w:rsidRDefault="002C28F6" w:rsidP="00ED3EB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D252B0" w14:paraId="273B5DAD" w14:textId="77777777" w:rsidTr="00D252B0">
        <w:tc>
          <w:tcPr>
            <w:tcW w:w="2610" w:type="dxa"/>
          </w:tcPr>
          <w:p w14:paraId="09A90BE5" w14:textId="77777777" w:rsidR="002C28F6" w:rsidRPr="00D252B0" w:rsidRDefault="002C28F6" w:rsidP="00ED3EB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  <w:gridSpan w:val="2"/>
          </w:tcPr>
          <w:p w14:paraId="3539F86E" w14:textId="60CC4F6C" w:rsidR="002C28F6" w:rsidRPr="00D252B0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4970E9"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52B0" w:rsidRPr="00D252B0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  <w:gridSpan w:val="2"/>
          </w:tcPr>
          <w:p w14:paraId="0BFC5C32" w14:textId="77777777" w:rsidR="002C28F6" w:rsidRPr="00D252B0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9A189" w14:textId="02CD1482" w:rsidR="002C28F6" w:rsidRPr="00D252B0" w:rsidRDefault="008C32E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D252B0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E3647C"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52B0" w:rsidRPr="00D252B0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E66E786" w14:textId="77777777" w:rsidR="002C28F6" w:rsidRPr="00D252B0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CCE91A" w14:textId="02E893FD" w:rsidR="002C28F6" w:rsidRPr="00D252B0" w:rsidRDefault="00747B6A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177A17" w14:textId="77777777" w:rsidR="002C28F6" w:rsidRPr="00D252B0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B3908E" w14:textId="2F82031D" w:rsidR="002C28F6" w:rsidRPr="00D252B0" w:rsidRDefault="00747B6A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2BD8D5F" w14:textId="77777777" w:rsidR="002C28F6" w:rsidRPr="00D252B0" w:rsidRDefault="002C28F6" w:rsidP="00ED3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56409" w14:textId="4AC25E03" w:rsidR="002C28F6" w:rsidRPr="00D252B0" w:rsidRDefault="00A50078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D252B0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E3647C" w:rsidRPr="00D25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252B0" w:rsidRPr="00D252B0"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D252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2273964C" w14:textId="77777777" w:rsidTr="00D252B0">
        <w:tc>
          <w:tcPr>
            <w:tcW w:w="2610" w:type="dxa"/>
          </w:tcPr>
          <w:p w14:paraId="700A453E" w14:textId="542A3F45" w:rsidR="00A27B04" w:rsidRPr="00D252B0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52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gridSpan w:val="2"/>
          </w:tcPr>
          <w:p w14:paraId="550F5847" w14:textId="0B51D5C3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1,214,577</w:t>
            </w:r>
          </w:p>
        </w:tc>
        <w:tc>
          <w:tcPr>
            <w:tcW w:w="270" w:type="dxa"/>
            <w:gridSpan w:val="2"/>
          </w:tcPr>
          <w:p w14:paraId="48BA8644" w14:textId="77777777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BDBCD0" w14:textId="45B7B308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(1,214,577)</w:t>
            </w:r>
          </w:p>
        </w:tc>
        <w:tc>
          <w:tcPr>
            <w:tcW w:w="270" w:type="dxa"/>
            <w:gridSpan w:val="2"/>
          </w:tcPr>
          <w:p w14:paraId="280156CC" w14:textId="77777777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6BA4C7" w14:textId="6DC412DF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A9D49DF" w14:textId="77777777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27D935" w14:textId="1614E1E3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252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C4C75B" w14:textId="77777777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20C6B3" w14:textId="5231056A" w:rsidR="00A27B04" w:rsidRPr="00D252B0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(1,214,577)</w:t>
            </w:r>
          </w:p>
        </w:tc>
      </w:tr>
      <w:tr w:rsidR="002C28F6" w:rsidRPr="0087049C" w14:paraId="115330F5" w14:textId="77777777" w:rsidTr="00D252B0">
        <w:tc>
          <w:tcPr>
            <w:tcW w:w="2610" w:type="dxa"/>
          </w:tcPr>
          <w:p w14:paraId="2B85765D" w14:textId="77777777" w:rsidR="002C28F6" w:rsidRPr="0087049C" w:rsidRDefault="002C28F6" w:rsidP="00420729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7010683" w14:textId="77777777" w:rsidR="002C28F6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A9052" w14:textId="500C52F4" w:rsidR="00747B6A" w:rsidRPr="0087049C" w:rsidRDefault="00E77500" w:rsidP="00D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47B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70" w:type="dxa"/>
            <w:gridSpan w:val="2"/>
          </w:tcPr>
          <w:p w14:paraId="281F7F05" w14:textId="77777777" w:rsidR="002C28F6" w:rsidRPr="0087049C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214A61" w14:textId="77777777" w:rsidR="002C28F6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8A580" w14:textId="71334DCB" w:rsidR="00747B6A" w:rsidRPr="0087049C" w:rsidRDefault="008C32E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47B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2D212A9" w14:textId="77777777" w:rsidR="002C28F6" w:rsidRPr="0087049C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C39764" w14:textId="77777777" w:rsidR="002C28F6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22E492" w14:textId="6193BF2D" w:rsidR="00747B6A" w:rsidRPr="0087049C" w:rsidRDefault="00747B6A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A75C3A" w14:textId="77777777" w:rsidR="002C28F6" w:rsidRPr="0087049C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1BC031" w14:textId="77777777" w:rsidR="002C28F6" w:rsidRDefault="002C28F6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9F6D7" w14:textId="13A8DF5C" w:rsidR="00747B6A" w:rsidRPr="0087049C" w:rsidRDefault="00747B6A" w:rsidP="00CB7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CF48D6" w14:textId="77777777" w:rsidR="002C28F6" w:rsidRPr="0087049C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F6D51" w14:textId="77777777" w:rsidR="002C28F6" w:rsidRDefault="002C28F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29EC19" w14:textId="1EFF7B34" w:rsidR="00747B6A" w:rsidRPr="0087049C" w:rsidRDefault="00A50078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47B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7AD2C8E3" w14:textId="77777777" w:rsidTr="00D252B0">
        <w:tc>
          <w:tcPr>
            <w:tcW w:w="2610" w:type="dxa"/>
          </w:tcPr>
          <w:p w14:paraId="3F89F17C" w14:textId="77777777" w:rsidR="002C28F6" w:rsidRPr="00AB6BA3" w:rsidRDefault="002C28F6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AB6BA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</w:tcPr>
          <w:p w14:paraId="2A01EAA7" w14:textId="3792CAB5" w:rsidR="002C28F6" w:rsidRPr="00AB6BA3" w:rsidRDefault="00E77500" w:rsidP="00D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33FDA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  <w:gridSpan w:val="2"/>
          </w:tcPr>
          <w:p w14:paraId="2693E2E2" w14:textId="77777777" w:rsidR="002C28F6" w:rsidRPr="00AB6BA3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73C641" w14:textId="7A653C1E" w:rsidR="002C28F6" w:rsidRPr="00AB6BA3" w:rsidRDefault="008C32E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33FDA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E897065" w14:textId="77777777" w:rsidR="002C28F6" w:rsidRPr="00AB6BA3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A9C926" w14:textId="236A1DA4" w:rsidR="002C28F6" w:rsidRPr="00AB6BA3" w:rsidRDefault="00A50078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D71E06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196BDC1" w14:textId="77777777" w:rsidR="002C28F6" w:rsidRPr="00AB6BA3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FA4DD6" w14:textId="4B97FB55" w:rsidR="002C28F6" w:rsidRPr="00AB6BA3" w:rsidRDefault="00A50078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1E06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3388D17A" w14:textId="77777777" w:rsidR="002C28F6" w:rsidRPr="00AB6BA3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90648" w14:textId="1CD1211D" w:rsidR="002C28F6" w:rsidRPr="00AB6BA3" w:rsidRDefault="00A50078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D71E06" w:rsidRPr="00AB6B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719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785864DE" w14:textId="77777777" w:rsidTr="00D252B0">
        <w:tc>
          <w:tcPr>
            <w:tcW w:w="2610" w:type="dxa"/>
          </w:tcPr>
          <w:p w14:paraId="0371B507" w14:textId="77777777" w:rsidR="002C28F6" w:rsidRPr="0087049C" w:rsidRDefault="002C28F6" w:rsidP="0042072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A6F7C" w14:textId="0E4988AE" w:rsidR="002C28F6" w:rsidRPr="00C7322B" w:rsidRDefault="00A27B04" w:rsidP="00D25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1,555</w:t>
            </w:r>
            <w:r w:rsidR="00920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28D3CCC1" w14:textId="77777777" w:rsidR="002C28F6" w:rsidRPr="00C7322B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62C062" w14:textId="60C48141" w:rsidR="002C28F6" w:rsidRPr="00C7322B" w:rsidRDefault="008C32E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1,508</w:t>
            </w:r>
            <w:r w:rsidR="00920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77B5940" w14:textId="77777777" w:rsidR="002C28F6" w:rsidRPr="00C7322B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BCA6F" w14:textId="12B15D26" w:rsidR="002C28F6" w:rsidRPr="00C7322B" w:rsidRDefault="00A50078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815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5F31EA86" w14:textId="77777777" w:rsidR="002C28F6" w:rsidRPr="00C7322B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F0D98" w14:textId="2F8F5C3B" w:rsidR="002C28F6" w:rsidRPr="00C7322B" w:rsidRDefault="00A50078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815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BB93DD0" w14:textId="77777777" w:rsidR="002C28F6" w:rsidRPr="00C7322B" w:rsidRDefault="002C28F6" w:rsidP="00420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513E0" w14:textId="719328B7" w:rsidR="002C28F6" w:rsidRPr="00C7322B" w:rsidRDefault="00A50078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1,567</w:t>
            </w:r>
            <w:r w:rsidR="00815B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C28F6" w:rsidRPr="0087049C" w14:paraId="147AB4DB" w14:textId="77777777" w:rsidTr="00D252B0">
        <w:trPr>
          <w:trHeight w:val="50"/>
        </w:trPr>
        <w:tc>
          <w:tcPr>
            <w:tcW w:w="2610" w:type="dxa"/>
          </w:tcPr>
          <w:p w14:paraId="72229973" w14:textId="77777777" w:rsidR="002C28F6" w:rsidRPr="0087049C" w:rsidRDefault="002C28F6" w:rsidP="0042072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465B3E9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CB3B11C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49E533E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58EC43B8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AEECDA5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654310C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6EA67CF" w14:textId="77777777" w:rsidR="002C28F6" w:rsidRPr="0087049C" w:rsidRDefault="002C28F6" w:rsidP="0042072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799D50DB" w14:textId="77777777" w:rsidR="002C28F6" w:rsidRPr="0087049C" w:rsidRDefault="002C28F6" w:rsidP="00420729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33C78A" w14:textId="77777777" w:rsidR="002C28F6" w:rsidRPr="00C7322B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10CE7972" w14:textId="77777777" w:rsidTr="00D252B0">
        <w:tc>
          <w:tcPr>
            <w:tcW w:w="3594" w:type="dxa"/>
            <w:gridSpan w:val="2"/>
          </w:tcPr>
          <w:p w14:paraId="4278E01E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23ABF55" w14:textId="77777777" w:rsidR="002C28F6" w:rsidRPr="0087049C" w:rsidRDefault="002C28F6" w:rsidP="0042072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2CAF0F4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E8A88A6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3A91122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033479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E00C7D1" w14:textId="77777777" w:rsidR="002C28F6" w:rsidRPr="0087049C" w:rsidRDefault="002C28F6" w:rsidP="0042072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FE902B" w14:textId="77777777" w:rsidR="002C28F6" w:rsidRPr="0087049C" w:rsidRDefault="002C28F6" w:rsidP="0042072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76ED832E" w14:textId="77777777" w:rsidR="002C28F6" w:rsidRPr="00C7322B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BB7CA9F" w14:textId="77777777" w:rsidTr="00D252B0">
        <w:tc>
          <w:tcPr>
            <w:tcW w:w="2610" w:type="dxa"/>
          </w:tcPr>
          <w:p w14:paraId="5C15B619" w14:textId="77777777" w:rsidR="002C28F6" w:rsidRPr="0087049C" w:rsidRDefault="002C28F6" w:rsidP="0042072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gridSpan w:val="2"/>
          </w:tcPr>
          <w:p w14:paraId="47F7B2F3" w14:textId="77777777" w:rsidR="002C28F6" w:rsidRPr="0087049C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498F444" w14:textId="77777777" w:rsidR="002C28F6" w:rsidRPr="0087049C" w:rsidRDefault="002C28F6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DF7BF6" w14:textId="77777777" w:rsidR="002C28F6" w:rsidRPr="0087049C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A39376" w14:textId="77777777" w:rsidR="002C28F6" w:rsidRPr="0087049C" w:rsidRDefault="002C28F6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05D02E4" w14:textId="77777777" w:rsidR="002C28F6" w:rsidRPr="0087049C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44A352" w14:textId="77777777" w:rsidR="002C28F6" w:rsidRPr="0087049C" w:rsidRDefault="002C28F6" w:rsidP="0042072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3A4700" w14:textId="77777777" w:rsidR="002C28F6" w:rsidRPr="0087049C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C2860B" w14:textId="77777777" w:rsidR="002C28F6" w:rsidRPr="0087049C" w:rsidRDefault="002C28F6" w:rsidP="0042072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D32EE" w14:textId="77777777" w:rsidR="002C28F6" w:rsidRPr="0087049C" w:rsidRDefault="002C28F6" w:rsidP="00C73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845" w:rsidRPr="0087049C" w14:paraId="66C47D68" w14:textId="77777777" w:rsidTr="00D252B0">
        <w:tc>
          <w:tcPr>
            <w:tcW w:w="2610" w:type="dxa"/>
          </w:tcPr>
          <w:p w14:paraId="34E520C3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  <w:gridSpan w:val="2"/>
          </w:tcPr>
          <w:p w14:paraId="55269B00" w14:textId="6477D038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1537C0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8980A" w14:textId="7D01B4DD" w:rsidR="00217845" w:rsidRPr="0087049C" w:rsidRDefault="0021784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6BDA8ED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065827" w14:textId="637BDDC4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F7091A7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90AA6D" w14:textId="536B24B1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E713FA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64BBE" w14:textId="094C5331" w:rsidR="00217845" w:rsidRPr="0087049C" w:rsidRDefault="00217845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7845" w:rsidRPr="0087049C" w14:paraId="578B4AE4" w14:textId="77777777" w:rsidTr="00D252B0">
        <w:tc>
          <w:tcPr>
            <w:tcW w:w="2610" w:type="dxa"/>
          </w:tcPr>
          <w:p w14:paraId="1B0BE044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1A7503E" w14:textId="02B82775" w:rsidR="00217845" w:rsidRPr="0087049C" w:rsidRDefault="00E77500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78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  <w:gridSpan w:val="2"/>
          </w:tcPr>
          <w:p w14:paraId="7ABE358F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E19A363" w14:textId="7C7DD340" w:rsidR="00217845" w:rsidRPr="0087049C" w:rsidRDefault="00E77500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2178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  <w:gridSpan w:val="2"/>
          </w:tcPr>
          <w:p w14:paraId="689DF14B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E3EAC7B" w14:textId="21F797D9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6BA32F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D5FF3E6" w14:textId="506B88D2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1CB6BD" w14:textId="77777777" w:rsidR="00217845" w:rsidRPr="0087049C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9B57FC" w14:textId="59FEBFF6" w:rsidR="00217845" w:rsidRPr="0087049C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 w:rsidR="002178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217845" w:rsidRPr="0087049C" w14:paraId="57470A09" w14:textId="77777777" w:rsidTr="00D252B0">
        <w:tc>
          <w:tcPr>
            <w:tcW w:w="2610" w:type="dxa"/>
          </w:tcPr>
          <w:p w14:paraId="15C4FFD9" w14:textId="77777777" w:rsidR="00217845" w:rsidRPr="0087049C" w:rsidRDefault="00217845" w:rsidP="002178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97D457" w14:textId="20CD6E52" w:rsidR="00217845" w:rsidRPr="00C7322B" w:rsidRDefault="00E77500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7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  <w:gridSpan w:val="2"/>
          </w:tcPr>
          <w:p w14:paraId="78B9E365" w14:textId="77777777" w:rsidR="00217845" w:rsidRPr="00C7322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559913" w14:textId="26BE836E" w:rsidR="00217845" w:rsidRPr="00C7322B" w:rsidRDefault="00E77500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7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  <w:gridSpan w:val="2"/>
          </w:tcPr>
          <w:p w14:paraId="04DE194A" w14:textId="77777777" w:rsidR="00217845" w:rsidRPr="00C7322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7CE5E0" w14:textId="32892C09" w:rsidR="00217845" w:rsidRPr="0043103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8BB2D7" w14:textId="77777777" w:rsidR="00217845" w:rsidRPr="00C7322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58D499" w14:textId="486CB70E" w:rsidR="00217845" w:rsidRPr="0043103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E0BA0A" w14:textId="77777777" w:rsidR="00217845" w:rsidRPr="00C7322B" w:rsidRDefault="00217845" w:rsidP="00217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4DDDE9" w14:textId="19428542" w:rsidR="00217845" w:rsidRPr="00C7322B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78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</w:tbl>
    <w:p w14:paraId="1BB88E8F" w14:textId="77777777" w:rsidR="00A30055" w:rsidRDefault="00A30055"/>
    <w:p w14:paraId="3ED5DECF" w14:textId="77777777" w:rsidR="00561AA6" w:rsidRDefault="00561AA6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2C28F6" w:rsidRPr="0087049C" w14:paraId="293E9FE0" w14:textId="77777777" w:rsidTr="00D252B0">
        <w:tc>
          <w:tcPr>
            <w:tcW w:w="2610" w:type="dxa"/>
            <w:vAlign w:val="bottom"/>
          </w:tcPr>
          <w:p w14:paraId="29B5977F" w14:textId="2D76BA4D" w:rsidR="002C28F6" w:rsidRPr="0087049C" w:rsidRDefault="002C28F6" w:rsidP="00FA2F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6570" w:type="dxa"/>
            <w:gridSpan w:val="9"/>
          </w:tcPr>
          <w:p w14:paraId="3681B66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28F6" w:rsidRPr="0087049C" w14:paraId="7EC98F10" w14:textId="77777777" w:rsidTr="00D252B0">
        <w:tc>
          <w:tcPr>
            <w:tcW w:w="2610" w:type="dxa"/>
            <w:vAlign w:val="bottom"/>
          </w:tcPr>
          <w:p w14:paraId="628818C8" w14:textId="77777777" w:rsidR="002C28F6" w:rsidRPr="0087049C" w:rsidRDefault="002C28F6" w:rsidP="00FA2F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BAAA4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E2455" w14:textId="77777777" w:rsidR="002C28F6" w:rsidRPr="0087049C" w:rsidRDefault="002C28F6" w:rsidP="00FA2F16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30480AF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06B338CB" w14:textId="77777777" w:rsidTr="00D252B0">
        <w:tc>
          <w:tcPr>
            <w:tcW w:w="2610" w:type="dxa"/>
            <w:vAlign w:val="bottom"/>
          </w:tcPr>
          <w:p w14:paraId="158262AF" w14:textId="333115C5" w:rsidR="002C28F6" w:rsidRPr="0087049C" w:rsidRDefault="002C28F6" w:rsidP="00FA2F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6108F71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45BC0EA" w14:textId="77777777" w:rsidR="002C28F6" w:rsidRPr="0087049C" w:rsidRDefault="002C28F6" w:rsidP="00FA2F16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F0482D6" w14:textId="348D63A3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B1C1D90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0A704A5" w14:textId="06DECEAA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269CDA3" w14:textId="77777777" w:rsidR="002C28F6" w:rsidRPr="0087049C" w:rsidRDefault="002C28F6" w:rsidP="00FA2F1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2B9AF" w14:textId="359F9DE1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39A6141" w14:textId="77777777" w:rsidR="002C28F6" w:rsidRPr="0087049C" w:rsidRDefault="002C28F6" w:rsidP="00FA2F16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491C159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3626E64F" w14:textId="77777777" w:rsidTr="00D252B0">
        <w:tc>
          <w:tcPr>
            <w:tcW w:w="2610" w:type="dxa"/>
            <w:vAlign w:val="bottom"/>
          </w:tcPr>
          <w:p w14:paraId="249685D6" w14:textId="77777777" w:rsidR="002C28F6" w:rsidRPr="0087049C" w:rsidRDefault="002C28F6" w:rsidP="00FA2F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9"/>
          </w:tcPr>
          <w:p w14:paraId="3D991E29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63A37D19" w14:textId="77777777" w:rsidTr="00FA2F16">
        <w:tc>
          <w:tcPr>
            <w:tcW w:w="3690" w:type="dxa"/>
            <w:gridSpan w:val="2"/>
          </w:tcPr>
          <w:p w14:paraId="0D5E2F42" w14:textId="22552626" w:rsidR="002C28F6" w:rsidRPr="0087049C" w:rsidRDefault="00E77500" w:rsidP="00FA2F1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147A02F" w14:textId="77777777" w:rsidR="002C28F6" w:rsidRPr="0087049C" w:rsidRDefault="002C28F6" w:rsidP="00FA2F16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92787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E5B02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8623F5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E4BBD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746A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AEFC9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DAD70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9506755" w14:textId="77777777" w:rsidTr="00FA2F16">
        <w:tc>
          <w:tcPr>
            <w:tcW w:w="3690" w:type="dxa"/>
            <w:gridSpan w:val="2"/>
          </w:tcPr>
          <w:p w14:paraId="12031901" w14:textId="77777777" w:rsidR="002C28F6" w:rsidRPr="0087049C" w:rsidRDefault="002C28F6" w:rsidP="00FA2F16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E2E494" w14:textId="77777777" w:rsidR="002C28F6" w:rsidRPr="0087049C" w:rsidRDefault="002C28F6" w:rsidP="00FA2F16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7B17E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23AA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1F205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E8BAD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27DF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33615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5E9393" w14:textId="77777777" w:rsidR="002C28F6" w:rsidRPr="0087049C" w:rsidRDefault="002C28F6" w:rsidP="00FA2F16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17145D75" w14:textId="77777777" w:rsidTr="00D252B0">
        <w:tc>
          <w:tcPr>
            <w:tcW w:w="2610" w:type="dxa"/>
          </w:tcPr>
          <w:p w14:paraId="1C992E87" w14:textId="77777777" w:rsidR="002C28F6" w:rsidRPr="0087049C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3B9AB441" w14:textId="759B7046" w:rsidR="002C28F6" w:rsidRPr="0087049C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3901F8D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B3C757" w14:textId="1419B504" w:rsidR="002C28F6" w:rsidRPr="0087049C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F324C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6CDC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0D27D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7C9AC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0912C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8DF59D" w14:textId="3A2AE672" w:rsidR="002C28F6" w:rsidRPr="0087049C" w:rsidRDefault="00394DE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05688DEC" w14:textId="77777777" w:rsidTr="00D252B0">
        <w:tc>
          <w:tcPr>
            <w:tcW w:w="2610" w:type="dxa"/>
          </w:tcPr>
          <w:p w14:paraId="035207AE" w14:textId="77777777" w:rsidR="002C28F6" w:rsidRPr="0087049C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7CFD5E32" w14:textId="0690D0EE" w:rsidR="002C28F6" w:rsidRPr="0087049C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1F13A904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7CACE" w14:textId="4C7D6644" w:rsidR="002C28F6" w:rsidRPr="0087049C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3C1E3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F4A71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7A8A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D826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0FA52D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405778" w14:textId="6E3DA078" w:rsidR="002C28F6" w:rsidRPr="0087049C" w:rsidRDefault="00394DE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1C2A47B0" w14:textId="77777777" w:rsidTr="00D252B0">
        <w:tc>
          <w:tcPr>
            <w:tcW w:w="2610" w:type="dxa"/>
          </w:tcPr>
          <w:p w14:paraId="2488C264" w14:textId="35D95653" w:rsidR="00A27B04" w:rsidRPr="00A27B04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D9634E5" w14:textId="6FDBDEAB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734,226</w:t>
            </w:r>
          </w:p>
        </w:tc>
        <w:tc>
          <w:tcPr>
            <w:tcW w:w="270" w:type="dxa"/>
          </w:tcPr>
          <w:p w14:paraId="7678025D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FAD6E" w14:textId="49F9FB29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(734,226)</w:t>
            </w:r>
          </w:p>
        </w:tc>
        <w:tc>
          <w:tcPr>
            <w:tcW w:w="270" w:type="dxa"/>
          </w:tcPr>
          <w:p w14:paraId="0FAD5AB6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7DB470" w14:textId="13030DC2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FE8A1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4E52" w14:textId="773383F8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54D7F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AD356" w14:textId="22B66298" w:rsid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(734,226)</w:t>
            </w:r>
          </w:p>
        </w:tc>
      </w:tr>
      <w:tr w:rsidR="002C28F6" w:rsidRPr="0087049C" w14:paraId="1236D0E8" w14:textId="77777777" w:rsidTr="00D252B0">
        <w:tc>
          <w:tcPr>
            <w:tcW w:w="2610" w:type="dxa"/>
          </w:tcPr>
          <w:p w14:paraId="17194139" w14:textId="77777777" w:rsidR="002C28F6" w:rsidRPr="0087049C" w:rsidRDefault="002C28F6" w:rsidP="00FA2F16">
            <w:pPr>
              <w:ind w:left="160" w:right="-2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80" w:type="dxa"/>
          </w:tcPr>
          <w:p w14:paraId="3EE7DACF" w14:textId="77777777" w:rsidR="002C28F6" w:rsidRDefault="002C28F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C20C64" w14:textId="7876DDCA" w:rsidR="002C28F6" w:rsidRPr="0087049C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32624653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0AA80" w14:textId="77777777" w:rsidR="002C28F6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09F43A" w14:textId="1EA18D4F" w:rsidR="002C28F6" w:rsidRPr="0087049C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EB152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969ECF" w14:textId="77777777" w:rsidR="002C28F6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71C6E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A686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B3F2FD" w14:textId="77777777" w:rsidR="002C28F6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7D96E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12B7DF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248FFA" w14:textId="77777777" w:rsidR="002C28F6" w:rsidRDefault="002C28F6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B41282" w14:textId="1F307E15" w:rsidR="002C28F6" w:rsidRPr="0087049C" w:rsidRDefault="00394DE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1B944EF5" w14:textId="77777777" w:rsidTr="00D252B0">
        <w:tc>
          <w:tcPr>
            <w:tcW w:w="2610" w:type="dxa"/>
          </w:tcPr>
          <w:p w14:paraId="5BF9194A" w14:textId="77777777" w:rsidR="002C28F6" w:rsidRPr="009E35FF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E35F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E4C10E2" w14:textId="7651C982" w:rsidR="002C28F6" w:rsidRPr="009E35FF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2C28F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4730A89C" w14:textId="77777777" w:rsidR="002C28F6" w:rsidRPr="009E35FF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141EA" w14:textId="17639200" w:rsidR="002C28F6" w:rsidRPr="009E35FF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C28F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0A6E4D" w14:textId="77777777" w:rsidR="002C28F6" w:rsidRPr="009E35FF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62D9C" w14:textId="1F0685D7" w:rsidR="002C28F6" w:rsidRPr="009E35FF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C28F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805E8A" w14:textId="77777777" w:rsidR="002C28F6" w:rsidRPr="009E35FF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A132" w14:textId="3EBD77F4" w:rsidR="002C28F6" w:rsidRPr="009E35FF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2C28F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AFE12E" w14:textId="77777777" w:rsidR="002C28F6" w:rsidRPr="009E35FF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E73FC" w14:textId="40AAD96E" w:rsidR="002C28F6" w:rsidRPr="0087049C" w:rsidRDefault="00394DE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2C28F6" w:rsidRPr="009E3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45F22541" w14:textId="77777777" w:rsidTr="00D252B0">
        <w:tc>
          <w:tcPr>
            <w:tcW w:w="2610" w:type="dxa"/>
          </w:tcPr>
          <w:p w14:paraId="23A5E0A0" w14:textId="77777777" w:rsidR="002C28F6" w:rsidRPr="0087049C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A728E0" w14:textId="19348134" w:rsidR="002C28F6" w:rsidRPr="00C7322B" w:rsidRDefault="00A27B0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00D7EF8C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D7CFC" w14:textId="484B619F" w:rsidR="002C28F6" w:rsidRPr="00C7322B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80D96A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1A546" w14:textId="0EAB5A87" w:rsidR="002C28F6" w:rsidRPr="00C7322B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CE729B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0F67AA" w14:textId="40381CAA" w:rsidR="002C28F6" w:rsidRPr="00C7322B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08F046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F68FAA" w14:textId="45D20877" w:rsidR="002C28F6" w:rsidRPr="00C7322B" w:rsidRDefault="00394DE4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1,059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C28F6" w:rsidRPr="0087049C" w14:paraId="465EA349" w14:textId="77777777" w:rsidTr="00D252B0">
        <w:trPr>
          <w:trHeight w:val="50"/>
        </w:trPr>
        <w:tc>
          <w:tcPr>
            <w:tcW w:w="2610" w:type="dxa"/>
          </w:tcPr>
          <w:p w14:paraId="758C06CD" w14:textId="77777777" w:rsidR="002C28F6" w:rsidRPr="0087049C" w:rsidRDefault="002C28F6" w:rsidP="00FA2F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EDDEA9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1B83BA5C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912168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05BB5F49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433875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2DD9982D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FCE9E" w14:textId="77777777" w:rsidR="002C28F6" w:rsidRPr="0087049C" w:rsidRDefault="002C28F6" w:rsidP="00FA2F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</w:tcPr>
          <w:p w14:paraId="66964436" w14:textId="77777777" w:rsidR="002C28F6" w:rsidRPr="0087049C" w:rsidRDefault="002C28F6" w:rsidP="00FA2F16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C3AA07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31D7BCC4" w14:textId="77777777" w:rsidTr="00FA2F16">
        <w:tc>
          <w:tcPr>
            <w:tcW w:w="3690" w:type="dxa"/>
            <w:gridSpan w:val="2"/>
          </w:tcPr>
          <w:p w14:paraId="37AB1212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E0FB41" w14:textId="77777777" w:rsidR="002C28F6" w:rsidRPr="0087049C" w:rsidRDefault="002C28F6" w:rsidP="00FA2F16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3C7BA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FF9D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80A18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80F50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04CAC" w14:textId="77777777" w:rsidR="002C28F6" w:rsidRPr="0087049C" w:rsidRDefault="002C28F6" w:rsidP="00FA2F16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A4FCD" w14:textId="77777777" w:rsidR="002C28F6" w:rsidRPr="0087049C" w:rsidRDefault="002C28F6" w:rsidP="00FA2F16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A46C34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FE60716" w14:textId="77777777" w:rsidTr="00D252B0">
        <w:tc>
          <w:tcPr>
            <w:tcW w:w="2610" w:type="dxa"/>
          </w:tcPr>
          <w:p w14:paraId="3C7175AF" w14:textId="77777777" w:rsidR="002C28F6" w:rsidRPr="0087049C" w:rsidRDefault="002C28F6" w:rsidP="00FA2F16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67BC832D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155ED" w14:textId="77777777" w:rsidR="002C28F6" w:rsidRPr="0087049C" w:rsidRDefault="002C28F6" w:rsidP="00FA2F1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A3340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CE30A" w14:textId="77777777" w:rsidR="002C28F6" w:rsidRPr="0087049C" w:rsidRDefault="002C28F6" w:rsidP="00FA2F1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EA05E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B16A9" w14:textId="77777777" w:rsidR="002C28F6" w:rsidRPr="0087049C" w:rsidRDefault="002C28F6" w:rsidP="00FA2F1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10313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FB3C9" w14:textId="77777777" w:rsidR="002C28F6" w:rsidRPr="0087049C" w:rsidRDefault="002C28F6" w:rsidP="00FA2F16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411596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79D0CFD3" w14:textId="77777777" w:rsidTr="00D252B0">
        <w:tc>
          <w:tcPr>
            <w:tcW w:w="2610" w:type="dxa"/>
          </w:tcPr>
          <w:p w14:paraId="16AAD0E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321CF5B3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AAE5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E2E8B" w14:textId="7279FF93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0DC718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BF228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59F2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784F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4E3DA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60028" w14:textId="5A19DA5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28F6" w:rsidRPr="0087049C" w14:paraId="05375749" w14:textId="77777777" w:rsidTr="00D252B0">
        <w:tc>
          <w:tcPr>
            <w:tcW w:w="2610" w:type="dxa"/>
          </w:tcPr>
          <w:p w14:paraId="5AC1D4ED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126AED" w14:textId="4BD3821B" w:rsidR="002C28F6" w:rsidRPr="0087049C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329CF65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A34531" w14:textId="2029B6CA" w:rsidR="002C28F6" w:rsidRPr="0087049C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74A23D9E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22C7EB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C3D0A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E8B17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ABEC1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84E44F" w14:textId="338C2701" w:rsidR="002C28F6" w:rsidRPr="0087049C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2C28F6" w:rsidRPr="0087049C" w14:paraId="4DEA23AC" w14:textId="77777777" w:rsidTr="00D252B0">
        <w:tc>
          <w:tcPr>
            <w:tcW w:w="2610" w:type="dxa"/>
          </w:tcPr>
          <w:p w14:paraId="371C41EB" w14:textId="77777777" w:rsidR="002C28F6" w:rsidRPr="0087049C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9B4C3" w14:textId="75A32B81" w:rsidR="002C28F6" w:rsidRPr="00C7322B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3F387601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3E40B" w14:textId="71F129A3" w:rsidR="002C28F6" w:rsidRPr="00C7322B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3A20787A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BAAB2D" w14:textId="77777777" w:rsidR="002C28F6" w:rsidRPr="0043103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5A26F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7541EF" w14:textId="77777777" w:rsidR="002C28F6" w:rsidRPr="0043103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F3DD9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A48760" w14:textId="0385B956" w:rsidR="002C28F6" w:rsidRPr="00C7322B" w:rsidRDefault="00E77500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  <w:tr w:rsidR="002C28F6" w:rsidRPr="0087049C" w14:paraId="4F705C23" w14:textId="77777777" w:rsidTr="00D252B0">
        <w:tc>
          <w:tcPr>
            <w:tcW w:w="2610" w:type="dxa"/>
          </w:tcPr>
          <w:p w14:paraId="2A67675C" w14:textId="77777777" w:rsidR="002C28F6" w:rsidRPr="0087049C" w:rsidRDefault="002C28F6" w:rsidP="00FA2F1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F50126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9E8A4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9ED39E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9076D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0EAED2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5A068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BF781D5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CB03C" w14:textId="77777777" w:rsidR="002C28F6" w:rsidRPr="0087049C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4197FB" w14:textId="77777777" w:rsidR="002C28F6" w:rsidRPr="00C7322B" w:rsidRDefault="002C28F6" w:rsidP="00FA2F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8B9065" w14:textId="77777777" w:rsidR="002C28F6" w:rsidRDefault="002C28F6" w:rsidP="00E76068">
      <w:pPr>
        <w:tabs>
          <w:tab w:val="clear" w:pos="907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F38D4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270"/>
        <w:gridCol w:w="1080"/>
        <w:gridCol w:w="270"/>
        <w:gridCol w:w="1260"/>
        <w:gridCol w:w="270"/>
        <w:gridCol w:w="1080"/>
        <w:gridCol w:w="270"/>
        <w:gridCol w:w="990"/>
      </w:tblGrid>
      <w:tr w:rsidR="002C28F6" w:rsidRPr="0087049C" w14:paraId="589594ED" w14:textId="77777777" w:rsidTr="00A27B04">
        <w:trPr>
          <w:tblHeader/>
        </w:trPr>
        <w:tc>
          <w:tcPr>
            <w:tcW w:w="2700" w:type="dxa"/>
            <w:vAlign w:val="bottom"/>
          </w:tcPr>
          <w:p w14:paraId="43A3D117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7E994268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2C28F6" w:rsidRPr="0087049C" w14:paraId="3FD5687F" w14:textId="77777777" w:rsidTr="00A27B04">
        <w:trPr>
          <w:tblHeader/>
        </w:trPr>
        <w:tc>
          <w:tcPr>
            <w:tcW w:w="2700" w:type="dxa"/>
            <w:vAlign w:val="bottom"/>
          </w:tcPr>
          <w:p w14:paraId="7D7F3FC1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BDD264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3D02CC" w14:textId="77777777" w:rsidR="002C28F6" w:rsidRPr="0087049C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5A115FC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C28F6" w:rsidRPr="0087049C" w14:paraId="5C8FCAA2" w14:textId="77777777" w:rsidTr="00A27B04">
        <w:trPr>
          <w:tblHeader/>
        </w:trPr>
        <w:tc>
          <w:tcPr>
            <w:tcW w:w="2700" w:type="dxa"/>
            <w:vAlign w:val="bottom"/>
          </w:tcPr>
          <w:p w14:paraId="7916A507" w14:textId="5B16CA10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4C5F606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7C4760" w14:textId="77777777" w:rsidR="002C28F6" w:rsidRPr="0087049C" w:rsidRDefault="002C28F6" w:rsidP="00AC34D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CB302C" w14:textId="5CEF17BB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1040352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001384" w14:textId="44813314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F987AB" w14:textId="77777777" w:rsidR="002C28F6" w:rsidRPr="0087049C" w:rsidRDefault="002C28F6" w:rsidP="00AC34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D6875B" w14:textId="03D01598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3139EE7" w14:textId="77777777" w:rsidR="002C28F6" w:rsidRPr="0087049C" w:rsidRDefault="002C28F6" w:rsidP="00AC34D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2C3CCAC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28F6" w:rsidRPr="0087049C" w14:paraId="5F026BBB" w14:textId="77777777" w:rsidTr="00A27B04">
        <w:trPr>
          <w:tblHeader/>
        </w:trPr>
        <w:tc>
          <w:tcPr>
            <w:tcW w:w="2700" w:type="dxa"/>
            <w:vAlign w:val="bottom"/>
          </w:tcPr>
          <w:p w14:paraId="135D9547" w14:textId="77777777" w:rsidR="002C28F6" w:rsidRPr="0087049C" w:rsidRDefault="002C28F6" w:rsidP="00AC34D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</w:tcPr>
          <w:p w14:paraId="083471E7" w14:textId="77777777" w:rsidR="002C28F6" w:rsidRPr="0087049C" w:rsidRDefault="002C28F6" w:rsidP="00AC34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28F6" w:rsidRPr="0087049C" w14:paraId="4E3ABB1D" w14:textId="77777777" w:rsidTr="00AC34DD">
        <w:tc>
          <w:tcPr>
            <w:tcW w:w="3690" w:type="dxa"/>
            <w:gridSpan w:val="2"/>
          </w:tcPr>
          <w:p w14:paraId="7AEBC357" w14:textId="5FB5C931" w:rsidR="002C28F6" w:rsidRPr="0087049C" w:rsidRDefault="00E77500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B1DBB6" w14:textId="77777777" w:rsidR="002C28F6" w:rsidRPr="0087049C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6BFBD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6A1B5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673BF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33BCD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A2A5F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864F0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530B7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95108BB" w14:textId="77777777" w:rsidTr="00AC34DD">
        <w:tc>
          <w:tcPr>
            <w:tcW w:w="3690" w:type="dxa"/>
            <w:gridSpan w:val="2"/>
          </w:tcPr>
          <w:p w14:paraId="3E29312F" w14:textId="77777777" w:rsidR="002C28F6" w:rsidRPr="0087049C" w:rsidRDefault="002C28F6" w:rsidP="00AC34D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50B642" w14:textId="77777777" w:rsidR="002C28F6" w:rsidRPr="0087049C" w:rsidRDefault="002C28F6" w:rsidP="00AC34D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CE82E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FD42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7B0EE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B8023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FAB35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8110F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032938" w14:textId="77777777" w:rsidR="002C28F6" w:rsidRPr="0087049C" w:rsidRDefault="002C28F6" w:rsidP="00AC34D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7B6A" w:rsidRPr="00A27B04" w14:paraId="5AA347E2" w14:textId="77777777" w:rsidTr="00A27B04">
        <w:tc>
          <w:tcPr>
            <w:tcW w:w="2700" w:type="dxa"/>
          </w:tcPr>
          <w:p w14:paraId="14C8E167" w14:textId="77777777" w:rsidR="00747B6A" w:rsidRPr="00A27B04" w:rsidRDefault="00747B6A" w:rsidP="00747B6A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797BDC5E" w14:textId="3FAD9889" w:rsidR="00747B6A" w:rsidRPr="00A27B04" w:rsidRDefault="00E77500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9E0FE8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7B04" w:rsidRPr="00A27B04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1FC20BF2" w14:textId="77777777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0F7E3" w14:textId="5D466327" w:rsidR="00747B6A" w:rsidRPr="00A27B04" w:rsidRDefault="00414B12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A27B04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D95E6F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7B04" w:rsidRPr="00A27B04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42A96A" w14:textId="77777777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A1B5A" w14:textId="0954BDA4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A82F59" w14:textId="77777777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980" w14:textId="12FBF2C1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CF5A1E" w14:textId="77777777" w:rsidR="00747B6A" w:rsidRPr="00A27B04" w:rsidRDefault="00747B6A" w:rsidP="0074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109D6" w14:textId="7E908D48" w:rsidR="00747B6A" w:rsidRPr="00A27B04" w:rsidRDefault="00414B12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7500" w:rsidRPr="00A27B04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D95E6F" w:rsidRPr="00A27B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7B04" w:rsidRPr="00A27B04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 w:rsidRPr="00A27B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69D701E3" w14:textId="77777777" w:rsidTr="00A27B04">
        <w:tc>
          <w:tcPr>
            <w:tcW w:w="2700" w:type="dxa"/>
          </w:tcPr>
          <w:p w14:paraId="30CA844B" w14:textId="68CC74F1" w:rsidR="00A27B04" w:rsidRPr="00A27B04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44201A4" w14:textId="702D9556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1,202,143</w:t>
            </w:r>
          </w:p>
        </w:tc>
        <w:tc>
          <w:tcPr>
            <w:tcW w:w="270" w:type="dxa"/>
          </w:tcPr>
          <w:p w14:paraId="5345ECF5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060ED" w14:textId="7B34073A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(1,202,143)</w:t>
            </w:r>
          </w:p>
        </w:tc>
        <w:tc>
          <w:tcPr>
            <w:tcW w:w="270" w:type="dxa"/>
          </w:tcPr>
          <w:p w14:paraId="6FB3297B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B352A" w14:textId="028C67ED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3723D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249CD" w14:textId="5F7BA26C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62DCB" w14:textId="77777777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2782F0" w14:textId="073BAEB3" w:rsidR="00A27B04" w:rsidRPr="00A27B0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7B04">
              <w:rPr>
                <w:rFonts w:asciiTheme="majorBidi" w:hAnsiTheme="majorBidi" w:cstheme="majorBidi"/>
                <w:sz w:val="30"/>
                <w:szCs w:val="30"/>
              </w:rPr>
              <w:t>(1,202,143)</w:t>
            </w:r>
          </w:p>
        </w:tc>
      </w:tr>
      <w:tr w:rsidR="00A27B04" w:rsidRPr="0087049C" w14:paraId="319D5617" w14:textId="77777777" w:rsidTr="00A27B04">
        <w:tc>
          <w:tcPr>
            <w:tcW w:w="2700" w:type="dxa"/>
          </w:tcPr>
          <w:p w14:paraId="45098DBB" w14:textId="77777777" w:rsidR="00A27B04" w:rsidRPr="00BB599F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B599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A8F169A" w14:textId="20468FC6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</w:tcPr>
          <w:p w14:paraId="7E62D959" w14:textId="77777777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92F82" w14:textId="7146C84B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E05195" w14:textId="77777777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6CCA6" w14:textId="12487FA4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05B82B" w14:textId="77777777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74ED8" w14:textId="21545F02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188CD0" w14:textId="77777777" w:rsidR="00A27B04" w:rsidRPr="00BB599F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EC0F5" w14:textId="16381CB2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464CAC93" w14:textId="77777777" w:rsidTr="00A27B04">
        <w:tc>
          <w:tcPr>
            <w:tcW w:w="2700" w:type="dxa"/>
          </w:tcPr>
          <w:p w14:paraId="7BFC7716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7172D1" w14:textId="12026BBD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1,531,665</w:t>
            </w:r>
          </w:p>
        </w:tc>
        <w:tc>
          <w:tcPr>
            <w:tcW w:w="270" w:type="dxa"/>
          </w:tcPr>
          <w:p w14:paraId="5E4E7E16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7FABF" w14:textId="2E4ED605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(1,493,641)</w:t>
            </w:r>
          </w:p>
        </w:tc>
        <w:tc>
          <w:tcPr>
            <w:tcW w:w="270" w:type="dxa"/>
          </w:tcPr>
          <w:p w14:paraId="586B2250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10485B" w14:textId="6F03F84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B4971D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5F507" w14:textId="56D378CD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65B794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407EC8" w14:textId="5125D0AC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(1,538,705)</w:t>
            </w:r>
          </w:p>
        </w:tc>
      </w:tr>
      <w:tr w:rsidR="00E711A4" w:rsidRPr="00E711A4" w14:paraId="429E6D66" w14:textId="77777777" w:rsidTr="00AC34DD">
        <w:tc>
          <w:tcPr>
            <w:tcW w:w="3690" w:type="dxa"/>
            <w:gridSpan w:val="2"/>
          </w:tcPr>
          <w:p w14:paraId="7C886473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8295FA" w14:textId="77777777" w:rsidR="00E711A4" w:rsidRPr="00E711A4" w:rsidRDefault="00E711A4" w:rsidP="00A27B0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C05797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CDF12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69D9E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97569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2A3422" w14:textId="77777777" w:rsidR="00E711A4" w:rsidRPr="00E711A4" w:rsidRDefault="00E711A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EC0EA" w14:textId="77777777" w:rsidR="00E711A4" w:rsidRPr="00E711A4" w:rsidRDefault="00E711A4" w:rsidP="00A27B04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DB8C34" w14:textId="77777777" w:rsidR="00E711A4" w:rsidRPr="00E711A4" w:rsidRDefault="00E711A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B04" w:rsidRPr="0087049C" w14:paraId="616F4D12" w14:textId="77777777" w:rsidTr="00AC34DD">
        <w:tc>
          <w:tcPr>
            <w:tcW w:w="3690" w:type="dxa"/>
            <w:gridSpan w:val="2"/>
          </w:tcPr>
          <w:p w14:paraId="06856F3A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808C628" w14:textId="77777777" w:rsidR="00A27B04" w:rsidRPr="0087049C" w:rsidRDefault="00A27B04" w:rsidP="00A27B0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6CE51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5AE7B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4348DF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F88F3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5B3D5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0DF3F" w14:textId="77777777" w:rsidR="00A27B04" w:rsidRPr="0087049C" w:rsidRDefault="00A27B04" w:rsidP="00A27B04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51712B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4EDAE7E4" w14:textId="77777777" w:rsidTr="00A27B04">
        <w:tc>
          <w:tcPr>
            <w:tcW w:w="2700" w:type="dxa"/>
          </w:tcPr>
          <w:p w14:paraId="05EC8C33" w14:textId="77777777" w:rsidR="00A27B04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5ECB4024" w14:textId="77777777" w:rsidR="00A27B04" w:rsidRPr="0087049C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90" w:type="dxa"/>
          </w:tcPr>
          <w:p w14:paraId="36688716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320F2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3C877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E744B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02CD9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5653D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997E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0C82" w14:textId="77777777" w:rsidR="00A27B04" w:rsidRPr="0087049C" w:rsidRDefault="00A27B04" w:rsidP="00A27B0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A8DB3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0989FA02" w14:textId="77777777" w:rsidTr="00A27B04">
        <w:tc>
          <w:tcPr>
            <w:tcW w:w="2700" w:type="dxa"/>
          </w:tcPr>
          <w:p w14:paraId="3EFEE3D4" w14:textId="77777777" w:rsidR="00A27B04" w:rsidRPr="0087049C" w:rsidRDefault="00A27B04" w:rsidP="00A27B04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</w:tcPr>
          <w:p w14:paraId="5377193A" w14:textId="247576C4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F9E6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D01E7" w14:textId="1EFC52A5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7EDA00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E1F19" w14:textId="2E32DCF3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7BC78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A2E196" w14:textId="7053289F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4F2E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7B00E" w14:textId="54106CEF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795B63F7" w14:textId="77777777" w:rsidTr="00A27B04">
        <w:tc>
          <w:tcPr>
            <w:tcW w:w="2700" w:type="dxa"/>
          </w:tcPr>
          <w:p w14:paraId="0D48C7F1" w14:textId="77777777" w:rsidR="00A27B04" w:rsidRPr="0087049C" w:rsidRDefault="00A27B04" w:rsidP="00A27B04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2B1848" w14:textId="0737B3D3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5C4F50AE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70AD6" w14:textId="6B2C485B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79C79598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2F0F6" w14:textId="2AD567BC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2FA3C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66CD27" w14:textId="57F94F6B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92695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A2507" w14:textId="75C8E7C2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A27B04" w:rsidRPr="0087049C" w14:paraId="264F1D4D" w14:textId="77777777" w:rsidTr="00A27B04">
        <w:tc>
          <w:tcPr>
            <w:tcW w:w="2700" w:type="dxa"/>
          </w:tcPr>
          <w:p w14:paraId="4217069F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65E066" w14:textId="64EF5C05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475E6C57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6F23CB" w14:textId="13259BFA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1EBCE296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4D650A" w14:textId="34A8D743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A1496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4A42B" w14:textId="4C56FA62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AF21E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274356" w14:textId="5F9FE8FD" w:rsidR="00A27B04" w:rsidRPr="0042377D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A27B04" w:rsidRPr="00E711A4" w14:paraId="5C406B51" w14:textId="77777777" w:rsidTr="00A960E8">
        <w:tc>
          <w:tcPr>
            <w:tcW w:w="3690" w:type="dxa"/>
            <w:gridSpan w:val="2"/>
          </w:tcPr>
          <w:p w14:paraId="4423CB65" w14:textId="77777777" w:rsidR="00A27B04" w:rsidRPr="00E711A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3EB2EA" w14:textId="77777777" w:rsidR="00A27B04" w:rsidRPr="00E711A4" w:rsidRDefault="00A27B04" w:rsidP="00A27B04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290F2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5FA13A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B91E17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4211C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71753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69135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D9817" w14:textId="77777777" w:rsidR="00A27B04" w:rsidRPr="00E711A4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B04" w:rsidRPr="0087049C" w14:paraId="5766C76A" w14:textId="77777777" w:rsidTr="00A960E8">
        <w:tc>
          <w:tcPr>
            <w:tcW w:w="3690" w:type="dxa"/>
            <w:gridSpan w:val="2"/>
          </w:tcPr>
          <w:p w14:paraId="2E61EEC6" w14:textId="04C64B92" w:rsidR="00A27B04" w:rsidRPr="0087049C" w:rsidRDefault="00A27B04" w:rsidP="00A27B04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11EE6E" w14:textId="77777777" w:rsidR="00A27B04" w:rsidRPr="0087049C" w:rsidRDefault="00A27B04" w:rsidP="00A27B04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F4DD43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90B04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884A5B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95DDA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2310A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012FE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56EC0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2CBF2FDB" w14:textId="77777777" w:rsidTr="00A960E8">
        <w:tc>
          <w:tcPr>
            <w:tcW w:w="3690" w:type="dxa"/>
            <w:gridSpan w:val="2"/>
          </w:tcPr>
          <w:p w14:paraId="1CFD1D87" w14:textId="77777777" w:rsidR="00A27B04" w:rsidRPr="0087049C" w:rsidRDefault="00A27B04" w:rsidP="00A27B04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628CB9" w14:textId="77777777" w:rsidR="00A27B04" w:rsidRPr="0087049C" w:rsidRDefault="00A27B04" w:rsidP="00A27B04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D7664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3A45C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52295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C7AB4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C3DA9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2FF3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A2F8E" w14:textId="77777777" w:rsidR="00A27B04" w:rsidRPr="0087049C" w:rsidRDefault="00A27B04" w:rsidP="00A27B04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3E251066" w14:textId="77777777" w:rsidTr="00A27B04">
        <w:tc>
          <w:tcPr>
            <w:tcW w:w="2700" w:type="dxa"/>
          </w:tcPr>
          <w:p w14:paraId="3D9BB329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1934F421" w14:textId="1E51D6A1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0" w:type="dxa"/>
          </w:tcPr>
          <w:p w14:paraId="1F864D5D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52A52D" w14:textId="53CA0F64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97989F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6ED8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3C8E8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F5D32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73D1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FE4AF" w14:textId="3ECF1B3B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62568" w:rsidRPr="0087049C" w14:paraId="604C2EB3" w14:textId="77777777" w:rsidTr="00A27B04">
        <w:tc>
          <w:tcPr>
            <w:tcW w:w="2700" w:type="dxa"/>
          </w:tcPr>
          <w:p w14:paraId="579559BC" w14:textId="67E8D43B" w:rsidR="00362568" w:rsidRPr="007D0A13" w:rsidRDefault="00362568" w:rsidP="0036256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A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17A055F8" w14:textId="37FB3E57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0A13">
              <w:rPr>
                <w:rFonts w:asciiTheme="majorBidi" w:hAnsiTheme="majorBidi" w:cstheme="majorBidi"/>
                <w:sz w:val="30"/>
                <w:szCs w:val="30"/>
              </w:rPr>
              <w:t>709,614</w:t>
            </w:r>
          </w:p>
        </w:tc>
        <w:tc>
          <w:tcPr>
            <w:tcW w:w="270" w:type="dxa"/>
          </w:tcPr>
          <w:p w14:paraId="7D0EC84F" w14:textId="77777777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767E6" w14:textId="2EBE3B29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0A13">
              <w:rPr>
                <w:rFonts w:asciiTheme="majorBidi" w:hAnsiTheme="majorBidi" w:cstheme="majorBidi"/>
                <w:sz w:val="30"/>
                <w:szCs w:val="30"/>
              </w:rPr>
              <w:t>(709,614)</w:t>
            </w:r>
          </w:p>
        </w:tc>
        <w:tc>
          <w:tcPr>
            <w:tcW w:w="270" w:type="dxa"/>
          </w:tcPr>
          <w:p w14:paraId="71C9BD4A" w14:textId="77777777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6FBECF" w14:textId="0ED7A51C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0A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80003" w14:textId="77777777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553BF" w14:textId="01E5DCB9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0A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AAC5E" w14:textId="77777777" w:rsidR="00362568" w:rsidRPr="007D0A13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34DCA" w14:textId="37737610" w:rsidR="00362568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D0A13">
              <w:rPr>
                <w:rFonts w:asciiTheme="majorBidi" w:hAnsiTheme="majorBidi" w:cstheme="majorBidi"/>
                <w:sz w:val="30"/>
                <w:szCs w:val="30"/>
              </w:rPr>
              <w:t>(709,614)</w:t>
            </w:r>
          </w:p>
        </w:tc>
      </w:tr>
      <w:tr w:rsidR="00A27B04" w:rsidRPr="0087049C" w14:paraId="1B6237B6" w14:textId="77777777" w:rsidTr="00A27B04">
        <w:tc>
          <w:tcPr>
            <w:tcW w:w="2700" w:type="dxa"/>
          </w:tcPr>
          <w:p w14:paraId="2EF2F897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5F5EA2E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A378309" w14:textId="5CA641ED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7EAAC35D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5B17B" w14:textId="2B989270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46AEB2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A8DBF8" w14:textId="14BC92E5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0BBC4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36530" w14:textId="5D253942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8D910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22C17" w14:textId="28C29092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BB59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C7322B" w14:paraId="7283CE25" w14:textId="77777777" w:rsidTr="00A27B04">
        <w:tc>
          <w:tcPr>
            <w:tcW w:w="2700" w:type="dxa"/>
          </w:tcPr>
          <w:p w14:paraId="2200144A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17262F" w14:textId="11324873" w:rsidR="00A27B04" w:rsidRPr="00C7322B" w:rsidRDefault="00362568" w:rsidP="0036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1,010</w:t>
            </w:r>
            <w:r w:rsidR="00A27B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2B20C7F8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4857" w14:textId="5DED55A2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2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2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7803E0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399326" w14:textId="2DF89A5A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CEEC81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53C038" w14:textId="57111B5E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01F663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563032" w14:textId="036814A3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62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25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27B04" w:rsidRPr="00E711A4" w14:paraId="489E0AAA" w14:textId="77777777" w:rsidTr="00A27B04">
        <w:trPr>
          <w:trHeight w:val="50"/>
        </w:trPr>
        <w:tc>
          <w:tcPr>
            <w:tcW w:w="2700" w:type="dxa"/>
          </w:tcPr>
          <w:p w14:paraId="4588556E" w14:textId="77777777" w:rsidR="00A27B04" w:rsidRPr="00E711A4" w:rsidRDefault="00A27B04" w:rsidP="00A27B0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423DB2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7A459C3E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7FAC5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AAC4856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5FCCE2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0C43B214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1350AE" w14:textId="77777777" w:rsidR="00A27B04" w:rsidRPr="00E711A4" w:rsidRDefault="00A27B04" w:rsidP="00A27B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C0AEB85" w14:textId="77777777" w:rsidR="00A27B04" w:rsidRPr="00E711A4" w:rsidRDefault="00A27B04" w:rsidP="00A27B04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FA0BA8" w14:textId="77777777" w:rsidR="00A27B04" w:rsidRPr="00E711A4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B04" w:rsidRPr="00C7322B" w14:paraId="22544D9F" w14:textId="77777777" w:rsidTr="00A960E8">
        <w:tc>
          <w:tcPr>
            <w:tcW w:w="3690" w:type="dxa"/>
            <w:gridSpan w:val="2"/>
          </w:tcPr>
          <w:p w14:paraId="720C0567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3844F7" w14:textId="77777777" w:rsidR="00A27B04" w:rsidRPr="0087049C" w:rsidRDefault="00A27B04" w:rsidP="00A27B04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A9E02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C8A3E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04C5B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E251D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8C27" w14:textId="77777777" w:rsidR="00A27B04" w:rsidRPr="0087049C" w:rsidRDefault="00A27B04" w:rsidP="00A27B04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753A3" w14:textId="77777777" w:rsidR="00A27B04" w:rsidRPr="0087049C" w:rsidRDefault="00A27B04" w:rsidP="00A27B04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A07925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19822FC4" w14:textId="77777777" w:rsidTr="00A27B04">
        <w:tc>
          <w:tcPr>
            <w:tcW w:w="2700" w:type="dxa"/>
          </w:tcPr>
          <w:p w14:paraId="173283B0" w14:textId="77777777" w:rsidR="00A27B04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  <w:p w14:paraId="07F2AFE3" w14:textId="77777777" w:rsidR="00A27B04" w:rsidRPr="0087049C" w:rsidRDefault="00A27B04" w:rsidP="00A27B04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990" w:type="dxa"/>
          </w:tcPr>
          <w:p w14:paraId="04524CBE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56CE1E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E3E78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1F7F2D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EA54F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897E0" w14:textId="77777777" w:rsidR="00A27B04" w:rsidRPr="0087049C" w:rsidRDefault="00A27B04" w:rsidP="00A27B0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72D7C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8E855" w14:textId="77777777" w:rsidR="00A27B04" w:rsidRPr="0087049C" w:rsidRDefault="00A27B04" w:rsidP="00A27B0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5C924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7B04" w:rsidRPr="0087049C" w14:paraId="47BE5FE5" w14:textId="77777777" w:rsidTr="00A27B04">
        <w:tc>
          <w:tcPr>
            <w:tcW w:w="2700" w:type="dxa"/>
          </w:tcPr>
          <w:p w14:paraId="326F22D5" w14:textId="77777777" w:rsidR="00A27B04" w:rsidRPr="0087049C" w:rsidRDefault="00A27B04" w:rsidP="00A27B04">
            <w:pPr>
              <w:tabs>
                <w:tab w:val="clear" w:pos="227"/>
              </w:tabs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</w:tcPr>
          <w:p w14:paraId="6C981ACB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8E0A6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F005E" w14:textId="21FB9806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1DFB99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A1A8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8E092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C22F8" w14:textId="77777777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66D71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3170BB" w14:textId="4D631F9A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7B04" w:rsidRPr="0087049C" w14:paraId="590CFED4" w14:textId="77777777" w:rsidTr="00A27B04">
        <w:tc>
          <w:tcPr>
            <w:tcW w:w="2700" w:type="dxa"/>
          </w:tcPr>
          <w:p w14:paraId="6D71A33D" w14:textId="77777777" w:rsidR="00A27B04" w:rsidRPr="0087049C" w:rsidRDefault="00A27B04" w:rsidP="00A27B04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904D34" w14:textId="351FAD6E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29EE890D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C844D" w14:textId="792655DE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5E3C49E0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EAF04A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11F86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F32CF4" w14:textId="77777777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1034E0" w14:textId="77777777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C963F8" w14:textId="3021AB9E" w:rsidR="00A27B04" w:rsidRPr="0087049C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A27B04" w:rsidRPr="0042377D" w14:paraId="167B6965" w14:textId="77777777" w:rsidTr="00A27B04">
        <w:tc>
          <w:tcPr>
            <w:tcW w:w="2700" w:type="dxa"/>
          </w:tcPr>
          <w:p w14:paraId="6298EDC5" w14:textId="77777777" w:rsidR="00A27B04" w:rsidRPr="0087049C" w:rsidRDefault="00A27B04" w:rsidP="00A27B0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E687D8" w14:textId="688DA382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69F624CF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EF1402" w14:textId="3BFAD6AE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48DF5F67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5BC19E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FA404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E3EA39" w14:textId="77777777" w:rsidR="00A27B04" w:rsidRPr="0043103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D4C18" w14:textId="77777777" w:rsidR="00A27B04" w:rsidRPr="00C7322B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D2830" w14:textId="677B4B09" w:rsidR="00A27B04" w:rsidRPr="0042377D" w:rsidRDefault="00A27B04" w:rsidP="00A27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8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31CE78BE" w14:textId="03B1005A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87049C">
        <w:rPr>
          <w:rFonts w:asciiTheme="majorBidi" w:hAnsiTheme="majorBidi" w:cstheme="majorBidi"/>
          <w:sz w:val="30"/>
          <w:szCs w:val="30"/>
        </w:rPr>
        <w:t>/</w:t>
      </w:r>
      <w:r w:rsidRPr="0087049C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E711A4">
        <w:rPr>
          <w:rFonts w:asciiTheme="majorBidi" w:hAnsiTheme="majorBidi" w:cstheme="majorBidi"/>
          <w:sz w:val="30"/>
          <w:szCs w:val="30"/>
        </w:rPr>
        <w:br/>
      </w:r>
      <w:r w:rsidRPr="0087049C">
        <w:rPr>
          <w:rFonts w:asciiTheme="majorBidi" w:hAnsiTheme="majorBidi" w:cstheme="majorBidi"/>
          <w:sz w:val="30"/>
          <w:szCs w:val="30"/>
          <w:cs/>
        </w:rPr>
        <w:t>ซึ่งเกี่ยวข้องกับ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87049C">
        <w:rPr>
          <w:rFonts w:asciiTheme="majorBidi" w:hAnsiTheme="majorBidi" w:cstheme="majorBidi"/>
          <w:sz w:val="30"/>
          <w:szCs w:val="30"/>
          <w:cs/>
        </w:rPr>
        <w:t>ทางการเงิ</w:t>
      </w:r>
      <w:r>
        <w:rPr>
          <w:rFonts w:asciiTheme="majorBidi" w:hAnsiTheme="majorBidi" w:cstheme="majorBidi" w:hint="cs"/>
          <w:sz w:val="30"/>
          <w:szCs w:val="30"/>
          <w:cs/>
        </w:rPr>
        <w:t>นและ</w:t>
      </w:r>
      <w:r w:rsidRPr="0087049C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หนี้สินทางการเงินที่เป็นอนุพันธ์ที่ถือไว้เพื่อวัตถุประสงค์ในการบริหาร</w:t>
      </w:r>
      <w:r w:rsidRPr="00E711A4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ความเสี่ยง </w:t>
      </w:r>
      <w:r w:rsidRPr="00E711A4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ซึ่งโดยปกติจะไม่มีการปิดสัญญาดังกล่าวก่อนการครบกำหนดของสัญญา</w:t>
      </w:r>
      <w:r w:rsidRPr="00E711A4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E711A4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การเปิดเผยแสดงให้เห็น</w:t>
      </w:r>
      <w:r w:rsidR="00310DB9">
        <w:rPr>
          <w:rFonts w:asciiTheme="majorBidi" w:hAnsiTheme="majorBidi" w:cstheme="majorBidi"/>
          <w:spacing w:val="-2"/>
          <w:sz w:val="30"/>
          <w:szCs w:val="30"/>
        </w:rPr>
        <w:br/>
      </w:r>
      <w:r w:rsidRPr="00310DB9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</w:t>
      </w:r>
      <w:r w:rsidRPr="0087049C">
        <w:rPr>
          <w:rFonts w:asciiTheme="majorBidi" w:hAnsiTheme="majorBidi" w:cstheme="majorBidi"/>
          <w:sz w:val="30"/>
          <w:szCs w:val="30"/>
          <w:cs/>
        </w:rPr>
        <w:t>ขั้นต้นของอนุพันธ์ ซึ่งชำระเป็นเงินสดด้วยจำนวนขั้นต้นพร้อมกัน</w:t>
      </w:r>
    </w:p>
    <w:p w14:paraId="58FAEAF0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13D1D4" w14:textId="457A3229" w:rsidR="002C28F6" w:rsidRPr="0029003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03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9003C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9003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6C658748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3CA1F" w14:textId="77777777" w:rsidR="002C28F6" w:rsidRPr="005C2DF9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C43DC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43DC1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Pr="005C2DF9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426DCF91" w14:textId="77777777" w:rsidR="002C28F6" w:rsidRPr="0087049C" w:rsidRDefault="002C28F6" w:rsidP="00A02476">
      <w:pPr>
        <w:tabs>
          <w:tab w:val="clear" w:pos="454"/>
          <w:tab w:val="clear" w:pos="907"/>
          <w:tab w:val="left" w:pos="990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0D262" w14:textId="54176C0C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1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4553B1DF" w14:textId="77777777" w:rsidR="002C28F6" w:rsidRPr="0087049C" w:rsidRDefault="002C28F6" w:rsidP="00A02476">
      <w:pPr>
        <w:pStyle w:val="block"/>
        <w:spacing w:after="0" w:line="240" w:lineRule="auto"/>
        <w:ind w:right="-7" w:firstLine="423"/>
        <w:jc w:val="both"/>
        <w:rPr>
          <w:rFonts w:asciiTheme="majorBidi" w:hAnsiTheme="majorBidi" w:cstheme="majorBidi"/>
          <w:sz w:val="30"/>
          <w:szCs w:val="30"/>
        </w:rPr>
      </w:pPr>
    </w:p>
    <w:p w14:paraId="36DBA1A9" w14:textId="77777777" w:rsidR="002C28F6" w:rsidRPr="0087049C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2D5AE95" w14:textId="77777777" w:rsidR="002C28F6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2C28F6" w:rsidSect="00BA5EAF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1170"/>
        <w:gridCol w:w="268"/>
        <w:gridCol w:w="992"/>
        <w:gridCol w:w="266"/>
        <w:gridCol w:w="994"/>
        <w:gridCol w:w="266"/>
        <w:gridCol w:w="904"/>
      </w:tblGrid>
      <w:tr w:rsidR="00482DB4" w:rsidRPr="00AC34DD" w14:paraId="50169A9B" w14:textId="77777777" w:rsidTr="00E86C15">
        <w:tc>
          <w:tcPr>
            <w:tcW w:w="2970" w:type="dxa"/>
            <w:vAlign w:val="bottom"/>
          </w:tcPr>
          <w:p w14:paraId="7A9749F7" w14:textId="77777777" w:rsidR="00482DB4" w:rsidRPr="00AC34DD" w:rsidRDefault="00482DB4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0" w:type="dxa"/>
            <w:gridSpan w:val="17"/>
          </w:tcPr>
          <w:p w14:paraId="18FD7FA5" w14:textId="3CBACC29" w:rsidR="00482DB4" w:rsidRPr="00AC34DD" w:rsidRDefault="00482DB4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2DB4" w:rsidRPr="00AC34DD" w14:paraId="5E5BC756" w14:textId="77777777" w:rsidTr="001E4F3E">
        <w:tc>
          <w:tcPr>
            <w:tcW w:w="2970" w:type="dxa"/>
            <w:vAlign w:val="bottom"/>
          </w:tcPr>
          <w:p w14:paraId="0E3618F5" w14:textId="77777777" w:rsidR="00482DB4" w:rsidRPr="00AC34DD" w:rsidRDefault="00482DB4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9"/>
          </w:tcPr>
          <w:p w14:paraId="7E0B202D" w14:textId="3F2A564F" w:rsidR="00482DB4" w:rsidRPr="00AE3517" w:rsidRDefault="00E77500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797F96C" w14:textId="77777777" w:rsidR="00482DB4" w:rsidRPr="00AE3517" w:rsidRDefault="00482DB4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672DAD3C" w14:textId="203A1E37" w:rsidR="00482DB4" w:rsidRPr="00AC34DD" w:rsidRDefault="00E77500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44665" w:rsidRPr="00AC34DD" w14:paraId="269C97B1" w14:textId="77777777" w:rsidTr="00DC287A">
        <w:tc>
          <w:tcPr>
            <w:tcW w:w="2970" w:type="dxa"/>
            <w:vAlign w:val="bottom"/>
          </w:tcPr>
          <w:p w14:paraId="01FB27B4" w14:textId="01640D9E" w:rsidR="00844665" w:rsidRPr="00AC34DD" w:rsidRDefault="00844665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B2EE8BA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71A2F439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801895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3BD8EE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76FE0344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03B9F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70" w:type="dxa"/>
          </w:tcPr>
          <w:p w14:paraId="148BF63E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06EBC5" w14:textId="77777777" w:rsidR="00844665" w:rsidRPr="00AC34DD" w:rsidRDefault="00844665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658FB2CA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F69947" w14:textId="36780C69" w:rsidR="00844665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เงินเปโซ</w:t>
            </w:r>
          </w:p>
          <w:p w14:paraId="6A9F32D5" w14:textId="6152B86C" w:rsidR="00844665" w:rsidRPr="00AC34DD" w:rsidRDefault="00844665" w:rsidP="0084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270" w:type="dxa"/>
          </w:tcPr>
          <w:p w14:paraId="2CBEA549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CAE17F" w14:textId="6C484CFE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639B77B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F40A433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E8336A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</w:tcPr>
          <w:p w14:paraId="700918C9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2808C876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266" w:type="dxa"/>
            <w:shd w:val="clear" w:color="auto" w:fill="auto"/>
          </w:tcPr>
          <w:p w14:paraId="73FF3101" w14:textId="77777777" w:rsidR="00844665" w:rsidRPr="00AC34DD" w:rsidRDefault="00844665" w:rsidP="007D1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4" w:type="dxa"/>
            <w:shd w:val="clear" w:color="auto" w:fill="auto"/>
          </w:tcPr>
          <w:p w14:paraId="694C13B3" w14:textId="77777777" w:rsidR="00844665" w:rsidRPr="00AC34DD" w:rsidRDefault="00844665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</w:tr>
      <w:tr w:rsidR="00482DB4" w:rsidRPr="00AC34DD" w14:paraId="59985F47" w14:textId="77777777" w:rsidTr="00A02DB6">
        <w:tc>
          <w:tcPr>
            <w:tcW w:w="2970" w:type="dxa"/>
            <w:vAlign w:val="bottom"/>
          </w:tcPr>
          <w:p w14:paraId="21720437" w14:textId="77777777" w:rsidR="00482DB4" w:rsidRPr="00AC34DD" w:rsidRDefault="00482DB4" w:rsidP="007D1C6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0" w:type="dxa"/>
            <w:gridSpan w:val="17"/>
          </w:tcPr>
          <w:p w14:paraId="176A06ED" w14:textId="44CC56A0" w:rsidR="00482DB4" w:rsidRPr="00AC34DD" w:rsidRDefault="00482DB4" w:rsidP="00266B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4665" w:rsidRPr="00AC34DD" w14:paraId="7D395CC2" w14:textId="77777777" w:rsidTr="00DC287A">
        <w:tc>
          <w:tcPr>
            <w:tcW w:w="2970" w:type="dxa"/>
          </w:tcPr>
          <w:p w14:paraId="327240C3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642B35C1" w14:textId="2120D8A7" w:rsidR="00844665" w:rsidRPr="00AC34DD" w:rsidRDefault="00E77500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</w:tcPr>
          <w:p w14:paraId="68BA20CD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8943B2" w14:textId="7FA3D912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70" w:type="dxa"/>
          </w:tcPr>
          <w:p w14:paraId="77F6DABA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321452" w14:textId="5EC9D5C9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70" w:type="dxa"/>
          </w:tcPr>
          <w:p w14:paraId="20426648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5A9F7D" w14:textId="4A8D3914" w:rsidR="00844665" w:rsidRPr="00AC34DD" w:rsidRDefault="00E77500" w:rsidP="00DC287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14:paraId="65A55540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041FDB1" w14:textId="40B054ED" w:rsidR="00844665" w:rsidRPr="00AE3517" w:rsidRDefault="00D03ED1" w:rsidP="00D03ED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813507" w14:textId="77777777" w:rsidR="00844665" w:rsidRPr="00AE3517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C46619" w14:textId="1DF0E89F" w:rsidR="00844665" w:rsidRPr="00AC34DD" w:rsidRDefault="00E77500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8" w:type="dxa"/>
          </w:tcPr>
          <w:p w14:paraId="138D8B80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82D6CBE" w14:textId="5078A02D" w:rsidR="00844665" w:rsidRPr="00AC34DD" w:rsidRDefault="00E77500" w:rsidP="003140FC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6" w:type="dxa"/>
          </w:tcPr>
          <w:p w14:paraId="41B17430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FC333FF" w14:textId="77E54C1B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66" w:type="dxa"/>
          </w:tcPr>
          <w:p w14:paraId="0EAEA052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5C4925BB" w14:textId="48E8DA2B" w:rsidR="00844665" w:rsidRPr="00AC34DD" w:rsidRDefault="00E77500" w:rsidP="00DC28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</w:t>
            </w:r>
          </w:p>
        </w:tc>
      </w:tr>
      <w:tr w:rsidR="00844665" w:rsidRPr="00AC34DD" w14:paraId="09BEB790" w14:textId="77777777" w:rsidTr="00DC287A">
        <w:tc>
          <w:tcPr>
            <w:tcW w:w="2970" w:type="dxa"/>
          </w:tcPr>
          <w:p w14:paraId="1CA878E9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63354FF" w14:textId="58ADA695" w:rsidR="00844665" w:rsidRPr="00AC34DD" w:rsidRDefault="00E77500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7A505FA6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72592A" w14:textId="5E5301D7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70" w:type="dxa"/>
          </w:tcPr>
          <w:p w14:paraId="55D395D2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772FB" w14:textId="5D6D609B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72CAEB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DF7B01" w14:textId="481FFCD7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7EA2D8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F3E7B7E" w14:textId="47B6D20D" w:rsidR="00844665" w:rsidRPr="00AE3517" w:rsidRDefault="00D03ED1" w:rsidP="00D03ED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9FC128" w14:textId="77777777" w:rsidR="00844665" w:rsidRPr="00AE3517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39E4E7" w14:textId="444F056F" w:rsidR="00844665" w:rsidRPr="00AC34DD" w:rsidRDefault="00E77500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68" w:type="dxa"/>
          </w:tcPr>
          <w:p w14:paraId="680F40BE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C339629" w14:textId="2A97E64F" w:rsidR="00844665" w:rsidRPr="00AC34DD" w:rsidRDefault="00E77500" w:rsidP="00BC50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66" w:type="dxa"/>
          </w:tcPr>
          <w:p w14:paraId="52147444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5BD3894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7308AD6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C4B245D" w14:textId="77777777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4665" w:rsidRPr="00AC34DD" w14:paraId="73C3BC4B" w14:textId="77777777" w:rsidTr="00DC287A">
        <w:tc>
          <w:tcPr>
            <w:tcW w:w="2970" w:type="dxa"/>
          </w:tcPr>
          <w:p w14:paraId="7494D67E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0CF58F0C" w14:textId="51F056A3" w:rsidR="00844665" w:rsidRPr="00AC34DD" w:rsidRDefault="00844665" w:rsidP="00BC50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7D68CB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2A1EBF" w14:textId="4D5C4507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13EA478D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DC7AE9D" w14:textId="6B5AA32D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826DF7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C167A8" w14:textId="0AA4E225" w:rsidR="00844665" w:rsidRPr="00AC34DD" w:rsidRDefault="00E77500" w:rsidP="00DC287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270" w:type="dxa"/>
          </w:tcPr>
          <w:p w14:paraId="74B28A72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FD69B6" w14:textId="4BA52147" w:rsidR="00844665" w:rsidRDefault="00D03ED1" w:rsidP="00BC502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DB9E21" w14:textId="77777777" w:rsidR="00844665" w:rsidRDefault="00844665" w:rsidP="00BC502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0761F58" w14:textId="65C1DA2B" w:rsidR="00844665" w:rsidRPr="00AC34DD" w:rsidRDefault="00844665" w:rsidP="00BC502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E9D240C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D7CB939" w14:textId="58A92583" w:rsidR="00844665" w:rsidRPr="00AC34DD" w:rsidRDefault="00E77500" w:rsidP="00BC50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66" w:type="dxa"/>
          </w:tcPr>
          <w:p w14:paraId="34DAB558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56BD1B3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5458ACF9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8F0AA57" w14:textId="5D817C71" w:rsidR="00844665" w:rsidRPr="00AC34DD" w:rsidRDefault="00E77500" w:rsidP="00DC28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44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</w:tr>
      <w:tr w:rsidR="00844665" w:rsidRPr="00AC34DD" w14:paraId="2D3F4BE1" w14:textId="77777777" w:rsidTr="00DC287A">
        <w:tc>
          <w:tcPr>
            <w:tcW w:w="2970" w:type="dxa"/>
          </w:tcPr>
          <w:p w14:paraId="371B90A4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3788C61C" w14:textId="0DFA641C" w:rsidR="00844665" w:rsidRPr="00AC34DD" w:rsidRDefault="00844665" w:rsidP="00BC50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24F48B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C64034" w14:textId="60C3C433" w:rsidR="00844665" w:rsidRPr="00AC34DD" w:rsidRDefault="00844665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99DE36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EE96DB" w14:textId="3C35BB84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1E3635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12899D" w14:textId="74679BE1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361743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0A125" w14:textId="18FA717E" w:rsidR="00844665" w:rsidRDefault="00D03ED1" w:rsidP="00BC50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C084DA" w14:textId="77777777" w:rsidR="00844665" w:rsidRDefault="00844665" w:rsidP="00BC50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274D45" w14:textId="7C4E3126" w:rsidR="00844665" w:rsidRPr="00AC34DD" w:rsidRDefault="00844665" w:rsidP="00BC50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2CC0125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54C14F" w14:textId="565D66C4" w:rsidR="00844665" w:rsidRPr="00AC34DD" w:rsidRDefault="00844665" w:rsidP="00BC50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988B782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CF4DED4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915345F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D86F3AF" w14:textId="77777777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4665" w:rsidRPr="00AC34DD" w14:paraId="1A53533A" w14:textId="77777777" w:rsidTr="00DC287A">
        <w:tc>
          <w:tcPr>
            <w:tcW w:w="2970" w:type="dxa"/>
          </w:tcPr>
          <w:p w14:paraId="704EBF44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80C8D51" w14:textId="7FA1026A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960869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D6F85" w14:textId="6895114B" w:rsidR="00844665" w:rsidRPr="00AC34DD" w:rsidRDefault="00844665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3C372E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DAEE9" w14:textId="4169A872" w:rsidR="00844665" w:rsidRPr="00AC34DD" w:rsidRDefault="002A4BCC" w:rsidP="002A4BC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0CBFA42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4C991B" w14:textId="435B4910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A86A4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EDA335" w14:textId="5AE0BA4D" w:rsidR="00844665" w:rsidRDefault="00D03ED1" w:rsidP="00D03ED1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B1E2C9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2BEF49" w14:textId="4F30CE36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508795B7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877CC8" w14:textId="6B4B1971" w:rsidR="00844665" w:rsidRPr="00AC34DD" w:rsidRDefault="00844665" w:rsidP="00BC50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74CB115E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D664826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47EA9D2A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E9C396A" w14:textId="77777777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44665" w:rsidRPr="00AC34DD" w14:paraId="74D8A2CE" w14:textId="77777777" w:rsidTr="00D03ED1">
        <w:tc>
          <w:tcPr>
            <w:tcW w:w="2970" w:type="dxa"/>
          </w:tcPr>
          <w:p w14:paraId="09ACA8FF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DBF8B5" w14:textId="3A41215D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E108D3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1C7505" w14:textId="387440EB" w:rsidR="00844665" w:rsidRPr="00AC34DD" w:rsidRDefault="00844665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C23015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BB8BCB" w14:textId="5FBCD3B8" w:rsidR="00844665" w:rsidRPr="00AC34DD" w:rsidRDefault="00844665" w:rsidP="00BC502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FEEAF75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CDE4A2" w14:textId="4BED8832" w:rsidR="00844665" w:rsidRPr="00AC34DD" w:rsidRDefault="00844665" w:rsidP="00DC287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FC8FF7A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E90434" w14:textId="3450A05A" w:rsidR="00844665" w:rsidRDefault="00D03ED1" w:rsidP="00D03ED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823BC52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CFDE95A" w14:textId="7890B61F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3EDE941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1A27FF" w14:textId="15DBE334" w:rsidR="00844665" w:rsidRPr="00AC34DD" w:rsidRDefault="00844665" w:rsidP="00BC502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B7D431E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F84BBCC" w14:textId="1FC3E94F" w:rsidR="00844665" w:rsidRPr="00AC34DD" w:rsidRDefault="00844665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52258282" w14:textId="77777777" w:rsidR="00844665" w:rsidRPr="00AC34DD" w:rsidRDefault="00844665" w:rsidP="00BC502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40CA9BE" w14:textId="55B644B6" w:rsidR="00844665" w:rsidRPr="00AC34DD" w:rsidRDefault="00844665" w:rsidP="00DC28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44665" w:rsidRPr="00AC34DD" w14:paraId="50F50FA8" w14:textId="77777777" w:rsidTr="00D03ED1">
        <w:tc>
          <w:tcPr>
            <w:tcW w:w="2970" w:type="dxa"/>
          </w:tcPr>
          <w:p w14:paraId="35EAAF4C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3D732" w14:textId="09DE5F71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7351D0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165855" w14:textId="2736A305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70" w:type="dxa"/>
          </w:tcPr>
          <w:p w14:paraId="51475818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0B78CC" w14:textId="2D8B96ED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2A4B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0825F484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222D97" w14:textId="45882093" w:rsidR="00844665" w:rsidRPr="00AC34DD" w:rsidRDefault="00E77500" w:rsidP="00DC287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413BD831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C844B6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7649F443" w14:textId="08BF527F" w:rsidR="00D03ED1" w:rsidRDefault="00D03ED1" w:rsidP="00D03ED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93DE65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E19D94" w14:textId="6071FFB1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D66FF11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43A3D" w14:textId="74D188D5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66" w:type="dxa"/>
          </w:tcPr>
          <w:p w14:paraId="014B3B29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E295741" w14:textId="06B85316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66" w:type="dxa"/>
          </w:tcPr>
          <w:p w14:paraId="53053DC4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B1F75C0" w14:textId="7D7F1645" w:rsidR="00844665" w:rsidRPr="00DC287A" w:rsidRDefault="00E77500" w:rsidP="00DC28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44665" w:rsidRPr="00DC28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  <w:tr w:rsidR="00844665" w:rsidRPr="00AC34DD" w14:paraId="4E5900F5" w14:textId="77777777" w:rsidTr="00D03ED1">
        <w:tc>
          <w:tcPr>
            <w:tcW w:w="2970" w:type="dxa"/>
          </w:tcPr>
          <w:p w14:paraId="64666FC1" w14:textId="77777777" w:rsidR="00844665" w:rsidRPr="0028326F" w:rsidRDefault="00844665" w:rsidP="00BC502A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DA2324" w14:textId="1AA8A5AC" w:rsidR="00844665" w:rsidRPr="0028326F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8308B9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F28996" w14:textId="39A40DCE" w:rsidR="00844665" w:rsidRPr="0028326F" w:rsidRDefault="00180654" w:rsidP="00180654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94F404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6223F4" w14:textId="742EF6D3" w:rsidR="00844665" w:rsidRPr="0028326F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0A3410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7C1D48" w14:textId="51B7DABE" w:rsidR="00844665" w:rsidRPr="0028326F" w:rsidRDefault="00844665" w:rsidP="00DC287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7C3A56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B8A447" w14:textId="2EC2BEFB" w:rsidR="00844665" w:rsidRDefault="00D03ED1" w:rsidP="00D03ED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405D7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6AD4A" w14:textId="0B7D577A" w:rsidR="00844665" w:rsidRPr="0028326F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4C2C4A0" w14:textId="77777777" w:rsidR="00844665" w:rsidRPr="0028326F" w:rsidRDefault="00844665" w:rsidP="00BC502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FE18AD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5056391" w14:textId="77777777" w:rsidR="00844665" w:rsidRPr="0028326F" w:rsidRDefault="00844665" w:rsidP="00BC502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AC9666E" w14:textId="77777777" w:rsidR="00844665" w:rsidRPr="0028326F" w:rsidRDefault="00844665" w:rsidP="00BC502A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6B6B38A4" w14:textId="77777777" w:rsidR="00844665" w:rsidRPr="0028326F" w:rsidRDefault="00844665" w:rsidP="00BC502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0B68CBA4" w14:textId="77777777" w:rsidR="00844665" w:rsidRPr="00AC34DD" w:rsidRDefault="00844665" w:rsidP="00DC287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44665" w:rsidRPr="00AC34DD" w14:paraId="46192EAA" w14:textId="77777777" w:rsidTr="00D03ED1">
        <w:tc>
          <w:tcPr>
            <w:tcW w:w="2970" w:type="dxa"/>
          </w:tcPr>
          <w:p w14:paraId="4786A18D" w14:textId="77777777" w:rsidR="00844665" w:rsidRPr="00AC34DD" w:rsidRDefault="00844665" w:rsidP="00BC502A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0834E" w14:textId="0D4A2C1A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E9FC16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8AD09" w14:textId="7F03D84D" w:rsidR="00844665" w:rsidRPr="00AC34DD" w:rsidRDefault="00180654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931254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2F51C" w14:textId="08442B69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2A4B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14F20FC9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458FB" w14:textId="6CF8ADF9" w:rsidR="00844665" w:rsidRPr="00AC34DD" w:rsidRDefault="00E77500" w:rsidP="00DC287A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2FE6492F" w14:textId="77777777" w:rsidR="00844665" w:rsidRPr="00AC34DD" w:rsidRDefault="00844665" w:rsidP="00BC502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A4171" w14:textId="49E80CC0" w:rsidR="00844665" w:rsidRDefault="00D03ED1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D7339C" w14:textId="77777777" w:rsidR="00844665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26C2A" w14:textId="158AC0AB" w:rsidR="00844665" w:rsidRPr="00AC34DD" w:rsidRDefault="00844665" w:rsidP="00BC50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7C4C43CC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1E053" w14:textId="40A596AE" w:rsidR="00844665" w:rsidRPr="00AC34DD" w:rsidRDefault="00E77500" w:rsidP="00BC502A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66" w:type="dxa"/>
          </w:tcPr>
          <w:p w14:paraId="52978354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609AE" w14:textId="29025BD7" w:rsidR="00844665" w:rsidRPr="00AC34DD" w:rsidRDefault="00E77500" w:rsidP="00BC50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446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169</w:t>
            </w:r>
          </w:p>
        </w:tc>
        <w:tc>
          <w:tcPr>
            <w:tcW w:w="266" w:type="dxa"/>
          </w:tcPr>
          <w:p w14:paraId="2BFE1BB9" w14:textId="77777777" w:rsidR="00844665" w:rsidRPr="00AC34DD" w:rsidRDefault="00844665" w:rsidP="00BC502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A54EF" w14:textId="337A8774" w:rsidR="00844665" w:rsidRPr="00DC287A" w:rsidRDefault="00E77500" w:rsidP="00DC287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44665" w:rsidRPr="00DC28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</w:tbl>
    <w:p w14:paraId="4B320774" w14:textId="77777777" w:rsidR="002C28F6" w:rsidRDefault="002C28F6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</w:pPr>
    </w:p>
    <w:p w14:paraId="4F20016E" w14:textId="24EF3685" w:rsidR="00482DB4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tbl>
      <w:tblPr>
        <w:tblW w:w="135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800"/>
        <w:gridCol w:w="270"/>
        <w:gridCol w:w="1710"/>
        <w:gridCol w:w="270"/>
        <w:gridCol w:w="1710"/>
        <w:gridCol w:w="270"/>
        <w:gridCol w:w="1620"/>
        <w:gridCol w:w="268"/>
        <w:gridCol w:w="1622"/>
      </w:tblGrid>
      <w:tr w:rsidR="002D4356" w:rsidRPr="00AC34DD" w14:paraId="0DB435F9" w14:textId="77777777" w:rsidTr="00273598">
        <w:tc>
          <w:tcPr>
            <w:tcW w:w="4050" w:type="dxa"/>
            <w:vAlign w:val="bottom"/>
          </w:tcPr>
          <w:p w14:paraId="50C5ADEC" w14:textId="7838EEBD" w:rsidR="002D4356" w:rsidRPr="00AC34DD" w:rsidRDefault="002D4356" w:rsidP="004858A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540" w:type="dxa"/>
            <w:gridSpan w:val="9"/>
          </w:tcPr>
          <w:p w14:paraId="77D37D0F" w14:textId="1B51EACA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356" w:rsidRPr="00AC34DD" w14:paraId="274C327C" w14:textId="77777777" w:rsidTr="00017EC3">
        <w:tc>
          <w:tcPr>
            <w:tcW w:w="4050" w:type="dxa"/>
            <w:vAlign w:val="bottom"/>
          </w:tcPr>
          <w:p w14:paraId="0DD34CC2" w14:textId="77777777" w:rsidR="002D4356" w:rsidRPr="00AC34DD" w:rsidRDefault="002D4356" w:rsidP="004858A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5"/>
          </w:tcPr>
          <w:p w14:paraId="402257A0" w14:textId="1AE6891C" w:rsidR="002D4356" w:rsidRPr="00AC34DD" w:rsidRDefault="00E77500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08873D7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F7DC71B" w14:textId="7AC3DB9A" w:rsidR="002D4356" w:rsidRPr="00AC34DD" w:rsidRDefault="00E77500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D4356" w:rsidRPr="00AC34DD" w14:paraId="33BBE24D" w14:textId="77777777" w:rsidTr="004858AE">
        <w:tc>
          <w:tcPr>
            <w:tcW w:w="4050" w:type="dxa"/>
            <w:vAlign w:val="bottom"/>
          </w:tcPr>
          <w:p w14:paraId="79F772AF" w14:textId="1ADF24C5" w:rsidR="002D4356" w:rsidRPr="00AC34DD" w:rsidRDefault="002D4356" w:rsidP="004858A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7500" w:rsidRPr="00E77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34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0" w:type="dxa"/>
          </w:tcPr>
          <w:p w14:paraId="24F7A4AD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AC34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4B75597D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F6E5AD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D612CF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</w:tcPr>
          <w:p w14:paraId="489C7DDE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95DD17A" w14:textId="77777777" w:rsidR="002D4356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95926E" w14:textId="6A556703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เงินหยวนจีน</w:t>
            </w:r>
          </w:p>
        </w:tc>
        <w:tc>
          <w:tcPr>
            <w:tcW w:w="270" w:type="dxa"/>
          </w:tcPr>
          <w:p w14:paraId="231F4534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AE9B0F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27F46A6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07C60AA1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26F12" w14:textId="77777777" w:rsidR="002D4356" w:rsidRPr="00AC34DD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</w:tr>
      <w:tr w:rsidR="002D4356" w:rsidRPr="00AC34DD" w14:paraId="734D15CE" w14:textId="77777777" w:rsidTr="00C2344D">
        <w:tc>
          <w:tcPr>
            <w:tcW w:w="4050" w:type="dxa"/>
            <w:vAlign w:val="bottom"/>
          </w:tcPr>
          <w:p w14:paraId="60D0F8AF" w14:textId="77777777" w:rsidR="002D4356" w:rsidRPr="00AC34DD" w:rsidRDefault="002D4356" w:rsidP="004858AE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9"/>
          </w:tcPr>
          <w:p w14:paraId="09328CB8" w14:textId="7B2A29EA" w:rsidR="002D4356" w:rsidRPr="002D4356" w:rsidRDefault="002D4356" w:rsidP="004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43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435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4356" w:rsidRPr="00AC34DD" w14:paraId="6D6F8299" w14:textId="77777777" w:rsidTr="001E7818">
        <w:tc>
          <w:tcPr>
            <w:tcW w:w="4050" w:type="dxa"/>
          </w:tcPr>
          <w:p w14:paraId="55874DEC" w14:textId="77777777" w:rsidR="002D4356" w:rsidRPr="00AC34DD" w:rsidRDefault="002D4356" w:rsidP="002D43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vAlign w:val="bottom"/>
          </w:tcPr>
          <w:p w14:paraId="42C546FA" w14:textId="07766EE9" w:rsidR="002D4356" w:rsidRPr="00AC34DD" w:rsidRDefault="00E77500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</w:tcPr>
          <w:p w14:paraId="2540C268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406EE49A" w14:textId="7C0B4487" w:rsidR="002D4356" w:rsidRPr="00AC34DD" w:rsidRDefault="00E77500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</w:tcPr>
          <w:p w14:paraId="7944B318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A2D6487" w14:textId="7BF797D4" w:rsidR="002D4356" w:rsidRPr="00AC34DD" w:rsidRDefault="002D4356" w:rsidP="002D43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8D558" w14:textId="77777777" w:rsidR="002D4356" w:rsidRPr="00AE3517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2AD3ADB" w14:textId="5B4940FC" w:rsidR="002D4356" w:rsidRPr="002D4356" w:rsidRDefault="00E77500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8" w:type="dxa"/>
          </w:tcPr>
          <w:p w14:paraId="3AB7ABA4" w14:textId="77777777" w:rsidR="002D4356" w:rsidRPr="002D4356" w:rsidRDefault="002D4356" w:rsidP="002D4356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33408261" w14:textId="6823856D" w:rsidR="002D4356" w:rsidRPr="002D4356" w:rsidRDefault="00E77500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2D4356" w:rsidRPr="00AC34DD" w14:paraId="5DF9BF64" w14:textId="77777777" w:rsidTr="001E7818">
        <w:tc>
          <w:tcPr>
            <w:tcW w:w="4050" w:type="dxa"/>
          </w:tcPr>
          <w:p w14:paraId="69F219FF" w14:textId="77777777" w:rsidR="002D4356" w:rsidRPr="00AC34DD" w:rsidRDefault="002D4356" w:rsidP="002D43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  <w:vAlign w:val="bottom"/>
          </w:tcPr>
          <w:p w14:paraId="07DC3391" w14:textId="56DD36DF" w:rsidR="002D4356" w:rsidRPr="00AC34DD" w:rsidRDefault="00E77500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70" w:type="dxa"/>
          </w:tcPr>
          <w:p w14:paraId="25B2F2AE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D14CF1B" w14:textId="678057E7" w:rsidR="002D4356" w:rsidRPr="00AC34DD" w:rsidRDefault="00E77500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025A2D1B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2650533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8968DF" w14:textId="77777777" w:rsidR="002D4356" w:rsidRPr="00AE3517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0891B50" w14:textId="297621CA" w:rsidR="002D4356" w:rsidRPr="002D4356" w:rsidRDefault="00E77500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2D4356"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268" w:type="dxa"/>
          </w:tcPr>
          <w:p w14:paraId="66E99FE8" w14:textId="77777777" w:rsidR="002D4356" w:rsidRPr="002D4356" w:rsidRDefault="002D4356" w:rsidP="002D4356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2BA86AF0" w14:textId="64D0276C" w:rsidR="002D4356" w:rsidRPr="002D4356" w:rsidRDefault="00E77500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2D4356"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004</w:t>
            </w:r>
          </w:p>
        </w:tc>
      </w:tr>
      <w:tr w:rsidR="002D4356" w:rsidRPr="00AC34DD" w14:paraId="523B05CE" w14:textId="77777777" w:rsidTr="001E7818">
        <w:tc>
          <w:tcPr>
            <w:tcW w:w="4050" w:type="dxa"/>
          </w:tcPr>
          <w:p w14:paraId="3E14AD07" w14:textId="77777777" w:rsidR="002D4356" w:rsidRPr="00AC34DD" w:rsidRDefault="002D4356" w:rsidP="002D43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  <w:vAlign w:val="bottom"/>
          </w:tcPr>
          <w:p w14:paraId="3A3EACE0" w14:textId="657597FE" w:rsidR="002D4356" w:rsidRPr="00AC34DD" w:rsidRDefault="002D4356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7AF29B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B9E6FF" w14:textId="1E70EBE5" w:rsidR="002D4356" w:rsidRPr="00AC34DD" w:rsidRDefault="002D4356" w:rsidP="00F354C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DF9170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0A20B3" w14:textId="5DBEF404" w:rsidR="002D4356" w:rsidRPr="00AC34DD" w:rsidRDefault="002D4356" w:rsidP="002D435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E40DB10" w14:textId="77777777" w:rsidR="002D4356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920EB34" w14:textId="2E993585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EEBDD12" w14:textId="77777777" w:rsidR="002D4356" w:rsidRPr="002D4356" w:rsidRDefault="002D4356" w:rsidP="002D4356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98CB156" w14:textId="4079EAC8" w:rsidR="002D4356" w:rsidRPr="002D4356" w:rsidRDefault="002D4356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D4356" w:rsidRPr="00AC34DD" w14:paraId="455517D7" w14:textId="77777777" w:rsidTr="001E7818">
        <w:tc>
          <w:tcPr>
            <w:tcW w:w="4050" w:type="dxa"/>
          </w:tcPr>
          <w:p w14:paraId="3D5AA46D" w14:textId="77777777" w:rsidR="002D4356" w:rsidRPr="00AC34DD" w:rsidRDefault="002D4356" w:rsidP="002D43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962B559" w14:textId="0EE20CA3" w:rsidR="002D4356" w:rsidRPr="002D4356" w:rsidRDefault="002D4356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D409AC" w14:textId="77777777" w:rsidR="002D4356" w:rsidRPr="002D4356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383EC5D" w14:textId="09D0FAC8" w:rsidR="002D4356" w:rsidRPr="002D4356" w:rsidRDefault="002D4356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0FA6AB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B360126" w14:textId="65275C2A" w:rsidR="002D4356" w:rsidRPr="00AC34DD" w:rsidRDefault="002D4356" w:rsidP="002D43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C818FD" w14:textId="77777777" w:rsidR="002D4356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673669F" w14:textId="530B6CA9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6434AAE4" w14:textId="77777777" w:rsidR="002D4356" w:rsidRPr="002D4356" w:rsidRDefault="002D4356" w:rsidP="002D4356">
            <w:pPr>
              <w:pStyle w:val="BodyText"/>
              <w:tabs>
                <w:tab w:val="clear" w:pos="680"/>
                <w:tab w:val="decimal" w:pos="687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38CD175" w14:textId="69FE0010" w:rsidR="002D4356" w:rsidRPr="002D4356" w:rsidRDefault="002D4356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D4356" w:rsidRPr="00AC34DD" w14:paraId="7D669A5C" w14:textId="77777777" w:rsidTr="001E7818">
        <w:tc>
          <w:tcPr>
            <w:tcW w:w="4050" w:type="dxa"/>
          </w:tcPr>
          <w:p w14:paraId="6C80752F" w14:textId="77777777" w:rsidR="002D4356" w:rsidRPr="00AC34DD" w:rsidRDefault="002D4356" w:rsidP="002D435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AC34D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1C835D" w14:textId="5A756789" w:rsidR="002D4356" w:rsidRPr="002D4356" w:rsidRDefault="002D4356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E840DB" w14:textId="77777777" w:rsidR="002D4356" w:rsidRPr="002D4356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0CE2A1" w14:textId="78533DC9" w:rsidR="002D4356" w:rsidRPr="002D4356" w:rsidRDefault="00E77500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2D4356"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270" w:type="dxa"/>
          </w:tcPr>
          <w:p w14:paraId="015F28DD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DD42443" w14:textId="1CB04BB7" w:rsidR="002D4356" w:rsidRPr="002D4356" w:rsidRDefault="002D4356" w:rsidP="002D435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36E0F6" w14:textId="77777777" w:rsidR="002D4356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E8CF542" w14:textId="77777777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6115C9" w14:textId="19BE0636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111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78D8062" w14:textId="77777777" w:rsidR="002D4356" w:rsidRPr="002D4356" w:rsidRDefault="002D4356" w:rsidP="002D4356">
            <w:pPr>
              <w:pStyle w:val="NoSpacing"/>
              <w:tabs>
                <w:tab w:val="decimal" w:pos="68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right w:val="nil"/>
            </w:tcBorders>
          </w:tcPr>
          <w:p w14:paraId="6B01D4AE" w14:textId="77777777" w:rsidR="002D4356" w:rsidRPr="002D4356" w:rsidRDefault="002D4356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830A91" w14:textId="03D3AEB6" w:rsidR="002D4356" w:rsidRPr="002D4356" w:rsidRDefault="00E77500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2D4356"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</w:tr>
      <w:tr w:rsidR="002D4356" w:rsidRPr="00AC34DD" w14:paraId="638F2550" w14:textId="77777777" w:rsidTr="001E7818">
        <w:tc>
          <w:tcPr>
            <w:tcW w:w="4050" w:type="dxa"/>
          </w:tcPr>
          <w:p w14:paraId="643CC656" w14:textId="77777777" w:rsidR="002D4356" w:rsidRPr="0028326F" w:rsidRDefault="002D4356" w:rsidP="002D4356">
            <w:pPr>
              <w:pStyle w:val="NoSpacing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28326F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A91C875" w14:textId="521C34AD" w:rsidR="002D4356" w:rsidRPr="0028326F" w:rsidRDefault="002D4356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C3E39C" w14:textId="77777777" w:rsidR="002D4356" w:rsidRPr="0028326F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FF8681" w14:textId="64C14B37" w:rsidR="002D4356" w:rsidRPr="0028326F" w:rsidRDefault="002D4356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D7CA7E" w14:textId="77777777" w:rsidR="002D4356" w:rsidRPr="0028326F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4BD09D8" w14:textId="77777777" w:rsidR="002D4356" w:rsidRPr="0028326F" w:rsidRDefault="002D4356" w:rsidP="002D435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0B704C" w14:textId="77777777" w:rsidR="002D4356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DFC6DD" w14:textId="5088CF57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44DCC90D" w14:textId="77777777" w:rsidR="002D4356" w:rsidRPr="002D4356" w:rsidRDefault="002D4356" w:rsidP="002D4356">
            <w:pPr>
              <w:pStyle w:val="NoSpacing"/>
              <w:tabs>
                <w:tab w:val="decimal" w:pos="68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left w:val="nil"/>
              <w:bottom w:val="single" w:sz="4" w:space="0" w:color="auto"/>
              <w:right w:val="nil"/>
            </w:tcBorders>
          </w:tcPr>
          <w:p w14:paraId="6519DD79" w14:textId="511D32FB" w:rsidR="002D4356" w:rsidRPr="002D4356" w:rsidRDefault="002D4356" w:rsidP="002D435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D4356" w:rsidRPr="00AC34DD" w14:paraId="6EDE2571" w14:textId="77777777" w:rsidTr="001E7818">
        <w:tc>
          <w:tcPr>
            <w:tcW w:w="4050" w:type="dxa"/>
          </w:tcPr>
          <w:p w14:paraId="05974D43" w14:textId="77777777" w:rsidR="002D4356" w:rsidRPr="00AC34DD" w:rsidRDefault="002D4356" w:rsidP="002D4356">
            <w:pPr>
              <w:pStyle w:val="NoSpacing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4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BC162" w14:textId="569C5E33" w:rsidR="002D4356" w:rsidRPr="002D4356" w:rsidRDefault="002D4356" w:rsidP="002D4356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B68F5C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6B68F" w14:textId="6AFD4071" w:rsidR="002D4356" w:rsidRPr="002D4356" w:rsidRDefault="002D4356" w:rsidP="002D435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B64246" w14:textId="77777777" w:rsidR="002D4356" w:rsidRPr="00AC34DD" w:rsidRDefault="002D4356" w:rsidP="002D435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4886F" w14:textId="1044243A" w:rsidR="002D4356" w:rsidRPr="002D4356" w:rsidRDefault="002D4356" w:rsidP="002D4356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DD4FC2" w14:textId="77777777" w:rsidR="002D4356" w:rsidRDefault="002D4356" w:rsidP="002D435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49AF80" w14:textId="11834F47" w:rsidR="002D4356" w:rsidRPr="002D4356" w:rsidRDefault="002D4356" w:rsidP="002D4356">
            <w:pPr>
              <w:pStyle w:val="acctfourfigures"/>
              <w:tabs>
                <w:tab w:val="clear" w:pos="765"/>
                <w:tab w:val="decimal" w:pos="11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77500"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</w:t>
            </w:r>
            <w:r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5DE9C2B" w14:textId="77777777" w:rsidR="002D4356" w:rsidRPr="002D4356" w:rsidRDefault="002D4356" w:rsidP="002D4356">
            <w:pPr>
              <w:pStyle w:val="NoSpacing"/>
              <w:tabs>
                <w:tab w:val="decimal" w:pos="68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9C8DB" w14:textId="5687EFF4" w:rsidR="002D4356" w:rsidRPr="002D4356" w:rsidRDefault="00E77500" w:rsidP="002D435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2D4356" w:rsidRPr="002D43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</w:t>
            </w:r>
          </w:p>
        </w:tc>
      </w:tr>
    </w:tbl>
    <w:p w14:paraId="080B5B98" w14:textId="36C59070" w:rsidR="00482DB4" w:rsidRDefault="00482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  <w:r>
        <w:rPr>
          <w:rFonts w:asciiTheme="majorBidi" w:hAnsiTheme="majorBidi" w:cstheme="majorBidi"/>
          <w:sz w:val="30"/>
          <w:szCs w:val="30"/>
          <w:lang w:bidi="ar-SA"/>
        </w:rPr>
        <w:br w:type="page"/>
      </w:r>
    </w:p>
    <w:p w14:paraId="5442F7B2" w14:textId="77777777" w:rsidR="00482DB4" w:rsidRDefault="00482DB4" w:rsidP="00EE1D0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bidi="ar-SA"/>
        </w:rPr>
        <w:sectPr w:rsidR="00482DB4" w:rsidSect="00BA5EAF">
          <w:pgSz w:w="16834" w:h="11909" w:orient="landscape" w:code="9"/>
          <w:pgMar w:top="1152" w:right="691" w:bottom="1152" w:left="1152" w:header="720" w:footer="720" w:gutter="0"/>
          <w:cols w:space="720"/>
          <w:docGrid w:linePitch="245"/>
        </w:sectPr>
      </w:pPr>
    </w:p>
    <w:p w14:paraId="4F885CE1" w14:textId="338E8FDA" w:rsidR="002C28F6" w:rsidRPr="0087049C" w:rsidRDefault="002C28F6" w:rsidP="00C4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firstLine="99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</w:rPr>
        <w:t>(</w:t>
      </w:r>
      <w:r w:rsidRPr="0087049C">
        <w:rPr>
          <w:rFonts w:asciiTheme="majorBidi" w:hAnsiTheme="majorBidi" w:cstheme="majorBidi"/>
          <w:sz w:val="30"/>
          <w:szCs w:val="30"/>
          <w:cs/>
        </w:rPr>
        <w:t>ข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3</w:t>
      </w:r>
      <w:r w:rsidRPr="0087049C">
        <w:rPr>
          <w:rFonts w:asciiTheme="majorBidi" w:hAnsiTheme="majorBidi" w:cstheme="majorBidi"/>
          <w:sz w:val="30"/>
          <w:szCs w:val="30"/>
        </w:rPr>
        <w:t>.</w:t>
      </w:r>
      <w:r w:rsidR="00E77500" w:rsidRPr="00E77500">
        <w:rPr>
          <w:rFonts w:asciiTheme="majorBidi" w:hAnsiTheme="majorBidi" w:cstheme="majorBidi"/>
          <w:sz w:val="30"/>
          <w:szCs w:val="30"/>
        </w:rPr>
        <w:t>2</w:t>
      </w:r>
      <w:r w:rsidRPr="0087049C">
        <w:rPr>
          <w:rFonts w:asciiTheme="majorBidi" w:hAnsiTheme="majorBidi" w:cstheme="majorBidi"/>
          <w:sz w:val="30"/>
          <w:szCs w:val="30"/>
        </w:rPr>
        <w:t xml:space="preserve">) </w:t>
      </w: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3D5FF0D7" w14:textId="77777777" w:rsidR="002C28F6" w:rsidRPr="0087049C" w:rsidRDefault="002C28F6" w:rsidP="00A02476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30"/>
          <w:szCs w:val="30"/>
        </w:rPr>
      </w:pPr>
    </w:p>
    <w:p w14:paraId="24A73E6D" w14:textId="77777777" w:rsidR="002C28F6" w:rsidRPr="001961D2" w:rsidRDefault="002C28F6" w:rsidP="00C43DC1">
      <w:pPr>
        <w:tabs>
          <w:tab w:val="clear" w:pos="907"/>
          <w:tab w:val="clear" w:pos="1871"/>
          <w:tab w:val="left" w:pos="1710"/>
          <w:tab w:val="left" w:pos="180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87049C">
        <w:rPr>
          <w:rFonts w:asciiTheme="majorBidi" w:hAnsiTheme="majorBidi" w:cstheme="majorBidi"/>
          <w:sz w:val="30"/>
          <w:szCs w:val="30"/>
        </w:rPr>
        <w:t xml:space="preserve"> </w:t>
      </w:r>
      <w:r w:rsidRPr="0087049C">
        <w:rPr>
          <w:rFonts w:asciiTheme="majorBidi" w:hAnsiTheme="majorBidi" w:cstheme="majorBidi"/>
          <w:sz w:val="30"/>
          <w:szCs w:val="30"/>
          <w:cs/>
        </w:rPr>
        <w:t>เนื่องจาก</w:t>
      </w:r>
      <w:r>
        <w:rPr>
          <w:rFonts w:asciiTheme="majorBidi" w:hAnsiTheme="majorBidi" w:cstheme="majorBidi" w:hint="cs"/>
          <w:sz w:val="30"/>
          <w:szCs w:val="30"/>
          <w:cs/>
        </w:rPr>
        <w:t>ตราสารหนี้และ</w:t>
      </w:r>
      <w:r w:rsidRPr="0087049C">
        <w:rPr>
          <w:rFonts w:asciiTheme="majorBidi" w:hAnsiTheme="majorBidi" w:cstheme="majorBidi"/>
          <w:sz w:val="30"/>
          <w:szCs w:val="30"/>
          <w:cs/>
        </w:rPr>
        <w:t xml:space="preserve">เงินกู้ยืมส่วนใหญ่มีอัตราดอกเบี้ยคงที่ </w:t>
      </w:r>
      <w:r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87049C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FF4674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F1298AA" w14:textId="77777777" w:rsidR="002C28F6" w:rsidRDefault="002C2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7778D05" w14:textId="77777777" w:rsidR="002C28F6" w:rsidRDefault="002C28F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5069DBCC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1F8EE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467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F4674">
        <w:rPr>
          <w:rFonts w:asciiTheme="majorBidi" w:hAnsiTheme="majorBidi" w:cstheme="majorBidi"/>
          <w:sz w:val="30"/>
          <w:szCs w:val="30"/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A577172" w14:textId="77777777" w:rsidR="002C28F6" w:rsidRDefault="002C28F6" w:rsidP="00FF46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CAD7E" w14:textId="77777777" w:rsidR="002C28F6" w:rsidRPr="0087049C" w:rsidRDefault="002C28F6" w:rsidP="00A02476">
      <w:pPr>
        <w:pStyle w:val="Heading1"/>
        <w:numPr>
          <w:ilvl w:val="0"/>
          <w:numId w:val="28"/>
        </w:numPr>
        <w:tabs>
          <w:tab w:val="clear" w:pos="340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704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C18B5CF" w14:textId="77777777" w:rsidR="002C28F6" w:rsidRPr="0087049C" w:rsidRDefault="002C28F6" w:rsidP="00A0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2"/>
      </w:tblGrid>
      <w:tr w:rsidR="002C28F6" w:rsidRPr="0087049C" w14:paraId="7FBB206C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7B038390" w14:textId="77777777" w:rsidR="002C28F6" w:rsidRPr="0087049C" w:rsidRDefault="002C28F6" w:rsidP="00ED3EB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DB2273" w14:textId="77777777" w:rsidR="002C28F6" w:rsidRPr="0087049C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1C5686D" w14:textId="77777777" w:rsidR="002C28F6" w:rsidRPr="0087049C" w:rsidRDefault="002C28F6" w:rsidP="00ED3EBD">
            <w:pPr>
              <w:tabs>
                <w:tab w:val="clear" w:pos="4678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0D43DE7D" w14:textId="77777777" w:rsidR="002C28F6" w:rsidRPr="0087049C" w:rsidRDefault="002C28F6" w:rsidP="00ED3EBD">
            <w:pPr>
              <w:tabs>
                <w:tab w:val="clear" w:pos="454"/>
                <w:tab w:val="clear" w:pos="680"/>
                <w:tab w:val="clear" w:pos="4678"/>
              </w:tabs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28F6" w:rsidRPr="0087049C" w14:paraId="4163D3C2" w14:textId="77777777" w:rsidTr="00ED3EBD">
        <w:trPr>
          <w:tblHeader/>
        </w:trPr>
        <w:tc>
          <w:tcPr>
            <w:tcW w:w="4050" w:type="dxa"/>
            <w:shd w:val="clear" w:color="auto" w:fill="auto"/>
          </w:tcPr>
          <w:p w14:paraId="48D7DD37" w14:textId="77777777" w:rsidR="002C28F6" w:rsidRPr="0087049C" w:rsidRDefault="002C28F6" w:rsidP="0087049C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4E59A1" w14:textId="40923F19" w:rsidR="002C28F6" w:rsidRPr="0087049C" w:rsidRDefault="00E77500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4D13661" w14:textId="77777777" w:rsidR="002C28F6" w:rsidRPr="0087049C" w:rsidRDefault="002C28F6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1FE640" w14:textId="129C843B" w:rsidR="002C28F6" w:rsidRPr="0087049C" w:rsidRDefault="00E77500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D11C3D" w14:textId="77777777" w:rsidR="002C28F6" w:rsidRPr="0087049C" w:rsidRDefault="002C28F6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3514B7" w14:textId="1AED3BB4" w:rsidR="002C28F6" w:rsidRPr="0087049C" w:rsidRDefault="00E77500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B68B867" w14:textId="77777777" w:rsidR="002C28F6" w:rsidRPr="0087049C" w:rsidRDefault="002C28F6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B770E14" w14:textId="29E0A619" w:rsidR="002C28F6" w:rsidRPr="0087049C" w:rsidRDefault="00E77500" w:rsidP="008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28F6" w:rsidRPr="0087049C" w14:paraId="5360A51E" w14:textId="77777777" w:rsidTr="00ED3EBD">
        <w:trPr>
          <w:trHeight w:hRule="exact" w:val="420"/>
          <w:tblHeader/>
        </w:trPr>
        <w:tc>
          <w:tcPr>
            <w:tcW w:w="4050" w:type="dxa"/>
            <w:shd w:val="clear" w:color="auto" w:fill="auto"/>
          </w:tcPr>
          <w:p w14:paraId="2DBF7FB0" w14:textId="77777777" w:rsidR="002C28F6" w:rsidRPr="0087049C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6923DF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28F6" w:rsidRPr="0087049C" w14:paraId="7D1326E6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3DAB4F0F" w14:textId="77777777" w:rsidR="002C28F6" w:rsidRPr="0087049C" w:rsidRDefault="002C28F6" w:rsidP="0087049C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  <w:shd w:val="clear" w:color="auto" w:fill="auto"/>
          </w:tcPr>
          <w:p w14:paraId="7004C026" w14:textId="77777777" w:rsidR="002C28F6" w:rsidRPr="0087049C" w:rsidRDefault="002C28F6" w:rsidP="0087049C">
            <w:pPr>
              <w:spacing w:line="34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4C5982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1292B0" w14:textId="77777777" w:rsidR="002C28F6" w:rsidRPr="0087049C" w:rsidRDefault="002C28F6" w:rsidP="0087049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924834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E89EC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20E2E1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1ACCBCC" w14:textId="77777777" w:rsidR="002C28F6" w:rsidRPr="0087049C" w:rsidRDefault="002C28F6" w:rsidP="008704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28F6" w:rsidRPr="0087049C" w14:paraId="3B543366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2C844EE" w14:textId="77777777" w:rsidR="002C28F6" w:rsidRPr="0087049C" w:rsidRDefault="002C28F6" w:rsidP="00C35CB2">
            <w:pPr>
              <w:tabs>
                <w:tab w:val="clear" w:pos="53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14:paraId="38095692" w14:textId="7B0167BA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4674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94AFF65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D34B629" w14:textId="0F2C451C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5A3D0F05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7621A2" w14:textId="7DFAD9DA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370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15F5367F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B385650" w14:textId="0C6D79BD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2C28F6" w:rsidRPr="0087049C" w14:paraId="1054D58B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28449F1B" w14:textId="77777777" w:rsidR="002C28F6" w:rsidRPr="0087049C" w:rsidRDefault="002C28F6" w:rsidP="00C35C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89A7C" w14:textId="4413A840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 w:rsidR="00467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86B726B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157F3" w14:textId="046D61D4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  <w:shd w:val="clear" w:color="auto" w:fill="auto"/>
          </w:tcPr>
          <w:p w14:paraId="0D67E065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8315F" w14:textId="176B4266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  <w:r w:rsidR="00370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270" w:type="dxa"/>
            <w:shd w:val="clear" w:color="auto" w:fill="auto"/>
          </w:tcPr>
          <w:p w14:paraId="6C2AE991" w14:textId="77777777" w:rsidR="002C28F6" w:rsidRPr="0087049C" w:rsidRDefault="002C28F6" w:rsidP="00C35CB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F5AA2" w14:textId="35D6818C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</w:tr>
      <w:tr w:rsidR="002C28F6" w:rsidRPr="0087049C" w14:paraId="52A366E8" w14:textId="77777777" w:rsidTr="00ED3EBD">
        <w:tblPrEx>
          <w:tblLook w:val="01E0" w:firstRow="1" w:lastRow="1" w:firstColumn="1" w:lastColumn="1" w:noHBand="0" w:noVBand="0"/>
        </w:tblPrEx>
        <w:tc>
          <w:tcPr>
            <w:tcW w:w="4050" w:type="dxa"/>
            <w:shd w:val="clear" w:color="auto" w:fill="auto"/>
          </w:tcPr>
          <w:p w14:paraId="2190DD0F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7D5EB1" w14:textId="77777777" w:rsidR="002C28F6" w:rsidRPr="0087049C" w:rsidRDefault="002C28F6" w:rsidP="00C35CB2">
            <w:pPr>
              <w:pStyle w:val="acctfourfigures"/>
              <w:tabs>
                <w:tab w:val="left" w:pos="720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A688C3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8D98039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18ED50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54F166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DC001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117BBA36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0AAD8B8C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61AFC272" w14:textId="6A22D4D1" w:rsidR="002C28F6" w:rsidRPr="0087049C" w:rsidRDefault="002C28F6" w:rsidP="00C35CB2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300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2EC38C65" w14:textId="77777777" w:rsidR="002C28F6" w:rsidRPr="0087049C" w:rsidRDefault="002C28F6" w:rsidP="00C35CB2">
            <w:pPr>
              <w:tabs>
                <w:tab w:val="decimal" w:pos="1152"/>
              </w:tabs>
              <w:spacing w:line="340" w:lineRule="exact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EDD7A2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762CA2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4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9B00F8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0F3D2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6B54D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A36281B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8F6" w:rsidRPr="0087049C" w14:paraId="5AD6EC03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3ECF3787" w14:textId="77777777" w:rsidR="002C28F6" w:rsidRPr="0087049C" w:rsidRDefault="002C28F6" w:rsidP="00C35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2E91FC54" w14:textId="2C8180DD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3B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3189E487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10E9DC" w14:textId="6DBB6488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2DE85618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3BA0E6" w14:textId="19F8818E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1B986AA7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1404D01" w14:textId="5C649FA2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2C28F6" w:rsidRPr="0087049C" w14:paraId="5134CEA7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02292854" w14:textId="77777777" w:rsidR="002C28F6" w:rsidRPr="0087049C" w:rsidRDefault="002C28F6" w:rsidP="00C35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7FFCCDF1" w14:textId="77EB4057" w:rsidR="002C28F6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B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270" w:type="dxa"/>
            <w:shd w:val="clear" w:color="auto" w:fill="auto"/>
          </w:tcPr>
          <w:p w14:paraId="207595EF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5B449" w14:textId="0524B014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27E232C8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C2E977" w14:textId="64B8F54B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6F8346A8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A3A7F5D" w14:textId="348E3E9E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C28F6" w:rsidRPr="0087049C" w14:paraId="77FA20CA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</w:tcPr>
          <w:p w14:paraId="71E8BB86" w14:textId="77777777" w:rsidR="002C28F6" w:rsidRPr="0087049C" w:rsidRDefault="002C28F6" w:rsidP="00C35CB2">
            <w:pPr>
              <w:tabs>
                <w:tab w:val="left" w:pos="61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กธนาคาร</w:t>
            </w:r>
          </w:p>
        </w:tc>
        <w:tc>
          <w:tcPr>
            <w:tcW w:w="1080" w:type="dxa"/>
            <w:shd w:val="clear" w:color="auto" w:fill="auto"/>
          </w:tcPr>
          <w:p w14:paraId="086F023D" w14:textId="0FF73F1E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33B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25B589B2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03998" w14:textId="4EC8B787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2C5E6472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0364B" w14:textId="4A86A8BF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70A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066F9CAA" w14:textId="77777777" w:rsidR="002C28F6" w:rsidRPr="00E174BE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2D9C8D4" w14:textId="67AEE124" w:rsidR="002C28F6" w:rsidRPr="00E174BE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28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2C28F6" w:rsidRPr="0087049C" w14:paraId="76C0406A" w14:textId="77777777" w:rsidTr="00ED3EBD">
        <w:trPr>
          <w:trHeight w:hRule="exact" w:val="420"/>
        </w:trPr>
        <w:tc>
          <w:tcPr>
            <w:tcW w:w="4050" w:type="dxa"/>
            <w:shd w:val="clear" w:color="auto" w:fill="auto"/>
            <w:vAlign w:val="bottom"/>
          </w:tcPr>
          <w:p w14:paraId="51C8D2EE" w14:textId="77777777" w:rsidR="002C28F6" w:rsidRPr="0087049C" w:rsidRDefault="002C28F6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0D472" w14:textId="74D70351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33B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  <w:shd w:val="clear" w:color="auto" w:fill="auto"/>
          </w:tcPr>
          <w:p w14:paraId="57F2E70A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4B5E" w14:textId="37641AAE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shd w:val="clear" w:color="auto" w:fill="auto"/>
          </w:tcPr>
          <w:p w14:paraId="4CD61BBB" w14:textId="77777777" w:rsidR="002C28F6" w:rsidRPr="0087049C" w:rsidRDefault="002C28F6" w:rsidP="00C35CB2">
            <w:pPr>
              <w:pStyle w:val="Heading5"/>
              <w:ind w:left="-13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2B2D1" w14:textId="3AF3BFC9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370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70" w:type="dxa"/>
            <w:shd w:val="clear" w:color="auto" w:fill="auto"/>
          </w:tcPr>
          <w:p w14:paraId="15C2EC9F" w14:textId="77777777" w:rsidR="002C28F6" w:rsidRPr="0087049C" w:rsidRDefault="002C28F6" w:rsidP="00C35CB2">
            <w:pPr>
              <w:pStyle w:val="acctfourfigures"/>
              <w:tabs>
                <w:tab w:val="clear" w:pos="765"/>
                <w:tab w:val="left" w:pos="5387"/>
                <w:tab w:val="left" w:pos="63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C4A6E" w14:textId="7FABEB58" w:rsidR="002C28F6" w:rsidRPr="0087049C" w:rsidRDefault="00E77500" w:rsidP="00C35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2C2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775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</w:tbl>
    <w:p w14:paraId="45553593" w14:textId="40071651" w:rsidR="002C28F6" w:rsidRPr="00055B1E" w:rsidRDefault="002C28F6" w:rsidP="00055B1E">
      <w:pPr>
        <w:rPr>
          <w:rFonts w:asciiTheme="majorBidi" w:hAnsiTheme="majorBidi" w:cstheme="majorBidi"/>
          <w:sz w:val="30"/>
          <w:szCs w:val="30"/>
        </w:rPr>
      </w:pPr>
      <w:r w:rsidRPr="0087049C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71E36FA" w14:textId="77777777" w:rsidR="002C28F6" w:rsidRPr="003165E1" w:rsidRDefault="002C28F6" w:rsidP="003165E1">
      <w:pPr>
        <w:rPr>
          <w:rFonts w:asciiTheme="majorBidi" w:hAnsiTheme="majorBidi"/>
          <w:sz w:val="30"/>
          <w:szCs w:val="30"/>
        </w:rPr>
      </w:pPr>
    </w:p>
    <w:p w14:paraId="30259C13" w14:textId="77777777" w:rsidR="002C28F6" w:rsidRPr="002C28F6" w:rsidRDefault="002C28F6" w:rsidP="002C28F6"/>
    <w:sectPr w:rsidR="002C28F6" w:rsidRPr="002C28F6" w:rsidSect="00BA5EAF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F9AC0" w14:textId="77777777" w:rsidR="00F60D38" w:rsidRDefault="00F60D38">
      <w:r>
        <w:separator/>
      </w:r>
    </w:p>
  </w:endnote>
  <w:endnote w:type="continuationSeparator" w:id="0">
    <w:p w14:paraId="1F6DCEA9" w14:textId="77777777" w:rsidR="00F60D38" w:rsidRDefault="00F60D38">
      <w:r>
        <w:continuationSeparator/>
      </w:r>
    </w:p>
  </w:endnote>
  <w:endnote w:type="continuationNotice" w:id="1">
    <w:p w14:paraId="106543B3" w14:textId="77777777" w:rsidR="00F60D38" w:rsidRDefault="00F60D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BF6B0" w14:textId="77777777" w:rsidR="00C135F7" w:rsidRPr="00424EB8" w:rsidRDefault="00C135F7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E77500">
      <w:rPr>
        <w:rFonts w:ascii="Angsana New" w:hAnsi="Angsana New"/>
        <w:noProof/>
        <w:sz w:val="30"/>
        <w:szCs w:val="30"/>
      </w:rPr>
      <w:t>7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9993" w14:textId="2038130C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E77500" w:rsidRPr="00E77500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E63E" w14:textId="76DCFFF4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E77500" w:rsidRPr="00E77500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17ED" w14:textId="1161B928" w:rsidR="002C28F6" w:rsidRPr="00E37E72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37E72">
      <w:rPr>
        <w:rFonts w:ascii="Angsana New" w:hAnsi="Angsana New"/>
        <w:sz w:val="30"/>
        <w:szCs w:val="30"/>
      </w:rPr>
      <w:fldChar w:fldCharType="begin"/>
    </w:r>
    <w:r w:rsidRPr="00E37E72">
      <w:rPr>
        <w:rFonts w:ascii="Angsana New" w:hAnsi="Angsana New"/>
        <w:sz w:val="30"/>
        <w:szCs w:val="30"/>
      </w:rPr>
      <w:instrText xml:space="preserve"> PAGE   \* MERGEFORMAT </w:instrText>
    </w:r>
    <w:r w:rsidRPr="00E37E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E77500" w:rsidRPr="00E77500">
      <w:rPr>
        <w:rFonts w:ascii="Angsana New" w:hAnsi="Angsana New"/>
        <w:noProof/>
        <w:sz w:val="30"/>
        <w:szCs w:val="30"/>
      </w:rPr>
      <w:t>7</w:t>
    </w:r>
    <w:r w:rsidRPr="00E37E72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F7A20" w14:textId="243A1F03" w:rsidR="002C28F6" w:rsidRPr="002448B9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E77500" w:rsidRPr="00E77500">
      <w:rPr>
        <w:rFonts w:ascii="Angsana New" w:hAnsi="Angsana New"/>
        <w:noProof/>
        <w:sz w:val="30"/>
        <w:szCs w:val="30"/>
      </w:rPr>
      <w:t>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0B07" w14:textId="589F6B29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E77500" w:rsidRPr="00E77500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C392" w14:textId="5E7A4C24" w:rsidR="002C28F6" w:rsidRPr="00EE1D0B" w:rsidRDefault="002C28F6">
    <w:pPr>
      <w:pStyle w:val="Footer"/>
      <w:jc w:val="center"/>
      <w:rPr>
        <w:rFonts w:ascii="Angsana New" w:hAnsi="Angsana New"/>
        <w:sz w:val="30"/>
        <w:szCs w:val="30"/>
      </w:rPr>
    </w:pPr>
    <w:r w:rsidRPr="00EE1D0B">
      <w:rPr>
        <w:rFonts w:ascii="Angsana New" w:hAnsi="Angsana New"/>
        <w:sz w:val="30"/>
        <w:szCs w:val="30"/>
      </w:rPr>
      <w:fldChar w:fldCharType="begin"/>
    </w:r>
    <w:r w:rsidRPr="00EE1D0B">
      <w:rPr>
        <w:rFonts w:ascii="Angsana New" w:hAnsi="Angsana New"/>
        <w:sz w:val="30"/>
        <w:szCs w:val="30"/>
      </w:rPr>
      <w:instrText xml:space="preserve"> PAGE   \* MERGEFORMAT </w:instrText>
    </w:r>
    <w:r w:rsidRPr="00EE1D0B">
      <w:rPr>
        <w:rFonts w:ascii="Angsana New" w:hAnsi="Angsana New"/>
        <w:sz w:val="30"/>
        <w:szCs w:val="30"/>
      </w:rPr>
      <w:fldChar w:fldCharType="separate"/>
    </w:r>
    <w:r w:rsidRPr="00EE1D0B">
      <w:rPr>
        <w:rFonts w:ascii="Angsana New" w:hAnsi="Angsana New"/>
        <w:noProof/>
        <w:sz w:val="30"/>
        <w:szCs w:val="30"/>
      </w:rPr>
      <w:t>9</w:t>
    </w:r>
    <w:r w:rsidR="00E77500" w:rsidRPr="00E77500">
      <w:rPr>
        <w:rFonts w:ascii="Angsana New" w:hAnsi="Angsana New"/>
        <w:noProof/>
        <w:sz w:val="30"/>
        <w:szCs w:val="30"/>
      </w:rPr>
      <w:t>9</w:t>
    </w:r>
    <w:r w:rsidRPr="00EE1D0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9CF90" w14:textId="77777777" w:rsidR="00F60D38" w:rsidRDefault="00F60D38">
      <w:r>
        <w:separator/>
      </w:r>
    </w:p>
  </w:footnote>
  <w:footnote w:type="continuationSeparator" w:id="0">
    <w:p w14:paraId="13B4FB64" w14:textId="77777777" w:rsidR="00F60D38" w:rsidRDefault="00F60D38">
      <w:r>
        <w:continuationSeparator/>
      </w:r>
    </w:p>
  </w:footnote>
  <w:footnote w:type="continuationNotice" w:id="1">
    <w:p w14:paraId="6B011D7D" w14:textId="77777777" w:rsidR="00F60D38" w:rsidRDefault="00F60D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BA36" w14:textId="77777777" w:rsidR="002C28F6" w:rsidRPr="00E37E72" w:rsidRDefault="002C28F6" w:rsidP="009E2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077599" w14:textId="77777777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7291B" w14:textId="52E5AB90" w:rsidR="002C28F6" w:rsidRDefault="002C28F6" w:rsidP="0093065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47309EF7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FC05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AA1F122" w14:textId="77777777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71AC6A5C" w14:textId="2BD02BEB" w:rsidR="002C28F6" w:rsidRDefault="002C28F6" w:rsidP="00310C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7E79476D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09C0" w14:textId="77777777" w:rsidR="00431CD6" w:rsidRPr="00E37E72" w:rsidRDefault="00431CD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17EFCF1" w14:textId="77777777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FBA7C7F" w14:textId="18B44580" w:rsidR="00431CD6" w:rsidRDefault="00431CD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7046F0E5" w14:textId="77777777" w:rsidR="00431CD6" w:rsidRDefault="00431CD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121A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C4B1A3B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83A186A" w14:textId="06F280AF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37C7473E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8617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55BF1B9D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F932829" w14:textId="7BBAE472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6B78635D" w14:textId="77777777" w:rsidR="002C28F6" w:rsidRDefault="002C28F6" w:rsidP="002F762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FAFCC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8B8059E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6BC5671" w14:textId="05723285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024CF0F1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A406" w14:textId="77777777" w:rsidR="002C28F6" w:rsidRPr="00E37E72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4192EEF" w14:textId="77777777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52A3581" w14:textId="29505AC0" w:rsidR="002C28F6" w:rsidRDefault="002C28F6" w:rsidP="00913A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4F5375EC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9C047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223FE2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5F97DA6" w14:textId="788F6E5E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1F55F3CB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31B2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D9A7D64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1AC92565" w14:textId="46246392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31AC52C8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E941F" w14:textId="77777777" w:rsidR="00F70A41" w:rsidRPr="00E37E72" w:rsidRDefault="00F70A41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4DD55010" w14:textId="77777777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B6D57BF" w14:textId="75B1DDCE" w:rsidR="00F70A41" w:rsidRDefault="00F70A41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7CCBFD5F" w14:textId="77777777" w:rsidR="00F70A41" w:rsidRDefault="00F70A41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49B0" w14:textId="77777777" w:rsidR="002C28F6" w:rsidRPr="00E37E72" w:rsidRDefault="002C28F6" w:rsidP="004771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1C9C6DF" w14:textId="77777777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04DF1C00" w14:textId="55B4EC63" w:rsidR="002C28F6" w:rsidRDefault="002C28F6" w:rsidP="004771F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E77500" w:rsidRPr="00E77500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E77500" w:rsidRPr="00E77500">
      <w:rPr>
        <w:rFonts w:ascii="Angsana New" w:hAnsi="Angsana New"/>
        <w:b/>
        <w:bCs/>
        <w:sz w:val="32"/>
        <w:szCs w:val="32"/>
      </w:rPr>
      <w:t>2566</w:t>
    </w:r>
  </w:p>
  <w:p w14:paraId="7E41EE4F" w14:textId="77777777" w:rsidR="002C28F6" w:rsidRDefault="002C28F6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7E1142"/>
    <w:multiLevelType w:val="singleLevel"/>
    <w:tmpl w:val="4742FCCE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24"/>
      </w:rPr>
    </w:lvl>
  </w:abstractNum>
  <w:abstractNum w:abstractNumId="11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F64993"/>
    <w:multiLevelType w:val="multilevel"/>
    <w:tmpl w:val="69B25D8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66A32B3"/>
    <w:multiLevelType w:val="multilevel"/>
    <w:tmpl w:val="87728E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3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ngsana New" w:eastAsia="Times New Roman" w:hAnsi="Angsana New" w:cs="Angsana New" w:hint="default"/>
        <w:sz w:val="22"/>
        <w:lang w:bidi="th-TH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CC7227"/>
    <w:multiLevelType w:val="hybridMultilevel"/>
    <w:tmpl w:val="B11E82B2"/>
    <w:lvl w:ilvl="0" w:tplc="9F4222A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44E0DC3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700"/>
        </w:tabs>
        <w:ind w:left="7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BFD7915"/>
    <w:multiLevelType w:val="hybridMultilevel"/>
    <w:tmpl w:val="C58E92DE"/>
    <w:lvl w:ilvl="0" w:tplc="34BEED00">
      <w:start w:val="1"/>
      <w:numFmt w:val="decimal"/>
      <w:lvlText w:val="%1)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2584F"/>
    <w:multiLevelType w:val="hybridMultilevel"/>
    <w:tmpl w:val="4B882E9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F67538"/>
    <w:multiLevelType w:val="hybridMultilevel"/>
    <w:tmpl w:val="914C8B6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3B0A29"/>
    <w:multiLevelType w:val="hybridMultilevel"/>
    <w:tmpl w:val="3D4E66AE"/>
    <w:lvl w:ilvl="0" w:tplc="4796C44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B586AC2"/>
    <w:multiLevelType w:val="hybridMultilevel"/>
    <w:tmpl w:val="A932974E"/>
    <w:lvl w:ilvl="0" w:tplc="9230DA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43981559">
    <w:abstractNumId w:val="6"/>
  </w:num>
  <w:num w:numId="2" w16cid:durableId="61025017">
    <w:abstractNumId w:val="5"/>
  </w:num>
  <w:num w:numId="3" w16cid:durableId="385303558">
    <w:abstractNumId w:val="9"/>
  </w:num>
  <w:num w:numId="4" w16cid:durableId="1140613272">
    <w:abstractNumId w:val="7"/>
  </w:num>
  <w:num w:numId="5" w16cid:durableId="1989942759">
    <w:abstractNumId w:val="8"/>
  </w:num>
  <w:num w:numId="6" w16cid:durableId="1097942935">
    <w:abstractNumId w:val="3"/>
  </w:num>
  <w:num w:numId="7" w16cid:durableId="2095130810">
    <w:abstractNumId w:val="2"/>
  </w:num>
  <w:num w:numId="8" w16cid:durableId="827210108">
    <w:abstractNumId w:val="0"/>
  </w:num>
  <w:num w:numId="9" w16cid:durableId="447630639">
    <w:abstractNumId w:val="1"/>
  </w:num>
  <w:num w:numId="10" w16cid:durableId="971135777">
    <w:abstractNumId w:val="4"/>
  </w:num>
  <w:num w:numId="11" w16cid:durableId="153648705">
    <w:abstractNumId w:val="26"/>
  </w:num>
  <w:num w:numId="12" w16cid:durableId="185560460">
    <w:abstractNumId w:val="20"/>
  </w:num>
  <w:num w:numId="13" w16cid:durableId="1647930255">
    <w:abstractNumId w:val="40"/>
  </w:num>
  <w:num w:numId="14" w16cid:durableId="1474911509">
    <w:abstractNumId w:val="24"/>
  </w:num>
  <w:num w:numId="15" w16cid:durableId="465587120">
    <w:abstractNumId w:val="28"/>
  </w:num>
  <w:num w:numId="16" w16cid:durableId="1056660438">
    <w:abstractNumId w:val="44"/>
  </w:num>
  <w:num w:numId="17" w16cid:durableId="1578442460">
    <w:abstractNumId w:val="46"/>
  </w:num>
  <w:num w:numId="18" w16cid:durableId="1157916988">
    <w:abstractNumId w:val="35"/>
  </w:num>
  <w:num w:numId="19" w16cid:durableId="2028680339">
    <w:abstractNumId w:val="48"/>
  </w:num>
  <w:num w:numId="20" w16cid:durableId="723407383">
    <w:abstractNumId w:val="23"/>
  </w:num>
  <w:num w:numId="21" w16cid:durableId="185600241">
    <w:abstractNumId w:val="41"/>
  </w:num>
  <w:num w:numId="22" w16cid:durableId="701398727">
    <w:abstractNumId w:val="12"/>
  </w:num>
  <w:num w:numId="23" w16cid:durableId="124083552">
    <w:abstractNumId w:val="45"/>
  </w:num>
  <w:num w:numId="24" w16cid:durableId="1012604166">
    <w:abstractNumId w:val="27"/>
  </w:num>
  <w:num w:numId="25" w16cid:durableId="1910529590">
    <w:abstractNumId w:val="39"/>
  </w:num>
  <w:num w:numId="26" w16cid:durableId="1773549619">
    <w:abstractNumId w:val="19"/>
  </w:num>
  <w:num w:numId="27" w16cid:durableId="1738242431">
    <w:abstractNumId w:val="18"/>
  </w:num>
  <w:num w:numId="28" w16cid:durableId="1400398138">
    <w:abstractNumId w:val="32"/>
  </w:num>
  <w:num w:numId="29" w16cid:durableId="1344820379">
    <w:abstractNumId w:val="15"/>
  </w:num>
  <w:num w:numId="30" w16cid:durableId="769279153">
    <w:abstractNumId w:val="29"/>
  </w:num>
  <w:num w:numId="31" w16cid:durableId="184371468">
    <w:abstractNumId w:val="10"/>
  </w:num>
  <w:num w:numId="32" w16cid:durableId="1920478815">
    <w:abstractNumId w:val="16"/>
  </w:num>
  <w:num w:numId="33" w16cid:durableId="1184366764">
    <w:abstractNumId w:val="37"/>
  </w:num>
  <w:num w:numId="34" w16cid:durableId="1476335304">
    <w:abstractNumId w:val="36"/>
  </w:num>
  <w:num w:numId="35" w16cid:durableId="1228373398">
    <w:abstractNumId w:val="30"/>
  </w:num>
  <w:num w:numId="36" w16cid:durableId="20015040">
    <w:abstractNumId w:val="13"/>
  </w:num>
  <w:num w:numId="37" w16cid:durableId="1480224691">
    <w:abstractNumId w:val="43"/>
  </w:num>
  <w:num w:numId="38" w16cid:durableId="1159687697">
    <w:abstractNumId w:val="21"/>
  </w:num>
  <w:num w:numId="39" w16cid:durableId="794719592">
    <w:abstractNumId w:val="49"/>
  </w:num>
  <w:num w:numId="40" w16cid:durableId="946623070">
    <w:abstractNumId w:val="11"/>
  </w:num>
  <w:num w:numId="41" w16cid:durableId="1776945851">
    <w:abstractNumId w:val="34"/>
  </w:num>
  <w:num w:numId="42" w16cid:durableId="516578079">
    <w:abstractNumId w:val="38"/>
  </w:num>
  <w:num w:numId="43" w16cid:durableId="1693188321">
    <w:abstractNumId w:val="14"/>
  </w:num>
  <w:num w:numId="44" w16cid:durableId="49958553">
    <w:abstractNumId w:val="25"/>
  </w:num>
  <w:num w:numId="45" w16cid:durableId="204025598">
    <w:abstractNumId w:val="31"/>
  </w:num>
  <w:num w:numId="46" w16cid:durableId="2112123315">
    <w:abstractNumId w:val="17"/>
  </w:num>
  <w:num w:numId="47" w16cid:durableId="669335370">
    <w:abstractNumId w:val="22"/>
  </w:num>
  <w:num w:numId="48" w16cid:durableId="953486777">
    <w:abstractNumId w:val="33"/>
  </w:num>
  <w:num w:numId="49" w16cid:durableId="2126343835">
    <w:abstractNumId w:val="47"/>
  </w:num>
  <w:num w:numId="50" w16cid:durableId="901523993">
    <w:abstractNumId w:val="4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6AA"/>
    <w:rsid w:val="0000073B"/>
    <w:rsid w:val="000007A6"/>
    <w:rsid w:val="00000AB1"/>
    <w:rsid w:val="00000CAE"/>
    <w:rsid w:val="00000D00"/>
    <w:rsid w:val="00000E8B"/>
    <w:rsid w:val="000010BF"/>
    <w:rsid w:val="00001146"/>
    <w:rsid w:val="00001209"/>
    <w:rsid w:val="0000124A"/>
    <w:rsid w:val="00001356"/>
    <w:rsid w:val="000014D6"/>
    <w:rsid w:val="00001564"/>
    <w:rsid w:val="0000161A"/>
    <w:rsid w:val="00001792"/>
    <w:rsid w:val="00001828"/>
    <w:rsid w:val="000019FF"/>
    <w:rsid w:val="00001AE2"/>
    <w:rsid w:val="00001B35"/>
    <w:rsid w:val="00001C5C"/>
    <w:rsid w:val="00001EDA"/>
    <w:rsid w:val="0000225E"/>
    <w:rsid w:val="000025E7"/>
    <w:rsid w:val="00002B7B"/>
    <w:rsid w:val="00002CE8"/>
    <w:rsid w:val="00002D4C"/>
    <w:rsid w:val="00003014"/>
    <w:rsid w:val="0000319B"/>
    <w:rsid w:val="000033E3"/>
    <w:rsid w:val="00003485"/>
    <w:rsid w:val="000038C7"/>
    <w:rsid w:val="000039F0"/>
    <w:rsid w:val="00003F01"/>
    <w:rsid w:val="000048B2"/>
    <w:rsid w:val="00005144"/>
    <w:rsid w:val="00005218"/>
    <w:rsid w:val="000053BB"/>
    <w:rsid w:val="000054F7"/>
    <w:rsid w:val="00005624"/>
    <w:rsid w:val="000058AB"/>
    <w:rsid w:val="00005F8C"/>
    <w:rsid w:val="0000610E"/>
    <w:rsid w:val="00006270"/>
    <w:rsid w:val="000062E8"/>
    <w:rsid w:val="000063C6"/>
    <w:rsid w:val="00006606"/>
    <w:rsid w:val="0000670A"/>
    <w:rsid w:val="00006A97"/>
    <w:rsid w:val="00006C36"/>
    <w:rsid w:val="00006D8F"/>
    <w:rsid w:val="00006E55"/>
    <w:rsid w:val="00006E93"/>
    <w:rsid w:val="00006EA9"/>
    <w:rsid w:val="00007275"/>
    <w:rsid w:val="000072B7"/>
    <w:rsid w:val="000073B9"/>
    <w:rsid w:val="0000758D"/>
    <w:rsid w:val="00007A85"/>
    <w:rsid w:val="00007B57"/>
    <w:rsid w:val="00007BE5"/>
    <w:rsid w:val="00007C6A"/>
    <w:rsid w:val="00007CB7"/>
    <w:rsid w:val="00007CDE"/>
    <w:rsid w:val="00007DA5"/>
    <w:rsid w:val="00010063"/>
    <w:rsid w:val="000103D1"/>
    <w:rsid w:val="00010418"/>
    <w:rsid w:val="00010826"/>
    <w:rsid w:val="00010C8C"/>
    <w:rsid w:val="00010E04"/>
    <w:rsid w:val="00011B84"/>
    <w:rsid w:val="00011C10"/>
    <w:rsid w:val="00011CBD"/>
    <w:rsid w:val="00012981"/>
    <w:rsid w:val="00012A8D"/>
    <w:rsid w:val="00012DE0"/>
    <w:rsid w:val="00012F43"/>
    <w:rsid w:val="000130C5"/>
    <w:rsid w:val="000131EC"/>
    <w:rsid w:val="0001330E"/>
    <w:rsid w:val="000135E9"/>
    <w:rsid w:val="000137BB"/>
    <w:rsid w:val="00013EAC"/>
    <w:rsid w:val="00013FB4"/>
    <w:rsid w:val="00014246"/>
    <w:rsid w:val="000142DE"/>
    <w:rsid w:val="0001439D"/>
    <w:rsid w:val="00014526"/>
    <w:rsid w:val="0001456D"/>
    <w:rsid w:val="00014662"/>
    <w:rsid w:val="0001476C"/>
    <w:rsid w:val="000149D7"/>
    <w:rsid w:val="00014BFC"/>
    <w:rsid w:val="00014ED6"/>
    <w:rsid w:val="0001516F"/>
    <w:rsid w:val="0001523D"/>
    <w:rsid w:val="0001543F"/>
    <w:rsid w:val="000154CB"/>
    <w:rsid w:val="00015563"/>
    <w:rsid w:val="000156A3"/>
    <w:rsid w:val="00015ADE"/>
    <w:rsid w:val="00015DF2"/>
    <w:rsid w:val="00015E0E"/>
    <w:rsid w:val="00015F3C"/>
    <w:rsid w:val="00016148"/>
    <w:rsid w:val="0001649A"/>
    <w:rsid w:val="000166DA"/>
    <w:rsid w:val="0001680B"/>
    <w:rsid w:val="00016C76"/>
    <w:rsid w:val="00016DC6"/>
    <w:rsid w:val="000170CE"/>
    <w:rsid w:val="000171A8"/>
    <w:rsid w:val="00017206"/>
    <w:rsid w:val="0001721D"/>
    <w:rsid w:val="000179F1"/>
    <w:rsid w:val="00017C4C"/>
    <w:rsid w:val="00017D84"/>
    <w:rsid w:val="00017EEA"/>
    <w:rsid w:val="000201AE"/>
    <w:rsid w:val="000205E4"/>
    <w:rsid w:val="000207A8"/>
    <w:rsid w:val="00020800"/>
    <w:rsid w:val="00020AC3"/>
    <w:rsid w:val="00020FF8"/>
    <w:rsid w:val="0002105A"/>
    <w:rsid w:val="000212FC"/>
    <w:rsid w:val="0002188F"/>
    <w:rsid w:val="00021DDE"/>
    <w:rsid w:val="000220ED"/>
    <w:rsid w:val="0002214E"/>
    <w:rsid w:val="00022187"/>
    <w:rsid w:val="000221D5"/>
    <w:rsid w:val="000224A2"/>
    <w:rsid w:val="000226A2"/>
    <w:rsid w:val="000229B5"/>
    <w:rsid w:val="00022BB3"/>
    <w:rsid w:val="00022BEE"/>
    <w:rsid w:val="00022CE6"/>
    <w:rsid w:val="00022EF9"/>
    <w:rsid w:val="00023082"/>
    <w:rsid w:val="00023089"/>
    <w:rsid w:val="000233EE"/>
    <w:rsid w:val="000235EF"/>
    <w:rsid w:val="00023A10"/>
    <w:rsid w:val="00023F99"/>
    <w:rsid w:val="00024486"/>
    <w:rsid w:val="0002477D"/>
    <w:rsid w:val="00024C02"/>
    <w:rsid w:val="00024E82"/>
    <w:rsid w:val="00024F5A"/>
    <w:rsid w:val="00024FB9"/>
    <w:rsid w:val="00025587"/>
    <w:rsid w:val="000257B8"/>
    <w:rsid w:val="00025800"/>
    <w:rsid w:val="000259DB"/>
    <w:rsid w:val="00025D88"/>
    <w:rsid w:val="00025DA7"/>
    <w:rsid w:val="0002657C"/>
    <w:rsid w:val="0002665A"/>
    <w:rsid w:val="000267F3"/>
    <w:rsid w:val="00026825"/>
    <w:rsid w:val="00026E30"/>
    <w:rsid w:val="00026E5A"/>
    <w:rsid w:val="000273CB"/>
    <w:rsid w:val="00027582"/>
    <w:rsid w:val="00027732"/>
    <w:rsid w:val="00027941"/>
    <w:rsid w:val="00027A4F"/>
    <w:rsid w:val="00027FFD"/>
    <w:rsid w:val="00030022"/>
    <w:rsid w:val="00030161"/>
    <w:rsid w:val="000302CA"/>
    <w:rsid w:val="00030326"/>
    <w:rsid w:val="0003076B"/>
    <w:rsid w:val="000307A1"/>
    <w:rsid w:val="0003082D"/>
    <w:rsid w:val="00030A1B"/>
    <w:rsid w:val="00030C5B"/>
    <w:rsid w:val="00030CD3"/>
    <w:rsid w:val="00030DC1"/>
    <w:rsid w:val="0003115F"/>
    <w:rsid w:val="000318E2"/>
    <w:rsid w:val="00031914"/>
    <w:rsid w:val="00031B6D"/>
    <w:rsid w:val="00031BFF"/>
    <w:rsid w:val="000321ED"/>
    <w:rsid w:val="000323E6"/>
    <w:rsid w:val="00032437"/>
    <w:rsid w:val="000328E8"/>
    <w:rsid w:val="00032BC1"/>
    <w:rsid w:val="00032CDA"/>
    <w:rsid w:val="00032E07"/>
    <w:rsid w:val="000331C1"/>
    <w:rsid w:val="00033C9A"/>
    <w:rsid w:val="00033E5D"/>
    <w:rsid w:val="000343FB"/>
    <w:rsid w:val="00034678"/>
    <w:rsid w:val="00034B88"/>
    <w:rsid w:val="00034CC4"/>
    <w:rsid w:val="00034E18"/>
    <w:rsid w:val="0003538F"/>
    <w:rsid w:val="00035415"/>
    <w:rsid w:val="000356CC"/>
    <w:rsid w:val="00035BBA"/>
    <w:rsid w:val="00035BC9"/>
    <w:rsid w:val="00035DAF"/>
    <w:rsid w:val="00035E67"/>
    <w:rsid w:val="00035EB6"/>
    <w:rsid w:val="0003602A"/>
    <w:rsid w:val="00036193"/>
    <w:rsid w:val="00036425"/>
    <w:rsid w:val="00036434"/>
    <w:rsid w:val="00036459"/>
    <w:rsid w:val="000370C0"/>
    <w:rsid w:val="000370D6"/>
    <w:rsid w:val="00037211"/>
    <w:rsid w:val="000372AD"/>
    <w:rsid w:val="000378B9"/>
    <w:rsid w:val="000379FD"/>
    <w:rsid w:val="00037B7C"/>
    <w:rsid w:val="00040229"/>
    <w:rsid w:val="0004048C"/>
    <w:rsid w:val="000406AC"/>
    <w:rsid w:val="0004095B"/>
    <w:rsid w:val="00040C19"/>
    <w:rsid w:val="00040CD2"/>
    <w:rsid w:val="00040FA9"/>
    <w:rsid w:val="00041035"/>
    <w:rsid w:val="00041102"/>
    <w:rsid w:val="00041220"/>
    <w:rsid w:val="000415B7"/>
    <w:rsid w:val="00041861"/>
    <w:rsid w:val="000418D1"/>
    <w:rsid w:val="00041C99"/>
    <w:rsid w:val="00041EE6"/>
    <w:rsid w:val="0004267C"/>
    <w:rsid w:val="00042FF4"/>
    <w:rsid w:val="00043306"/>
    <w:rsid w:val="0004379D"/>
    <w:rsid w:val="00043984"/>
    <w:rsid w:val="00043D2E"/>
    <w:rsid w:val="00043F2A"/>
    <w:rsid w:val="00043F55"/>
    <w:rsid w:val="00044071"/>
    <w:rsid w:val="00044129"/>
    <w:rsid w:val="00044386"/>
    <w:rsid w:val="0004465C"/>
    <w:rsid w:val="00044770"/>
    <w:rsid w:val="00044849"/>
    <w:rsid w:val="000449DE"/>
    <w:rsid w:val="00044ED4"/>
    <w:rsid w:val="00045060"/>
    <w:rsid w:val="00045126"/>
    <w:rsid w:val="0004539A"/>
    <w:rsid w:val="0004542F"/>
    <w:rsid w:val="0004560C"/>
    <w:rsid w:val="000456E3"/>
    <w:rsid w:val="000459ED"/>
    <w:rsid w:val="00045A20"/>
    <w:rsid w:val="00045DD1"/>
    <w:rsid w:val="00045EBB"/>
    <w:rsid w:val="0004662B"/>
    <w:rsid w:val="00046CD4"/>
    <w:rsid w:val="00046D1C"/>
    <w:rsid w:val="00047146"/>
    <w:rsid w:val="00047181"/>
    <w:rsid w:val="00047454"/>
    <w:rsid w:val="0004764A"/>
    <w:rsid w:val="00047B2B"/>
    <w:rsid w:val="000500A9"/>
    <w:rsid w:val="000504C8"/>
    <w:rsid w:val="0005055E"/>
    <w:rsid w:val="00050AAC"/>
    <w:rsid w:val="00050E37"/>
    <w:rsid w:val="00050F9E"/>
    <w:rsid w:val="0005123C"/>
    <w:rsid w:val="00051414"/>
    <w:rsid w:val="0005141C"/>
    <w:rsid w:val="00051CE6"/>
    <w:rsid w:val="00051E12"/>
    <w:rsid w:val="00051E6E"/>
    <w:rsid w:val="00051EFB"/>
    <w:rsid w:val="0005210A"/>
    <w:rsid w:val="000522E9"/>
    <w:rsid w:val="00052353"/>
    <w:rsid w:val="000523CB"/>
    <w:rsid w:val="000526F5"/>
    <w:rsid w:val="0005293C"/>
    <w:rsid w:val="00052976"/>
    <w:rsid w:val="00052D9B"/>
    <w:rsid w:val="00052E52"/>
    <w:rsid w:val="00052E72"/>
    <w:rsid w:val="00052EBD"/>
    <w:rsid w:val="00052F3E"/>
    <w:rsid w:val="00053BCF"/>
    <w:rsid w:val="0005502B"/>
    <w:rsid w:val="0005505B"/>
    <w:rsid w:val="000551A5"/>
    <w:rsid w:val="000556DB"/>
    <w:rsid w:val="00055B1E"/>
    <w:rsid w:val="00055E40"/>
    <w:rsid w:val="00055FE1"/>
    <w:rsid w:val="0005601A"/>
    <w:rsid w:val="0005641B"/>
    <w:rsid w:val="00056578"/>
    <w:rsid w:val="00056882"/>
    <w:rsid w:val="0005698B"/>
    <w:rsid w:val="00056CB8"/>
    <w:rsid w:val="00056CF4"/>
    <w:rsid w:val="00057205"/>
    <w:rsid w:val="000574BB"/>
    <w:rsid w:val="0005761E"/>
    <w:rsid w:val="000576A2"/>
    <w:rsid w:val="0005779D"/>
    <w:rsid w:val="000579DC"/>
    <w:rsid w:val="00060016"/>
    <w:rsid w:val="000600C4"/>
    <w:rsid w:val="00060165"/>
    <w:rsid w:val="00060195"/>
    <w:rsid w:val="0006031C"/>
    <w:rsid w:val="00060600"/>
    <w:rsid w:val="0006062C"/>
    <w:rsid w:val="000606C8"/>
    <w:rsid w:val="00060A35"/>
    <w:rsid w:val="00060AA7"/>
    <w:rsid w:val="00060AD0"/>
    <w:rsid w:val="000610FD"/>
    <w:rsid w:val="000614E8"/>
    <w:rsid w:val="00061503"/>
    <w:rsid w:val="0006154C"/>
    <w:rsid w:val="000616FE"/>
    <w:rsid w:val="00061914"/>
    <w:rsid w:val="00061CF8"/>
    <w:rsid w:val="000620C5"/>
    <w:rsid w:val="00062236"/>
    <w:rsid w:val="0006242A"/>
    <w:rsid w:val="000625AA"/>
    <w:rsid w:val="00062B88"/>
    <w:rsid w:val="00062B9E"/>
    <w:rsid w:val="00063026"/>
    <w:rsid w:val="00063153"/>
    <w:rsid w:val="00063306"/>
    <w:rsid w:val="00063614"/>
    <w:rsid w:val="000637D4"/>
    <w:rsid w:val="00063C55"/>
    <w:rsid w:val="00063DBF"/>
    <w:rsid w:val="00063E0D"/>
    <w:rsid w:val="00063FCE"/>
    <w:rsid w:val="00063FFE"/>
    <w:rsid w:val="0006404F"/>
    <w:rsid w:val="000644E0"/>
    <w:rsid w:val="00064635"/>
    <w:rsid w:val="000646DB"/>
    <w:rsid w:val="00064784"/>
    <w:rsid w:val="0006499C"/>
    <w:rsid w:val="00064A98"/>
    <w:rsid w:val="00064ABA"/>
    <w:rsid w:val="00064FCF"/>
    <w:rsid w:val="000653B7"/>
    <w:rsid w:val="000659EA"/>
    <w:rsid w:val="00065CDF"/>
    <w:rsid w:val="00065D3D"/>
    <w:rsid w:val="00065E4B"/>
    <w:rsid w:val="00065F53"/>
    <w:rsid w:val="00066241"/>
    <w:rsid w:val="00066545"/>
    <w:rsid w:val="00066571"/>
    <w:rsid w:val="0006668D"/>
    <w:rsid w:val="00066B52"/>
    <w:rsid w:val="00066B57"/>
    <w:rsid w:val="00066EAF"/>
    <w:rsid w:val="00067305"/>
    <w:rsid w:val="00067306"/>
    <w:rsid w:val="00067613"/>
    <w:rsid w:val="000701DF"/>
    <w:rsid w:val="00070419"/>
    <w:rsid w:val="00070507"/>
    <w:rsid w:val="00070746"/>
    <w:rsid w:val="00070792"/>
    <w:rsid w:val="00070F94"/>
    <w:rsid w:val="00071180"/>
    <w:rsid w:val="00071285"/>
    <w:rsid w:val="000712C3"/>
    <w:rsid w:val="000713D9"/>
    <w:rsid w:val="00071404"/>
    <w:rsid w:val="0007154C"/>
    <w:rsid w:val="00071703"/>
    <w:rsid w:val="0007178A"/>
    <w:rsid w:val="00071852"/>
    <w:rsid w:val="0007191E"/>
    <w:rsid w:val="00072035"/>
    <w:rsid w:val="00072258"/>
    <w:rsid w:val="00072CBA"/>
    <w:rsid w:val="0007316F"/>
    <w:rsid w:val="00073583"/>
    <w:rsid w:val="00073852"/>
    <w:rsid w:val="00073B38"/>
    <w:rsid w:val="00074766"/>
    <w:rsid w:val="000749A1"/>
    <w:rsid w:val="00074A6E"/>
    <w:rsid w:val="00074C41"/>
    <w:rsid w:val="00074D9C"/>
    <w:rsid w:val="00074FF3"/>
    <w:rsid w:val="000750CF"/>
    <w:rsid w:val="0007515B"/>
    <w:rsid w:val="00075675"/>
    <w:rsid w:val="00075710"/>
    <w:rsid w:val="00075DF5"/>
    <w:rsid w:val="00075E10"/>
    <w:rsid w:val="00076223"/>
    <w:rsid w:val="000763DA"/>
    <w:rsid w:val="000764A8"/>
    <w:rsid w:val="0007660D"/>
    <w:rsid w:val="00076772"/>
    <w:rsid w:val="0007694F"/>
    <w:rsid w:val="00076DE0"/>
    <w:rsid w:val="00076E56"/>
    <w:rsid w:val="000773EC"/>
    <w:rsid w:val="000774D8"/>
    <w:rsid w:val="000775C6"/>
    <w:rsid w:val="000778C5"/>
    <w:rsid w:val="000779B6"/>
    <w:rsid w:val="00077C24"/>
    <w:rsid w:val="00077D2D"/>
    <w:rsid w:val="00080091"/>
    <w:rsid w:val="000806C9"/>
    <w:rsid w:val="00080B66"/>
    <w:rsid w:val="00080EF3"/>
    <w:rsid w:val="000815CB"/>
    <w:rsid w:val="00081618"/>
    <w:rsid w:val="00081670"/>
    <w:rsid w:val="00081DD1"/>
    <w:rsid w:val="00081ECB"/>
    <w:rsid w:val="00081F69"/>
    <w:rsid w:val="0008284B"/>
    <w:rsid w:val="00082D49"/>
    <w:rsid w:val="00082F6F"/>
    <w:rsid w:val="00083062"/>
    <w:rsid w:val="000832E3"/>
    <w:rsid w:val="00083356"/>
    <w:rsid w:val="0008364B"/>
    <w:rsid w:val="000838CE"/>
    <w:rsid w:val="000839D9"/>
    <w:rsid w:val="00083AA5"/>
    <w:rsid w:val="00083B51"/>
    <w:rsid w:val="0008427E"/>
    <w:rsid w:val="000842B8"/>
    <w:rsid w:val="00084477"/>
    <w:rsid w:val="00084CCE"/>
    <w:rsid w:val="00084EC4"/>
    <w:rsid w:val="00084FA7"/>
    <w:rsid w:val="000850CA"/>
    <w:rsid w:val="000851AC"/>
    <w:rsid w:val="00085289"/>
    <w:rsid w:val="0008540D"/>
    <w:rsid w:val="00085CA5"/>
    <w:rsid w:val="00086028"/>
    <w:rsid w:val="000861B5"/>
    <w:rsid w:val="000865FF"/>
    <w:rsid w:val="000866EB"/>
    <w:rsid w:val="000867C1"/>
    <w:rsid w:val="000869C4"/>
    <w:rsid w:val="00086E2D"/>
    <w:rsid w:val="0008719C"/>
    <w:rsid w:val="0008750C"/>
    <w:rsid w:val="0008765C"/>
    <w:rsid w:val="00087771"/>
    <w:rsid w:val="000879A9"/>
    <w:rsid w:val="00087C61"/>
    <w:rsid w:val="00087CF8"/>
    <w:rsid w:val="00087EA8"/>
    <w:rsid w:val="00087F50"/>
    <w:rsid w:val="0009010F"/>
    <w:rsid w:val="0009039C"/>
    <w:rsid w:val="00090466"/>
    <w:rsid w:val="000907C8"/>
    <w:rsid w:val="00090BEC"/>
    <w:rsid w:val="00090C66"/>
    <w:rsid w:val="00090D04"/>
    <w:rsid w:val="00090D6C"/>
    <w:rsid w:val="00090F95"/>
    <w:rsid w:val="00091520"/>
    <w:rsid w:val="000918BC"/>
    <w:rsid w:val="000919D0"/>
    <w:rsid w:val="00091A53"/>
    <w:rsid w:val="00091B38"/>
    <w:rsid w:val="00091B39"/>
    <w:rsid w:val="00091B84"/>
    <w:rsid w:val="00092057"/>
    <w:rsid w:val="0009206B"/>
    <w:rsid w:val="000924E2"/>
    <w:rsid w:val="00092528"/>
    <w:rsid w:val="00092C45"/>
    <w:rsid w:val="00093070"/>
    <w:rsid w:val="000930DF"/>
    <w:rsid w:val="0009317C"/>
    <w:rsid w:val="0009325E"/>
    <w:rsid w:val="000934A0"/>
    <w:rsid w:val="00093881"/>
    <w:rsid w:val="0009390D"/>
    <w:rsid w:val="00093A3D"/>
    <w:rsid w:val="00093B22"/>
    <w:rsid w:val="00093C0B"/>
    <w:rsid w:val="00093CE2"/>
    <w:rsid w:val="00093D75"/>
    <w:rsid w:val="000943E0"/>
    <w:rsid w:val="000944F9"/>
    <w:rsid w:val="00094B0E"/>
    <w:rsid w:val="00094E7B"/>
    <w:rsid w:val="000953D3"/>
    <w:rsid w:val="0009543B"/>
    <w:rsid w:val="000954DC"/>
    <w:rsid w:val="00095610"/>
    <w:rsid w:val="00095761"/>
    <w:rsid w:val="00095851"/>
    <w:rsid w:val="0009593C"/>
    <w:rsid w:val="00095970"/>
    <w:rsid w:val="00095B07"/>
    <w:rsid w:val="00095B40"/>
    <w:rsid w:val="00095CD4"/>
    <w:rsid w:val="00095DC0"/>
    <w:rsid w:val="00095F41"/>
    <w:rsid w:val="000960D5"/>
    <w:rsid w:val="00096333"/>
    <w:rsid w:val="00096528"/>
    <w:rsid w:val="000969DB"/>
    <w:rsid w:val="00096BD0"/>
    <w:rsid w:val="00096D64"/>
    <w:rsid w:val="00096D6C"/>
    <w:rsid w:val="00096E91"/>
    <w:rsid w:val="00096FD8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206"/>
    <w:rsid w:val="000A0279"/>
    <w:rsid w:val="000A0496"/>
    <w:rsid w:val="000A04A1"/>
    <w:rsid w:val="000A065D"/>
    <w:rsid w:val="000A0AA5"/>
    <w:rsid w:val="000A11CD"/>
    <w:rsid w:val="000A13E5"/>
    <w:rsid w:val="000A16FC"/>
    <w:rsid w:val="000A175E"/>
    <w:rsid w:val="000A1859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DA3"/>
    <w:rsid w:val="000A2E8A"/>
    <w:rsid w:val="000A2F17"/>
    <w:rsid w:val="000A2FC6"/>
    <w:rsid w:val="000A305A"/>
    <w:rsid w:val="000A31FF"/>
    <w:rsid w:val="000A32FE"/>
    <w:rsid w:val="000A35A3"/>
    <w:rsid w:val="000A36CF"/>
    <w:rsid w:val="000A3A4C"/>
    <w:rsid w:val="000A3A99"/>
    <w:rsid w:val="000A3EEE"/>
    <w:rsid w:val="000A41E0"/>
    <w:rsid w:val="000A435D"/>
    <w:rsid w:val="000A45E8"/>
    <w:rsid w:val="000A4A3B"/>
    <w:rsid w:val="000A4F1C"/>
    <w:rsid w:val="000A4FB1"/>
    <w:rsid w:val="000A5B00"/>
    <w:rsid w:val="000A608B"/>
    <w:rsid w:val="000A60DA"/>
    <w:rsid w:val="000A6146"/>
    <w:rsid w:val="000A629F"/>
    <w:rsid w:val="000A6EB5"/>
    <w:rsid w:val="000A70BC"/>
    <w:rsid w:val="000A7164"/>
    <w:rsid w:val="000A7512"/>
    <w:rsid w:val="000A75C3"/>
    <w:rsid w:val="000A75CB"/>
    <w:rsid w:val="000A77F3"/>
    <w:rsid w:val="000A7CA8"/>
    <w:rsid w:val="000B027E"/>
    <w:rsid w:val="000B0479"/>
    <w:rsid w:val="000B04F4"/>
    <w:rsid w:val="000B054E"/>
    <w:rsid w:val="000B07C9"/>
    <w:rsid w:val="000B08E4"/>
    <w:rsid w:val="000B0A6C"/>
    <w:rsid w:val="000B0D72"/>
    <w:rsid w:val="000B0E52"/>
    <w:rsid w:val="000B0ED2"/>
    <w:rsid w:val="000B0F0E"/>
    <w:rsid w:val="000B0F0F"/>
    <w:rsid w:val="000B10E2"/>
    <w:rsid w:val="000B1370"/>
    <w:rsid w:val="000B16D9"/>
    <w:rsid w:val="000B208F"/>
    <w:rsid w:val="000B20EB"/>
    <w:rsid w:val="000B23C6"/>
    <w:rsid w:val="000B2618"/>
    <w:rsid w:val="000B27C6"/>
    <w:rsid w:val="000B2942"/>
    <w:rsid w:val="000B2B00"/>
    <w:rsid w:val="000B2BDA"/>
    <w:rsid w:val="000B2DF7"/>
    <w:rsid w:val="000B33AB"/>
    <w:rsid w:val="000B3507"/>
    <w:rsid w:val="000B35BC"/>
    <w:rsid w:val="000B3794"/>
    <w:rsid w:val="000B37A9"/>
    <w:rsid w:val="000B3B42"/>
    <w:rsid w:val="000B3BAD"/>
    <w:rsid w:val="000B3D80"/>
    <w:rsid w:val="000B3E49"/>
    <w:rsid w:val="000B43AA"/>
    <w:rsid w:val="000B4453"/>
    <w:rsid w:val="000B47E1"/>
    <w:rsid w:val="000B4DF6"/>
    <w:rsid w:val="000B50DF"/>
    <w:rsid w:val="000B5568"/>
    <w:rsid w:val="000B56EC"/>
    <w:rsid w:val="000B5AD6"/>
    <w:rsid w:val="000B5ADF"/>
    <w:rsid w:val="000B5EE4"/>
    <w:rsid w:val="000B5F3F"/>
    <w:rsid w:val="000B647D"/>
    <w:rsid w:val="000B681D"/>
    <w:rsid w:val="000B6B6F"/>
    <w:rsid w:val="000B6B81"/>
    <w:rsid w:val="000B6C64"/>
    <w:rsid w:val="000B6CBF"/>
    <w:rsid w:val="000B6EA0"/>
    <w:rsid w:val="000B760E"/>
    <w:rsid w:val="000B7959"/>
    <w:rsid w:val="000B79C7"/>
    <w:rsid w:val="000B7ADB"/>
    <w:rsid w:val="000B7BA7"/>
    <w:rsid w:val="000B7CAE"/>
    <w:rsid w:val="000C00BE"/>
    <w:rsid w:val="000C045C"/>
    <w:rsid w:val="000C09A1"/>
    <w:rsid w:val="000C0B73"/>
    <w:rsid w:val="000C0EC9"/>
    <w:rsid w:val="000C0F68"/>
    <w:rsid w:val="000C1031"/>
    <w:rsid w:val="000C1136"/>
    <w:rsid w:val="000C11BF"/>
    <w:rsid w:val="000C1261"/>
    <w:rsid w:val="000C16E7"/>
    <w:rsid w:val="000C1ABC"/>
    <w:rsid w:val="000C1C6C"/>
    <w:rsid w:val="000C21E9"/>
    <w:rsid w:val="000C25EE"/>
    <w:rsid w:val="000C260D"/>
    <w:rsid w:val="000C2752"/>
    <w:rsid w:val="000C2855"/>
    <w:rsid w:val="000C292A"/>
    <w:rsid w:val="000C2B2F"/>
    <w:rsid w:val="000C3306"/>
    <w:rsid w:val="000C3566"/>
    <w:rsid w:val="000C3816"/>
    <w:rsid w:val="000C3AAA"/>
    <w:rsid w:val="000C3B64"/>
    <w:rsid w:val="000C3D63"/>
    <w:rsid w:val="000C3FAF"/>
    <w:rsid w:val="000C40DF"/>
    <w:rsid w:val="000C413F"/>
    <w:rsid w:val="000C4521"/>
    <w:rsid w:val="000C460D"/>
    <w:rsid w:val="000C4661"/>
    <w:rsid w:val="000C4840"/>
    <w:rsid w:val="000C524B"/>
    <w:rsid w:val="000C52F3"/>
    <w:rsid w:val="000C54FE"/>
    <w:rsid w:val="000C565B"/>
    <w:rsid w:val="000C57E3"/>
    <w:rsid w:val="000C588A"/>
    <w:rsid w:val="000C5F43"/>
    <w:rsid w:val="000C6363"/>
    <w:rsid w:val="000C648A"/>
    <w:rsid w:val="000C6812"/>
    <w:rsid w:val="000C693B"/>
    <w:rsid w:val="000C7120"/>
    <w:rsid w:val="000C76ED"/>
    <w:rsid w:val="000C7725"/>
    <w:rsid w:val="000C7867"/>
    <w:rsid w:val="000D0032"/>
    <w:rsid w:val="000D0664"/>
    <w:rsid w:val="000D0889"/>
    <w:rsid w:val="000D09A8"/>
    <w:rsid w:val="000D0F86"/>
    <w:rsid w:val="000D186A"/>
    <w:rsid w:val="000D1A62"/>
    <w:rsid w:val="000D1B4C"/>
    <w:rsid w:val="000D1EB8"/>
    <w:rsid w:val="000D206D"/>
    <w:rsid w:val="000D23E4"/>
    <w:rsid w:val="000D2717"/>
    <w:rsid w:val="000D27EE"/>
    <w:rsid w:val="000D2864"/>
    <w:rsid w:val="000D29FC"/>
    <w:rsid w:val="000D2F00"/>
    <w:rsid w:val="000D3189"/>
    <w:rsid w:val="000D325C"/>
    <w:rsid w:val="000D356E"/>
    <w:rsid w:val="000D3724"/>
    <w:rsid w:val="000D38D5"/>
    <w:rsid w:val="000D3956"/>
    <w:rsid w:val="000D3C8D"/>
    <w:rsid w:val="000D3DE1"/>
    <w:rsid w:val="000D3E7C"/>
    <w:rsid w:val="000D4136"/>
    <w:rsid w:val="000D44E4"/>
    <w:rsid w:val="000D48FE"/>
    <w:rsid w:val="000D4B2F"/>
    <w:rsid w:val="000D4C0A"/>
    <w:rsid w:val="000D4DCF"/>
    <w:rsid w:val="000D4DE9"/>
    <w:rsid w:val="000D4E37"/>
    <w:rsid w:val="000D4E44"/>
    <w:rsid w:val="000D4EAA"/>
    <w:rsid w:val="000D5259"/>
    <w:rsid w:val="000D56A0"/>
    <w:rsid w:val="000D577C"/>
    <w:rsid w:val="000D5970"/>
    <w:rsid w:val="000D5C33"/>
    <w:rsid w:val="000D6100"/>
    <w:rsid w:val="000D670D"/>
    <w:rsid w:val="000D69DF"/>
    <w:rsid w:val="000D6AB8"/>
    <w:rsid w:val="000D6B87"/>
    <w:rsid w:val="000D6CD3"/>
    <w:rsid w:val="000D7221"/>
    <w:rsid w:val="000D78DD"/>
    <w:rsid w:val="000D78E0"/>
    <w:rsid w:val="000D7924"/>
    <w:rsid w:val="000D7BBE"/>
    <w:rsid w:val="000D7E13"/>
    <w:rsid w:val="000E0060"/>
    <w:rsid w:val="000E049A"/>
    <w:rsid w:val="000E04B2"/>
    <w:rsid w:val="000E088C"/>
    <w:rsid w:val="000E0A6F"/>
    <w:rsid w:val="000E0DD6"/>
    <w:rsid w:val="000E0DF0"/>
    <w:rsid w:val="000E0E2A"/>
    <w:rsid w:val="000E0ED5"/>
    <w:rsid w:val="000E15DD"/>
    <w:rsid w:val="000E1A96"/>
    <w:rsid w:val="000E1C05"/>
    <w:rsid w:val="000E1E22"/>
    <w:rsid w:val="000E2104"/>
    <w:rsid w:val="000E229F"/>
    <w:rsid w:val="000E2CC6"/>
    <w:rsid w:val="000E4294"/>
    <w:rsid w:val="000E4337"/>
    <w:rsid w:val="000E4351"/>
    <w:rsid w:val="000E47AF"/>
    <w:rsid w:val="000E483C"/>
    <w:rsid w:val="000E48A5"/>
    <w:rsid w:val="000E492F"/>
    <w:rsid w:val="000E4A58"/>
    <w:rsid w:val="000E4B50"/>
    <w:rsid w:val="000E4DF1"/>
    <w:rsid w:val="000E6210"/>
    <w:rsid w:val="000E6AC0"/>
    <w:rsid w:val="000E6C70"/>
    <w:rsid w:val="000E6D22"/>
    <w:rsid w:val="000E7B15"/>
    <w:rsid w:val="000E7CC1"/>
    <w:rsid w:val="000E7D05"/>
    <w:rsid w:val="000E7D75"/>
    <w:rsid w:val="000E7E2D"/>
    <w:rsid w:val="000F015A"/>
    <w:rsid w:val="000F02B9"/>
    <w:rsid w:val="000F0488"/>
    <w:rsid w:val="000F0832"/>
    <w:rsid w:val="000F0A8E"/>
    <w:rsid w:val="000F0F93"/>
    <w:rsid w:val="000F1193"/>
    <w:rsid w:val="000F13D7"/>
    <w:rsid w:val="000F1761"/>
    <w:rsid w:val="000F18AE"/>
    <w:rsid w:val="000F1B22"/>
    <w:rsid w:val="000F2242"/>
    <w:rsid w:val="000F2333"/>
    <w:rsid w:val="000F267F"/>
    <w:rsid w:val="000F282F"/>
    <w:rsid w:val="000F290C"/>
    <w:rsid w:val="000F2B1F"/>
    <w:rsid w:val="000F2DE6"/>
    <w:rsid w:val="000F2E63"/>
    <w:rsid w:val="000F2F15"/>
    <w:rsid w:val="000F3047"/>
    <w:rsid w:val="000F3093"/>
    <w:rsid w:val="000F31B9"/>
    <w:rsid w:val="000F3754"/>
    <w:rsid w:val="000F39E1"/>
    <w:rsid w:val="000F3FBE"/>
    <w:rsid w:val="000F4025"/>
    <w:rsid w:val="000F4245"/>
    <w:rsid w:val="000F4CD7"/>
    <w:rsid w:val="000F4D13"/>
    <w:rsid w:val="000F4D17"/>
    <w:rsid w:val="000F4E2C"/>
    <w:rsid w:val="000F524D"/>
    <w:rsid w:val="000F54A1"/>
    <w:rsid w:val="000F5522"/>
    <w:rsid w:val="000F5724"/>
    <w:rsid w:val="000F59EF"/>
    <w:rsid w:val="000F5B44"/>
    <w:rsid w:val="000F5BD5"/>
    <w:rsid w:val="000F5BDF"/>
    <w:rsid w:val="000F609E"/>
    <w:rsid w:val="000F632E"/>
    <w:rsid w:val="000F6352"/>
    <w:rsid w:val="000F6405"/>
    <w:rsid w:val="000F65B7"/>
    <w:rsid w:val="000F661B"/>
    <w:rsid w:val="000F67CB"/>
    <w:rsid w:val="000F6BF4"/>
    <w:rsid w:val="000F6D6B"/>
    <w:rsid w:val="000F6DD9"/>
    <w:rsid w:val="000F6FF9"/>
    <w:rsid w:val="000F7066"/>
    <w:rsid w:val="000F79BD"/>
    <w:rsid w:val="000F7D6B"/>
    <w:rsid w:val="001000D4"/>
    <w:rsid w:val="001000DB"/>
    <w:rsid w:val="001005AD"/>
    <w:rsid w:val="0010083D"/>
    <w:rsid w:val="00100A18"/>
    <w:rsid w:val="00100EF1"/>
    <w:rsid w:val="001011AA"/>
    <w:rsid w:val="00101240"/>
    <w:rsid w:val="00101449"/>
    <w:rsid w:val="001016EB"/>
    <w:rsid w:val="001017E7"/>
    <w:rsid w:val="00101FE1"/>
    <w:rsid w:val="0010212F"/>
    <w:rsid w:val="001021BD"/>
    <w:rsid w:val="001022EC"/>
    <w:rsid w:val="00102BE5"/>
    <w:rsid w:val="00102EF9"/>
    <w:rsid w:val="00102F41"/>
    <w:rsid w:val="0010324A"/>
    <w:rsid w:val="001037FC"/>
    <w:rsid w:val="00103A17"/>
    <w:rsid w:val="00103AD6"/>
    <w:rsid w:val="0010429A"/>
    <w:rsid w:val="00104321"/>
    <w:rsid w:val="00104377"/>
    <w:rsid w:val="001043A9"/>
    <w:rsid w:val="00104ADD"/>
    <w:rsid w:val="00104E0B"/>
    <w:rsid w:val="001056C3"/>
    <w:rsid w:val="0010588F"/>
    <w:rsid w:val="001058E0"/>
    <w:rsid w:val="00105963"/>
    <w:rsid w:val="00105C06"/>
    <w:rsid w:val="00105C87"/>
    <w:rsid w:val="00105CD2"/>
    <w:rsid w:val="00105E87"/>
    <w:rsid w:val="00105EE3"/>
    <w:rsid w:val="0010600A"/>
    <w:rsid w:val="00106223"/>
    <w:rsid w:val="00106EE5"/>
    <w:rsid w:val="00106EF1"/>
    <w:rsid w:val="00106F7F"/>
    <w:rsid w:val="00107306"/>
    <w:rsid w:val="00107422"/>
    <w:rsid w:val="001074DD"/>
    <w:rsid w:val="00107578"/>
    <w:rsid w:val="001078C7"/>
    <w:rsid w:val="001079AD"/>
    <w:rsid w:val="00110376"/>
    <w:rsid w:val="0011062F"/>
    <w:rsid w:val="00111149"/>
    <w:rsid w:val="00111614"/>
    <w:rsid w:val="00111B28"/>
    <w:rsid w:val="00111C40"/>
    <w:rsid w:val="00111DC4"/>
    <w:rsid w:val="0011209D"/>
    <w:rsid w:val="001123EB"/>
    <w:rsid w:val="001124C0"/>
    <w:rsid w:val="001127B2"/>
    <w:rsid w:val="00112F85"/>
    <w:rsid w:val="00113319"/>
    <w:rsid w:val="00113339"/>
    <w:rsid w:val="001140D1"/>
    <w:rsid w:val="0011438E"/>
    <w:rsid w:val="001144F9"/>
    <w:rsid w:val="0011459B"/>
    <w:rsid w:val="0011460E"/>
    <w:rsid w:val="00115710"/>
    <w:rsid w:val="00115C2B"/>
    <w:rsid w:val="00115D81"/>
    <w:rsid w:val="00115F80"/>
    <w:rsid w:val="00116284"/>
    <w:rsid w:val="001163CA"/>
    <w:rsid w:val="001164B9"/>
    <w:rsid w:val="00116688"/>
    <w:rsid w:val="001168C2"/>
    <w:rsid w:val="001169FA"/>
    <w:rsid w:val="00116BD2"/>
    <w:rsid w:val="00116D79"/>
    <w:rsid w:val="00116E11"/>
    <w:rsid w:val="0011705F"/>
    <w:rsid w:val="001173BE"/>
    <w:rsid w:val="00117491"/>
    <w:rsid w:val="001174E6"/>
    <w:rsid w:val="001176EC"/>
    <w:rsid w:val="001201C4"/>
    <w:rsid w:val="0012039F"/>
    <w:rsid w:val="00120635"/>
    <w:rsid w:val="001206B8"/>
    <w:rsid w:val="00120BF0"/>
    <w:rsid w:val="00120F25"/>
    <w:rsid w:val="00120F74"/>
    <w:rsid w:val="00121835"/>
    <w:rsid w:val="00121866"/>
    <w:rsid w:val="00121CFF"/>
    <w:rsid w:val="00121FDF"/>
    <w:rsid w:val="0012216E"/>
    <w:rsid w:val="00122627"/>
    <w:rsid w:val="0012283D"/>
    <w:rsid w:val="001229C5"/>
    <w:rsid w:val="00122C75"/>
    <w:rsid w:val="00122DF4"/>
    <w:rsid w:val="0012305C"/>
    <w:rsid w:val="001230B6"/>
    <w:rsid w:val="00123384"/>
    <w:rsid w:val="001234B8"/>
    <w:rsid w:val="001234CA"/>
    <w:rsid w:val="001241C8"/>
    <w:rsid w:val="001247C1"/>
    <w:rsid w:val="00124DF3"/>
    <w:rsid w:val="00124EEF"/>
    <w:rsid w:val="00125673"/>
    <w:rsid w:val="00125753"/>
    <w:rsid w:val="001258A5"/>
    <w:rsid w:val="00125905"/>
    <w:rsid w:val="00125C99"/>
    <w:rsid w:val="00125CA7"/>
    <w:rsid w:val="00125DA7"/>
    <w:rsid w:val="00125E52"/>
    <w:rsid w:val="00126133"/>
    <w:rsid w:val="001261F2"/>
    <w:rsid w:val="001262CA"/>
    <w:rsid w:val="001266AA"/>
    <w:rsid w:val="001266D2"/>
    <w:rsid w:val="001269AA"/>
    <w:rsid w:val="001269B3"/>
    <w:rsid w:val="00126A05"/>
    <w:rsid w:val="00126D3B"/>
    <w:rsid w:val="00126D46"/>
    <w:rsid w:val="00126E04"/>
    <w:rsid w:val="00126F05"/>
    <w:rsid w:val="00126F67"/>
    <w:rsid w:val="00127DC9"/>
    <w:rsid w:val="00127E25"/>
    <w:rsid w:val="00130058"/>
    <w:rsid w:val="001302B0"/>
    <w:rsid w:val="0013075F"/>
    <w:rsid w:val="00130A7D"/>
    <w:rsid w:val="00130E25"/>
    <w:rsid w:val="00130EFD"/>
    <w:rsid w:val="00130F88"/>
    <w:rsid w:val="00130F99"/>
    <w:rsid w:val="00130FE6"/>
    <w:rsid w:val="00130FF9"/>
    <w:rsid w:val="0013101C"/>
    <w:rsid w:val="0013121B"/>
    <w:rsid w:val="00131487"/>
    <w:rsid w:val="001314A4"/>
    <w:rsid w:val="00131727"/>
    <w:rsid w:val="00131763"/>
    <w:rsid w:val="0013176B"/>
    <w:rsid w:val="00131B70"/>
    <w:rsid w:val="00131B77"/>
    <w:rsid w:val="00131C56"/>
    <w:rsid w:val="00131E7E"/>
    <w:rsid w:val="00132181"/>
    <w:rsid w:val="001324C9"/>
    <w:rsid w:val="001324D5"/>
    <w:rsid w:val="001326A6"/>
    <w:rsid w:val="001329FD"/>
    <w:rsid w:val="00132B3E"/>
    <w:rsid w:val="00132D45"/>
    <w:rsid w:val="00132F9A"/>
    <w:rsid w:val="001330D0"/>
    <w:rsid w:val="001334BE"/>
    <w:rsid w:val="00133523"/>
    <w:rsid w:val="0013355E"/>
    <w:rsid w:val="00133DC8"/>
    <w:rsid w:val="00133FE0"/>
    <w:rsid w:val="0013408F"/>
    <w:rsid w:val="001342FD"/>
    <w:rsid w:val="0013443B"/>
    <w:rsid w:val="0013452F"/>
    <w:rsid w:val="00134577"/>
    <w:rsid w:val="0013467C"/>
    <w:rsid w:val="00134AC1"/>
    <w:rsid w:val="00135752"/>
    <w:rsid w:val="00135806"/>
    <w:rsid w:val="001359B0"/>
    <w:rsid w:val="00135A3D"/>
    <w:rsid w:val="00136160"/>
    <w:rsid w:val="001361A2"/>
    <w:rsid w:val="00136221"/>
    <w:rsid w:val="00136469"/>
    <w:rsid w:val="0013659C"/>
    <w:rsid w:val="00136746"/>
    <w:rsid w:val="001368DD"/>
    <w:rsid w:val="0013698B"/>
    <w:rsid w:val="00136E62"/>
    <w:rsid w:val="00137091"/>
    <w:rsid w:val="00137716"/>
    <w:rsid w:val="00137748"/>
    <w:rsid w:val="001377C1"/>
    <w:rsid w:val="00137C8C"/>
    <w:rsid w:val="00137CF3"/>
    <w:rsid w:val="00137E32"/>
    <w:rsid w:val="00140381"/>
    <w:rsid w:val="001404D2"/>
    <w:rsid w:val="001405D6"/>
    <w:rsid w:val="0014060E"/>
    <w:rsid w:val="0014070B"/>
    <w:rsid w:val="00140858"/>
    <w:rsid w:val="00140DF2"/>
    <w:rsid w:val="00141060"/>
    <w:rsid w:val="0014126C"/>
    <w:rsid w:val="0014139E"/>
    <w:rsid w:val="001417AA"/>
    <w:rsid w:val="00141904"/>
    <w:rsid w:val="001419BE"/>
    <w:rsid w:val="00141A05"/>
    <w:rsid w:val="00141A86"/>
    <w:rsid w:val="00141EAA"/>
    <w:rsid w:val="00142355"/>
    <w:rsid w:val="00142C0A"/>
    <w:rsid w:val="00142EAB"/>
    <w:rsid w:val="00142F61"/>
    <w:rsid w:val="0014301C"/>
    <w:rsid w:val="00143193"/>
    <w:rsid w:val="0014349A"/>
    <w:rsid w:val="001435E0"/>
    <w:rsid w:val="0014368D"/>
    <w:rsid w:val="001436EA"/>
    <w:rsid w:val="001437BF"/>
    <w:rsid w:val="00143858"/>
    <w:rsid w:val="001439C9"/>
    <w:rsid w:val="00143B1A"/>
    <w:rsid w:val="001441F8"/>
    <w:rsid w:val="0014452B"/>
    <w:rsid w:val="0014551A"/>
    <w:rsid w:val="001457FE"/>
    <w:rsid w:val="001458F1"/>
    <w:rsid w:val="00145D30"/>
    <w:rsid w:val="001462C3"/>
    <w:rsid w:val="00146625"/>
    <w:rsid w:val="00146F69"/>
    <w:rsid w:val="00147634"/>
    <w:rsid w:val="00147715"/>
    <w:rsid w:val="001478E7"/>
    <w:rsid w:val="00147FD1"/>
    <w:rsid w:val="001500E7"/>
    <w:rsid w:val="001506FF"/>
    <w:rsid w:val="00150C7B"/>
    <w:rsid w:val="00151224"/>
    <w:rsid w:val="00151362"/>
    <w:rsid w:val="001514D9"/>
    <w:rsid w:val="00151807"/>
    <w:rsid w:val="00151CE2"/>
    <w:rsid w:val="00151DCE"/>
    <w:rsid w:val="0015226B"/>
    <w:rsid w:val="00152499"/>
    <w:rsid w:val="0015284E"/>
    <w:rsid w:val="00152E04"/>
    <w:rsid w:val="00152EEF"/>
    <w:rsid w:val="001530CB"/>
    <w:rsid w:val="00153378"/>
    <w:rsid w:val="0015368B"/>
    <w:rsid w:val="00153772"/>
    <w:rsid w:val="00153C68"/>
    <w:rsid w:val="00153D01"/>
    <w:rsid w:val="00153E0E"/>
    <w:rsid w:val="00153FDA"/>
    <w:rsid w:val="00154305"/>
    <w:rsid w:val="00154B5C"/>
    <w:rsid w:val="00154CCE"/>
    <w:rsid w:val="00154E76"/>
    <w:rsid w:val="0015535B"/>
    <w:rsid w:val="00155559"/>
    <w:rsid w:val="00155797"/>
    <w:rsid w:val="001562C6"/>
    <w:rsid w:val="001565D6"/>
    <w:rsid w:val="00156752"/>
    <w:rsid w:val="00156FFF"/>
    <w:rsid w:val="00157009"/>
    <w:rsid w:val="0015735B"/>
    <w:rsid w:val="00157547"/>
    <w:rsid w:val="00157DDD"/>
    <w:rsid w:val="00157E5C"/>
    <w:rsid w:val="0016026E"/>
    <w:rsid w:val="00160490"/>
    <w:rsid w:val="001604CE"/>
    <w:rsid w:val="0016090C"/>
    <w:rsid w:val="00160B35"/>
    <w:rsid w:val="00160C72"/>
    <w:rsid w:val="001610F5"/>
    <w:rsid w:val="0016116E"/>
    <w:rsid w:val="0016156F"/>
    <w:rsid w:val="00161623"/>
    <w:rsid w:val="0016304D"/>
    <w:rsid w:val="001631F1"/>
    <w:rsid w:val="00163285"/>
    <w:rsid w:val="001632B0"/>
    <w:rsid w:val="001635C3"/>
    <w:rsid w:val="0016364A"/>
    <w:rsid w:val="00163E61"/>
    <w:rsid w:val="00163FDB"/>
    <w:rsid w:val="00164194"/>
    <w:rsid w:val="001641D9"/>
    <w:rsid w:val="001642E1"/>
    <w:rsid w:val="001644C9"/>
    <w:rsid w:val="00164AB8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AAC"/>
    <w:rsid w:val="00166F22"/>
    <w:rsid w:val="001670D0"/>
    <w:rsid w:val="001673C1"/>
    <w:rsid w:val="0016792D"/>
    <w:rsid w:val="00167AF7"/>
    <w:rsid w:val="00167BAF"/>
    <w:rsid w:val="00170138"/>
    <w:rsid w:val="0017024F"/>
    <w:rsid w:val="0017044A"/>
    <w:rsid w:val="001706FA"/>
    <w:rsid w:val="00170835"/>
    <w:rsid w:val="00170CEE"/>
    <w:rsid w:val="00170D3B"/>
    <w:rsid w:val="00170DAD"/>
    <w:rsid w:val="00170E4C"/>
    <w:rsid w:val="00170F95"/>
    <w:rsid w:val="0017100F"/>
    <w:rsid w:val="0017158F"/>
    <w:rsid w:val="00171986"/>
    <w:rsid w:val="001719FB"/>
    <w:rsid w:val="00171BBA"/>
    <w:rsid w:val="00171C6F"/>
    <w:rsid w:val="00171DA5"/>
    <w:rsid w:val="00171ED0"/>
    <w:rsid w:val="00171F4D"/>
    <w:rsid w:val="00171F6F"/>
    <w:rsid w:val="00172057"/>
    <w:rsid w:val="001723E0"/>
    <w:rsid w:val="00172535"/>
    <w:rsid w:val="001726CC"/>
    <w:rsid w:val="00172BAA"/>
    <w:rsid w:val="00172BF0"/>
    <w:rsid w:val="0017314A"/>
    <w:rsid w:val="001731BE"/>
    <w:rsid w:val="001734BB"/>
    <w:rsid w:val="00173A32"/>
    <w:rsid w:val="00173ECA"/>
    <w:rsid w:val="0017436B"/>
    <w:rsid w:val="001749BA"/>
    <w:rsid w:val="001749BC"/>
    <w:rsid w:val="00174B85"/>
    <w:rsid w:val="00174D46"/>
    <w:rsid w:val="0017539E"/>
    <w:rsid w:val="001753DF"/>
    <w:rsid w:val="0017549F"/>
    <w:rsid w:val="001756AB"/>
    <w:rsid w:val="00175830"/>
    <w:rsid w:val="00175897"/>
    <w:rsid w:val="00175BFA"/>
    <w:rsid w:val="00175C71"/>
    <w:rsid w:val="00175E31"/>
    <w:rsid w:val="00175EC3"/>
    <w:rsid w:val="00175EEE"/>
    <w:rsid w:val="00176205"/>
    <w:rsid w:val="0017659B"/>
    <w:rsid w:val="00176A83"/>
    <w:rsid w:val="00176E02"/>
    <w:rsid w:val="0017701F"/>
    <w:rsid w:val="00177024"/>
    <w:rsid w:val="00177041"/>
    <w:rsid w:val="0017707F"/>
    <w:rsid w:val="001775D3"/>
    <w:rsid w:val="0017767C"/>
    <w:rsid w:val="001779D6"/>
    <w:rsid w:val="00177BB9"/>
    <w:rsid w:val="00177BE7"/>
    <w:rsid w:val="00177CEB"/>
    <w:rsid w:val="00177DFA"/>
    <w:rsid w:val="00177F57"/>
    <w:rsid w:val="00180213"/>
    <w:rsid w:val="00180654"/>
    <w:rsid w:val="00180828"/>
    <w:rsid w:val="0018090B"/>
    <w:rsid w:val="00180DD6"/>
    <w:rsid w:val="001815B4"/>
    <w:rsid w:val="00181696"/>
    <w:rsid w:val="001817B2"/>
    <w:rsid w:val="00181840"/>
    <w:rsid w:val="00181B18"/>
    <w:rsid w:val="00181B2D"/>
    <w:rsid w:val="00181B87"/>
    <w:rsid w:val="00181CF0"/>
    <w:rsid w:val="00182471"/>
    <w:rsid w:val="00182927"/>
    <w:rsid w:val="00182D1C"/>
    <w:rsid w:val="00182F24"/>
    <w:rsid w:val="0018327C"/>
    <w:rsid w:val="001833C2"/>
    <w:rsid w:val="00183699"/>
    <w:rsid w:val="001836E5"/>
    <w:rsid w:val="001839F1"/>
    <w:rsid w:val="00183AAE"/>
    <w:rsid w:val="00183BFF"/>
    <w:rsid w:val="00183C55"/>
    <w:rsid w:val="00183C6D"/>
    <w:rsid w:val="00183FA8"/>
    <w:rsid w:val="001840BD"/>
    <w:rsid w:val="001840C6"/>
    <w:rsid w:val="001840EA"/>
    <w:rsid w:val="0018434C"/>
    <w:rsid w:val="001843E9"/>
    <w:rsid w:val="00184793"/>
    <w:rsid w:val="001847E2"/>
    <w:rsid w:val="001847F7"/>
    <w:rsid w:val="00184C51"/>
    <w:rsid w:val="00184FB9"/>
    <w:rsid w:val="001851D1"/>
    <w:rsid w:val="001852C6"/>
    <w:rsid w:val="0018558D"/>
    <w:rsid w:val="00185813"/>
    <w:rsid w:val="00185B11"/>
    <w:rsid w:val="00185B8C"/>
    <w:rsid w:val="00185BF7"/>
    <w:rsid w:val="00185C47"/>
    <w:rsid w:val="0018609D"/>
    <w:rsid w:val="00186501"/>
    <w:rsid w:val="00186906"/>
    <w:rsid w:val="00186A97"/>
    <w:rsid w:val="00186BC1"/>
    <w:rsid w:val="00186C2B"/>
    <w:rsid w:val="00186D03"/>
    <w:rsid w:val="00186D68"/>
    <w:rsid w:val="00186EEE"/>
    <w:rsid w:val="00186F41"/>
    <w:rsid w:val="00187056"/>
    <w:rsid w:val="0018756E"/>
    <w:rsid w:val="0019021F"/>
    <w:rsid w:val="001903B8"/>
    <w:rsid w:val="00190481"/>
    <w:rsid w:val="001904AF"/>
    <w:rsid w:val="0019068E"/>
    <w:rsid w:val="00190B44"/>
    <w:rsid w:val="00190C33"/>
    <w:rsid w:val="00190E8B"/>
    <w:rsid w:val="00191527"/>
    <w:rsid w:val="00191547"/>
    <w:rsid w:val="00192366"/>
    <w:rsid w:val="001923B7"/>
    <w:rsid w:val="0019279A"/>
    <w:rsid w:val="00192995"/>
    <w:rsid w:val="001929FB"/>
    <w:rsid w:val="001933EE"/>
    <w:rsid w:val="0019345E"/>
    <w:rsid w:val="0019384A"/>
    <w:rsid w:val="00193E41"/>
    <w:rsid w:val="00193EE2"/>
    <w:rsid w:val="001940B5"/>
    <w:rsid w:val="0019429C"/>
    <w:rsid w:val="0019436B"/>
    <w:rsid w:val="00194383"/>
    <w:rsid w:val="001946FB"/>
    <w:rsid w:val="0019493B"/>
    <w:rsid w:val="001949A1"/>
    <w:rsid w:val="00194AD9"/>
    <w:rsid w:val="00194B31"/>
    <w:rsid w:val="00194C34"/>
    <w:rsid w:val="00194C9A"/>
    <w:rsid w:val="00194ED0"/>
    <w:rsid w:val="001950D7"/>
    <w:rsid w:val="001956DD"/>
    <w:rsid w:val="00195718"/>
    <w:rsid w:val="00195846"/>
    <w:rsid w:val="00195D20"/>
    <w:rsid w:val="001961D2"/>
    <w:rsid w:val="0019623E"/>
    <w:rsid w:val="001962AA"/>
    <w:rsid w:val="001963A9"/>
    <w:rsid w:val="00196534"/>
    <w:rsid w:val="001967E5"/>
    <w:rsid w:val="00196E1A"/>
    <w:rsid w:val="00196E2A"/>
    <w:rsid w:val="001971DD"/>
    <w:rsid w:val="00197472"/>
    <w:rsid w:val="001974C6"/>
    <w:rsid w:val="001A0028"/>
    <w:rsid w:val="001A05ED"/>
    <w:rsid w:val="001A0C2C"/>
    <w:rsid w:val="001A0F79"/>
    <w:rsid w:val="001A127D"/>
    <w:rsid w:val="001A1368"/>
    <w:rsid w:val="001A1436"/>
    <w:rsid w:val="001A18D6"/>
    <w:rsid w:val="001A1C7D"/>
    <w:rsid w:val="001A22B7"/>
    <w:rsid w:val="001A2CB3"/>
    <w:rsid w:val="001A2CBB"/>
    <w:rsid w:val="001A2DBA"/>
    <w:rsid w:val="001A2F00"/>
    <w:rsid w:val="001A30C4"/>
    <w:rsid w:val="001A3114"/>
    <w:rsid w:val="001A3123"/>
    <w:rsid w:val="001A31ED"/>
    <w:rsid w:val="001A3205"/>
    <w:rsid w:val="001A342C"/>
    <w:rsid w:val="001A3B39"/>
    <w:rsid w:val="001A3BE9"/>
    <w:rsid w:val="001A3F47"/>
    <w:rsid w:val="001A432C"/>
    <w:rsid w:val="001A43B3"/>
    <w:rsid w:val="001A4547"/>
    <w:rsid w:val="001A4705"/>
    <w:rsid w:val="001A4827"/>
    <w:rsid w:val="001A49F1"/>
    <w:rsid w:val="001A4C4A"/>
    <w:rsid w:val="001A52E9"/>
    <w:rsid w:val="001A56AD"/>
    <w:rsid w:val="001A579F"/>
    <w:rsid w:val="001A593B"/>
    <w:rsid w:val="001A59D6"/>
    <w:rsid w:val="001A5D5F"/>
    <w:rsid w:val="001A5DE6"/>
    <w:rsid w:val="001A5F5B"/>
    <w:rsid w:val="001A5FC2"/>
    <w:rsid w:val="001A6143"/>
    <w:rsid w:val="001A6190"/>
    <w:rsid w:val="001A6439"/>
    <w:rsid w:val="001A6969"/>
    <w:rsid w:val="001A735A"/>
    <w:rsid w:val="001A77D7"/>
    <w:rsid w:val="001A7856"/>
    <w:rsid w:val="001A7A85"/>
    <w:rsid w:val="001A7A88"/>
    <w:rsid w:val="001A7A8F"/>
    <w:rsid w:val="001A7DAC"/>
    <w:rsid w:val="001A7E7D"/>
    <w:rsid w:val="001A7F83"/>
    <w:rsid w:val="001B02A9"/>
    <w:rsid w:val="001B09E7"/>
    <w:rsid w:val="001B1418"/>
    <w:rsid w:val="001B1441"/>
    <w:rsid w:val="001B1697"/>
    <w:rsid w:val="001B1A81"/>
    <w:rsid w:val="001B1CB1"/>
    <w:rsid w:val="001B27B5"/>
    <w:rsid w:val="001B27E7"/>
    <w:rsid w:val="001B295D"/>
    <w:rsid w:val="001B2D8D"/>
    <w:rsid w:val="001B3178"/>
    <w:rsid w:val="001B319E"/>
    <w:rsid w:val="001B3691"/>
    <w:rsid w:val="001B36C3"/>
    <w:rsid w:val="001B3E75"/>
    <w:rsid w:val="001B441D"/>
    <w:rsid w:val="001B45DF"/>
    <w:rsid w:val="001B4703"/>
    <w:rsid w:val="001B49D7"/>
    <w:rsid w:val="001B4BA2"/>
    <w:rsid w:val="001B4C02"/>
    <w:rsid w:val="001B4C11"/>
    <w:rsid w:val="001B4E75"/>
    <w:rsid w:val="001B52B3"/>
    <w:rsid w:val="001B5443"/>
    <w:rsid w:val="001B56F0"/>
    <w:rsid w:val="001B573A"/>
    <w:rsid w:val="001B58EA"/>
    <w:rsid w:val="001B5B0B"/>
    <w:rsid w:val="001B5BF5"/>
    <w:rsid w:val="001B60F9"/>
    <w:rsid w:val="001B6127"/>
    <w:rsid w:val="001B77DD"/>
    <w:rsid w:val="001B7A74"/>
    <w:rsid w:val="001B7C22"/>
    <w:rsid w:val="001B7C8F"/>
    <w:rsid w:val="001B7E68"/>
    <w:rsid w:val="001C009A"/>
    <w:rsid w:val="001C00B0"/>
    <w:rsid w:val="001C0597"/>
    <w:rsid w:val="001C0959"/>
    <w:rsid w:val="001C0B5B"/>
    <w:rsid w:val="001C0D97"/>
    <w:rsid w:val="001C0FC2"/>
    <w:rsid w:val="001C1134"/>
    <w:rsid w:val="001C11A5"/>
    <w:rsid w:val="001C130E"/>
    <w:rsid w:val="001C1987"/>
    <w:rsid w:val="001C1A52"/>
    <w:rsid w:val="001C1DE3"/>
    <w:rsid w:val="001C202E"/>
    <w:rsid w:val="001C22D3"/>
    <w:rsid w:val="001C23D1"/>
    <w:rsid w:val="001C2893"/>
    <w:rsid w:val="001C2B88"/>
    <w:rsid w:val="001C2DB7"/>
    <w:rsid w:val="001C2EFB"/>
    <w:rsid w:val="001C32DB"/>
    <w:rsid w:val="001C3741"/>
    <w:rsid w:val="001C395D"/>
    <w:rsid w:val="001C3B3F"/>
    <w:rsid w:val="001C3D5B"/>
    <w:rsid w:val="001C4188"/>
    <w:rsid w:val="001C4527"/>
    <w:rsid w:val="001C455C"/>
    <w:rsid w:val="001C4C97"/>
    <w:rsid w:val="001C4FBC"/>
    <w:rsid w:val="001C5256"/>
    <w:rsid w:val="001C5742"/>
    <w:rsid w:val="001C58B4"/>
    <w:rsid w:val="001C5943"/>
    <w:rsid w:val="001C5978"/>
    <w:rsid w:val="001C5A1B"/>
    <w:rsid w:val="001C5F52"/>
    <w:rsid w:val="001C63B5"/>
    <w:rsid w:val="001C6C57"/>
    <w:rsid w:val="001C6D02"/>
    <w:rsid w:val="001C6DF5"/>
    <w:rsid w:val="001C70E5"/>
    <w:rsid w:val="001C7527"/>
    <w:rsid w:val="001C7FA6"/>
    <w:rsid w:val="001C7FB8"/>
    <w:rsid w:val="001D0114"/>
    <w:rsid w:val="001D01A1"/>
    <w:rsid w:val="001D0E48"/>
    <w:rsid w:val="001D10F3"/>
    <w:rsid w:val="001D115C"/>
    <w:rsid w:val="001D1175"/>
    <w:rsid w:val="001D11FE"/>
    <w:rsid w:val="001D124B"/>
    <w:rsid w:val="001D17D5"/>
    <w:rsid w:val="001D1876"/>
    <w:rsid w:val="001D1B36"/>
    <w:rsid w:val="001D1BC8"/>
    <w:rsid w:val="001D1EDC"/>
    <w:rsid w:val="001D2017"/>
    <w:rsid w:val="001D21CA"/>
    <w:rsid w:val="001D21D9"/>
    <w:rsid w:val="001D22EE"/>
    <w:rsid w:val="001D23BA"/>
    <w:rsid w:val="001D2555"/>
    <w:rsid w:val="001D29BC"/>
    <w:rsid w:val="001D311E"/>
    <w:rsid w:val="001D3455"/>
    <w:rsid w:val="001D361A"/>
    <w:rsid w:val="001D3802"/>
    <w:rsid w:val="001D3A68"/>
    <w:rsid w:val="001D3AEA"/>
    <w:rsid w:val="001D3EC6"/>
    <w:rsid w:val="001D3F5B"/>
    <w:rsid w:val="001D4198"/>
    <w:rsid w:val="001D43A5"/>
    <w:rsid w:val="001D444F"/>
    <w:rsid w:val="001D4C7C"/>
    <w:rsid w:val="001D4F86"/>
    <w:rsid w:val="001D54D5"/>
    <w:rsid w:val="001D571A"/>
    <w:rsid w:val="001D6075"/>
    <w:rsid w:val="001D6714"/>
    <w:rsid w:val="001D69AA"/>
    <w:rsid w:val="001D6BF1"/>
    <w:rsid w:val="001D6C06"/>
    <w:rsid w:val="001D7046"/>
    <w:rsid w:val="001D7187"/>
    <w:rsid w:val="001D7230"/>
    <w:rsid w:val="001D7270"/>
    <w:rsid w:val="001D7302"/>
    <w:rsid w:val="001D7691"/>
    <w:rsid w:val="001D7C0C"/>
    <w:rsid w:val="001D7C25"/>
    <w:rsid w:val="001D7C8F"/>
    <w:rsid w:val="001D7D35"/>
    <w:rsid w:val="001D7DE0"/>
    <w:rsid w:val="001D7FA6"/>
    <w:rsid w:val="001D7FBB"/>
    <w:rsid w:val="001E033F"/>
    <w:rsid w:val="001E036B"/>
    <w:rsid w:val="001E0542"/>
    <w:rsid w:val="001E06A6"/>
    <w:rsid w:val="001E0CFE"/>
    <w:rsid w:val="001E0E6A"/>
    <w:rsid w:val="001E11DE"/>
    <w:rsid w:val="001E1301"/>
    <w:rsid w:val="001E1876"/>
    <w:rsid w:val="001E1A50"/>
    <w:rsid w:val="001E1B56"/>
    <w:rsid w:val="001E1ED0"/>
    <w:rsid w:val="001E21C4"/>
    <w:rsid w:val="001E2A3C"/>
    <w:rsid w:val="001E31A0"/>
    <w:rsid w:val="001E320A"/>
    <w:rsid w:val="001E37E5"/>
    <w:rsid w:val="001E3A07"/>
    <w:rsid w:val="001E3CEE"/>
    <w:rsid w:val="001E3DEF"/>
    <w:rsid w:val="001E42A1"/>
    <w:rsid w:val="001E4514"/>
    <w:rsid w:val="001E4573"/>
    <w:rsid w:val="001E47F9"/>
    <w:rsid w:val="001E50AF"/>
    <w:rsid w:val="001E50D1"/>
    <w:rsid w:val="001E51E8"/>
    <w:rsid w:val="001E5239"/>
    <w:rsid w:val="001E5253"/>
    <w:rsid w:val="001E52AE"/>
    <w:rsid w:val="001E536A"/>
    <w:rsid w:val="001E5764"/>
    <w:rsid w:val="001E5870"/>
    <w:rsid w:val="001E6289"/>
    <w:rsid w:val="001E63FF"/>
    <w:rsid w:val="001E6720"/>
    <w:rsid w:val="001E6E89"/>
    <w:rsid w:val="001E7729"/>
    <w:rsid w:val="001E7BD9"/>
    <w:rsid w:val="001E7D7D"/>
    <w:rsid w:val="001F05F8"/>
    <w:rsid w:val="001F0769"/>
    <w:rsid w:val="001F0A31"/>
    <w:rsid w:val="001F0EE5"/>
    <w:rsid w:val="001F113E"/>
    <w:rsid w:val="001F1B69"/>
    <w:rsid w:val="001F1C4E"/>
    <w:rsid w:val="001F2608"/>
    <w:rsid w:val="001F27A2"/>
    <w:rsid w:val="001F28ED"/>
    <w:rsid w:val="001F29A7"/>
    <w:rsid w:val="001F2B98"/>
    <w:rsid w:val="001F2D55"/>
    <w:rsid w:val="001F3849"/>
    <w:rsid w:val="001F3889"/>
    <w:rsid w:val="001F3A7F"/>
    <w:rsid w:val="001F3B1C"/>
    <w:rsid w:val="001F3B93"/>
    <w:rsid w:val="001F4D0C"/>
    <w:rsid w:val="001F4F19"/>
    <w:rsid w:val="001F512A"/>
    <w:rsid w:val="001F5151"/>
    <w:rsid w:val="001F51E6"/>
    <w:rsid w:val="001F5270"/>
    <w:rsid w:val="001F5703"/>
    <w:rsid w:val="001F57D1"/>
    <w:rsid w:val="001F5D18"/>
    <w:rsid w:val="001F5E14"/>
    <w:rsid w:val="001F5EEF"/>
    <w:rsid w:val="001F63DA"/>
    <w:rsid w:val="001F65B5"/>
    <w:rsid w:val="001F6693"/>
    <w:rsid w:val="001F6A05"/>
    <w:rsid w:val="001F6B10"/>
    <w:rsid w:val="001F6BEA"/>
    <w:rsid w:val="001F6F8E"/>
    <w:rsid w:val="001F70FB"/>
    <w:rsid w:val="001F71AF"/>
    <w:rsid w:val="001F75B2"/>
    <w:rsid w:val="001F7FCF"/>
    <w:rsid w:val="00200BC3"/>
    <w:rsid w:val="00200CAB"/>
    <w:rsid w:val="00200D65"/>
    <w:rsid w:val="00200F14"/>
    <w:rsid w:val="0020106A"/>
    <w:rsid w:val="0020198C"/>
    <w:rsid w:val="00201BF5"/>
    <w:rsid w:val="00201C90"/>
    <w:rsid w:val="00201E47"/>
    <w:rsid w:val="00202158"/>
    <w:rsid w:val="0020268D"/>
    <w:rsid w:val="002026F2"/>
    <w:rsid w:val="002027C3"/>
    <w:rsid w:val="002028C4"/>
    <w:rsid w:val="002029A7"/>
    <w:rsid w:val="00202BB2"/>
    <w:rsid w:val="00202F2C"/>
    <w:rsid w:val="00202F87"/>
    <w:rsid w:val="00203290"/>
    <w:rsid w:val="00203728"/>
    <w:rsid w:val="00203744"/>
    <w:rsid w:val="00203886"/>
    <w:rsid w:val="00203C8D"/>
    <w:rsid w:val="00203CA9"/>
    <w:rsid w:val="00203F0D"/>
    <w:rsid w:val="002049A0"/>
    <w:rsid w:val="00204B0C"/>
    <w:rsid w:val="00204B1E"/>
    <w:rsid w:val="00204BBA"/>
    <w:rsid w:val="00204BCD"/>
    <w:rsid w:val="00204C94"/>
    <w:rsid w:val="00205020"/>
    <w:rsid w:val="0020536C"/>
    <w:rsid w:val="002056AA"/>
    <w:rsid w:val="0020571B"/>
    <w:rsid w:val="00205868"/>
    <w:rsid w:val="002058E1"/>
    <w:rsid w:val="00205B37"/>
    <w:rsid w:val="00205D6D"/>
    <w:rsid w:val="00206192"/>
    <w:rsid w:val="002062E3"/>
    <w:rsid w:val="00206483"/>
    <w:rsid w:val="002065C1"/>
    <w:rsid w:val="0020690D"/>
    <w:rsid w:val="00206D95"/>
    <w:rsid w:val="00206E3E"/>
    <w:rsid w:val="00207347"/>
    <w:rsid w:val="00207479"/>
    <w:rsid w:val="00207CB8"/>
    <w:rsid w:val="00210128"/>
    <w:rsid w:val="0021021C"/>
    <w:rsid w:val="0021029C"/>
    <w:rsid w:val="00210402"/>
    <w:rsid w:val="00210773"/>
    <w:rsid w:val="00210EE1"/>
    <w:rsid w:val="002115BA"/>
    <w:rsid w:val="00211644"/>
    <w:rsid w:val="00211791"/>
    <w:rsid w:val="00211D2A"/>
    <w:rsid w:val="00211E6A"/>
    <w:rsid w:val="00211FCE"/>
    <w:rsid w:val="002120BD"/>
    <w:rsid w:val="0021228F"/>
    <w:rsid w:val="002125B2"/>
    <w:rsid w:val="00212655"/>
    <w:rsid w:val="00212772"/>
    <w:rsid w:val="0021287A"/>
    <w:rsid w:val="0021288D"/>
    <w:rsid w:val="00212A50"/>
    <w:rsid w:val="00212A73"/>
    <w:rsid w:val="002131F6"/>
    <w:rsid w:val="00213245"/>
    <w:rsid w:val="002133D3"/>
    <w:rsid w:val="00213493"/>
    <w:rsid w:val="00213642"/>
    <w:rsid w:val="0021383C"/>
    <w:rsid w:val="00213A79"/>
    <w:rsid w:val="00213AB4"/>
    <w:rsid w:val="00213DEB"/>
    <w:rsid w:val="00213E67"/>
    <w:rsid w:val="00213F76"/>
    <w:rsid w:val="002144E8"/>
    <w:rsid w:val="00214748"/>
    <w:rsid w:val="00214809"/>
    <w:rsid w:val="00214A68"/>
    <w:rsid w:val="00215080"/>
    <w:rsid w:val="0021539B"/>
    <w:rsid w:val="00215494"/>
    <w:rsid w:val="0021551A"/>
    <w:rsid w:val="002157E5"/>
    <w:rsid w:val="0021580A"/>
    <w:rsid w:val="0021580C"/>
    <w:rsid w:val="00215BD0"/>
    <w:rsid w:val="002163D3"/>
    <w:rsid w:val="00216640"/>
    <w:rsid w:val="00216712"/>
    <w:rsid w:val="00216B2C"/>
    <w:rsid w:val="002170EC"/>
    <w:rsid w:val="0021718E"/>
    <w:rsid w:val="002171A7"/>
    <w:rsid w:val="00217312"/>
    <w:rsid w:val="00217484"/>
    <w:rsid w:val="00217617"/>
    <w:rsid w:val="00217845"/>
    <w:rsid w:val="0021792C"/>
    <w:rsid w:val="00217A65"/>
    <w:rsid w:val="00217BDE"/>
    <w:rsid w:val="00217D57"/>
    <w:rsid w:val="00217DEA"/>
    <w:rsid w:val="00217E18"/>
    <w:rsid w:val="0022006F"/>
    <w:rsid w:val="0022061D"/>
    <w:rsid w:val="00220645"/>
    <w:rsid w:val="002206F7"/>
    <w:rsid w:val="002207B1"/>
    <w:rsid w:val="00220A51"/>
    <w:rsid w:val="00220D8C"/>
    <w:rsid w:val="00220F42"/>
    <w:rsid w:val="0022102C"/>
    <w:rsid w:val="00221282"/>
    <w:rsid w:val="002214A7"/>
    <w:rsid w:val="00221A28"/>
    <w:rsid w:val="00221E29"/>
    <w:rsid w:val="002222E4"/>
    <w:rsid w:val="0022270C"/>
    <w:rsid w:val="00222CBD"/>
    <w:rsid w:val="002232F0"/>
    <w:rsid w:val="002234D0"/>
    <w:rsid w:val="00223651"/>
    <w:rsid w:val="00223A1A"/>
    <w:rsid w:val="00223C73"/>
    <w:rsid w:val="00223CB6"/>
    <w:rsid w:val="00223F9D"/>
    <w:rsid w:val="00224084"/>
    <w:rsid w:val="002240AD"/>
    <w:rsid w:val="002240B0"/>
    <w:rsid w:val="0022480E"/>
    <w:rsid w:val="00224965"/>
    <w:rsid w:val="00224B7A"/>
    <w:rsid w:val="00225213"/>
    <w:rsid w:val="00225941"/>
    <w:rsid w:val="00225B7E"/>
    <w:rsid w:val="00225E70"/>
    <w:rsid w:val="00225EC1"/>
    <w:rsid w:val="00225F5B"/>
    <w:rsid w:val="00226123"/>
    <w:rsid w:val="002265F1"/>
    <w:rsid w:val="00226F17"/>
    <w:rsid w:val="00227036"/>
    <w:rsid w:val="00227580"/>
    <w:rsid w:val="002279C5"/>
    <w:rsid w:val="00227BFF"/>
    <w:rsid w:val="00227DEC"/>
    <w:rsid w:val="00227DF2"/>
    <w:rsid w:val="002300F9"/>
    <w:rsid w:val="0023017D"/>
    <w:rsid w:val="002302EF"/>
    <w:rsid w:val="00230768"/>
    <w:rsid w:val="0023078A"/>
    <w:rsid w:val="00230887"/>
    <w:rsid w:val="002309FF"/>
    <w:rsid w:val="00230C61"/>
    <w:rsid w:val="00230D03"/>
    <w:rsid w:val="00230E0A"/>
    <w:rsid w:val="0023191C"/>
    <w:rsid w:val="00231A71"/>
    <w:rsid w:val="0023207C"/>
    <w:rsid w:val="00232121"/>
    <w:rsid w:val="00232181"/>
    <w:rsid w:val="002322EE"/>
    <w:rsid w:val="00232301"/>
    <w:rsid w:val="002325F3"/>
    <w:rsid w:val="0023298F"/>
    <w:rsid w:val="00232E49"/>
    <w:rsid w:val="00233319"/>
    <w:rsid w:val="00233561"/>
    <w:rsid w:val="002337A5"/>
    <w:rsid w:val="002338DB"/>
    <w:rsid w:val="00233B29"/>
    <w:rsid w:val="00233BD9"/>
    <w:rsid w:val="00233C4E"/>
    <w:rsid w:val="00233CD5"/>
    <w:rsid w:val="00233E0D"/>
    <w:rsid w:val="002341D8"/>
    <w:rsid w:val="002343FF"/>
    <w:rsid w:val="00234669"/>
    <w:rsid w:val="00234822"/>
    <w:rsid w:val="00234865"/>
    <w:rsid w:val="00234BC5"/>
    <w:rsid w:val="00234F4A"/>
    <w:rsid w:val="0023518F"/>
    <w:rsid w:val="002352FD"/>
    <w:rsid w:val="00235377"/>
    <w:rsid w:val="002355A5"/>
    <w:rsid w:val="00235A68"/>
    <w:rsid w:val="00235EED"/>
    <w:rsid w:val="00236151"/>
    <w:rsid w:val="00236288"/>
    <w:rsid w:val="0023640F"/>
    <w:rsid w:val="002365DF"/>
    <w:rsid w:val="00236DD0"/>
    <w:rsid w:val="00236E3D"/>
    <w:rsid w:val="00236E95"/>
    <w:rsid w:val="0023730E"/>
    <w:rsid w:val="0023787D"/>
    <w:rsid w:val="00237C16"/>
    <w:rsid w:val="00237EF0"/>
    <w:rsid w:val="00240062"/>
    <w:rsid w:val="00240110"/>
    <w:rsid w:val="00240170"/>
    <w:rsid w:val="002406D9"/>
    <w:rsid w:val="00240758"/>
    <w:rsid w:val="00240CAE"/>
    <w:rsid w:val="00241356"/>
    <w:rsid w:val="002416A7"/>
    <w:rsid w:val="002418A2"/>
    <w:rsid w:val="00241B1F"/>
    <w:rsid w:val="00241B2D"/>
    <w:rsid w:val="00241C5C"/>
    <w:rsid w:val="00241D84"/>
    <w:rsid w:val="00241E5E"/>
    <w:rsid w:val="0024217D"/>
    <w:rsid w:val="002424D1"/>
    <w:rsid w:val="002425C9"/>
    <w:rsid w:val="0024265A"/>
    <w:rsid w:val="0024280A"/>
    <w:rsid w:val="0024282B"/>
    <w:rsid w:val="002429DE"/>
    <w:rsid w:val="00242AAD"/>
    <w:rsid w:val="00242DC6"/>
    <w:rsid w:val="00242DCF"/>
    <w:rsid w:val="00242F6F"/>
    <w:rsid w:val="00242F98"/>
    <w:rsid w:val="002434B9"/>
    <w:rsid w:val="002434C9"/>
    <w:rsid w:val="00243640"/>
    <w:rsid w:val="002437AA"/>
    <w:rsid w:val="0024390D"/>
    <w:rsid w:val="00243932"/>
    <w:rsid w:val="002447B8"/>
    <w:rsid w:val="002447DF"/>
    <w:rsid w:val="002447F5"/>
    <w:rsid w:val="0024485C"/>
    <w:rsid w:val="002448B9"/>
    <w:rsid w:val="00244A57"/>
    <w:rsid w:val="00244BF9"/>
    <w:rsid w:val="00245146"/>
    <w:rsid w:val="0024515B"/>
    <w:rsid w:val="00245443"/>
    <w:rsid w:val="00245797"/>
    <w:rsid w:val="002457D3"/>
    <w:rsid w:val="00245CD9"/>
    <w:rsid w:val="00245E4B"/>
    <w:rsid w:val="00245E95"/>
    <w:rsid w:val="00245EDE"/>
    <w:rsid w:val="002460BE"/>
    <w:rsid w:val="002461D5"/>
    <w:rsid w:val="00246281"/>
    <w:rsid w:val="002465BC"/>
    <w:rsid w:val="00246708"/>
    <w:rsid w:val="00246764"/>
    <w:rsid w:val="00246BD4"/>
    <w:rsid w:val="00246D4A"/>
    <w:rsid w:val="00246E2A"/>
    <w:rsid w:val="00246F36"/>
    <w:rsid w:val="00246FFC"/>
    <w:rsid w:val="00247129"/>
    <w:rsid w:val="002471C7"/>
    <w:rsid w:val="0024731A"/>
    <w:rsid w:val="0024736F"/>
    <w:rsid w:val="0024753A"/>
    <w:rsid w:val="0024787A"/>
    <w:rsid w:val="00247932"/>
    <w:rsid w:val="00247A5C"/>
    <w:rsid w:val="00247BBC"/>
    <w:rsid w:val="00247FEE"/>
    <w:rsid w:val="0025019E"/>
    <w:rsid w:val="00250855"/>
    <w:rsid w:val="00250943"/>
    <w:rsid w:val="00250CA7"/>
    <w:rsid w:val="00250E49"/>
    <w:rsid w:val="00250FE4"/>
    <w:rsid w:val="0025127C"/>
    <w:rsid w:val="00251430"/>
    <w:rsid w:val="002514B8"/>
    <w:rsid w:val="002515A4"/>
    <w:rsid w:val="002518CC"/>
    <w:rsid w:val="002518ED"/>
    <w:rsid w:val="002518F6"/>
    <w:rsid w:val="00251FC2"/>
    <w:rsid w:val="00252166"/>
    <w:rsid w:val="002521FA"/>
    <w:rsid w:val="0025227E"/>
    <w:rsid w:val="00252290"/>
    <w:rsid w:val="002523BA"/>
    <w:rsid w:val="0025294D"/>
    <w:rsid w:val="00252DA3"/>
    <w:rsid w:val="00252F65"/>
    <w:rsid w:val="0025307E"/>
    <w:rsid w:val="002531A2"/>
    <w:rsid w:val="002534AA"/>
    <w:rsid w:val="002534C1"/>
    <w:rsid w:val="002535D2"/>
    <w:rsid w:val="002535EA"/>
    <w:rsid w:val="002536F1"/>
    <w:rsid w:val="002538EC"/>
    <w:rsid w:val="00253C53"/>
    <w:rsid w:val="002546F3"/>
    <w:rsid w:val="002547E2"/>
    <w:rsid w:val="002548A1"/>
    <w:rsid w:val="00254D67"/>
    <w:rsid w:val="00254DC2"/>
    <w:rsid w:val="0025511F"/>
    <w:rsid w:val="002552B3"/>
    <w:rsid w:val="0025549E"/>
    <w:rsid w:val="00255698"/>
    <w:rsid w:val="00255749"/>
    <w:rsid w:val="00255864"/>
    <w:rsid w:val="00255DF0"/>
    <w:rsid w:val="0025673C"/>
    <w:rsid w:val="00256791"/>
    <w:rsid w:val="00256D4A"/>
    <w:rsid w:val="00257261"/>
    <w:rsid w:val="00257344"/>
    <w:rsid w:val="002577D1"/>
    <w:rsid w:val="0025782F"/>
    <w:rsid w:val="00257F3E"/>
    <w:rsid w:val="00257FE9"/>
    <w:rsid w:val="00260073"/>
    <w:rsid w:val="0026015E"/>
    <w:rsid w:val="00260594"/>
    <w:rsid w:val="00260881"/>
    <w:rsid w:val="00260C30"/>
    <w:rsid w:val="00260EAA"/>
    <w:rsid w:val="00261071"/>
    <w:rsid w:val="002610A8"/>
    <w:rsid w:val="0026144B"/>
    <w:rsid w:val="002616F0"/>
    <w:rsid w:val="00261A21"/>
    <w:rsid w:val="002621A6"/>
    <w:rsid w:val="00262295"/>
    <w:rsid w:val="002623C2"/>
    <w:rsid w:val="002625E5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3D61"/>
    <w:rsid w:val="00263E80"/>
    <w:rsid w:val="002643C2"/>
    <w:rsid w:val="002645B0"/>
    <w:rsid w:val="00264BB3"/>
    <w:rsid w:val="0026521D"/>
    <w:rsid w:val="0026526B"/>
    <w:rsid w:val="0026537C"/>
    <w:rsid w:val="0026581A"/>
    <w:rsid w:val="00265D4E"/>
    <w:rsid w:val="0026668E"/>
    <w:rsid w:val="002668CC"/>
    <w:rsid w:val="00266BD9"/>
    <w:rsid w:val="00266D0C"/>
    <w:rsid w:val="00267132"/>
    <w:rsid w:val="00267A91"/>
    <w:rsid w:val="00267BA3"/>
    <w:rsid w:val="0027046C"/>
    <w:rsid w:val="002704C8"/>
    <w:rsid w:val="002704F7"/>
    <w:rsid w:val="002707CF"/>
    <w:rsid w:val="002708B1"/>
    <w:rsid w:val="00270953"/>
    <w:rsid w:val="00270CFA"/>
    <w:rsid w:val="00270EBE"/>
    <w:rsid w:val="002712A4"/>
    <w:rsid w:val="00272015"/>
    <w:rsid w:val="0027214F"/>
    <w:rsid w:val="00272162"/>
    <w:rsid w:val="00272387"/>
    <w:rsid w:val="002723D0"/>
    <w:rsid w:val="00272574"/>
    <w:rsid w:val="0027257C"/>
    <w:rsid w:val="002725A2"/>
    <w:rsid w:val="002725C8"/>
    <w:rsid w:val="00272760"/>
    <w:rsid w:val="002729B7"/>
    <w:rsid w:val="002729C9"/>
    <w:rsid w:val="00272B20"/>
    <w:rsid w:val="00272EE5"/>
    <w:rsid w:val="00273044"/>
    <w:rsid w:val="00273053"/>
    <w:rsid w:val="002732F0"/>
    <w:rsid w:val="00273487"/>
    <w:rsid w:val="00273738"/>
    <w:rsid w:val="002737AF"/>
    <w:rsid w:val="00273860"/>
    <w:rsid w:val="002739FF"/>
    <w:rsid w:val="00273CA4"/>
    <w:rsid w:val="002741BE"/>
    <w:rsid w:val="002741DC"/>
    <w:rsid w:val="00274299"/>
    <w:rsid w:val="002742AF"/>
    <w:rsid w:val="002744F0"/>
    <w:rsid w:val="0027468D"/>
    <w:rsid w:val="00274BFE"/>
    <w:rsid w:val="00274D6A"/>
    <w:rsid w:val="00274FC5"/>
    <w:rsid w:val="00275160"/>
    <w:rsid w:val="0027528B"/>
    <w:rsid w:val="002752D6"/>
    <w:rsid w:val="0027546F"/>
    <w:rsid w:val="002754A8"/>
    <w:rsid w:val="00275A96"/>
    <w:rsid w:val="00275B9A"/>
    <w:rsid w:val="00275F61"/>
    <w:rsid w:val="00275FBB"/>
    <w:rsid w:val="0027616E"/>
    <w:rsid w:val="0027620B"/>
    <w:rsid w:val="00276616"/>
    <w:rsid w:val="00276865"/>
    <w:rsid w:val="00276BAB"/>
    <w:rsid w:val="00276F4D"/>
    <w:rsid w:val="00277387"/>
    <w:rsid w:val="002775CE"/>
    <w:rsid w:val="0027765B"/>
    <w:rsid w:val="0028033D"/>
    <w:rsid w:val="0028059C"/>
    <w:rsid w:val="00280807"/>
    <w:rsid w:val="00280B1A"/>
    <w:rsid w:val="0028162C"/>
    <w:rsid w:val="0028216C"/>
    <w:rsid w:val="002824A6"/>
    <w:rsid w:val="0028271E"/>
    <w:rsid w:val="00282831"/>
    <w:rsid w:val="0028303D"/>
    <w:rsid w:val="0028326F"/>
    <w:rsid w:val="00283287"/>
    <w:rsid w:val="002833A1"/>
    <w:rsid w:val="002834A7"/>
    <w:rsid w:val="002835BA"/>
    <w:rsid w:val="002839DB"/>
    <w:rsid w:val="00283C91"/>
    <w:rsid w:val="002840C7"/>
    <w:rsid w:val="002847E4"/>
    <w:rsid w:val="00284826"/>
    <w:rsid w:val="00284AF5"/>
    <w:rsid w:val="00284C34"/>
    <w:rsid w:val="0028578A"/>
    <w:rsid w:val="002857A5"/>
    <w:rsid w:val="002858EF"/>
    <w:rsid w:val="00285AF1"/>
    <w:rsid w:val="00285D26"/>
    <w:rsid w:val="00285D88"/>
    <w:rsid w:val="00285E5E"/>
    <w:rsid w:val="00286159"/>
    <w:rsid w:val="002867A9"/>
    <w:rsid w:val="002867B4"/>
    <w:rsid w:val="002868DA"/>
    <w:rsid w:val="00286E0F"/>
    <w:rsid w:val="00287010"/>
    <w:rsid w:val="002870E2"/>
    <w:rsid w:val="0028722F"/>
    <w:rsid w:val="002872C5"/>
    <w:rsid w:val="002876D1"/>
    <w:rsid w:val="002879DF"/>
    <w:rsid w:val="00287A89"/>
    <w:rsid w:val="00287C59"/>
    <w:rsid w:val="00287CAB"/>
    <w:rsid w:val="0029003C"/>
    <w:rsid w:val="00290327"/>
    <w:rsid w:val="002906DA"/>
    <w:rsid w:val="00290804"/>
    <w:rsid w:val="00290B93"/>
    <w:rsid w:val="00290C01"/>
    <w:rsid w:val="00290C21"/>
    <w:rsid w:val="00290C5D"/>
    <w:rsid w:val="00290C70"/>
    <w:rsid w:val="00290F1F"/>
    <w:rsid w:val="00291070"/>
    <w:rsid w:val="002910CE"/>
    <w:rsid w:val="00291ABA"/>
    <w:rsid w:val="00291CA1"/>
    <w:rsid w:val="00292071"/>
    <w:rsid w:val="00292079"/>
    <w:rsid w:val="00292183"/>
    <w:rsid w:val="002925CB"/>
    <w:rsid w:val="002925DF"/>
    <w:rsid w:val="002928E2"/>
    <w:rsid w:val="00292FAA"/>
    <w:rsid w:val="00293227"/>
    <w:rsid w:val="0029344A"/>
    <w:rsid w:val="00293676"/>
    <w:rsid w:val="00293D54"/>
    <w:rsid w:val="00293E62"/>
    <w:rsid w:val="002941ED"/>
    <w:rsid w:val="00294518"/>
    <w:rsid w:val="002948B1"/>
    <w:rsid w:val="00294A7D"/>
    <w:rsid w:val="00294B1B"/>
    <w:rsid w:val="00294FF7"/>
    <w:rsid w:val="002950FF"/>
    <w:rsid w:val="00295588"/>
    <w:rsid w:val="002955BB"/>
    <w:rsid w:val="002956BF"/>
    <w:rsid w:val="002957F7"/>
    <w:rsid w:val="0029580C"/>
    <w:rsid w:val="00295EE2"/>
    <w:rsid w:val="00295F2D"/>
    <w:rsid w:val="0029602D"/>
    <w:rsid w:val="00296133"/>
    <w:rsid w:val="0029651C"/>
    <w:rsid w:val="00296771"/>
    <w:rsid w:val="00296A47"/>
    <w:rsid w:val="00296BA7"/>
    <w:rsid w:val="002972A5"/>
    <w:rsid w:val="0029732F"/>
    <w:rsid w:val="002977FD"/>
    <w:rsid w:val="002978C6"/>
    <w:rsid w:val="00297BC2"/>
    <w:rsid w:val="00297FC7"/>
    <w:rsid w:val="002A0170"/>
    <w:rsid w:val="002A01D7"/>
    <w:rsid w:val="002A0213"/>
    <w:rsid w:val="002A0218"/>
    <w:rsid w:val="002A0312"/>
    <w:rsid w:val="002A03BF"/>
    <w:rsid w:val="002A07C4"/>
    <w:rsid w:val="002A14B8"/>
    <w:rsid w:val="002A155C"/>
    <w:rsid w:val="002A15F4"/>
    <w:rsid w:val="002A161C"/>
    <w:rsid w:val="002A1959"/>
    <w:rsid w:val="002A1A7B"/>
    <w:rsid w:val="002A2055"/>
    <w:rsid w:val="002A22D9"/>
    <w:rsid w:val="002A2483"/>
    <w:rsid w:val="002A266D"/>
    <w:rsid w:val="002A28CB"/>
    <w:rsid w:val="002A29DA"/>
    <w:rsid w:val="002A2BAC"/>
    <w:rsid w:val="002A2D1B"/>
    <w:rsid w:val="002A322E"/>
    <w:rsid w:val="002A3556"/>
    <w:rsid w:val="002A366C"/>
    <w:rsid w:val="002A39BD"/>
    <w:rsid w:val="002A3D27"/>
    <w:rsid w:val="002A48FF"/>
    <w:rsid w:val="002A4BCC"/>
    <w:rsid w:val="002A4C46"/>
    <w:rsid w:val="002A4D2F"/>
    <w:rsid w:val="002A4F2E"/>
    <w:rsid w:val="002A52C3"/>
    <w:rsid w:val="002A57DF"/>
    <w:rsid w:val="002A5899"/>
    <w:rsid w:val="002A5E04"/>
    <w:rsid w:val="002A62DD"/>
    <w:rsid w:val="002A6392"/>
    <w:rsid w:val="002A6429"/>
    <w:rsid w:val="002A658D"/>
    <w:rsid w:val="002A6818"/>
    <w:rsid w:val="002A6CCC"/>
    <w:rsid w:val="002A70DE"/>
    <w:rsid w:val="002A7969"/>
    <w:rsid w:val="002A7D71"/>
    <w:rsid w:val="002B0434"/>
    <w:rsid w:val="002B07CE"/>
    <w:rsid w:val="002B08C5"/>
    <w:rsid w:val="002B0996"/>
    <w:rsid w:val="002B0A4E"/>
    <w:rsid w:val="002B0A5D"/>
    <w:rsid w:val="002B0E3D"/>
    <w:rsid w:val="002B14E3"/>
    <w:rsid w:val="002B1505"/>
    <w:rsid w:val="002B152F"/>
    <w:rsid w:val="002B15A7"/>
    <w:rsid w:val="002B16CA"/>
    <w:rsid w:val="002B1755"/>
    <w:rsid w:val="002B18A2"/>
    <w:rsid w:val="002B1D6D"/>
    <w:rsid w:val="002B1EFD"/>
    <w:rsid w:val="002B2691"/>
    <w:rsid w:val="002B27A1"/>
    <w:rsid w:val="002B292A"/>
    <w:rsid w:val="002B292F"/>
    <w:rsid w:val="002B2C21"/>
    <w:rsid w:val="002B2E3F"/>
    <w:rsid w:val="002B3C10"/>
    <w:rsid w:val="002B3F9C"/>
    <w:rsid w:val="002B4472"/>
    <w:rsid w:val="002B45C3"/>
    <w:rsid w:val="002B4893"/>
    <w:rsid w:val="002B50DF"/>
    <w:rsid w:val="002B53FB"/>
    <w:rsid w:val="002B547E"/>
    <w:rsid w:val="002B55CF"/>
    <w:rsid w:val="002B585E"/>
    <w:rsid w:val="002B592E"/>
    <w:rsid w:val="002B5AF1"/>
    <w:rsid w:val="002B5FFE"/>
    <w:rsid w:val="002B615B"/>
    <w:rsid w:val="002B62AB"/>
    <w:rsid w:val="002B6575"/>
    <w:rsid w:val="002B65F6"/>
    <w:rsid w:val="002B69A1"/>
    <w:rsid w:val="002B6B63"/>
    <w:rsid w:val="002B6D08"/>
    <w:rsid w:val="002B72A3"/>
    <w:rsid w:val="002B7566"/>
    <w:rsid w:val="002B7A3E"/>
    <w:rsid w:val="002B7A60"/>
    <w:rsid w:val="002B7C9B"/>
    <w:rsid w:val="002B7DB5"/>
    <w:rsid w:val="002B7EF1"/>
    <w:rsid w:val="002C017B"/>
    <w:rsid w:val="002C0265"/>
    <w:rsid w:val="002C06DD"/>
    <w:rsid w:val="002C0920"/>
    <w:rsid w:val="002C0A5F"/>
    <w:rsid w:val="002C0B91"/>
    <w:rsid w:val="002C158D"/>
    <w:rsid w:val="002C15F3"/>
    <w:rsid w:val="002C16B6"/>
    <w:rsid w:val="002C1846"/>
    <w:rsid w:val="002C190C"/>
    <w:rsid w:val="002C1A5A"/>
    <w:rsid w:val="002C1D0F"/>
    <w:rsid w:val="002C2031"/>
    <w:rsid w:val="002C21F5"/>
    <w:rsid w:val="002C231B"/>
    <w:rsid w:val="002C273C"/>
    <w:rsid w:val="002C2896"/>
    <w:rsid w:val="002C28F6"/>
    <w:rsid w:val="002C29EE"/>
    <w:rsid w:val="002C2ED6"/>
    <w:rsid w:val="002C2F31"/>
    <w:rsid w:val="002C2F80"/>
    <w:rsid w:val="002C3032"/>
    <w:rsid w:val="002C351B"/>
    <w:rsid w:val="002C3BE3"/>
    <w:rsid w:val="002C3EB3"/>
    <w:rsid w:val="002C423E"/>
    <w:rsid w:val="002C4818"/>
    <w:rsid w:val="002C4C10"/>
    <w:rsid w:val="002C4CF4"/>
    <w:rsid w:val="002C4D7A"/>
    <w:rsid w:val="002C4E26"/>
    <w:rsid w:val="002C5163"/>
    <w:rsid w:val="002C531E"/>
    <w:rsid w:val="002C56D6"/>
    <w:rsid w:val="002C5B32"/>
    <w:rsid w:val="002C5CE7"/>
    <w:rsid w:val="002C61DB"/>
    <w:rsid w:val="002C644E"/>
    <w:rsid w:val="002C64A8"/>
    <w:rsid w:val="002C65AB"/>
    <w:rsid w:val="002C6AE7"/>
    <w:rsid w:val="002C6E86"/>
    <w:rsid w:val="002C6F0A"/>
    <w:rsid w:val="002C6FC0"/>
    <w:rsid w:val="002C70F4"/>
    <w:rsid w:val="002C7145"/>
    <w:rsid w:val="002C72A6"/>
    <w:rsid w:val="002C7BE1"/>
    <w:rsid w:val="002C7DDF"/>
    <w:rsid w:val="002C7FD1"/>
    <w:rsid w:val="002D0599"/>
    <w:rsid w:val="002D05CA"/>
    <w:rsid w:val="002D0685"/>
    <w:rsid w:val="002D0A2D"/>
    <w:rsid w:val="002D0AA8"/>
    <w:rsid w:val="002D0AA9"/>
    <w:rsid w:val="002D0BA3"/>
    <w:rsid w:val="002D13AA"/>
    <w:rsid w:val="002D1610"/>
    <w:rsid w:val="002D17E2"/>
    <w:rsid w:val="002D1804"/>
    <w:rsid w:val="002D195A"/>
    <w:rsid w:val="002D1C91"/>
    <w:rsid w:val="002D2003"/>
    <w:rsid w:val="002D2274"/>
    <w:rsid w:val="002D2687"/>
    <w:rsid w:val="002D2982"/>
    <w:rsid w:val="002D2BC7"/>
    <w:rsid w:val="002D2C0F"/>
    <w:rsid w:val="002D2EF3"/>
    <w:rsid w:val="002D2F2F"/>
    <w:rsid w:val="002D2F99"/>
    <w:rsid w:val="002D3314"/>
    <w:rsid w:val="002D333B"/>
    <w:rsid w:val="002D337B"/>
    <w:rsid w:val="002D379E"/>
    <w:rsid w:val="002D3956"/>
    <w:rsid w:val="002D3963"/>
    <w:rsid w:val="002D40CB"/>
    <w:rsid w:val="002D40F5"/>
    <w:rsid w:val="002D4325"/>
    <w:rsid w:val="002D4356"/>
    <w:rsid w:val="002D443A"/>
    <w:rsid w:val="002D4A06"/>
    <w:rsid w:val="002D4A63"/>
    <w:rsid w:val="002D4BC7"/>
    <w:rsid w:val="002D4BE4"/>
    <w:rsid w:val="002D4EEB"/>
    <w:rsid w:val="002D5A9E"/>
    <w:rsid w:val="002D5D36"/>
    <w:rsid w:val="002D5D9D"/>
    <w:rsid w:val="002D61CF"/>
    <w:rsid w:val="002D6641"/>
    <w:rsid w:val="002D6909"/>
    <w:rsid w:val="002D69C9"/>
    <w:rsid w:val="002D69D7"/>
    <w:rsid w:val="002D6B2E"/>
    <w:rsid w:val="002D6B98"/>
    <w:rsid w:val="002D7049"/>
    <w:rsid w:val="002D70EA"/>
    <w:rsid w:val="002D71C0"/>
    <w:rsid w:val="002D7257"/>
    <w:rsid w:val="002D74CA"/>
    <w:rsid w:val="002D7611"/>
    <w:rsid w:val="002D76BB"/>
    <w:rsid w:val="002D771A"/>
    <w:rsid w:val="002D7CEA"/>
    <w:rsid w:val="002D7D49"/>
    <w:rsid w:val="002E0630"/>
    <w:rsid w:val="002E0754"/>
    <w:rsid w:val="002E1433"/>
    <w:rsid w:val="002E1489"/>
    <w:rsid w:val="002E1639"/>
    <w:rsid w:val="002E1692"/>
    <w:rsid w:val="002E1D5C"/>
    <w:rsid w:val="002E1F27"/>
    <w:rsid w:val="002E2174"/>
    <w:rsid w:val="002E29E0"/>
    <w:rsid w:val="002E2A73"/>
    <w:rsid w:val="002E2AA8"/>
    <w:rsid w:val="002E2AC8"/>
    <w:rsid w:val="002E301E"/>
    <w:rsid w:val="002E3297"/>
    <w:rsid w:val="002E334A"/>
    <w:rsid w:val="002E33B4"/>
    <w:rsid w:val="002E35BC"/>
    <w:rsid w:val="002E35D3"/>
    <w:rsid w:val="002E3714"/>
    <w:rsid w:val="002E37C0"/>
    <w:rsid w:val="002E3876"/>
    <w:rsid w:val="002E39E1"/>
    <w:rsid w:val="002E3A50"/>
    <w:rsid w:val="002E3C02"/>
    <w:rsid w:val="002E3D46"/>
    <w:rsid w:val="002E3F86"/>
    <w:rsid w:val="002E40F6"/>
    <w:rsid w:val="002E4228"/>
    <w:rsid w:val="002E44A9"/>
    <w:rsid w:val="002E460F"/>
    <w:rsid w:val="002E4A17"/>
    <w:rsid w:val="002E4EA0"/>
    <w:rsid w:val="002E4F41"/>
    <w:rsid w:val="002E52FA"/>
    <w:rsid w:val="002E583C"/>
    <w:rsid w:val="002E5A6B"/>
    <w:rsid w:val="002E5B07"/>
    <w:rsid w:val="002E633D"/>
    <w:rsid w:val="002E659E"/>
    <w:rsid w:val="002E692B"/>
    <w:rsid w:val="002E6A41"/>
    <w:rsid w:val="002E6D40"/>
    <w:rsid w:val="002E6E0F"/>
    <w:rsid w:val="002E6EAF"/>
    <w:rsid w:val="002E6EF8"/>
    <w:rsid w:val="002E78F1"/>
    <w:rsid w:val="002E7A83"/>
    <w:rsid w:val="002E7BAB"/>
    <w:rsid w:val="002F053E"/>
    <w:rsid w:val="002F0836"/>
    <w:rsid w:val="002F0999"/>
    <w:rsid w:val="002F0C25"/>
    <w:rsid w:val="002F0CCA"/>
    <w:rsid w:val="002F0EA7"/>
    <w:rsid w:val="002F13DE"/>
    <w:rsid w:val="002F16E8"/>
    <w:rsid w:val="002F18B2"/>
    <w:rsid w:val="002F1DAA"/>
    <w:rsid w:val="002F2027"/>
    <w:rsid w:val="002F2380"/>
    <w:rsid w:val="002F24EF"/>
    <w:rsid w:val="002F2682"/>
    <w:rsid w:val="002F2797"/>
    <w:rsid w:val="002F2815"/>
    <w:rsid w:val="002F29EC"/>
    <w:rsid w:val="002F2B36"/>
    <w:rsid w:val="002F2BBF"/>
    <w:rsid w:val="002F2BE6"/>
    <w:rsid w:val="002F2F94"/>
    <w:rsid w:val="002F3895"/>
    <w:rsid w:val="002F393F"/>
    <w:rsid w:val="002F3C8F"/>
    <w:rsid w:val="002F3D10"/>
    <w:rsid w:val="002F3DDD"/>
    <w:rsid w:val="002F4103"/>
    <w:rsid w:val="002F4550"/>
    <w:rsid w:val="002F4BE5"/>
    <w:rsid w:val="002F4CA4"/>
    <w:rsid w:val="002F4FD0"/>
    <w:rsid w:val="002F52C8"/>
    <w:rsid w:val="002F56C8"/>
    <w:rsid w:val="002F57A8"/>
    <w:rsid w:val="002F5ADB"/>
    <w:rsid w:val="002F5C44"/>
    <w:rsid w:val="002F5D29"/>
    <w:rsid w:val="002F63B1"/>
    <w:rsid w:val="002F63FF"/>
    <w:rsid w:val="002F6A32"/>
    <w:rsid w:val="002F6B98"/>
    <w:rsid w:val="002F6C85"/>
    <w:rsid w:val="002F6C96"/>
    <w:rsid w:val="002F6ECF"/>
    <w:rsid w:val="002F7045"/>
    <w:rsid w:val="002F7196"/>
    <w:rsid w:val="002F74AE"/>
    <w:rsid w:val="002F75DA"/>
    <w:rsid w:val="002F7622"/>
    <w:rsid w:val="002F7637"/>
    <w:rsid w:val="002F7B2E"/>
    <w:rsid w:val="002F7C7D"/>
    <w:rsid w:val="002F7D72"/>
    <w:rsid w:val="0030059F"/>
    <w:rsid w:val="00300DE4"/>
    <w:rsid w:val="00301215"/>
    <w:rsid w:val="0030147B"/>
    <w:rsid w:val="00302218"/>
    <w:rsid w:val="00302411"/>
    <w:rsid w:val="00302878"/>
    <w:rsid w:val="0030346F"/>
    <w:rsid w:val="003034F5"/>
    <w:rsid w:val="00303C62"/>
    <w:rsid w:val="00304462"/>
    <w:rsid w:val="00304565"/>
    <w:rsid w:val="0030478A"/>
    <w:rsid w:val="003048D7"/>
    <w:rsid w:val="00304D33"/>
    <w:rsid w:val="00304E36"/>
    <w:rsid w:val="00304EAD"/>
    <w:rsid w:val="00305009"/>
    <w:rsid w:val="00305227"/>
    <w:rsid w:val="00305253"/>
    <w:rsid w:val="00305530"/>
    <w:rsid w:val="003058DA"/>
    <w:rsid w:val="00305AE6"/>
    <w:rsid w:val="00305C6C"/>
    <w:rsid w:val="00305C86"/>
    <w:rsid w:val="00305ECD"/>
    <w:rsid w:val="00305F98"/>
    <w:rsid w:val="00305FE7"/>
    <w:rsid w:val="00306246"/>
    <w:rsid w:val="00306278"/>
    <w:rsid w:val="0030630A"/>
    <w:rsid w:val="00306424"/>
    <w:rsid w:val="003066E0"/>
    <w:rsid w:val="003066F3"/>
    <w:rsid w:val="00306A41"/>
    <w:rsid w:val="00306BDF"/>
    <w:rsid w:val="00306DDB"/>
    <w:rsid w:val="00306FB8"/>
    <w:rsid w:val="00307040"/>
    <w:rsid w:val="003070A0"/>
    <w:rsid w:val="00307148"/>
    <w:rsid w:val="00307261"/>
    <w:rsid w:val="003072BA"/>
    <w:rsid w:val="00307488"/>
    <w:rsid w:val="0030752C"/>
    <w:rsid w:val="003075B0"/>
    <w:rsid w:val="00307BD7"/>
    <w:rsid w:val="00307EF1"/>
    <w:rsid w:val="00310357"/>
    <w:rsid w:val="00310643"/>
    <w:rsid w:val="00310791"/>
    <w:rsid w:val="00310C67"/>
    <w:rsid w:val="00310CD7"/>
    <w:rsid w:val="00310DB9"/>
    <w:rsid w:val="00310DD4"/>
    <w:rsid w:val="00310FAF"/>
    <w:rsid w:val="00311095"/>
    <w:rsid w:val="00311543"/>
    <w:rsid w:val="00311A1C"/>
    <w:rsid w:val="00311B1A"/>
    <w:rsid w:val="00311B3A"/>
    <w:rsid w:val="00311F61"/>
    <w:rsid w:val="00312045"/>
    <w:rsid w:val="0031264A"/>
    <w:rsid w:val="00312977"/>
    <w:rsid w:val="0031303C"/>
    <w:rsid w:val="00313523"/>
    <w:rsid w:val="00313690"/>
    <w:rsid w:val="00313943"/>
    <w:rsid w:val="00313BF3"/>
    <w:rsid w:val="00313E5A"/>
    <w:rsid w:val="0031407D"/>
    <w:rsid w:val="00314116"/>
    <w:rsid w:val="0031418A"/>
    <w:rsid w:val="0031432E"/>
    <w:rsid w:val="00314791"/>
    <w:rsid w:val="00314A78"/>
    <w:rsid w:val="00314A84"/>
    <w:rsid w:val="00314B02"/>
    <w:rsid w:val="00314C5A"/>
    <w:rsid w:val="00314D56"/>
    <w:rsid w:val="003155DB"/>
    <w:rsid w:val="003159F4"/>
    <w:rsid w:val="00315F25"/>
    <w:rsid w:val="0031610C"/>
    <w:rsid w:val="003165E1"/>
    <w:rsid w:val="003168F1"/>
    <w:rsid w:val="00316BA3"/>
    <w:rsid w:val="00316D35"/>
    <w:rsid w:val="00316F19"/>
    <w:rsid w:val="00316FEB"/>
    <w:rsid w:val="003176DB"/>
    <w:rsid w:val="003176E8"/>
    <w:rsid w:val="00320213"/>
    <w:rsid w:val="003203BF"/>
    <w:rsid w:val="0032065D"/>
    <w:rsid w:val="00320918"/>
    <w:rsid w:val="00320B02"/>
    <w:rsid w:val="00320B7D"/>
    <w:rsid w:val="00320D7E"/>
    <w:rsid w:val="00320F65"/>
    <w:rsid w:val="003212A7"/>
    <w:rsid w:val="003214E0"/>
    <w:rsid w:val="003214FF"/>
    <w:rsid w:val="00321518"/>
    <w:rsid w:val="00321934"/>
    <w:rsid w:val="00321C02"/>
    <w:rsid w:val="00321D49"/>
    <w:rsid w:val="00321DBC"/>
    <w:rsid w:val="00321E45"/>
    <w:rsid w:val="00321ECA"/>
    <w:rsid w:val="00321FC8"/>
    <w:rsid w:val="00322162"/>
    <w:rsid w:val="0032220C"/>
    <w:rsid w:val="00322448"/>
    <w:rsid w:val="003224D4"/>
    <w:rsid w:val="00322544"/>
    <w:rsid w:val="00322BB0"/>
    <w:rsid w:val="0032307D"/>
    <w:rsid w:val="003230C9"/>
    <w:rsid w:val="003234C3"/>
    <w:rsid w:val="0032354D"/>
    <w:rsid w:val="00323DF1"/>
    <w:rsid w:val="00323E46"/>
    <w:rsid w:val="003241B1"/>
    <w:rsid w:val="00324379"/>
    <w:rsid w:val="003244B5"/>
    <w:rsid w:val="0032452F"/>
    <w:rsid w:val="003245B1"/>
    <w:rsid w:val="003247D9"/>
    <w:rsid w:val="003248A2"/>
    <w:rsid w:val="00324A88"/>
    <w:rsid w:val="00325802"/>
    <w:rsid w:val="00325C97"/>
    <w:rsid w:val="003261E2"/>
    <w:rsid w:val="00326224"/>
    <w:rsid w:val="00326364"/>
    <w:rsid w:val="0032687B"/>
    <w:rsid w:val="00326A21"/>
    <w:rsid w:val="00326A90"/>
    <w:rsid w:val="00326F36"/>
    <w:rsid w:val="003271D3"/>
    <w:rsid w:val="00327247"/>
    <w:rsid w:val="00327531"/>
    <w:rsid w:val="00327562"/>
    <w:rsid w:val="00327711"/>
    <w:rsid w:val="00327A14"/>
    <w:rsid w:val="00327A2C"/>
    <w:rsid w:val="00327ACC"/>
    <w:rsid w:val="00327B23"/>
    <w:rsid w:val="00327B92"/>
    <w:rsid w:val="00327C31"/>
    <w:rsid w:val="00327F50"/>
    <w:rsid w:val="00330061"/>
    <w:rsid w:val="003305E0"/>
    <w:rsid w:val="0033061D"/>
    <w:rsid w:val="00330AE2"/>
    <w:rsid w:val="00330B79"/>
    <w:rsid w:val="00330C04"/>
    <w:rsid w:val="00330F35"/>
    <w:rsid w:val="003310FE"/>
    <w:rsid w:val="00331127"/>
    <w:rsid w:val="003311F9"/>
    <w:rsid w:val="00331213"/>
    <w:rsid w:val="003312FA"/>
    <w:rsid w:val="0033167B"/>
    <w:rsid w:val="0033194A"/>
    <w:rsid w:val="00331A84"/>
    <w:rsid w:val="00331BA3"/>
    <w:rsid w:val="00332009"/>
    <w:rsid w:val="00332833"/>
    <w:rsid w:val="00332BD9"/>
    <w:rsid w:val="00332CF7"/>
    <w:rsid w:val="00332D24"/>
    <w:rsid w:val="00333909"/>
    <w:rsid w:val="0033390C"/>
    <w:rsid w:val="00333B14"/>
    <w:rsid w:val="00333BDA"/>
    <w:rsid w:val="00333C87"/>
    <w:rsid w:val="00333CF5"/>
    <w:rsid w:val="00333DF1"/>
    <w:rsid w:val="003343EA"/>
    <w:rsid w:val="00334A54"/>
    <w:rsid w:val="00334B32"/>
    <w:rsid w:val="00334C4D"/>
    <w:rsid w:val="00334C56"/>
    <w:rsid w:val="00334C95"/>
    <w:rsid w:val="00334D99"/>
    <w:rsid w:val="003352DC"/>
    <w:rsid w:val="00335387"/>
    <w:rsid w:val="00335497"/>
    <w:rsid w:val="003354B9"/>
    <w:rsid w:val="00335630"/>
    <w:rsid w:val="003356A7"/>
    <w:rsid w:val="003356DC"/>
    <w:rsid w:val="00335846"/>
    <w:rsid w:val="00335B84"/>
    <w:rsid w:val="00335D37"/>
    <w:rsid w:val="003360DB"/>
    <w:rsid w:val="003363FA"/>
    <w:rsid w:val="00336474"/>
    <w:rsid w:val="003364B5"/>
    <w:rsid w:val="0033650E"/>
    <w:rsid w:val="00336564"/>
    <w:rsid w:val="00336710"/>
    <w:rsid w:val="003367B5"/>
    <w:rsid w:val="00336BC5"/>
    <w:rsid w:val="00337031"/>
    <w:rsid w:val="0033733C"/>
    <w:rsid w:val="0033739D"/>
    <w:rsid w:val="00337519"/>
    <w:rsid w:val="00337522"/>
    <w:rsid w:val="00337557"/>
    <w:rsid w:val="00337E5B"/>
    <w:rsid w:val="00337FD9"/>
    <w:rsid w:val="00340071"/>
    <w:rsid w:val="00340342"/>
    <w:rsid w:val="003405AF"/>
    <w:rsid w:val="0034061E"/>
    <w:rsid w:val="00340AC5"/>
    <w:rsid w:val="00340D71"/>
    <w:rsid w:val="00340F7F"/>
    <w:rsid w:val="003414B8"/>
    <w:rsid w:val="003415E8"/>
    <w:rsid w:val="00341702"/>
    <w:rsid w:val="0034191B"/>
    <w:rsid w:val="0034218E"/>
    <w:rsid w:val="003421AB"/>
    <w:rsid w:val="00342443"/>
    <w:rsid w:val="0034272A"/>
    <w:rsid w:val="00342ECB"/>
    <w:rsid w:val="00343063"/>
    <w:rsid w:val="00343143"/>
    <w:rsid w:val="003433F1"/>
    <w:rsid w:val="00343438"/>
    <w:rsid w:val="00343876"/>
    <w:rsid w:val="00343D2F"/>
    <w:rsid w:val="00343E75"/>
    <w:rsid w:val="0034414C"/>
    <w:rsid w:val="00344491"/>
    <w:rsid w:val="0034460D"/>
    <w:rsid w:val="00344898"/>
    <w:rsid w:val="003448DF"/>
    <w:rsid w:val="003448E3"/>
    <w:rsid w:val="00344CAC"/>
    <w:rsid w:val="00344EB9"/>
    <w:rsid w:val="003450BE"/>
    <w:rsid w:val="00345718"/>
    <w:rsid w:val="0034574C"/>
    <w:rsid w:val="00345774"/>
    <w:rsid w:val="0034595D"/>
    <w:rsid w:val="00345D25"/>
    <w:rsid w:val="00345E30"/>
    <w:rsid w:val="00345E67"/>
    <w:rsid w:val="00345ED9"/>
    <w:rsid w:val="00345F68"/>
    <w:rsid w:val="00345FB4"/>
    <w:rsid w:val="0034608E"/>
    <w:rsid w:val="00346257"/>
    <w:rsid w:val="00346308"/>
    <w:rsid w:val="00346740"/>
    <w:rsid w:val="00346864"/>
    <w:rsid w:val="003468D6"/>
    <w:rsid w:val="00346B83"/>
    <w:rsid w:val="00346E38"/>
    <w:rsid w:val="00346EF9"/>
    <w:rsid w:val="0034726A"/>
    <w:rsid w:val="003475CF"/>
    <w:rsid w:val="0034767A"/>
    <w:rsid w:val="00347B3F"/>
    <w:rsid w:val="00347D9B"/>
    <w:rsid w:val="00347F0F"/>
    <w:rsid w:val="00350055"/>
    <w:rsid w:val="00350314"/>
    <w:rsid w:val="003503A1"/>
    <w:rsid w:val="00350644"/>
    <w:rsid w:val="003508F9"/>
    <w:rsid w:val="00350958"/>
    <w:rsid w:val="00350CAF"/>
    <w:rsid w:val="00350DDD"/>
    <w:rsid w:val="00351398"/>
    <w:rsid w:val="00351532"/>
    <w:rsid w:val="003515A4"/>
    <w:rsid w:val="00351793"/>
    <w:rsid w:val="00351812"/>
    <w:rsid w:val="003518EB"/>
    <w:rsid w:val="00351A87"/>
    <w:rsid w:val="003521CA"/>
    <w:rsid w:val="003524BB"/>
    <w:rsid w:val="00352778"/>
    <w:rsid w:val="003529D6"/>
    <w:rsid w:val="00352A2D"/>
    <w:rsid w:val="00352EDE"/>
    <w:rsid w:val="00352F15"/>
    <w:rsid w:val="00353004"/>
    <w:rsid w:val="0035331B"/>
    <w:rsid w:val="00353523"/>
    <w:rsid w:val="0035356A"/>
    <w:rsid w:val="003535F7"/>
    <w:rsid w:val="00353860"/>
    <w:rsid w:val="003538EE"/>
    <w:rsid w:val="00353B32"/>
    <w:rsid w:val="00353B40"/>
    <w:rsid w:val="00353DAB"/>
    <w:rsid w:val="00354212"/>
    <w:rsid w:val="00354381"/>
    <w:rsid w:val="00354426"/>
    <w:rsid w:val="0035475C"/>
    <w:rsid w:val="00354BCA"/>
    <w:rsid w:val="003551D7"/>
    <w:rsid w:val="00355524"/>
    <w:rsid w:val="00355C1D"/>
    <w:rsid w:val="00355CB0"/>
    <w:rsid w:val="00355D9C"/>
    <w:rsid w:val="00355ECC"/>
    <w:rsid w:val="00355F58"/>
    <w:rsid w:val="0035619C"/>
    <w:rsid w:val="00356520"/>
    <w:rsid w:val="003565FA"/>
    <w:rsid w:val="003567B5"/>
    <w:rsid w:val="00356807"/>
    <w:rsid w:val="00356CFA"/>
    <w:rsid w:val="0035765A"/>
    <w:rsid w:val="003576C0"/>
    <w:rsid w:val="00357F84"/>
    <w:rsid w:val="00357FCD"/>
    <w:rsid w:val="00357FE5"/>
    <w:rsid w:val="003603BB"/>
    <w:rsid w:val="00360649"/>
    <w:rsid w:val="003608B5"/>
    <w:rsid w:val="00360AD4"/>
    <w:rsid w:val="00360AFC"/>
    <w:rsid w:val="00361A69"/>
    <w:rsid w:val="00361AF5"/>
    <w:rsid w:val="00361B6C"/>
    <w:rsid w:val="00361C80"/>
    <w:rsid w:val="003620B1"/>
    <w:rsid w:val="00362258"/>
    <w:rsid w:val="0036228F"/>
    <w:rsid w:val="0036248C"/>
    <w:rsid w:val="00362568"/>
    <w:rsid w:val="00362619"/>
    <w:rsid w:val="00362C87"/>
    <w:rsid w:val="00363576"/>
    <w:rsid w:val="00363875"/>
    <w:rsid w:val="0036399F"/>
    <w:rsid w:val="00363CC8"/>
    <w:rsid w:val="00363D7A"/>
    <w:rsid w:val="003640CF"/>
    <w:rsid w:val="003640E3"/>
    <w:rsid w:val="0036451C"/>
    <w:rsid w:val="00364561"/>
    <w:rsid w:val="003645EF"/>
    <w:rsid w:val="00364870"/>
    <w:rsid w:val="00364B6A"/>
    <w:rsid w:val="00365045"/>
    <w:rsid w:val="0036537B"/>
    <w:rsid w:val="00365665"/>
    <w:rsid w:val="00365828"/>
    <w:rsid w:val="00365919"/>
    <w:rsid w:val="00365C3D"/>
    <w:rsid w:val="00366334"/>
    <w:rsid w:val="003663FA"/>
    <w:rsid w:val="00366659"/>
    <w:rsid w:val="00366E1A"/>
    <w:rsid w:val="00366FE9"/>
    <w:rsid w:val="0036705C"/>
    <w:rsid w:val="003671D4"/>
    <w:rsid w:val="003671D7"/>
    <w:rsid w:val="00367A46"/>
    <w:rsid w:val="003701F9"/>
    <w:rsid w:val="00370496"/>
    <w:rsid w:val="0037097C"/>
    <w:rsid w:val="00370A27"/>
    <w:rsid w:val="00370AD5"/>
    <w:rsid w:val="00370D3D"/>
    <w:rsid w:val="00370D9E"/>
    <w:rsid w:val="00370DF0"/>
    <w:rsid w:val="003717C3"/>
    <w:rsid w:val="003719F8"/>
    <w:rsid w:val="00371BFC"/>
    <w:rsid w:val="00371E70"/>
    <w:rsid w:val="00372067"/>
    <w:rsid w:val="00372294"/>
    <w:rsid w:val="00372592"/>
    <w:rsid w:val="00372AFB"/>
    <w:rsid w:val="00372C59"/>
    <w:rsid w:val="00372CC1"/>
    <w:rsid w:val="00372D00"/>
    <w:rsid w:val="0037302C"/>
    <w:rsid w:val="00373076"/>
    <w:rsid w:val="003730C9"/>
    <w:rsid w:val="003731EF"/>
    <w:rsid w:val="00373924"/>
    <w:rsid w:val="00373D75"/>
    <w:rsid w:val="0037414D"/>
    <w:rsid w:val="00374597"/>
    <w:rsid w:val="0037467B"/>
    <w:rsid w:val="003748AB"/>
    <w:rsid w:val="00374BBA"/>
    <w:rsid w:val="00374BFA"/>
    <w:rsid w:val="00374C21"/>
    <w:rsid w:val="00374DB7"/>
    <w:rsid w:val="00374EC7"/>
    <w:rsid w:val="003752F5"/>
    <w:rsid w:val="0037539F"/>
    <w:rsid w:val="0037550A"/>
    <w:rsid w:val="003755FA"/>
    <w:rsid w:val="003758C5"/>
    <w:rsid w:val="0037597D"/>
    <w:rsid w:val="00375D23"/>
    <w:rsid w:val="003761C4"/>
    <w:rsid w:val="003762E0"/>
    <w:rsid w:val="00376633"/>
    <w:rsid w:val="00376DCA"/>
    <w:rsid w:val="00376DDE"/>
    <w:rsid w:val="00376E44"/>
    <w:rsid w:val="0037748A"/>
    <w:rsid w:val="00377AAD"/>
    <w:rsid w:val="00377D52"/>
    <w:rsid w:val="00377F04"/>
    <w:rsid w:val="00377FDF"/>
    <w:rsid w:val="00380110"/>
    <w:rsid w:val="003801A0"/>
    <w:rsid w:val="00380385"/>
    <w:rsid w:val="003803DD"/>
    <w:rsid w:val="00380718"/>
    <w:rsid w:val="00380C1C"/>
    <w:rsid w:val="00380C38"/>
    <w:rsid w:val="0038124D"/>
    <w:rsid w:val="003816BE"/>
    <w:rsid w:val="00382218"/>
    <w:rsid w:val="003825D1"/>
    <w:rsid w:val="003828E3"/>
    <w:rsid w:val="003829CE"/>
    <w:rsid w:val="00382DB8"/>
    <w:rsid w:val="00383013"/>
    <w:rsid w:val="0038366D"/>
    <w:rsid w:val="00383743"/>
    <w:rsid w:val="00383FB7"/>
    <w:rsid w:val="003844BE"/>
    <w:rsid w:val="00384775"/>
    <w:rsid w:val="0038496A"/>
    <w:rsid w:val="00385032"/>
    <w:rsid w:val="00385649"/>
    <w:rsid w:val="003858F2"/>
    <w:rsid w:val="00385FC4"/>
    <w:rsid w:val="0038605C"/>
    <w:rsid w:val="00386364"/>
    <w:rsid w:val="00386592"/>
    <w:rsid w:val="00386BA2"/>
    <w:rsid w:val="00386CE5"/>
    <w:rsid w:val="00387084"/>
    <w:rsid w:val="003873F4"/>
    <w:rsid w:val="003875D8"/>
    <w:rsid w:val="0038761A"/>
    <w:rsid w:val="00387685"/>
    <w:rsid w:val="003876B9"/>
    <w:rsid w:val="00387713"/>
    <w:rsid w:val="0038771C"/>
    <w:rsid w:val="00387856"/>
    <w:rsid w:val="00387911"/>
    <w:rsid w:val="00387D23"/>
    <w:rsid w:val="0039094F"/>
    <w:rsid w:val="00390CE1"/>
    <w:rsid w:val="0039188E"/>
    <w:rsid w:val="00391C3C"/>
    <w:rsid w:val="00391DEE"/>
    <w:rsid w:val="00392009"/>
    <w:rsid w:val="0039211A"/>
    <w:rsid w:val="003921DE"/>
    <w:rsid w:val="00392376"/>
    <w:rsid w:val="00392587"/>
    <w:rsid w:val="00392D39"/>
    <w:rsid w:val="003930BB"/>
    <w:rsid w:val="003932D7"/>
    <w:rsid w:val="0039332D"/>
    <w:rsid w:val="00393485"/>
    <w:rsid w:val="00393562"/>
    <w:rsid w:val="00393A65"/>
    <w:rsid w:val="00393BFB"/>
    <w:rsid w:val="00393E22"/>
    <w:rsid w:val="003940BF"/>
    <w:rsid w:val="003946DC"/>
    <w:rsid w:val="003947E5"/>
    <w:rsid w:val="00394CF3"/>
    <w:rsid w:val="00394D10"/>
    <w:rsid w:val="00394D45"/>
    <w:rsid w:val="00394DE4"/>
    <w:rsid w:val="00394E05"/>
    <w:rsid w:val="003952E9"/>
    <w:rsid w:val="00395387"/>
    <w:rsid w:val="00395599"/>
    <w:rsid w:val="003956C5"/>
    <w:rsid w:val="003957D3"/>
    <w:rsid w:val="003958EE"/>
    <w:rsid w:val="0039596A"/>
    <w:rsid w:val="00395D1D"/>
    <w:rsid w:val="00395F79"/>
    <w:rsid w:val="003964F1"/>
    <w:rsid w:val="00396F2D"/>
    <w:rsid w:val="003972D0"/>
    <w:rsid w:val="0039741E"/>
    <w:rsid w:val="00397473"/>
    <w:rsid w:val="00397775"/>
    <w:rsid w:val="003977A9"/>
    <w:rsid w:val="00397AF7"/>
    <w:rsid w:val="00397D5B"/>
    <w:rsid w:val="00397D98"/>
    <w:rsid w:val="00397E9C"/>
    <w:rsid w:val="003A01C5"/>
    <w:rsid w:val="003A03DC"/>
    <w:rsid w:val="003A03E5"/>
    <w:rsid w:val="003A0723"/>
    <w:rsid w:val="003A0903"/>
    <w:rsid w:val="003A0976"/>
    <w:rsid w:val="003A0DCF"/>
    <w:rsid w:val="003A1165"/>
    <w:rsid w:val="003A1385"/>
    <w:rsid w:val="003A1B2E"/>
    <w:rsid w:val="003A208F"/>
    <w:rsid w:val="003A2B39"/>
    <w:rsid w:val="003A2C2A"/>
    <w:rsid w:val="003A2FF3"/>
    <w:rsid w:val="003A3027"/>
    <w:rsid w:val="003A3058"/>
    <w:rsid w:val="003A30E6"/>
    <w:rsid w:val="003A32C8"/>
    <w:rsid w:val="003A3373"/>
    <w:rsid w:val="003A33D4"/>
    <w:rsid w:val="003A376B"/>
    <w:rsid w:val="003A39CF"/>
    <w:rsid w:val="003A3FD3"/>
    <w:rsid w:val="003A43C6"/>
    <w:rsid w:val="003A4886"/>
    <w:rsid w:val="003A48E7"/>
    <w:rsid w:val="003A4932"/>
    <w:rsid w:val="003A4A49"/>
    <w:rsid w:val="003A4F5B"/>
    <w:rsid w:val="003A59C3"/>
    <w:rsid w:val="003A5AAC"/>
    <w:rsid w:val="003A5C27"/>
    <w:rsid w:val="003A5D7A"/>
    <w:rsid w:val="003A61D1"/>
    <w:rsid w:val="003A6CD2"/>
    <w:rsid w:val="003A71F1"/>
    <w:rsid w:val="003A72CB"/>
    <w:rsid w:val="003A74AE"/>
    <w:rsid w:val="003A7505"/>
    <w:rsid w:val="003A755C"/>
    <w:rsid w:val="003B099F"/>
    <w:rsid w:val="003B0A9F"/>
    <w:rsid w:val="003B0D95"/>
    <w:rsid w:val="003B0E8D"/>
    <w:rsid w:val="003B128A"/>
    <w:rsid w:val="003B1411"/>
    <w:rsid w:val="003B15F8"/>
    <w:rsid w:val="003B170E"/>
    <w:rsid w:val="003B174F"/>
    <w:rsid w:val="003B1E10"/>
    <w:rsid w:val="003B23E9"/>
    <w:rsid w:val="003B259D"/>
    <w:rsid w:val="003B25DB"/>
    <w:rsid w:val="003B28FD"/>
    <w:rsid w:val="003B2905"/>
    <w:rsid w:val="003B2968"/>
    <w:rsid w:val="003B2B04"/>
    <w:rsid w:val="003B2B55"/>
    <w:rsid w:val="003B2D36"/>
    <w:rsid w:val="003B3251"/>
    <w:rsid w:val="003B3672"/>
    <w:rsid w:val="003B368C"/>
    <w:rsid w:val="003B3B42"/>
    <w:rsid w:val="003B3B88"/>
    <w:rsid w:val="003B4013"/>
    <w:rsid w:val="003B40D4"/>
    <w:rsid w:val="003B411B"/>
    <w:rsid w:val="003B44B2"/>
    <w:rsid w:val="003B4559"/>
    <w:rsid w:val="003B4580"/>
    <w:rsid w:val="003B461E"/>
    <w:rsid w:val="003B4857"/>
    <w:rsid w:val="003B4BF7"/>
    <w:rsid w:val="003B4C6D"/>
    <w:rsid w:val="003B4FC1"/>
    <w:rsid w:val="003B4FFD"/>
    <w:rsid w:val="003B50C3"/>
    <w:rsid w:val="003B51F1"/>
    <w:rsid w:val="003B529B"/>
    <w:rsid w:val="003B5680"/>
    <w:rsid w:val="003B5C8F"/>
    <w:rsid w:val="003B5D61"/>
    <w:rsid w:val="003B5DEE"/>
    <w:rsid w:val="003B619A"/>
    <w:rsid w:val="003B61C9"/>
    <w:rsid w:val="003B6775"/>
    <w:rsid w:val="003B69F5"/>
    <w:rsid w:val="003B6F6A"/>
    <w:rsid w:val="003B6F9B"/>
    <w:rsid w:val="003B6FBD"/>
    <w:rsid w:val="003B71D4"/>
    <w:rsid w:val="003B742B"/>
    <w:rsid w:val="003B78F5"/>
    <w:rsid w:val="003B7975"/>
    <w:rsid w:val="003C04FB"/>
    <w:rsid w:val="003C0527"/>
    <w:rsid w:val="003C068E"/>
    <w:rsid w:val="003C073A"/>
    <w:rsid w:val="003C091E"/>
    <w:rsid w:val="003C0C5C"/>
    <w:rsid w:val="003C0CF8"/>
    <w:rsid w:val="003C0D85"/>
    <w:rsid w:val="003C0DB7"/>
    <w:rsid w:val="003C10F0"/>
    <w:rsid w:val="003C129F"/>
    <w:rsid w:val="003C1367"/>
    <w:rsid w:val="003C13A2"/>
    <w:rsid w:val="003C14C9"/>
    <w:rsid w:val="003C1531"/>
    <w:rsid w:val="003C1921"/>
    <w:rsid w:val="003C2341"/>
    <w:rsid w:val="003C27EA"/>
    <w:rsid w:val="003C286D"/>
    <w:rsid w:val="003C28AF"/>
    <w:rsid w:val="003C2C7A"/>
    <w:rsid w:val="003C3AC8"/>
    <w:rsid w:val="003C3E16"/>
    <w:rsid w:val="003C3F83"/>
    <w:rsid w:val="003C416A"/>
    <w:rsid w:val="003C41D8"/>
    <w:rsid w:val="003C42AA"/>
    <w:rsid w:val="003C4790"/>
    <w:rsid w:val="003C4D5E"/>
    <w:rsid w:val="003C50B1"/>
    <w:rsid w:val="003C50FF"/>
    <w:rsid w:val="003C547B"/>
    <w:rsid w:val="003C55DE"/>
    <w:rsid w:val="003C5705"/>
    <w:rsid w:val="003C58C9"/>
    <w:rsid w:val="003C5A32"/>
    <w:rsid w:val="003C66F0"/>
    <w:rsid w:val="003C6798"/>
    <w:rsid w:val="003C67AE"/>
    <w:rsid w:val="003C67ED"/>
    <w:rsid w:val="003C6A3B"/>
    <w:rsid w:val="003C6AF5"/>
    <w:rsid w:val="003C6C2A"/>
    <w:rsid w:val="003C7563"/>
    <w:rsid w:val="003C77C2"/>
    <w:rsid w:val="003C7914"/>
    <w:rsid w:val="003C797A"/>
    <w:rsid w:val="003C7ACD"/>
    <w:rsid w:val="003C7BD6"/>
    <w:rsid w:val="003C7D7C"/>
    <w:rsid w:val="003C7D8E"/>
    <w:rsid w:val="003C7EAF"/>
    <w:rsid w:val="003C7FD0"/>
    <w:rsid w:val="003D0109"/>
    <w:rsid w:val="003D02A1"/>
    <w:rsid w:val="003D03AC"/>
    <w:rsid w:val="003D047A"/>
    <w:rsid w:val="003D04A3"/>
    <w:rsid w:val="003D0540"/>
    <w:rsid w:val="003D060E"/>
    <w:rsid w:val="003D075E"/>
    <w:rsid w:val="003D084A"/>
    <w:rsid w:val="003D0A33"/>
    <w:rsid w:val="003D0F69"/>
    <w:rsid w:val="003D13AE"/>
    <w:rsid w:val="003D18AE"/>
    <w:rsid w:val="003D1A57"/>
    <w:rsid w:val="003D1BFF"/>
    <w:rsid w:val="003D1D38"/>
    <w:rsid w:val="003D1D3D"/>
    <w:rsid w:val="003D2108"/>
    <w:rsid w:val="003D2847"/>
    <w:rsid w:val="003D296A"/>
    <w:rsid w:val="003D2B40"/>
    <w:rsid w:val="003D2F7B"/>
    <w:rsid w:val="003D318B"/>
    <w:rsid w:val="003D326F"/>
    <w:rsid w:val="003D37E2"/>
    <w:rsid w:val="003D3ECC"/>
    <w:rsid w:val="003D3FB3"/>
    <w:rsid w:val="003D42C7"/>
    <w:rsid w:val="003D43A8"/>
    <w:rsid w:val="003D4586"/>
    <w:rsid w:val="003D46D7"/>
    <w:rsid w:val="003D4A64"/>
    <w:rsid w:val="003D4BCB"/>
    <w:rsid w:val="003D4EB7"/>
    <w:rsid w:val="003D523E"/>
    <w:rsid w:val="003D52A1"/>
    <w:rsid w:val="003D5327"/>
    <w:rsid w:val="003D562A"/>
    <w:rsid w:val="003D591B"/>
    <w:rsid w:val="003D5A20"/>
    <w:rsid w:val="003D5A85"/>
    <w:rsid w:val="003D5C02"/>
    <w:rsid w:val="003D5F89"/>
    <w:rsid w:val="003D6018"/>
    <w:rsid w:val="003D61DB"/>
    <w:rsid w:val="003D650F"/>
    <w:rsid w:val="003D6515"/>
    <w:rsid w:val="003D67C1"/>
    <w:rsid w:val="003D68AA"/>
    <w:rsid w:val="003D68B9"/>
    <w:rsid w:val="003D69C8"/>
    <w:rsid w:val="003D6B52"/>
    <w:rsid w:val="003D6B7A"/>
    <w:rsid w:val="003D6BBA"/>
    <w:rsid w:val="003D6FA0"/>
    <w:rsid w:val="003D72BF"/>
    <w:rsid w:val="003D7380"/>
    <w:rsid w:val="003D7B5D"/>
    <w:rsid w:val="003E0150"/>
    <w:rsid w:val="003E0187"/>
    <w:rsid w:val="003E022E"/>
    <w:rsid w:val="003E0288"/>
    <w:rsid w:val="003E076A"/>
    <w:rsid w:val="003E08C9"/>
    <w:rsid w:val="003E0A42"/>
    <w:rsid w:val="003E0BC3"/>
    <w:rsid w:val="003E0D52"/>
    <w:rsid w:val="003E1244"/>
    <w:rsid w:val="003E1401"/>
    <w:rsid w:val="003E1B4E"/>
    <w:rsid w:val="003E20E4"/>
    <w:rsid w:val="003E21B6"/>
    <w:rsid w:val="003E2253"/>
    <w:rsid w:val="003E22CA"/>
    <w:rsid w:val="003E2380"/>
    <w:rsid w:val="003E286A"/>
    <w:rsid w:val="003E287F"/>
    <w:rsid w:val="003E2C1C"/>
    <w:rsid w:val="003E2C86"/>
    <w:rsid w:val="003E2E2E"/>
    <w:rsid w:val="003E3020"/>
    <w:rsid w:val="003E32A5"/>
    <w:rsid w:val="003E32A7"/>
    <w:rsid w:val="003E34FB"/>
    <w:rsid w:val="003E36B8"/>
    <w:rsid w:val="003E3741"/>
    <w:rsid w:val="003E37E6"/>
    <w:rsid w:val="003E399B"/>
    <w:rsid w:val="003E3C59"/>
    <w:rsid w:val="003E4155"/>
    <w:rsid w:val="003E4743"/>
    <w:rsid w:val="003E4CCE"/>
    <w:rsid w:val="003E4DF2"/>
    <w:rsid w:val="003E535F"/>
    <w:rsid w:val="003E5451"/>
    <w:rsid w:val="003E5A42"/>
    <w:rsid w:val="003E5E86"/>
    <w:rsid w:val="003E6079"/>
    <w:rsid w:val="003E660F"/>
    <w:rsid w:val="003E6682"/>
    <w:rsid w:val="003E670E"/>
    <w:rsid w:val="003E6D50"/>
    <w:rsid w:val="003E6DB6"/>
    <w:rsid w:val="003E6F96"/>
    <w:rsid w:val="003E798C"/>
    <w:rsid w:val="003E7AAE"/>
    <w:rsid w:val="003E7D96"/>
    <w:rsid w:val="003E7EEC"/>
    <w:rsid w:val="003F010B"/>
    <w:rsid w:val="003F05D2"/>
    <w:rsid w:val="003F0633"/>
    <w:rsid w:val="003F0930"/>
    <w:rsid w:val="003F0EDA"/>
    <w:rsid w:val="003F0F4A"/>
    <w:rsid w:val="003F0FE8"/>
    <w:rsid w:val="003F139E"/>
    <w:rsid w:val="003F1853"/>
    <w:rsid w:val="003F1AA3"/>
    <w:rsid w:val="003F1AC8"/>
    <w:rsid w:val="003F1B86"/>
    <w:rsid w:val="003F1C61"/>
    <w:rsid w:val="003F1F59"/>
    <w:rsid w:val="003F2073"/>
    <w:rsid w:val="003F20F9"/>
    <w:rsid w:val="003F22AD"/>
    <w:rsid w:val="003F240B"/>
    <w:rsid w:val="003F2867"/>
    <w:rsid w:val="003F2A9C"/>
    <w:rsid w:val="003F2BCB"/>
    <w:rsid w:val="003F2C8D"/>
    <w:rsid w:val="003F2D23"/>
    <w:rsid w:val="003F2F8F"/>
    <w:rsid w:val="003F3074"/>
    <w:rsid w:val="003F30DD"/>
    <w:rsid w:val="003F31F5"/>
    <w:rsid w:val="003F35B4"/>
    <w:rsid w:val="003F3629"/>
    <w:rsid w:val="003F369E"/>
    <w:rsid w:val="003F398E"/>
    <w:rsid w:val="003F3A31"/>
    <w:rsid w:val="003F3CE8"/>
    <w:rsid w:val="003F3FC6"/>
    <w:rsid w:val="003F419C"/>
    <w:rsid w:val="003F45B8"/>
    <w:rsid w:val="003F4673"/>
    <w:rsid w:val="003F477B"/>
    <w:rsid w:val="003F4C62"/>
    <w:rsid w:val="003F4DB8"/>
    <w:rsid w:val="003F4F1E"/>
    <w:rsid w:val="003F4FC0"/>
    <w:rsid w:val="003F5296"/>
    <w:rsid w:val="003F5304"/>
    <w:rsid w:val="003F5688"/>
    <w:rsid w:val="003F5C96"/>
    <w:rsid w:val="003F5D55"/>
    <w:rsid w:val="003F5D7C"/>
    <w:rsid w:val="003F5E5C"/>
    <w:rsid w:val="003F6591"/>
    <w:rsid w:val="003F6649"/>
    <w:rsid w:val="003F673B"/>
    <w:rsid w:val="003F6B71"/>
    <w:rsid w:val="003F6C77"/>
    <w:rsid w:val="003F7534"/>
    <w:rsid w:val="003F78B7"/>
    <w:rsid w:val="003F7B76"/>
    <w:rsid w:val="003F7CB4"/>
    <w:rsid w:val="003F7F66"/>
    <w:rsid w:val="004003CE"/>
    <w:rsid w:val="00400435"/>
    <w:rsid w:val="00400547"/>
    <w:rsid w:val="004005EA"/>
    <w:rsid w:val="0040074F"/>
    <w:rsid w:val="00400C01"/>
    <w:rsid w:val="00400E6B"/>
    <w:rsid w:val="004015BB"/>
    <w:rsid w:val="0040190E"/>
    <w:rsid w:val="0040191B"/>
    <w:rsid w:val="00401D36"/>
    <w:rsid w:val="004020E7"/>
    <w:rsid w:val="00402166"/>
    <w:rsid w:val="00402226"/>
    <w:rsid w:val="0040222D"/>
    <w:rsid w:val="004023E6"/>
    <w:rsid w:val="00402673"/>
    <w:rsid w:val="004028C8"/>
    <w:rsid w:val="00402935"/>
    <w:rsid w:val="00402A6E"/>
    <w:rsid w:val="00402EE7"/>
    <w:rsid w:val="00403C36"/>
    <w:rsid w:val="00403C80"/>
    <w:rsid w:val="00403DD9"/>
    <w:rsid w:val="00403DFD"/>
    <w:rsid w:val="00404186"/>
    <w:rsid w:val="004048C8"/>
    <w:rsid w:val="0040497A"/>
    <w:rsid w:val="00404FAD"/>
    <w:rsid w:val="004050F5"/>
    <w:rsid w:val="0040515F"/>
    <w:rsid w:val="00405221"/>
    <w:rsid w:val="0040566C"/>
    <w:rsid w:val="004056EC"/>
    <w:rsid w:val="004057F6"/>
    <w:rsid w:val="0040595E"/>
    <w:rsid w:val="00405A86"/>
    <w:rsid w:val="00405E06"/>
    <w:rsid w:val="00405E5A"/>
    <w:rsid w:val="0040614B"/>
    <w:rsid w:val="0040621C"/>
    <w:rsid w:val="004064EF"/>
    <w:rsid w:val="004067EC"/>
    <w:rsid w:val="00406806"/>
    <w:rsid w:val="00406E3A"/>
    <w:rsid w:val="00406E4C"/>
    <w:rsid w:val="00407865"/>
    <w:rsid w:val="0040791B"/>
    <w:rsid w:val="00407BE2"/>
    <w:rsid w:val="00407C75"/>
    <w:rsid w:val="00407DF2"/>
    <w:rsid w:val="00407E48"/>
    <w:rsid w:val="00407FA4"/>
    <w:rsid w:val="004102DF"/>
    <w:rsid w:val="004104A8"/>
    <w:rsid w:val="0041064E"/>
    <w:rsid w:val="00410799"/>
    <w:rsid w:val="00410B4C"/>
    <w:rsid w:val="00410E7E"/>
    <w:rsid w:val="004110A7"/>
    <w:rsid w:val="004110DF"/>
    <w:rsid w:val="004110E9"/>
    <w:rsid w:val="004111E3"/>
    <w:rsid w:val="00411312"/>
    <w:rsid w:val="0041146C"/>
    <w:rsid w:val="0041166F"/>
    <w:rsid w:val="00411698"/>
    <w:rsid w:val="00411AEB"/>
    <w:rsid w:val="00411E73"/>
    <w:rsid w:val="00411FE5"/>
    <w:rsid w:val="00412125"/>
    <w:rsid w:val="004125AA"/>
    <w:rsid w:val="0041296D"/>
    <w:rsid w:val="004129EB"/>
    <w:rsid w:val="00412B7F"/>
    <w:rsid w:val="00412D87"/>
    <w:rsid w:val="004130F1"/>
    <w:rsid w:val="004132C1"/>
    <w:rsid w:val="00413468"/>
    <w:rsid w:val="00413A8B"/>
    <w:rsid w:val="00413CEC"/>
    <w:rsid w:val="004141D1"/>
    <w:rsid w:val="004141F4"/>
    <w:rsid w:val="0041420D"/>
    <w:rsid w:val="0041434F"/>
    <w:rsid w:val="00414506"/>
    <w:rsid w:val="00414690"/>
    <w:rsid w:val="004148FB"/>
    <w:rsid w:val="00414AD1"/>
    <w:rsid w:val="00414B12"/>
    <w:rsid w:val="00414CA7"/>
    <w:rsid w:val="00414FF3"/>
    <w:rsid w:val="004151FB"/>
    <w:rsid w:val="0041521C"/>
    <w:rsid w:val="00415498"/>
    <w:rsid w:val="004155C0"/>
    <w:rsid w:val="00415797"/>
    <w:rsid w:val="00415AA9"/>
    <w:rsid w:val="00415C3B"/>
    <w:rsid w:val="004164FB"/>
    <w:rsid w:val="004166F8"/>
    <w:rsid w:val="00416AB1"/>
    <w:rsid w:val="00416BFA"/>
    <w:rsid w:val="00416D5E"/>
    <w:rsid w:val="0041707A"/>
    <w:rsid w:val="004170FE"/>
    <w:rsid w:val="00417456"/>
    <w:rsid w:val="00417730"/>
    <w:rsid w:val="004177C0"/>
    <w:rsid w:val="00417828"/>
    <w:rsid w:val="00417A74"/>
    <w:rsid w:val="00417BA4"/>
    <w:rsid w:val="00417BEA"/>
    <w:rsid w:val="00417FB6"/>
    <w:rsid w:val="00417FB9"/>
    <w:rsid w:val="0042036F"/>
    <w:rsid w:val="00420729"/>
    <w:rsid w:val="00420E03"/>
    <w:rsid w:val="004210E0"/>
    <w:rsid w:val="00421170"/>
    <w:rsid w:val="0042151F"/>
    <w:rsid w:val="00421810"/>
    <w:rsid w:val="004218A6"/>
    <w:rsid w:val="00421AB1"/>
    <w:rsid w:val="00421B39"/>
    <w:rsid w:val="00421D48"/>
    <w:rsid w:val="00421DFD"/>
    <w:rsid w:val="00421E76"/>
    <w:rsid w:val="00421F93"/>
    <w:rsid w:val="004221A5"/>
    <w:rsid w:val="00422945"/>
    <w:rsid w:val="00422A5C"/>
    <w:rsid w:val="00422CD0"/>
    <w:rsid w:val="0042330F"/>
    <w:rsid w:val="004234BF"/>
    <w:rsid w:val="004235C8"/>
    <w:rsid w:val="0042361D"/>
    <w:rsid w:val="0042373B"/>
    <w:rsid w:val="0042377D"/>
    <w:rsid w:val="004239CF"/>
    <w:rsid w:val="00423E86"/>
    <w:rsid w:val="00424281"/>
    <w:rsid w:val="00424792"/>
    <w:rsid w:val="00424CF8"/>
    <w:rsid w:val="00424EB8"/>
    <w:rsid w:val="00424F5D"/>
    <w:rsid w:val="00425163"/>
    <w:rsid w:val="0042518B"/>
    <w:rsid w:val="004251F1"/>
    <w:rsid w:val="00425267"/>
    <w:rsid w:val="00425334"/>
    <w:rsid w:val="00425651"/>
    <w:rsid w:val="00425910"/>
    <w:rsid w:val="004259DC"/>
    <w:rsid w:val="00425A5E"/>
    <w:rsid w:val="00425D8B"/>
    <w:rsid w:val="00425F76"/>
    <w:rsid w:val="00426060"/>
    <w:rsid w:val="004263B7"/>
    <w:rsid w:val="00426836"/>
    <w:rsid w:val="00426B7D"/>
    <w:rsid w:val="00426FC0"/>
    <w:rsid w:val="00426FD5"/>
    <w:rsid w:val="00427490"/>
    <w:rsid w:val="004274D7"/>
    <w:rsid w:val="004275F5"/>
    <w:rsid w:val="00427780"/>
    <w:rsid w:val="004277C3"/>
    <w:rsid w:val="00427F92"/>
    <w:rsid w:val="00427FBE"/>
    <w:rsid w:val="004301F5"/>
    <w:rsid w:val="00430236"/>
    <w:rsid w:val="00430306"/>
    <w:rsid w:val="004303C1"/>
    <w:rsid w:val="0043069B"/>
    <w:rsid w:val="004307E2"/>
    <w:rsid w:val="00430C20"/>
    <w:rsid w:val="00430FD2"/>
    <w:rsid w:val="0043103B"/>
    <w:rsid w:val="00431054"/>
    <w:rsid w:val="0043105C"/>
    <w:rsid w:val="004313F6"/>
    <w:rsid w:val="00431501"/>
    <w:rsid w:val="00431554"/>
    <w:rsid w:val="00431782"/>
    <w:rsid w:val="004318B7"/>
    <w:rsid w:val="004319B5"/>
    <w:rsid w:val="00431C0A"/>
    <w:rsid w:val="00431C39"/>
    <w:rsid w:val="00431CD6"/>
    <w:rsid w:val="00431E3A"/>
    <w:rsid w:val="00431E84"/>
    <w:rsid w:val="00431EDE"/>
    <w:rsid w:val="00432762"/>
    <w:rsid w:val="00432D34"/>
    <w:rsid w:val="0043302E"/>
    <w:rsid w:val="0043313E"/>
    <w:rsid w:val="004331FC"/>
    <w:rsid w:val="0043341C"/>
    <w:rsid w:val="004336D0"/>
    <w:rsid w:val="00433B15"/>
    <w:rsid w:val="00433C86"/>
    <w:rsid w:val="00433F93"/>
    <w:rsid w:val="00434236"/>
    <w:rsid w:val="00434550"/>
    <w:rsid w:val="004346C0"/>
    <w:rsid w:val="00434A03"/>
    <w:rsid w:val="00434B80"/>
    <w:rsid w:val="00434D3E"/>
    <w:rsid w:val="00434F04"/>
    <w:rsid w:val="00434F64"/>
    <w:rsid w:val="00435316"/>
    <w:rsid w:val="00435436"/>
    <w:rsid w:val="004355CB"/>
    <w:rsid w:val="00435810"/>
    <w:rsid w:val="00435BFC"/>
    <w:rsid w:val="00436025"/>
    <w:rsid w:val="004363C5"/>
    <w:rsid w:val="00436455"/>
    <w:rsid w:val="004366C2"/>
    <w:rsid w:val="00436DCE"/>
    <w:rsid w:val="00436F83"/>
    <w:rsid w:val="00437110"/>
    <w:rsid w:val="0043758D"/>
    <w:rsid w:val="004375AF"/>
    <w:rsid w:val="0043775B"/>
    <w:rsid w:val="00437950"/>
    <w:rsid w:val="00437AF5"/>
    <w:rsid w:val="00437C77"/>
    <w:rsid w:val="00437CDF"/>
    <w:rsid w:val="0044001E"/>
    <w:rsid w:val="004407E3"/>
    <w:rsid w:val="00440950"/>
    <w:rsid w:val="00440994"/>
    <w:rsid w:val="00440A24"/>
    <w:rsid w:val="00440CBF"/>
    <w:rsid w:val="00440D50"/>
    <w:rsid w:val="00440DA5"/>
    <w:rsid w:val="00440F5B"/>
    <w:rsid w:val="00440F91"/>
    <w:rsid w:val="0044110A"/>
    <w:rsid w:val="004411B9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55D"/>
    <w:rsid w:val="0044268E"/>
    <w:rsid w:val="00442894"/>
    <w:rsid w:val="00442BA8"/>
    <w:rsid w:val="00442F62"/>
    <w:rsid w:val="004430C9"/>
    <w:rsid w:val="00443ECC"/>
    <w:rsid w:val="004440E2"/>
    <w:rsid w:val="00444131"/>
    <w:rsid w:val="0044443D"/>
    <w:rsid w:val="004445F4"/>
    <w:rsid w:val="0044469F"/>
    <w:rsid w:val="004449BC"/>
    <w:rsid w:val="00444A2F"/>
    <w:rsid w:val="00444C10"/>
    <w:rsid w:val="00444D4F"/>
    <w:rsid w:val="00444FE9"/>
    <w:rsid w:val="004450E7"/>
    <w:rsid w:val="004457E0"/>
    <w:rsid w:val="0044588C"/>
    <w:rsid w:val="004458CB"/>
    <w:rsid w:val="00445AF4"/>
    <w:rsid w:val="00445E50"/>
    <w:rsid w:val="004469ED"/>
    <w:rsid w:val="00446CB1"/>
    <w:rsid w:val="004471E4"/>
    <w:rsid w:val="00447A32"/>
    <w:rsid w:val="00447E83"/>
    <w:rsid w:val="00447F89"/>
    <w:rsid w:val="00450613"/>
    <w:rsid w:val="00450CAE"/>
    <w:rsid w:val="00450EE7"/>
    <w:rsid w:val="00451068"/>
    <w:rsid w:val="004512D4"/>
    <w:rsid w:val="004512FC"/>
    <w:rsid w:val="004513A9"/>
    <w:rsid w:val="004513BF"/>
    <w:rsid w:val="00451498"/>
    <w:rsid w:val="00451536"/>
    <w:rsid w:val="00451C09"/>
    <w:rsid w:val="00451D33"/>
    <w:rsid w:val="00451E38"/>
    <w:rsid w:val="00451E92"/>
    <w:rsid w:val="00452374"/>
    <w:rsid w:val="004523D8"/>
    <w:rsid w:val="0045286C"/>
    <w:rsid w:val="004528F7"/>
    <w:rsid w:val="0045291C"/>
    <w:rsid w:val="00452C45"/>
    <w:rsid w:val="00452C60"/>
    <w:rsid w:val="00452CEB"/>
    <w:rsid w:val="0045317A"/>
    <w:rsid w:val="0045324A"/>
    <w:rsid w:val="0045329B"/>
    <w:rsid w:val="004533F9"/>
    <w:rsid w:val="00453991"/>
    <w:rsid w:val="00453D33"/>
    <w:rsid w:val="00453EEF"/>
    <w:rsid w:val="00453F67"/>
    <w:rsid w:val="00453FC4"/>
    <w:rsid w:val="00454217"/>
    <w:rsid w:val="004542DA"/>
    <w:rsid w:val="00454877"/>
    <w:rsid w:val="004549C7"/>
    <w:rsid w:val="00454A47"/>
    <w:rsid w:val="00454EFC"/>
    <w:rsid w:val="00454FFC"/>
    <w:rsid w:val="0045511B"/>
    <w:rsid w:val="00455366"/>
    <w:rsid w:val="00455489"/>
    <w:rsid w:val="004555CE"/>
    <w:rsid w:val="00455962"/>
    <w:rsid w:val="004560AC"/>
    <w:rsid w:val="0045615E"/>
    <w:rsid w:val="004563AF"/>
    <w:rsid w:val="004567CD"/>
    <w:rsid w:val="00456D86"/>
    <w:rsid w:val="00456EA6"/>
    <w:rsid w:val="00456ED5"/>
    <w:rsid w:val="00456F8B"/>
    <w:rsid w:val="00457052"/>
    <w:rsid w:val="00457345"/>
    <w:rsid w:val="004579EE"/>
    <w:rsid w:val="00457AD5"/>
    <w:rsid w:val="00457D3B"/>
    <w:rsid w:val="00457E66"/>
    <w:rsid w:val="00457E7D"/>
    <w:rsid w:val="004601B0"/>
    <w:rsid w:val="004602A2"/>
    <w:rsid w:val="00460426"/>
    <w:rsid w:val="0046058F"/>
    <w:rsid w:val="00460C6D"/>
    <w:rsid w:val="00460D39"/>
    <w:rsid w:val="004612DA"/>
    <w:rsid w:val="00461439"/>
    <w:rsid w:val="00461481"/>
    <w:rsid w:val="004615E1"/>
    <w:rsid w:val="004617A3"/>
    <w:rsid w:val="00462049"/>
    <w:rsid w:val="004620B4"/>
    <w:rsid w:val="0046242E"/>
    <w:rsid w:val="0046252B"/>
    <w:rsid w:val="00462C89"/>
    <w:rsid w:val="00462EDC"/>
    <w:rsid w:val="0046353D"/>
    <w:rsid w:val="004635EC"/>
    <w:rsid w:val="004637DB"/>
    <w:rsid w:val="004639C8"/>
    <w:rsid w:val="00463B9F"/>
    <w:rsid w:val="00463CB0"/>
    <w:rsid w:val="00463D13"/>
    <w:rsid w:val="00463E72"/>
    <w:rsid w:val="004641FB"/>
    <w:rsid w:val="004645B9"/>
    <w:rsid w:val="00464755"/>
    <w:rsid w:val="00464A64"/>
    <w:rsid w:val="004652C8"/>
    <w:rsid w:val="00465DB1"/>
    <w:rsid w:val="00465DBB"/>
    <w:rsid w:val="00465E97"/>
    <w:rsid w:val="004668EF"/>
    <w:rsid w:val="00466AD7"/>
    <w:rsid w:val="004670EB"/>
    <w:rsid w:val="004672D6"/>
    <w:rsid w:val="004674E4"/>
    <w:rsid w:val="004674FC"/>
    <w:rsid w:val="00467CBB"/>
    <w:rsid w:val="00467E72"/>
    <w:rsid w:val="00470120"/>
    <w:rsid w:val="00470280"/>
    <w:rsid w:val="004707DB"/>
    <w:rsid w:val="00470839"/>
    <w:rsid w:val="00470E15"/>
    <w:rsid w:val="00470E36"/>
    <w:rsid w:val="00470E80"/>
    <w:rsid w:val="004715F9"/>
    <w:rsid w:val="00471688"/>
    <w:rsid w:val="00471691"/>
    <w:rsid w:val="00471751"/>
    <w:rsid w:val="00471A84"/>
    <w:rsid w:val="00471AB4"/>
    <w:rsid w:val="00471AD4"/>
    <w:rsid w:val="00471B7F"/>
    <w:rsid w:val="00471EAC"/>
    <w:rsid w:val="004721CC"/>
    <w:rsid w:val="0047225E"/>
    <w:rsid w:val="004723D6"/>
    <w:rsid w:val="00472502"/>
    <w:rsid w:val="004727AE"/>
    <w:rsid w:val="00472C25"/>
    <w:rsid w:val="004731C2"/>
    <w:rsid w:val="0047339F"/>
    <w:rsid w:val="004733B0"/>
    <w:rsid w:val="00473734"/>
    <w:rsid w:val="00473EFF"/>
    <w:rsid w:val="00474127"/>
    <w:rsid w:val="004741DB"/>
    <w:rsid w:val="0047444B"/>
    <w:rsid w:val="004745CA"/>
    <w:rsid w:val="00474883"/>
    <w:rsid w:val="00474910"/>
    <w:rsid w:val="00474A67"/>
    <w:rsid w:val="00474A7B"/>
    <w:rsid w:val="00474ACB"/>
    <w:rsid w:val="00474C81"/>
    <w:rsid w:val="004750DF"/>
    <w:rsid w:val="00475291"/>
    <w:rsid w:val="00475306"/>
    <w:rsid w:val="0047568A"/>
    <w:rsid w:val="00475724"/>
    <w:rsid w:val="004757B8"/>
    <w:rsid w:val="004758F1"/>
    <w:rsid w:val="00475A34"/>
    <w:rsid w:val="00475AC8"/>
    <w:rsid w:val="00475F6E"/>
    <w:rsid w:val="0047617C"/>
    <w:rsid w:val="00476268"/>
    <w:rsid w:val="004765B0"/>
    <w:rsid w:val="004766B1"/>
    <w:rsid w:val="00476943"/>
    <w:rsid w:val="00476A63"/>
    <w:rsid w:val="00476BB7"/>
    <w:rsid w:val="00476C38"/>
    <w:rsid w:val="00476F43"/>
    <w:rsid w:val="004771FC"/>
    <w:rsid w:val="00477579"/>
    <w:rsid w:val="004777DB"/>
    <w:rsid w:val="00477CCD"/>
    <w:rsid w:val="00477E5A"/>
    <w:rsid w:val="0048016A"/>
    <w:rsid w:val="00480682"/>
    <w:rsid w:val="004806DF"/>
    <w:rsid w:val="004806F8"/>
    <w:rsid w:val="004808C0"/>
    <w:rsid w:val="00480959"/>
    <w:rsid w:val="004809AE"/>
    <w:rsid w:val="00480B1D"/>
    <w:rsid w:val="00481084"/>
    <w:rsid w:val="00481173"/>
    <w:rsid w:val="00481726"/>
    <w:rsid w:val="0048181C"/>
    <w:rsid w:val="0048188F"/>
    <w:rsid w:val="004819E1"/>
    <w:rsid w:val="00481C75"/>
    <w:rsid w:val="00481E02"/>
    <w:rsid w:val="00481E24"/>
    <w:rsid w:val="00482274"/>
    <w:rsid w:val="0048237C"/>
    <w:rsid w:val="004823B1"/>
    <w:rsid w:val="004826E8"/>
    <w:rsid w:val="0048282B"/>
    <w:rsid w:val="00482861"/>
    <w:rsid w:val="00482B97"/>
    <w:rsid w:val="00482C86"/>
    <w:rsid w:val="00482DB4"/>
    <w:rsid w:val="00482EA5"/>
    <w:rsid w:val="00482EF0"/>
    <w:rsid w:val="004831A8"/>
    <w:rsid w:val="00483711"/>
    <w:rsid w:val="004838F1"/>
    <w:rsid w:val="00483B18"/>
    <w:rsid w:val="00483F69"/>
    <w:rsid w:val="00484031"/>
    <w:rsid w:val="0048407C"/>
    <w:rsid w:val="00484732"/>
    <w:rsid w:val="00484754"/>
    <w:rsid w:val="0048479F"/>
    <w:rsid w:val="00484D3E"/>
    <w:rsid w:val="00484D56"/>
    <w:rsid w:val="00484EEA"/>
    <w:rsid w:val="00484EF3"/>
    <w:rsid w:val="004852D6"/>
    <w:rsid w:val="004854F0"/>
    <w:rsid w:val="0048556F"/>
    <w:rsid w:val="004855C4"/>
    <w:rsid w:val="0048589B"/>
    <w:rsid w:val="00485A8C"/>
    <w:rsid w:val="00485C9D"/>
    <w:rsid w:val="00485E48"/>
    <w:rsid w:val="0048653E"/>
    <w:rsid w:val="0048664B"/>
    <w:rsid w:val="004869E6"/>
    <w:rsid w:val="00486C4B"/>
    <w:rsid w:val="00486C61"/>
    <w:rsid w:val="00486C8F"/>
    <w:rsid w:val="004872C7"/>
    <w:rsid w:val="004876BC"/>
    <w:rsid w:val="0048770E"/>
    <w:rsid w:val="00487B08"/>
    <w:rsid w:val="00487E65"/>
    <w:rsid w:val="0049023A"/>
    <w:rsid w:val="0049062A"/>
    <w:rsid w:val="004907D9"/>
    <w:rsid w:val="004908B5"/>
    <w:rsid w:val="00490B0B"/>
    <w:rsid w:val="00490B31"/>
    <w:rsid w:val="00490D9F"/>
    <w:rsid w:val="00491034"/>
    <w:rsid w:val="004911B5"/>
    <w:rsid w:val="00491A7A"/>
    <w:rsid w:val="00491D31"/>
    <w:rsid w:val="00491D71"/>
    <w:rsid w:val="00491F73"/>
    <w:rsid w:val="00492215"/>
    <w:rsid w:val="00492344"/>
    <w:rsid w:val="00492821"/>
    <w:rsid w:val="00492A47"/>
    <w:rsid w:val="00492A71"/>
    <w:rsid w:val="00492AB5"/>
    <w:rsid w:val="00492B34"/>
    <w:rsid w:val="00493010"/>
    <w:rsid w:val="0049331C"/>
    <w:rsid w:val="00493411"/>
    <w:rsid w:val="00493611"/>
    <w:rsid w:val="004939F0"/>
    <w:rsid w:val="00493B6A"/>
    <w:rsid w:val="00493CAF"/>
    <w:rsid w:val="00493F63"/>
    <w:rsid w:val="004941B8"/>
    <w:rsid w:val="004946BA"/>
    <w:rsid w:val="00494995"/>
    <w:rsid w:val="004949DC"/>
    <w:rsid w:val="00494AE8"/>
    <w:rsid w:val="00494FD2"/>
    <w:rsid w:val="00495388"/>
    <w:rsid w:val="004953E2"/>
    <w:rsid w:val="0049542C"/>
    <w:rsid w:val="0049543D"/>
    <w:rsid w:val="004956F7"/>
    <w:rsid w:val="00495870"/>
    <w:rsid w:val="004958D5"/>
    <w:rsid w:val="00495CEF"/>
    <w:rsid w:val="00495E5D"/>
    <w:rsid w:val="004961D9"/>
    <w:rsid w:val="00496419"/>
    <w:rsid w:val="00496547"/>
    <w:rsid w:val="00496603"/>
    <w:rsid w:val="00496809"/>
    <w:rsid w:val="00496B25"/>
    <w:rsid w:val="00496BC0"/>
    <w:rsid w:val="004970E9"/>
    <w:rsid w:val="00497830"/>
    <w:rsid w:val="00497A66"/>
    <w:rsid w:val="00497C1A"/>
    <w:rsid w:val="00497D3E"/>
    <w:rsid w:val="004A054F"/>
    <w:rsid w:val="004A0554"/>
    <w:rsid w:val="004A058D"/>
    <w:rsid w:val="004A08F9"/>
    <w:rsid w:val="004A0B73"/>
    <w:rsid w:val="004A109F"/>
    <w:rsid w:val="004A136E"/>
    <w:rsid w:val="004A15DE"/>
    <w:rsid w:val="004A1DCC"/>
    <w:rsid w:val="004A1EB5"/>
    <w:rsid w:val="004A211A"/>
    <w:rsid w:val="004A23BA"/>
    <w:rsid w:val="004A28A1"/>
    <w:rsid w:val="004A28B7"/>
    <w:rsid w:val="004A2ACC"/>
    <w:rsid w:val="004A2CEB"/>
    <w:rsid w:val="004A2E33"/>
    <w:rsid w:val="004A2EA2"/>
    <w:rsid w:val="004A2FD6"/>
    <w:rsid w:val="004A316A"/>
    <w:rsid w:val="004A35E5"/>
    <w:rsid w:val="004A3653"/>
    <w:rsid w:val="004A379C"/>
    <w:rsid w:val="004A3908"/>
    <w:rsid w:val="004A3935"/>
    <w:rsid w:val="004A3988"/>
    <w:rsid w:val="004A3CB2"/>
    <w:rsid w:val="004A3EBC"/>
    <w:rsid w:val="004A4348"/>
    <w:rsid w:val="004A439C"/>
    <w:rsid w:val="004A439E"/>
    <w:rsid w:val="004A4404"/>
    <w:rsid w:val="004A45E1"/>
    <w:rsid w:val="004A467E"/>
    <w:rsid w:val="004A46A2"/>
    <w:rsid w:val="004A4958"/>
    <w:rsid w:val="004A4B35"/>
    <w:rsid w:val="004A4BB4"/>
    <w:rsid w:val="004A4D32"/>
    <w:rsid w:val="004A51C7"/>
    <w:rsid w:val="004A57CF"/>
    <w:rsid w:val="004A58F2"/>
    <w:rsid w:val="004A59C0"/>
    <w:rsid w:val="004A5A66"/>
    <w:rsid w:val="004A5F47"/>
    <w:rsid w:val="004A6105"/>
    <w:rsid w:val="004A634E"/>
    <w:rsid w:val="004A6B5F"/>
    <w:rsid w:val="004A6EFF"/>
    <w:rsid w:val="004A7469"/>
    <w:rsid w:val="004A76AA"/>
    <w:rsid w:val="004A7787"/>
    <w:rsid w:val="004A7B11"/>
    <w:rsid w:val="004A7EBD"/>
    <w:rsid w:val="004B060B"/>
    <w:rsid w:val="004B0A3F"/>
    <w:rsid w:val="004B0D3A"/>
    <w:rsid w:val="004B0E4D"/>
    <w:rsid w:val="004B10E8"/>
    <w:rsid w:val="004B1171"/>
    <w:rsid w:val="004B121A"/>
    <w:rsid w:val="004B1288"/>
    <w:rsid w:val="004B16DD"/>
    <w:rsid w:val="004B1CF3"/>
    <w:rsid w:val="004B1F1A"/>
    <w:rsid w:val="004B2127"/>
    <w:rsid w:val="004B21BE"/>
    <w:rsid w:val="004B241F"/>
    <w:rsid w:val="004B25C1"/>
    <w:rsid w:val="004B2750"/>
    <w:rsid w:val="004B2A65"/>
    <w:rsid w:val="004B2C6C"/>
    <w:rsid w:val="004B2D20"/>
    <w:rsid w:val="004B3096"/>
    <w:rsid w:val="004B3202"/>
    <w:rsid w:val="004B3356"/>
    <w:rsid w:val="004B33FB"/>
    <w:rsid w:val="004B3535"/>
    <w:rsid w:val="004B3AC6"/>
    <w:rsid w:val="004B3FFF"/>
    <w:rsid w:val="004B40C5"/>
    <w:rsid w:val="004B4145"/>
    <w:rsid w:val="004B421A"/>
    <w:rsid w:val="004B45E1"/>
    <w:rsid w:val="004B464D"/>
    <w:rsid w:val="004B47FF"/>
    <w:rsid w:val="004B4DAD"/>
    <w:rsid w:val="004B4EC0"/>
    <w:rsid w:val="004B526A"/>
    <w:rsid w:val="004B5452"/>
    <w:rsid w:val="004B5564"/>
    <w:rsid w:val="004B57DC"/>
    <w:rsid w:val="004B5BA4"/>
    <w:rsid w:val="004B600B"/>
    <w:rsid w:val="004B66D6"/>
    <w:rsid w:val="004B6ADA"/>
    <w:rsid w:val="004B772A"/>
    <w:rsid w:val="004B781D"/>
    <w:rsid w:val="004B7A87"/>
    <w:rsid w:val="004B7D65"/>
    <w:rsid w:val="004C0047"/>
    <w:rsid w:val="004C0850"/>
    <w:rsid w:val="004C08C2"/>
    <w:rsid w:val="004C0E5B"/>
    <w:rsid w:val="004C0EEB"/>
    <w:rsid w:val="004C134D"/>
    <w:rsid w:val="004C1D93"/>
    <w:rsid w:val="004C1E8E"/>
    <w:rsid w:val="004C2156"/>
    <w:rsid w:val="004C25C6"/>
    <w:rsid w:val="004C26EB"/>
    <w:rsid w:val="004C2964"/>
    <w:rsid w:val="004C2A06"/>
    <w:rsid w:val="004C2E87"/>
    <w:rsid w:val="004C3175"/>
    <w:rsid w:val="004C3191"/>
    <w:rsid w:val="004C3372"/>
    <w:rsid w:val="004C3DAF"/>
    <w:rsid w:val="004C415E"/>
    <w:rsid w:val="004C41CE"/>
    <w:rsid w:val="004C41F0"/>
    <w:rsid w:val="004C4280"/>
    <w:rsid w:val="004C4BAD"/>
    <w:rsid w:val="004C4C01"/>
    <w:rsid w:val="004C4F74"/>
    <w:rsid w:val="004C4F75"/>
    <w:rsid w:val="004C51A9"/>
    <w:rsid w:val="004C520D"/>
    <w:rsid w:val="004C5468"/>
    <w:rsid w:val="004C54B1"/>
    <w:rsid w:val="004C5672"/>
    <w:rsid w:val="004C5D6C"/>
    <w:rsid w:val="004C6059"/>
    <w:rsid w:val="004C62E2"/>
    <w:rsid w:val="004C67A8"/>
    <w:rsid w:val="004C67C3"/>
    <w:rsid w:val="004C68EA"/>
    <w:rsid w:val="004C6BD7"/>
    <w:rsid w:val="004C6EEA"/>
    <w:rsid w:val="004C70DC"/>
    <w:rsid w:val="004C791D"/>
    <w:rsid w:val="004C7986"/>
    <w:rsid w:val="004C79DF"/>
    <w:rsid w:val="004C7A66"/>
    <w:rsid w:val="004C7AF8"/>
    <w:rsid w:val="004C7B32"/>
    <w:rsid w:val="004C7EDE"/>
    <w:rsid w:val="004D00FA"/>
    <w:rsid w:val="004D016E"/>
    <w:rsid w:val="004D0566"/>
    <w:rsid w:val="004D0ABA"/>
    <w:rsid w:val="004D0C03"/>
    <w:rsid w:val="004D0F68"/>
    <w:rsid w:val="004D1031"/>
    <w:rsid w:val="004D108A"/>
    <w:rsid w:val="004D1428"/>
    <w:rsid w:val="004D15A2"/>
    <w:rsid w:val="004D162D"/>
    <w:rsid w:val="004D1642"/>
    <w:rsid w:val="004D17ED"/>
    <w:rsid w:val="004D1CEF"/>
    <w:rsid w:val="004D1DEB"/>
    <w:rsid w:val="004D1F15"/>
    <w:rsid w:val="004D2117"/>
    <w:rsid w:val="004D2478"/>
    <w:rsid w:val="004D25A8"/>
    <w:rsid w:val="004D2B7E"/>
    <w:rsid w:val="004D3341"/>
    <w:rsid w:val="004D34BE"/>
    <w:rsid w:val="004D34F0"/>
    <w:rsid w:val="004D3938"/>
    <w:rsid w:val="004D3BAD"/>
    <w:rsid w:val="004D3DFA"/>
    <w:rsid w:val="004D3E10"/>
    <w:rsid w:val="004D4269"/>
    <w:rsid w:val="004D4770"/>
    <w:rsid w:val="004D4875"/>
    <w:rsid w:val="004D4BCD"/>
    <w:rsid w:val="004D4CDC"/>
    <w:rsid w:val="004D5385"/>
    <w:rsid w:val="004D55A3"/>
    <w:rsid w:val="004D59A7"/>
    <w:rsid w:val="004D59FC"/>
    <w:rsid w:val="004D5D10"/>
    <w:rsid w:val="004D5D5A"/>
    <w:rsid w:val="004D5DCF"/>
    <w:rsid w:val="004D5F4C"/>
    <w:rsid w:val="004D5FDD"/>
    <w:rsid w:val="004D6251"/>
    <w:rsid w:val="004D68B9"/>
    <w:rsid w:val="004D6B04"/>
    <w:rsid w:val="004D6EC2"/>
    <w:rsid w:val="004D73E7"/>
    <w:rsid w:val="004D759B"/>
    <w:rsid w:val="004D7617"/>
    <w:rsid w:val="004D76D6"/>
    <w:rsid w:val="004D7A19"/>
    <w:rsid w:val="004D7F87"/>
    <w:rsid w:val="004D7FB1"/>
    <w:rsid w:val="004E0271"/>
    <w:rsid w:val="004E1150"/>
    <w:rsid w:val="004E133E"/>
    <w:rsid w:val="004E1946"/>
    <w:rsid w:val="004E19E3"/>
    <w:rsid w:val="004E1B28"/>
    <w:rsid w:val="004E1C9E"/>
    <w:rsid w:val="004E230D"/>
    <w:rsid w:val="004E24C1"/>
    <w:rsid w:val="004E2567"/>
    <w:rsid w:val="004E2749"/>
    <w:rsid w:val="004E27B8"/>
    <w:rsid w:val="004E2854"/>
    <w:rsid w:val="004E2A15"/>
    <w:rsid w:val="004E2DD3"/>
    <w:rsid w:val="004E2ECF"/>
    <w:rsid w:val="004E34BE"/>
    <w:rsid w:val="004E35E5"/>
    <w:rsid w:val="004E3A1F"/>
    <w:rsid w:val="004E3BA7"/>
    <w:rsid w:val="004E4147"/>
    <w:rsid w:val="004E429C"/>
    <w:rsid w:val="004E42A3"/>
    <w:rsid w:val="004E4531"/>
    <w:rsid w:val="004E468F"/>
    <w:rsid w:val="004E47C5"/>
    <w:rsid w:val="004E47DC"/>
    <w:rsid w:val="004E4955"/>
    <w:rsid w:val="004E4DD7"/>
    <w:rsid w:val="004E5212"/>
    <w:rsid w:val="004E529B"/>
    <w:rsid w:val="004E52FC"/>
    <w:rsid w:val="004E537B"/>
    <w:rsid w:val="004E5564"/>
    <w:rsid w:val="004E5A37"/>
    <w:rsid w:val="004E5A40"/>
    <w:rsid w:val="004E5CAD"/>
    <w:rsid w:val="004E5D9D"/>
    <w:rsid w:val="004E5E31"/>
    <w:rsid w:val="004E6107"/>
    <w:rsid w:val="004E651C"/>
    <w:rsid w:val="004E66AC"/>
    <w:rsid w:val="004E6866"/>
    <w:rsid w:val="004E6948"/>
    <w:rsid w:val="004E6CC3"/>
    <w:rsid w:val="004E6E42"/>
    <w:rsid w:val="004E73DE"/>
    <w:rsid w:val="004E762C"/>
    <w:rsid w:val="004E77C8"/>
    <w:rsid w:val="004E77FF"/>
    <w:rsid w:val="004E7B57"/>
    <w:rsid w:val="004F00C4"/>
    <w:rsid w:val="004F038F"/>
    <w:rsid w:val="004F05B1"/>
    <w:rsid w:val="004F07F9"/>
    <w:rsid w:val="004F09CC"/>
    <w:rsid w:val="004F0ACB"/>
    <w:rsid w:val="004F12DF"/>
    <w:rsid w:val="004F12F8"/>
    <w:rsid w:val="004F13E5"/>
    <w:rsid w:val="004F16AB"/>
    <w:rsid w:val="004F1930"/>
    <w:rsid w:val="004F1ABE"/>
    <w:rsid w:val="004F1DF1"/>
    <w:rsid w:val="004F1E1D"/>
    <w:rsid w:val="004F20E2"/>
    <w:rsid w:val="004F24DD"/>
    <w:rsid w:val="004F27C2"/>
    <w:rsid w:val="004F287E"/>
    <w:rsid w:val="004F2D02"/>
    <w:rsid w:val="004F2DAB"/>
    <w:rsid w:val="004F2F6E"/>
    <w:rsid w:val="004F3262"/>
    <w:rsid w:val="004F388E"/>
    <w:rsid w:val="004F3A95"/>
    <w:rsid w:val="004F3BB1"/>
    <w:rsid w:val="004F40A5"/>
    <w:rsid w:val="004F42C5"/>
    <w:rsid w:val="004F4531"/>
    <w:rsid w:val="004F4D4A"/>
    <w:rsid w:val="004F4D76"/>
    <w:rsid w:val="004F4F1F"/>
    <w:rsid w:val="004F4F4A"/>
    <w:rsid w:val="004F4F75"/>
    <w:rsid w:val="004F51A1"/>
    <w:rsid w:val="004F5327"/>
    <w:rsid w:val="004F5332"/>
    <w:rsid w:val="004F53CA"/>
    <w:rsid w:val="004F548B"/>
    <w:rsid w:val="004F5516"/>
    <w:rsid w:val="004F558C"/>
    <w:rsid w:val="004F558E"/>
    <w:rsid w:val="004F5747"/>
    <w:rsid w:val="004F5A97"/>
    <w:rsid w:val="004F5B07"/>
    <w:rsid w:val="004F5B2C"/>
    <w:rsid w:val="004F5D32"/>
    <w:rsid w:val="004F5E24"/>
    <w:rsid w:val="004F6169"/>
    <w:rsid w:val="004F6384"/>
    <w:rsid w:val="004F64BC"/>
    <w:rsid w:val="004F65EE"/>
    <w:rsid w:val="004F670E"/>
    <w:rsid w:val="004F6B09"/>
    <w:rsid w:val="004F6C42"/>
    <w:rsid w:val="004F6E3C"/>
    <w:rsid w:val="004F6ECC"/>
    <w:rsid w:val="004F6ED0"/>
    <w:rsid w:val="004F74E7"/>
    <w:rsid w:val="004F75E7"/>
    <w:rsid w:val="004F7990"/>
    <w:rsid w:val="005001FC"/>
    <w:rsid w:val="005003A6"/>
    <w:rsid w:val="005006EE"/>
    <w:rsid w:val="00500D8F"/>
    <w:rsid w:val="00501090"/>
    <w:rsid w:val="005013CA"/>
    <w:rsid w:val="005014CB"/>
    <w:rsid w:val="0050174F"/>
    <w:rsid w:val="0050178E"/>
    <w:rsid w:val="005017A6"/>
    <w:rsid w:val="00501ACF"/>
    <w:rsid w:val="00501D93"/>
    <w:rsid w:val="00501FC7"/>
    <w:rsid w:val="00502405"/>
    <w:rsid w:val="00502440"/>
    <w:rsid w:val="00502514"/>
    <w:rsid w:val="00502B86"/>
    <w:rsid w:val="00502D1B"/>
    <w:rsid w:val="005037D0"/>
    <w:rsid w:val="00503885"/>
    <w:rsid w:val="005039E5"/>
    <w:rsid w:val="00503DA9"/>
    <w:rsid w:val="00504049"/>
    <w:rsid w:val="0050409E"/>
    <w:rsid w:val="00504636"/>
    <w:rsid w:val="00504915"/>
    <w:rsid w:val="00504DB4"/>
    <w:rsid w:val="00504F77"/>
    <w:rsid w:val="005051CC"/>
    <w:rsid w:val="005052DB"/>
    <w:rsid w:val="0050534D"/>
    <w:rsid w:val="00505F29"/>
    <w:rsid w:val="00506293"/>
    <w:rsid w:val="005065A6"/>
    <w:rsid w:val="005068B8"/>
    <w:rsid w:val="00506B67"/>
    <w:rsid w:val="00506E9B"/>
    <w:rsid w:val="00507453"/>
    <w:rsid w:val="00507A8B"/>
    <w:rsid w:val="00507DE9"/>
    <w:rsid w:val="00507ECB"/>
    <w:rsid w:val="0051028D"/>
    <w:rsid w:val="005104AB"/>
    <w:rsid w:val="00510739"/>
    <w:rsid w:val="00510965"/>
    <w:rsid w:val="005109F1"/>
    <w:rsid w:val="00510B9B"/>
    <w:rsid w:val="00510E97"/>
    <w:rsid w:val="005110C6"/>
    <w:rsid w:val="00511142"/>
    <w:rsid w:val="0051147D"/>
    <w:rsid w:val="0051156F"/>
    <w:rsid w:val="00511716"/>
    <w:rsid w:val="0051173E"/>
    <w:rsid w:val="00511810"/>
    <w:rsid w:val="00511829"/>
    <w:rsid w:val="005119A2"/>
    <w:rsid w:val="00511A40"/>
    <w:rsid w:val="00511A44"/>
    <w:rsid w:val="00511B5A"/>
    <w:rsid w:val="00511F50"/>
    <w:rsid w:val="00511FDB"/>
    <w:rsid w:val="00512597"/>
    <w:rsid w:val="00512D25"/>
    <w:rsid w:val="00513628"/>
    <w:rsid w:val="00513A6F"/>
    <w:rsid w:val="005141C4"/>
    <w:rsid w:val="00514217"/>
    <w:rsid w:val="00514234"/>
    <w:rsid w:val="00514CFA"/>
    <w:rsid w:val="00514DE1"/>
    <w:rsid w:val="005151A7"/>
    <w:rsid w:val="005157DA"/>
    <w:rsid w:val="005159B0"/>
    <w:rsid w:val="005159E9"/>
    <w:rsid w:val="00515BDA"/>
    <w:rsid w:val="005162C1"/>
    <w:rsid w:val="00516573"/>
    <w:rsid w:val="005166B7"/>
    <w:rsid w:val="005169DE"/>
    <w:rsid w:val="00516C28"/>
    <w:rsid w:val="005170D9"/>
    <w:rsid w:val="0051781D"/>
    <w:rsid w:val="00517967"/>
    <w:rsid w:val="00517C94"/>
    <w:rsid w:val="005201C8"/>
    <w:rsid w:val="00520328"/>
    <w:rsid w:val="0052044E"/>
    <w:rsid w:val="00520682"/>
    <w:rsid w:val="005207AA"/>
    <w:rsid w:val="00521AC6"/>
    <w:rsid w:val="00521BB1"/>
    <w:rsid w:val="00521E11"/>
    <w:rsid w:val="00522072"/>
    <w:rsid w:val="0052211D"/>
    <w:rsid w:val="0052234E"/>
    <w:rsid w:val="0052240B"/>
    <w:rsid w:val="005224E7"/>
    <w:rsid w:val="005225E0"/>
    <w:rsid w:val="005228F0"/>
    <w:rsid w:val="00522C97"/>
    <w:rsid w:val="00522D9A"/>
    <w:rsid w:val="00522EBB"/>
    <w:rsid w:val="00522F1D"/>
    <w:rsid w:val="005236F3"/>
    <w:rsid w:val="0052370C"/>
    <w:rsid w:val="00523817"/>
    <w:rsid w:val="00523945"/>
    <w:rsid w:val="0052397F"/>
    <w:rsid w:val="00523C95"/>
    <w:rsid w:val="00523E51"/>
    <w:rsid w:val="00524849"/>
    <w:rsid w:val="00524CAB"/>
    <w:rsid w:val="00524D20"/>
    <w:rsid w:val="00525094"/>
    <w:rsid w:val="005250B4"/>
    <w:rsid w:val="005258B5"/>
    <w:rsid w:val="00525905"/>
    <w:rsid w:val="00525AE9"/>
    <w:rsid w:val="00525BF3"/>
    <w:rsid w:val="00525C8E"/>
    <w:rsid w:val="0052654C"/>
    <w:rsid w:val="00526AA4"/>
    <w:rsid w:val="00526B0E"/>
    <w:rsid w:val="00526B51"/>
    <w:rsid w:val="00526C55"/>
    <w:rsid w:val="00526C83"/>
    <w:rsid w:val="00526D60"/>
    <w:rsid w:val="0052748A"/>
    <w:rsid w:val="005274E5"/>
    <w:rsid w:val="0052758E"/>
    <w:rsid w:val="00527A36"/>
    <w:rsid w:val="00527D52"/>
    <w:rsid w:val="00530829"/>
    <w:rsid w:val="00530AEA"/>
    <w:rsid w:val="00530B9F"/>
    <w:rsid w:val="00530BC5"/>
    <w:rsid w:val="00530C60"/>
    <w:rsid w:val="00531384"/>
    <w:rsid w:val="005313A0"/>
    <w:rsid w:val="00531870"/>
    <w:rsid w:val="00531A0D"/>
    <w:rsid w:val="00531C61"/>
    <w:rsid w:val="00531D27"/>
    <w:rsid w:val="00531E3C"/>
    <w:rsid w:val="00531F13"/>
    <w:rsid w:val="005321B4"/>
    <w:rsid w:val="005325FC"/>
    <w:rsid w:val="00532C74"/>
    <w:rsid w:val="005334DA"/>
    <w:rsid w:val="00533FF5"/>
    <w:rsid w:val="0053418D"/>
    <w:rsid w:val="0053436C"/>
    <w:rsid w:val="0053461A"/>
    <w:rsid w:val="00534A3F"/>
    <w:rsid w:val="00534DBD"/>
    <w:rsid w:val="00534FE0"/>
    <w:rsid w:val="00535734"/>
    <w:rsid w:val="00535767"/>
    <w:rsid w:val="00535EC5"/>
    <w:rsid w:val="00536188"/>
    <w:rsid w:val="00536399"/>
    <w:rsid w:val="005367D0"/>
    <w:rsid w:val="0053692B"/>
    <w:rsid w:val="00536D3D"/>
    <w:rsid w:val="00537167"/>
    <w:rsid w:val="005371A3"/>
    <w:rsid w:val="0053754E"/>
    <w:rsid w:val="00537845"/>
    <w:rsid w:val="00537981"/>
    <w:rsid w:val="00537A82"/>
    <w:rsid w:val="00537D5E"/>
    <w:rsid w:val="00540347"/>
    <w:rsid w:val="00540CE9"/>
    <w:rsid w:val="00540D7B"/>
    <w:rsid w:val="00541631"/>
    <w:rsid w:val="00541BB9"/>
    <w:rsid w:val="0054247F"/>
    <w:rsid w:val="005425DC"/>
    <w:rsid w:val="00542794"/>
    <w:rsid w:val="005429B1"/>
    <w:rsid w:val="00542AB3"/>
    <w:rsid w:val="00542AB4"/>
    <w:rsid w:val="00542AC7"/>
    <w:rsid w:val="00542B73"/>
    <w:rsid w:val="00542F62"/>
    <w:rsid w:val="00543081"/>
    <w:rsid w:val="0054309D"/>
    <w:rsid w:val="005430D9"/>
    <w:rsid w:val="0054361A"/>
    <w:rsid w:val="00543C74"/>
    <w:rsid w:val="00543CCF"/>
    <w:rsid w:val="0054440A"/>
    <w:rsid w:val="005444A0"/>
    <w:rsid w:val="00544784"/>
    <w:rsid w:val="00544C56"/>
    <w:rsid w:val="00545235"/>
    <w:rsid w:val="005452D5"/>
    <w:rsid w:val="00545474"/>
    <w:rsid w:val="00545977"/>
    <w:rsid w:val="00545C28"/>
    <w:rsid w:val="00546F91"/>
    <w:rsid w:val="005471AC"/>
    <w:rsid w:val="00547523"/>
    <w:rsid w:val="00547C25"/>
    <w:rsid w:val="00547EEF"/>
    <w:rsid w:val="005500CD"/>
    <w:rsid w:val="00550233"/>
    <w:rsid w:val="0055036F"/>
    <w:rsid w:val="00550571"/>
    <w:rsid w:val="00550816"/>
    <w:rsid w:val="00551307"/>
    <w:rsid w:val="0055146B"/>
    <w:rsid w:val="0055190D"/>
    <w:rsid w:val="00551C9F"/>
    <w:rsid w:val="00551EA3"/>
    <w:rsid w:val="0055214E"/>
    <w:rsid w:val="00552757"/>
    <w:rsid w:val="00552966"/>
    <w:rsid w:val="00552E64"/>
    <w:rsid w:val="00552F24"/>
    <w:rsid w:val="0055316B"/>
    <w:rsid w:val="005531D5"/>
    <w:rsid w:val="005533D9"/>
    <w:rsid w:val="005537A4"/>
    <w:rsid w:val="00553BBF"/>
    <w:rsid w:val="00553E17"/>
    <w:rsid w:val="00553F1C"/>
    <w:rsid w:val="0055408C"/>
    <w:rsid w:val="00554131"/>
    <w:rsid w:val="005543E6"/>
    <w:rsid w:val="00554590"/>
    <w:rsid w:val="005545A5"/>
    <w:rsid w:val="005546D2"/>
    <w:rsid w:val="00554D3B"/>
    <w:rsid w:val="00554D5F"/>
    <w:rsid w:val="005551A9"/>
    <w:rsid w:val="0055565A"/>
    <w:rsid w:val="00555A88"/>
    <w:rsid w:val="00555B8F"/>
    <w:rsid w:val="00555D34"/>
    <w:rsid w:val="00555FB7"/>
    <w:rsid w:val="00555FCC"/>
    <w:rsid w:val="0055604B"/>
    <w:rsid w:val="005563F9"/>
    <w:rsid w:val="00556EAE"/>
    <w:rsid w:val="0055728A"/>
    <w:rsid w:val="0055753C"/>
    <w:rsid w:val="005576D7"/>
    <w:rsid w:val="00557732"/>
    <w:rsid w:val="00557847"/>
    <w:rsid w:val="00557A3C"/>
    <w:rsid w:val="00560078"/>
    <w:rsid w:val="0056014F"/>
    <w:rsid w:val="00560331"/>
    <w:rsid w:val="0056056E"/>
    <w:rsid w:val="00560977"/>
    <w:rsid w:val="00560ED2"/>
    <w:rsid w:val="005610AC"/>
    <w:rsid w:val="005614C7"/>
    <w:rsid w:val="005615E4"/>
    <w:rsid w:val="00561607"/>
    <w:rsid w:val="005619B0"/>
    <w:rsid w:val="00561AA6"/>
    <w:rsid w:val="00561BFE"/>
    <w:rsid w:val="00561C53"/>
    <w:rsid w:val="00561D4F"/>
    <w:rsid w:val="005620CC"/>
    <w:rsid w:val="00562482"/>
    <w:rsid w:val="00562EEC"/>
    <w:rsid w:val="005633A7"/>
    <w:rsid w:val="00563517"/>
    <w:rsid w:val="005636BE"/>
    <w:rsid w:val="00563A92"/>
    <w:rsid w:val="00563EA3"/>
    <w:rsid w:val="0056421F"/>
    <w:rsid w:val="00564489"/>
    <w:rsid w:val="005646CA"/>
    <w:rsid w:val="00564A04"/>
    <w:rsid w:val="00564B77"/>
    <w:rsid w:val="00565032"/>
    <w:rsid w:val="00565115"/>
    <w:rsid w:val="005654A8"/>
    <w:rsid w:val="00565555"/>
    <w:rsid w:val="005655F3"/>
    <w:rsid w:val="0056564B"/>
    <w:rsid w:val="005663FE"/>
    <w:rsid w:val="00566664"/>
    <w:rsid w:val="00566A44"/>
    <w:rsid w:val="00566C2B"/>
    <w:rsid w:val="00566EDA"/>
    <w:rsid w:val="00567010"/>
    <w:rsid w:val="005674B6"/>
    <w:rsid w:val="0056757D"/>
    <w:rsid w:val="00567612"/>
    <w:rsid w:val="00567D19"/>
    <w:rsid w:val="0057026D"/>
    <w:rsid w:val="00570407"/>
    <w:rsid w:val="0057059E"/>
    <w:rsid w:val="00570937"/>
    <w:rsid w:val="005711B0"/>
    <w:rsid w:val="00571334"/>
    <w:rsid w:val="00571705"/>
    <w:rsid w:val="00571795"/>
    <w:rsid w:val="00571F4A"/>
    <w:rsid w:val="00572143"/>
    <w:rsid w:val="005721B1"/>
    <w:rsid w:val="00572334"/>
    <w:rsid w:val="0057282D"/>
    <w:rsid w:val="0057285A"/>
    <w:rsid w:val="00572BA2"/>
    <w:rsid w:val="00572E27"/>
    <w:rsid w:val="00572F49"/>
    <w:rsid w:val="005731AF"/>
    <w:rsid w:val="005735B3"/>
    <w:rsid w:val="00573696"/>
    <w:rsid w:val="005740D3"/>
    <w:rsid w:val="005740F2"/>
    <w:rsid w:val="0057424A"/>
    <w:rsid w:val="00574431"/>
    <w:rsid w:val="005744ED"/>
    <w:rsid w:val="005747C9"/>
    <w:rsid w:val="00575034"/>
    <w:rsid w:val="0057539D"/>
    <w:rsid w:val="005756CF"/>
    <w:rsid w:val="0057575B"/>
    <w:rsid w:val="005757A1"/>
    <w:rsid w:val="00575F3A"/>
    <w:rsid w:val="00575FAC"/>
    <w:rsid w:val="005768C8"/>
    <w:rsid w:val="00576937"/>
    <w:rsid w:val="005769A8"/>
    <w:rsid w:val="00576FCC"/>
    <w:rsid w:val="00577060"/>
    <w:rsid w:val="00577065"/>
    <w:rsid w:val="0057734F"/>
    <w:rsid w:val="0057741D"/>
    <w:rsid w:val="0057761D"/>
    <w:rsid w:val="0057761F"/>
    <w:rsid w:val="00577B3A"/>
    <w:rsid w:val="00577B47"/>
    <w:rsid w:val="00577BAD"/>
    <w:rsid w:val="00577BE4"/>
    <w:rsid w:val="00580580"/>
    <w:rsid w:val="0058072D"/>
    <w:rsid w:val="005809E1"/>
    <w:rsid w:val="00580B8D"/>
    <w:rsid w:val="00580F74"/>
    <w:rsid w:val="005811D3"/>
    <w:rsid w:val="00581243"/>
    <w:rsid w:val="00581517"/>
    <w:rsid w:val="0058173A"/>
    <w:rsid w:val="0058177B"/>
    <w:rsid w:val="00581AD7"/>
    <w:rsid w:val="00581C84"/>
    <w:rsid w:val="00581FE8"/>
    <w:rsid w:val="00582641"/>
    <w:rsid w:val="00582671"/>
    <w:rsid w:val="00582804"/>
    <w:rsid w:val="00582F04"/>
    <w:rsid w:val="0058308D"/>
    <w:rsid w:val="005838A6"/>
    <w:rsid w:val="00583DAA"/>
    <w:rsid w:val="00583E56"/>
    <w:rsid w:val="00583F6C"/>
    <w:rsid w:val="00584057"/>
    <w:rsid w:val="00584525"/>
    <w:rsid w:val="005845FB"/>
    <w:rsid w:val="005847E3"/>
    <w:rsid w:val="00584AD2"/>
    <w:rsid w:val="00584C56"/>
    <w:rsid w:val="00584DB5"/>
    <w:rsid w:val="005852E2"/>
    <w:rsid w:val="00585642"/>
    <w:rsid w:val="00585757"/>
    <w:rsid w:val="00585D3E"/>
    <w:rsid w:val="00586787"/>
    <w:rsid w:val="005867A4"/>
    <w:rsid w:val="00586A81"/>
    <w:rsid w:val="00586AC1"/>
    <w:rsid w:val="00586E64"/>
    <w:rsid w:val="00587265"/>
    <w:rsid w:val="00587354"/>
    <w:rsid w:val="00587390"/>
    <w:rsid w:val="00587504"/>
    <w:rsid w:val="00587554"/>
    <w:rsid w:val="005875D0"/>
    <w:rsid w:val="00587635"/>
    <w:rsid w:val="005878C4"/>
    <w:rsid w:val="00587D3E"/>
    <w:rsid w:val="00587FBA"/>
    <w:rsid w:val="0059033B"/>
    <w:rsid w:val="00590507"/>
    <w:rsid w:val="005907A6"/>
    <w:rsid w:val="00590BDB"/>
    <w:rsid w:val="00590C09"/>
    <w:rsid w:val="00590F89"/>
    <w:rsid w:val="005911C7"/>
    <w:rsid w:val="00591221"/>
    <w:rsid w:val="005912BC"/>
    <w:rsid w:val="005913B1"/>
    <w:rsid w:val="00591686"/>
    <w:rsid w:val="005917A9"/>
    <w:rsid w:val="00591CC9"/>
    <w:rsid w:val="00591D09"/>
    <w:rsid w:val="00591F44"/>
    <w:rsid w:val="00592AA0"/>
    <w:rsid w:val="00592B86"/>
    <w:rsid w:val="00592CBF"/>
    <w:rsid w:val="00592E40"/>
    <w:rsid w:val="00592F0D"/>
    <w:rsid w:val="00592F44"/>
    <w:rsid w:val="00593027"/>
    <w:rsid w:val="005932D6"/>
    <w:rsid w:val="00593320"/>
    <w:rsid w:val="00593E45"/>
    <w:rsid w:val="0059460A"/>
    <w:rsid w:val="00594849"/>
    <w:rsid w:val="00594869"/>
    <w:rsid w:val="0059496B"/>
    <w:rsid w:val="00594A15"/>
    <w:rsid w:val="005951F4"/>
    <w:rsid w:val="00595461"/>
    <w:rsid w:val="00595CD7"/>
    <w:rsid w:val="00595DE1"/>
    <w:rsid w:val="00595E51"/>
    <w:rsid w:val="0059684F"/>
    <w:rsid w:val="00596C67"/>
    <w:rsid w:val="00596D26"/>
    <w:rsid w:val="005971F4"/>
    <w:rsid w:val="005979BC"/>
    <w:rsid w:val="005A03BA"/>
    <w:rsid w:val="005A046B"/>
    <w:rsid w:val="005A058D"/>
    <w:rsid w:val="005A0781"/>
    <w:rsid w:val="005A080D"/>
    <w:rsid w:val="005A0861"/>
    <w:rsid w:val="005A0D81"/>
    <w:rsid w:val="005A0E29"/>
    <w:rsid w:val="005A1A81"/>
    <w:rsid w:val="005A1B5D"/>
    <w:rsid w:val="005A1CC6"/>
    <w:rsid w:val="005A1E95"/>
    <w:rsid w:val="005A1EDE"/>
    <w:rsid w:val="005A1F06"/>
    <w:rsid w:val="005A1F96"/>
    <w:rsid w:val="005A216C"/>
    <w:rsid w:val="005A218F"/>
    <w:rsid w:val="005A2484"/>
    <w:rsid w:val="005A24ED"/>
    <w:rsid w:val="005A2770"/>
    <w:rsid w:val="005A29CE"/>
    <w:rsid w:val="005A2F1D"/>
    <w:rsid w:val="005A395D"/>
    <w:rsid w:val="005A3A47"/>
    <w:rsid w:val="005A3C3F"/>
    <w:rsid w:val="005A3C61"/>
    <w:rsid w:val="005A3E18"/>
    <w:rsid w:val="005A3E6D"/>
    <w:rsid w:val="005A3F02"/>
    <w:rsid w:val="005A41AC"/>
    <w:rsid w:val="005A427C"/>
    <w:rsid w:val="005A4455"/>
    <w:rsid w:val="005A4532"/>
    <w:rsid w:val="005A4A20"/>
    <w:rsid w:val="005A4B4A"/>
    <w:rsid w:val="005A4F1E"/>
    <w:rsid w:val="005A5420"/>
    <w:rsid w:val="005A546E"/>
    <w:rsid w:val="005A5691"/>
    <w:rsid w:val="005A5AC0"/>
    <w:rsid w:val="005A5BD8"/>
    <w:rsid w:val="005A5EFB"/>
    <w:rsid w:val="005A5F89"/>
    <w:rsid w:val="005A638B"/>
    <w:rsid w:val="005A6402"/>
    <w:rsid w:val="005A65E8"/>
    <w:rsid w:val="005A6609"/>
    <w:rsid w:val="005A6F6E"/>
    <w:rsid w:val="005A7326"/>
    <w:rsid w:val="005A73CD"/>
    <w:rsid w:val="005A74A7"/>
    <w:rsid w:val="005B0330"/>
    <w:rsid w:val="005B0471"/>
    <w:rsid w:val="005B04DA"/>
    <w:rsid w:val="005B078D"/>
    <w:rsid w:val="005B086C"/>
    <w:rsid w:val="005B0A87"/>
    <w:rsid w:val="005B0CC2"/>
    <w:rsid w:val="005B0F26"/>
    <w:rsid w:val="005B0FF1"/>
    <w:rsid w:val="005B1112"/>
    <w:rsid w:val="005B117E"/>
    <w:rsid w:val="005B1286"/>
    <w:rsid w:val="005B16AB"/>
    <w:rsid w:val="005B16C7"/>
    <w:rsid w:val="005B1746"/>
    <w:rsid w:val="005B1964"/>
    <w:rsid w:val="005B1D60"/>
    <w:rsid w:val="005B1FB9"/>
    <w:rsid w:val="005B233F"/>
    <w:rsid w:val="005B23FB"/>
    <w:rsid w:val="005B24EC"/>
    <w:rsid w:val="005B2512"/>
    <w:rsid w:val="005B2551"/>
    <w:rsid w:val="005B2C1A"/>
    <w:rsid w:val="005B2C1D"/>
    <w:rsid w:val="005B35C1"/>
    <w:rsid w:val="005B39EB"/>
    <w:rsid w:val="005B3B34"/>
    <w:rsid w:val="005B3BBE"/>
    <w:rsid w:val="005B3D77"/>
    <w:rsid w:val="005B46A7"/>
    <w:rsid w:val="005B46DA"/>
    <w:rsid w:val="005B49E5"/>
    <w:rsid w:val="005B4BA6"/>
    <w:rsid w:val="005B4C31"/>
    <w:rsid w:val="005B4D00"/>
    <w:rsid w:val="005B4F0D"/>
    <w:rsid w:val="005B4F78"/>
    <w:rsid w:val="005B5119"/>
    <w:rsid w:val="005B55B4"/>
    <w:rsid w:val="005B5620"/>
    <w:rsid w:val="005B66C7"/>
    <w:rsid w:val="005B6926"/>
    <w:rsid w:val="005B69B4"/>
    <w:rsid w:val="005B6D0E"/>
    <w:rsid w:val="005B6D68"/>
    <w:rsid w:val="005B6FA5"/>
    <w:rsid w:val="005B76F2"/>
    <w:rsid w:val="005B77B2"/>
    <w:rsid w:val="005B7C1D"/>
    <w:rsid w:val="005C019F"/>
    <w:rsid w:val="005C01C6"/>
    <w:rsid w:val="005C0316"/>
    <w:rsid w:val="005C0968"/>
    <w:rsid w:val="005C0E86"/>
    <w:rsid w:val="005C1021"/>
    <w:rsid w:val="005C1167"/>
    <w:rsid w:val="005C14EE"/>
    <w:rsid w:val="005C1D6A"/>
    <w:rsid w:val="005C1DAC"/>
    <w:rsid w:val="005C1DEF"/>
    <w:rsid w:val="005C20D4"/>
    <w:rsid w:val="005C25E9"/>
    <w:rsid w:val="005C28A6"/>
    <w:rsid w:val="005C2B99"/>
    <w:rsid w:val="005C2C8C"/>
    <w:rsid w:val="005C2DF9"/>
    <w:rsid w:val="005C37B3"/>
    <w:rsid w:val="005C3BB6"/>
    <w:rsid w:val="005C3D52"/>
    <w:rsid w:val="005C3FB3"/>
    <w:rsid w:val="005C4297"/>
    <w:rsid w:val="005C49D6"/>
    <w:rsid w:val="005C49E4"/>
    <w:rsid w:val="005C4B10"/>
    <w:rsid w:val="005C4DFC"/>
    <w:rsid w:val="005C5011"/>
    <w:rsid w:val="005C5160"/>
    <w:rsid w:val="005C53B8"/>
    <w:rsid w:val="005C58D2"/>
    <w:rsid w:val="005C5B16"/>
    <w:rsid w:val="005C5FDA"/>
    <w:rsid w:val="005C6399"/>
    <w:rsid w:val="005C63E1"/>
    <w:rsid w:val="005C6598"/>
    <w:rsid w:val="005C678A"/>
    <w:rsid w:val="005C69AC"/>
    <w:rsid w:val="005C6DE0"/>
    <w:rsid w:val="005C6E82"/>
    <w:rsid w:val="005C711E"/>
    <w:rsid w:val="005C77FD"/>
    <w:rsid w:val="005C7AF4"/>
    <w:rsid w:val="005C7D7B"/>
    <w:rsid w:val="005D09B1"/>
    <w:rsid w:val="005D0DDC"/>
    <w:rsid w:val="005D0EBF"/>
    <w:rsid w:val="005D0F8E"/>
    <w:rsid w:val="005D0FDE"/>
    <w:rsid w:val="005D0FE0"/>
    <w:rsid w:val="005D15A7"/>
    <w:rsid w:val="005D1682"/>
    <w:rsid w:val="005D189C"/>
    <w:rsid w:val="005D1C4F"/>
    <w:rsid w:val="005D1D4D"/>
    <w:rsid w:val="005D20EE"/>
    <w:rsid w:val="005D2102"/>
    <w:rsid w:val="005D2ECF"/>
    <w:rsid w:val="005D2ED9"/>
    <w:rsid w:val="005D33CC"/>
    <w:rsid w:val="005D3A19"/>
    <w:rsid w:val="005D3B50"/>
    <w:rsid w:val="005D3B92"/>
    <w:rsid w:val="005D44C9"/>
    <w:rsid w:val="005D4B68"/>
    <w:rsid w:val="005D4B82"/>
    <w:rsid w:val="005D4FB3"/>
    <w:rsid w:val="005D5831"/>
    <w:rsid w:val="005D5841"/>
    <w:rsid w:val="005D5855"/>
    <w:rsid w:val="005D59BD"/>
    <w:rsid w:val="005D5F55"/>
    <w:rsid w:val="005D5FCC"/>
    <w:rsid w:val="005D63DB"/>
    <w:rsid w:val="005D69E9"/>
    <w:rsid w:val="005D6ACB"/>
    <w:rsid w:val="005D6C9A"/>
    <w:rsid w:val="005D6E4B"/>
    <w:rsid w:val="005D7154"/>
    <w:rsid w:val="005D7727"/>
    <w:rsid w:val="005D7C57"/>
    <w:rsid w:val="005D7E9F"/>
    <w:rsid w:val="005E045C"/>
    <w:rsid w:val="005E08EA"/>
    <w:rsid w:val="005E0F9B"/>
    <w:rsid w:val="005E11CB"/>
    <w:rsid w:val="005E1214"/>
    <w:rsid w:val="005E18DF"/>
    <w:rsid w:val="005E1B83"/>
    <w:rsid w:val="005E1BF7"/>
    <w:rsid w:val="005E1D9E"/>
    <w:rsid w:val="005E1FF9"/>
    <w:rsid w:val="005E2AAE"/>
    <w:rsid w:val="005E2CBB"/>
    <w:rsid w:val="005E2D03"/>
    <w:rsid w:val="005E2D9B"/>
    <w:rsid w:val="005E2EF3"/>
    <w:rsid w:val="005E32B0"/>
    <w:rsid w:val="005E3591"/>
    <w:rsid w:val="005E37CB"/>
    <w:rsid w:val="005E3D37"/>
    <w:rsid w:val="005E3DAC"/>
    <w:rsid w:val="005E3F62"/>
    <w:rsid w:val="005E4257"/>
    <w:rsid w:val="005E4898"/>
    <w:rsid w:val="005E49E2"/>
    <w:rsid w:val="005E4B54"/>
    <w:rsid w:val="005E4C0E"/>
    <w:rsid w:val="005E53EC"/>
    <w:rsid w:val="005E588D"/>
    <w:rsid w:val="005E5910"/>
    <w:rsid w:val="005E5A78"/>
    <w:rsid w:val="005E5AA2"/>
    <w:rsid w:val="005E5AD4"/>
    <w:rsid w:val="005E5B47"/>
    <w:rsid w:val="005E5B58"/>
    <w:rsid w:val="005E5C0D"/>
    <w:rsid w:val="005E5D3B"/>
    <w:rsid w:val="005E5E8B"/>
    <w:rsid w:val="005E5ED8"/>
    <w:rsid w:val="005E6104"/>
    <w:rsid w:val="005E63BF"/>
    <w:rsid w:val="005E6F10"/>
    <w:rsid w:val="005E731A"/>
    <w:rsid w:val="005E7EFB"/>
    <w:rsid w:val="005E7F2B"/>
    <w:rsid w:val="005F00EF"/>
    <w:rsid w:val="005F0659"/>
    <w:rsid w:val="005F07FA"/>
    <w:rsid w:val="005F0B83"/>
    <w:rsid w:val="005F0C44"/>
    <w:rsid w:val="005F0EA3"/>
    <w:rsid w:val="005F1475"/>
    <w:rsid w:val="005F17A6"/>
    <w:rsid w:val="005F2316"/>
    <w:rsid w:val="005F2D79"/>
    <w:rsid w:val="005F2E9A"/>
    <w:rsid w:val="005F2F6F"/>
    <w:rsid w:val="005F3119"/>
    <w:rsid w:val="005F3170"/>
    <w:rsid w:val="005F32ED"/>
    <w:rsid w:val="005F33AC"/>
    <w:rsid w:val="005F349F"/>
    <w:rsid w:val="005F41D0"/>
    <w:rsid w:val="005F45FB"/>
    <w:rsid w:val="005F4616"/>
    <w:rsid w:val="005F46B8"/>
    <w:rsid w:val="005F4850"/>
    <w:rsid w:val="005F4FA0"/>
    <w:rsid w:val="005F5728"/>
    <w:rsid w:val="005F5933"/>
    <w:rsid w:val="005F61A1"/>
    <w:rsid w:val="005F6A8F"/>
    <w:rsid w:val="005F6E4D"/>
    <w:rsid w:val="005F6F6B"/>
    <w:rsid w:val="005F7082"/>
    <w:rsid w:val="005F7411"/>
    <w:rsid w:val="005F7591"/>
    <w:rsid w:val="005F76EA"/>
    <w:rsid w:val="005F780A"/>
    <w:rsid w:val="005F7887"/>
    <w:rsid w:val="005F78A1"/>
    <w:rsid w:val="005F7D6F"/>
    <w:rsid w:val="00600574"/>
    <w:rsid w:val="00600911"/>
    <w:rsid w:val="00600DC4"/>
    <w:rsid w:val="00600F51"/>
    <w:rsid w:val="006015D0"/>
    <w:rsid w:val="00601709"/>
    <w:rsid w:val="006018E9"/>
    <w:rsid w:val="00601AF7"/>
    <w:rsid w:val="00601C1E"/>
    <w:rsid w:val="00601C72"/>
    <w:rsid w:val="00601D10"/>
    <w:rsid w:val="00602126"/>
    <w:rsid w:val="00602325"/>
    <w:rsid w:val="006026D6"/>
    <w:rsid w:val="006027C6"/>
    <w:rsid w:val="00602880"/>
    <w:rsid w:val="00602A13"/>
    <w:rsid w:val="00602BA0"/>
    <w:rsid w:val="00602D3E"/>
    <w:rsid w:val="00603218"/>
    <w:rsid w:val="006036BF"/>
    <w:rsid w:val="00603751"/>
    <w:rsid w:val="00603883"/>
    <w:rsid w:val="00603DD0"/>
    <w:rsid w:val="0060406F"/>
    <w:rsid w:val="0060432D"/>
    <w:rsid w:val="0060479F"/>
    <w:rsid w:val="00604A30"/>
    <w:rsid w:val="00604B5C"/>
    <w:rsid w:val="00604B6E"/>
    <w:rsid w:val="00604D87"/>
    <w:rsid w:val="00605014"/>
    <w:rsid w:val="00605139"/>
    <w:rsid w:val="00605394"/>
    <w:rsid w:val="00605A17"/>
    <w:rsid w:val="00605CE4"/>
    <w:rsid w:val="00605CE8"/>
    <w:rsid w:val="00605DDF"/>
    <w:rsid w:val="00605F1E"/>
    <w:rsid w:val="00605FBD"/>
    <w:rsid w:val="00606191"/>
    <w:rsid w:val="00606564"/>
    <w:rsid w:val="00606826"/>
    <w:rsid w:val="00607C9D"/>
    <w:rsid w:val="006101F0"/>
    <w:rsid w:val="006101F1"/>
    <w:rsid w:val="006107D7"/>
    <w:rsid w:val="006107FD"/>
    <w:rsid w:val="00610B17"/>
    <w:rsid w:val="00610C84"/>
    <w:rsid w:val="00610CD4"/>
    <w:rsid w:val="00611071"/>
    <w:rsid w:val="0061108C"/>
    <w:rsid w:val="006116E5"/>
    <w:rsid w:val="00611D04"/>
    <w:rsid w:val="00611DB0"/>
    <w:rsid w:val="00611EA7"/>
    <w:rsid w:val="00612188"/>
    <w:rsid w:val="00612748"/>
    <w:rsid w:val="00612B13"/>
    <w:rsid w:val="00612B23"/>
    <w:rsid w:val="00612E09"/>
    <w:rsid w:val="00612EFD"/>
    <w:rsid w:val="00613065"/>
    <w:rsid w:val="00613176"/>
    <w:rsid w:val="0061332A"/>
    <w:rsid w:val="006135DA"/>
    <w:rsid w:val="00613838"/>
    <w:rsid w:val="00613905"/>
    <w:rsid w:val="006139D7"/>
    <w:rsid w:val="00613B37"/>
    <w:rsid w:val="00613CDD"/>
    <w:rsid w:val="00613E12"/>
    <w:rsid w:val="006141EC"/>
    <w:rsid w:val="00614615"/>
    <w:rsid w:val="0061468F"/>
    <w:rsid w:val="006147BF"/>
    <w:rsid w:val="00615E91"/>
    <w:rsid w:val="0061629D"/>
    <w:rsid w:val="00616620"/>
    <w:rsid w:val="00616744"/>
    <w:rsid w:val="00616CF2"/>
    <w:rsid w:val="00616F5D"/>
    <w:rsid w:val="00616FB0"/>
    <w:rsid w:val="00616FDE"/>
    <w:rsid w:val="00617038"/>
    <w:rsid w:val="006171E6"/>
    <w:rsid w:val="00617214"/>
    <w:rsid w:val="00617297"/>
    <w:rsid w:val="00617346"/>
    <w:rsid w:val="006175AF"/>
    <w:rsid w:val="00617675"/>
    <w:rsid w:val="006176A7"/>
    <w:rsid w:val="006176C4"/>
    <w:rsid w:val="0061790C"/>
    <w:rsid w:val="00617A47"/>
    <w:rsid w:val="00617A57"/>
    <w:rsid w:val="00617A84"/>
    <w:rsid w:val="00617BD7"/>
    <w:rsid w:val="00617CCC"/>
    <w:rsid w:val="00617D56"/>
    <w:rsid w:val="006201BF"/>
    <w:rsid w:val="00620248"/>
    <w:rsid w:val="00620439"/>
    <w:rsid w:val="006204E2"/>
    <w:rsid w:val="00620597"/>
    <w:rsid w:val="0062082B"/>
    <w:rsid w:val="006208BE"/>
    <w:rsid w:val="00620E51"/>
    <w:rsid w:val="00620EA1"/>
    <w:rsid w:val="00621335"/>
    <w:rsid w:val="00621387"/>
    <w:rsid w:val="00621A15"/>
    <w:rsid w:val="00621CD8"/>
    <w:rsid w:val="00621FB0"/>
    <w:rsid w:val="00622180"/>
    <w:rsid w:val="006222CB"/>
    <w:rsid w:val="0062254B"/>
    <w:rsid w:val="0062276E"/>
    <w:rsid w:val="00622BFC"/>
    <w:rsid w:val="00622CC7"/>
    <w:rsid w:val="00622CD6"/>
    <w:rsid w:val="00622D86"/>
    <w:rsid w:val="00622DBC"/>
    <w:rsid w:val="00622F03"/>
    <w:rsid w:val="00623A9E"/>
    <w:rsid w:val="00623AE2"/>
    <w:rsid w:val="00623AF5"/>
    <w:rsid w:val="0062409A"/>
    <w:rsid w:val="006240D3"/>
    <w:rsid w:val="0062425F"/>
    <w:rsid w:val="00624753"/>
    <w:rsid w:val="006247E4"/>
    <w:rsid w:val="0062561C"/>
    <w:rsid w:val="00625B8D"/>
    <w:rsid w:val="00625D16"/>
    <w:rsid w:val="00625D4B"/>
    <w:rsid w:val="00625F57"/>
    <w:rsid w:val="00625F73"/>
    <w:rsid w:val="0062603B"/>
    <w:rsid w:val="00626394"/>
    <w:rsid w:val="00626721"/>
    <w:rsid w:val="00626730"/>
    <w:rsid w:val="00626C48"/>
    <w:rsid w:val="00626D54"/>
    <w:rsid w:val="00626FE4"/>
    <w:rsid w:val="006300D8"/>
    <w:rsid w:val="00630841"/>
    <w:rsid w:val="00630C54"/>
    <w:rsid w:val="00630CB8"/>
    <w:rsid w:val="00630F30"/>
    <w:rsid w:val="006310F3"/>
    <w:rsid w:val="00631220"/>
    <w:rsid w:val="006314FF"/>
    <w:rsid w:val="006315C1"/>
    <w:rsid w:val="00631710"/>
    <w:rsid w:val="006318C0"/>
    <w:rsid w:val="00631986"/>
    <w:rsid w:val="00631B93"/>
    <w:rsid w:val="00631F39"/>
    <w:rsid w:val="006329C2"/>
    <w:rsid w:val="00632B50"/>
    <w:rsid w:val="00632C93"/>
    <w:rsid w:val="00633391"/>
    <w:rsid w:val="006335D0"/>
    <w:rsid w:val="00633621"/>
    <w:rsid w:val="00633717"/>
    <w:rsid w:val="006338F6"/>
    <w:rsid w:val="00633E5D"/>
    <w:rsid w:val="00633FDA"/>
    <w:rsid w:val="006341BA"/>
    <w:rsid w:val="00634335"/>
    <w:rsid w:val="00634451"/>
    <w:rsid w:val="006344E2"/>
    <w:rsid w:val="006346F3"/>
    <w:rsid w:val="006349BF"/>
    <w:rsid w:val="00634AE5"/>
    <w:rsid w:val="0063526D"/>
    <w:rsid w:val="006353AA"/>
    <w:rsid w:val="00635788"/>
    <w:rsid w:val="00635EAE"/>
    <w:rsid w:val="00636414"/>
    <w:rsid w:val="00636488"/>
    <w:rsid w:val="006364ED"/>
    <w:rsid w:val="006366E8"/>
    <w:rsid w:val="006369B7"/>
    <w:rsid w:val="00636DAC"/>
    <w:rsid w:val="00636FEF"/>
    <w:rsid w:val="00637131"/>
    <w:rsid w:val="00637614"/>
    <w:rsid w:val="0063767C"/>
    <w:rsid w:val="00637D09"/>
    <w:rsid w:val="00637F26"/>
    <w:rsid w:val="006408B0"/>
    <w:rsid w:val="00640C0B"/>
    <w:rsid w:val="00640CD2"/>
    <w:rsid w:val="00640D74"/>
    <w:rsid w:val="00640DC1"/>
    <w:rsid w:val="00640EB2"/>
    <w:rsid w:val="00640F91"/>
    <w:rsid w:val="0064183F"/>
    <w:rsid w:val="006418E2"/>
    <w:rsid w:val="00641FBA"/>
    <w:rsid w:val="0064210A"/>
    <w:rsid w:val="00642122"/>
    <w:rsid w:val="00642205"/>
    <w:rsid w:val="00642416"/>
    <w:rsid w:val="00642A3B"/>
    <w:rsid w:val="00642B40"/>
    <w:rsid w:val="00642ECF"/>
    <w:rsid w:val="00643173"/>
    <w:rsid w:val="0064323A"/>
    <w:rsid w:val="006433CA"/>
    <w:rsid w:val="00643BA2"/>
    <w:rsid w:val="00643C94"/>
    <w:rsid w:val="00643EAB"/>
    <w:rsid w:val="00644281"/>
    <w:rsid w:val="00644487"/>
    <w:rsid w:val="0064498F"/>
    <w:rsid w:val="006449CB"/>
    <w:rsid w:val="00644BB3"/>
    <w:rsid w:val="006450D1"/>
    <w:rsid w:val="006450E5"/>
    <w:rsid w:val="006454EA"/>
    <w:rsid w:val="00645A14"/>
    <w:rsid w:val="00645BF4"/>
    <w:rsid w:val="00645F04"/>
    <w:rsid w:val="00645F21"/>
    <w:rsid w:val="006461E1"/>
    <w:rsid w:val="006466C8"/>
    <w:rsid w:val="00646AA7"/>
    <w:rsid w:val="00646C9B"/>
    <w:rsid w:val="00646ED4"/>
    <w:rsid w:val="00646FC2"/>
    <w:rsid w:val="0064704E"/>
    <w:rsid w:val="00647163"/>
    <w:rsid w:val="00647468"/>
    <w:rsid w:val="00647595"/>
    <w:rsid w:val="00647980"/>
    <w:rsid w:val="00647B07"/>
    <w:rsid w:val="00650200"/>
    <w:rsid w:val="0065034C"/>
    <w:rsid w:val="00650840"/>
    <w:rsid w:val="00650A05"/>
    <w:rsid w:val="0065103C"/>
    <w:rsid w:val="00651C85"/>
    <w:rsid w:val="00651CC2"/>
    <w:rsid w:val="006521EA"/>
    <w:rsid w:val="006522DA"/>
    <w:rsid w:val="00652421"/>
    <w:rsid w:val="006524CA"/>
    <w:rsid w:val="006528B3"/>
    <w:rsid w:val="00652BC9"/>
    <w:rsid w:val="00652E06"/>
    <w:rsid w:val="00653305"/>
    <w:rsid w:val="006533BF"/>
    <w:rsid w:val="00653412"/>
    <w:rsid w:val="0065346C"/>
    <w:rsid w:val="00653877"/>
    <w:rsid w:val="006539D2"/>
    <w:rsid w:val="00653D18"/>
    <w:rsid w:val="00653E24"/>
    <w:rsid w:val="006540D2"/>
    <w:rsid w:val="00654238"/>
    <w:rsid w:val="00654293"/>
    <w:rsid w:val="0065444E"/>
    <w:rsid w:val="00654D0A"/>
    <w:rsid w:val="00654D90"/>
    <w:rsid w:val="006555D9"/>
    <w:rsid w:val="00655648"/>
    <w:rsid w:val="006557AD"/>
    <w:rsid w:val="006558A9"/>
    <w:rsid w:val="00655B9E"/>
    <w:rsid w:val="00655D7D"/>
    <w:rsid w:val="00655E1E"/>
    <w:rsid w:val="00656929"/>
    <w:rsid w:val="00657704"/>
    <w:rsid w:val="006578B1"/>
    <w:rsid w:val="00657BCA"/>
    <w:rsid w:val="006605C0"/>
    <w:rsid w:val="006608F1"/>
    <w:rsid w:val="0066093A"/>
    <w:rsid w:val="00660AF3"/>
    <w:rsid w:val="00660B5D"/>
    <w:rsid w:val="00660B8B"/>
    <w:rsid w:val="006610DD"/>
    <w:rsid w:val="00661394"/>
    <w:rsid w:val="00661413"/>
    <w:rsid w:val="006615B9"/>
    <w:rsid w:val="006616C5"/>
    <w:rsid w:val="006618F2"/>
    <w:rsid w:val="00661A61"/>
    <w:rsid w:val="00661ACE"/>
    <w:rsid w:val="00661BF2"/>
    <w:rsid w:val="00661CC0"/>
    <w:rsid w:val="00661CCC"/>
    <w:rsid w:val="00661D43"/>
    <w:rsid w:val="006621A9"/>
    <w:rsid w:val="006621D4"/>
    <w:rsid w:val="00662333"/>
    <w:rsid w:val="0066268B"/>
    <w:rsid w:val="0066271E"/>
    <w:rsid w:val="00662A21"/>
    <w:rsid w:val="00662A80"/>
    <w:rsid w:val="00662CEF"/>
    <w:rsid w:val="006631BC"/>
    <w:rsid w:val="006631D3"/>
    <w:rsid w:val="0066338C"/>
    <w:rsid w:val="006633ED"/>
    <w:rsid w:val="00663433"/>
    <w:rsid w:val="00663B23"/>
    <w:rsid w:val="00663C6F"/>
    <w:rsid w:val="00663FB8"/>
    <w:rsid w:val="006641C2"/>
    <w:rsid w:val="006642F4"/>
    <w:rsid w:val="006643F6"/>
    <w:rsid w:val="006647A0"/>
    <w:rsid w:val="0066481E"/>
    <w:rsid w:val="00664A4E"/>
    <w:rsid w:val="00664BC1"/>
    <w:rsid w:val="00664BEA"/>
    <w:rsid w:val="00664F87"/>
    <w:rsid w:val="00664FBB"/>
    <w:rsid w:val="00665016"/>
    <w:rsid w:val="0066525D"/>
    <w:rsid w:val="006656F9"/>
    <w:rsid w:val="0066581B"/>
    <w:rsid w:val="00665B4B"/>
    <w:rsid w:val="00665F7E"/>
    <w:rsid w:val="00666298"/>
    <w:rsid w:val="006662A7"/>
    <w:rsid w:val="00666694"/>
    <w:rsid w:val="00666B4A"/>
    <w:rsid w:val="00666B78"/>
    <w:rsid w:val="00666CDB"/>
    <w:rsid w:val="0066707D"/>
    <w:rsid w:val="0066716F"/>
    <w:rsid w:val="006675E2"/>
    <w:rsid w:val="00667691"/>
    <w:rsid w:val="0066783E"/>
    <w:rsid w:val="00667A9D"/>
    <w:rsid w:val="00667C63"/>
    <w:rsid w:val="00667E19"/>
    <w:rsid w:val="00667F3F"/>
    <w:rsid w:val="006700FC"/>
    <w:rsid w:val="00670AF8"/>
    <w:rsid w:val="006713EC"/>
    <w:rsid w:val="0067157D"/>
    <w:rsid w:val="00671751"/>
    <w:rsid w:val="006717DD"/>
    <w:rsid w:val="006718D0"/>
    <w:rsid w:val="006722E7"/>
    <w:rsid w:val="00672565"/>
    <w:rsid w:val="006725BE"/>
    <w:rsid w:val="00672716"/>
    <w:rsid w:val="0067296B"/>
    <w:rsid w:val="00672E50"/>
    <w:rsid w:val="0067309D"/>
    <w:rsid w:val="006731E5"/>
    <w:rsid w:val="00673537"/>
    <w:rsid w:val="00673C02"/>
    <w:rsid w:val="00673DD7"/>
    <w:rsid w:val="0067407E"/>
    <w:rsid w:val="00674147"/>
    <w:rsid w:val="00674152"/>
    <w:rsid w:val="00674296"/>
    <w:rsid w:val="0067450E"/>
    <w:rsid w:val="006747DD"/>
    <w:rsid w:val="006748BD"/>
    <w:rsid w:val="00674B12"/>
    <w:rsid w:val="00674ED2"/>
    <w:rsid w:val="00674FB5"/>
    <w:rsid w:val="006752EE"/>
    <w:rsid w:val="00675719"/>
    <w:rsid w:val="00675A37"/>
    <w:rsid w:val="00675A39"/>
    <w:rsid w:val="00675F84"/>
    <w:rsid w:val="00676695"/>
    <w:rsid w:val="006769B7"/>
    <w:rsid w:val="00676B89"/>
    <w:rsid w:val="00676D5F"/>
    <w:rsid w:val="00676DD1"/>
    <w:rsid w:val="00676EA9"/>
    <w:rsid w:val="00677312"/>
    <w:rsid w:val="006773E7"/>
    <w:rsid w:val="00677778"/>
    <w:rsid w:val="00677B89"/>
    <w:rsid w:val="00677FB1"/>
    <w:rsid w:val="006803E2"/>
    <w:rsid w:val="00680433"/>
    <w:rsid w:val="006809FC"/>
    <w:rsid w:val="00680BF6"/>
    <w:rsid w:val="00680C33"/>
    <w:rsid w:val="00680C4E"/>
    <w:rsid w:val="00680FD2"/>
    <w:rsid w:val="00680FD8"/>
    <w:rsid w:val="00681962"/>
    <w:rsid w:val="00681AB1"/>
    <w:rsid w:val="00681C52"/>
    <w:rsid w:val="00681E8B"/>
    <w:rsid w:val="00681EFF"/>
    <w:rsid w:val="0068244A"/>
    <w:rsid w:val="00682AE4"/>
    <w:rsid w:val="00682C78"/>
    <w:rsid w:val="00682D07"/>
    <w:rsid w:val="00682D1F"/>
    <w:rsid w:val="00682FBC"/>
    <w:rsid w:val="00683858"/>
    <w:rsid w:val="00683DD8"/>
    <w:rsid w:val="00684187"/>
    <w:rsid w:val="006843A5"/>
    <w:rsid w:val="00684466"/>
    <w:rsid w:val="0068493C"/>
    <w:rsid w:val="00684A92"/>
    <w:rsid w:val="00684BE1"/>
    <w:rsid w:val="00685EB6"/>
    <w:rsid w:val="00685FD7"/>
    <w:rsid w:val="00686170"/>
    <w:rsid w:val="00687053"/>
    <w:rsid w:val="0068757E"/>
    <w:rsid w:val="00687685"/>
    <w:rsid w:val="00687B1B"/>
    <w:rsid w:val="00687D56"/>
    <w:rsid w:val="0069003E"/>
    <w:rsid w:val="00690514"/>
    <w:rsid w:val="00690B59"/>
    <w:rsid w:val="00690D05"/>
    <w:rsid w:val="00690F58"/>
    <w:rsid w:val="00691047"/>
    <w:rsid w:val="00691059"/>
    <w:rsid w:val="006913EB"/>
    <w:rsid w:val="00691A80"/>
    <w:rsid w:val="00691ECC"/>
    <w:rsid w:val="00691FAA"/>
    <w:rsid w:val="006920DB"/>
    <w:rsid w:val="006923CE"/>
    <w:rsid w:val="0069248D"/>
    <w:rsid w:val="00692582"/>
    <w:rsid w:val="00692BB8"/>
    <w:rsid w:val="006932FE"/>
    <w:rsid w:val="0069398D"/>
    <w:rsid w:val="00693CB6"/>
    <w:rsid w:val="00693DA7"/>
    <w:rsid w:val="00693E53"/>
    <w:rsid w:val="00694155"/>
    <w:rsid w:val="006941ED"/>
    <w:rsid w:val="00694245"/>
    <w:rsid w:val="0069491A"/>
    <w:rsid w:val="00694A72"/>
    <w:rsid w:val="00694F54"/>
    <w:rsid w:val="006953A8"/>
    <w:rsid w:val="00695577"/>
    <w:rsid w:val="0069570E"/>
    <w:rsid w:val="00695887"/>
    <w:rsid w:val="00695AEF"/>
    <w:rsid w:val="00695B71"/>
    <w:rsid w:val="00695C6A"/>
    <w:rsid w:val="00696166"/>
    <w:rsid w:val="00696223"/>
    <w:rsid w:val="0069635F"/>
    <w:rsid w:val="00696AD1"/>
    <w:rsid w:val="00696AED"/>
    <w:rsid w:val="00696CB5"/>
    <w:rsid w:val="00697449"/>
    <w:rsid w:val="006975BB"/>
    <w:rsid w:val="00697651"/>
    <w:rsid w:val="00697819"/>
    <w:rsid w:val="006979ED"/>
    <w:rsid w:val="00697A88"/>
    <w:rsid w:val="00697D25"/>
    <w:rsid w:val="00697E72"/>
    <w:rsid w:val="006A00D3"/>
    <w:rsid w:val="006A01F3"/>
    <w:rsid w:val="006A052B"/>
    <w:rsid w:val="006A0B8E"/>
    <w:rsid w:val="006A0DF0"/>
    <w:rsid w:val="006A0E25"/>
    <w:rsid w:val="006A1054"/>
    <w:rsid w:val="006A12D7"/>
    <w:rsid w:val="006A130D"/>
    <w:rsid w:val="006A156A"/>
    <w:rsid w:val="006A195F"/>
    <w:rsid w:val="006A1B0C"/>
    <w:rsid w:val="006A243D"/>
    <w:rsid w:val="006A2577"/>
    <w:rsid w:val="006A2667"/>
    <w:rsid w:val="006A27B7"/>
    <w:rsid w:val="006A2854"/>
    <w:rsid w:val="006A29CD"/>
    <w:rsid w:val="006A339F"/>
    <w:rsid w:val="006A34DD"/>
    <w:rsid w:val="006A34E2"/>
    <w:rsid w:val="006A3725"/>
    <w:rsid w:val="006A3753"/>
    <w:rsid w:val="006A386C"/>
    <w:rsid w:val="006A39F4"/>
    <w:rsid w:val="006A4041"/>
    <w:rsid w:val="006A4521"/>
    <w:rsid w:val="006A46D3"/>
    <w:rsid w:val="006A4AD4"/>
    <w:rsid w:val="006A4C8C"/>
    <w:rsid w:val="006A5013"/>
    <w:rsid w:val="006A5288"/>
    <w:rsid w:val="006A5480"/>
    <w:rsid w:val="006A5590"/>
    <w:rsid w:val="006A57C9"/>
    <w:rsid w:val="006A58D0"/>
    <w:rsid w:val="006A5AC2"/>
    <w:rsid w:val="006A5BB3"/>
    <w:rsid w:val="006A5D10"/>
    <w:rsid w:val="006A5DDF"/>
    <w:rsid w:val="006A60C9"/>
    <w:rsid w:val="006A6448"/>
    <w:rsid w:val="006A666E"/>
    <w:rsid w:val="006A679E"/>
    <w:rsid w:val="006A67EA"/>
    <w:rsid w:val="006A6E14"/>
    <w:rsid w:val="006A6EAD"/>
    <w:rsid w:val="006A7066"/>
    <w:rsid w:val="006A71E1"/>
    <w:rsid w:val="006A72BE"/>
    <w:rsid w:val="006A77B1"/>
    <w:rsid w:val="006A7F17"/>
    <w:rsid w:val="006B0188"/>
    <w:rsid w:val="006B02A6"/>
    <w:rsid w:val="006B083D"/>
    <w:rsid w:val="006B0BBC"/>
    <w:rsid w:val="006B0F33"/>
    <w:rsid w:val="006B1360"/>
    <w:rsid w:val="006B194E"/>
    <w:rsid w:val="006B1A54"/>
    <w:rsid w:val="006B2431"/>
    <w:rsid w:val="006B340E"/>
    <w:rsid w:val="006B39C2"/>
    <w:rsid w:val="006B3FC5"/>
    <w:rsid w:val="006B43A2"/>
    <w:rsid w:val="006B4499"/>
    <w:rsid w:val="006B4A36"/>
    <w:rsid w:val="006B4B1F"/>
    <w:rsid w:val="006B4CB2"/>
    <w:rsid w:val="006B517A"/>
    <w:rsid w:val="006B53C0"/>
    <w:rsid w:val="006B56EE"/>
    <w:rsid w:val="006B57CF"/>
    <w:rsid w:val="006B5B6A"/>
    <w:rsid w:val="006B5D63"/>
    <w:rsid w:val="006B6026"/>
    <w:rsid w:val="006B62A2"/>
    <w:rsid w:val="006B66DA"/>
    <w:rsid w:val="006B67F1"/>
    <w:rsid w:val="006B6911"/>
    <w:rsid w:val="006B6A6B"/>
    <w:rsid w:val="006B6ACB"/>
    <w:rsid w:val="006B7071"/>
    <w:rsid w:val="006B73CA"/>
    <w:rsid w:val="006B7AB6"/>
    <w:rsid w:val="006B7FEC"/>
    <w:rsid w:val="006C076C"/>
    <w:rsid w:val="006C0F64"/>
    <w:rsid w:val="006C1620"/>
    <w:rsid w:val="006C1829"/>
    <w:rsid w:val="006C1A36"/>
    <w:rsid w:val="006C1A77"/>
    <w:rsid w:val="006C1B65"/>
    <w:rsid w:val="006C1B8F"/>
    <w:rsid w:val="006C1FA1"/>
    <w:rsid w:val="006C20B3"/>
    <w:rsid w:val="006C251C"/>
    <w:rsid w:val="006C2542"/>
    <w:rsid w:val="006C2BD3"/>
    <w:rsid w:val="006C30B2"/>
    <w:rsid w:val="006C3119"/>
    <w:rsid w:val="006C333F"/>
    <w:rsid w:val="006C3597"/>
    <w:rsid w:val="006C36A9"/>
    <w:rsid w:val="006C3EBC"/>
    <w:rsid w:val="006C4287"/>
    <w:rsid w:val="006C4789"/>
    <w:rsid w:val="006C47F8"/>
    <w:rsid w:val="006C4B78"/>
    <w:rsid w:val="006C4BD8"/>
    <w:rsid w:val="006C4D8F"/>
    <w:rsid w:val="006C4F3C"/>
    <w:rsid w:val="006C4FF8"/>
    <w:rsid w:val="006C50D0"/>
    <w:rsid w:val="006C5701"/>
    <w:rsid w:val="006C5B43"/>
    <w:rsid w:val="006C5C8D"/>
    <w:rsid w:val="006C5CD3"/>
    <w:rsid w:val="006C5DCF"/>
    <w:rsid w:val="006C62BA"/>
    <w:rsid w:val="006C66E8"/>
    <w:rsid w:val="006C6818"/>
    <w:rsid w:val="006C682C"/>
    <w:rsid w:val="006C6A8C"/>
    <w:rsid w:val="006C6B97"/>
    <w:rsid w:val="006C70EA"/>
    <w:rsid w:val="006C710C"/>
    <w:rsid w:val="006C7449"/>
    <w:rsid w:val="006C75C0"/>
    <w:rsid w:val="006C777B"/>
    <w:rsid w:val="006C7804"/>
    <w:rsid w:val="006C7854"/>
    <w:rsid w:val="006C7910"/>
    <w:rsid w:val="006C798A"/>
    <w:rsid w:val="006C7CA2"/>
    <w:rsid w:val="006D009D"/>
    <w:rsid w:val="006D03CC"/>
    <w:rsid w:val="006D051D"/>
    <w:rsid w:val="006D06C8"/>
    <w:rsid w:val="006D073E"/>
    <w:rsid w:val="006D09FE"/>
    <w:rsid w:val="006D0B0C"/>
    <w:rsid w:val="006D0CCC"/>
    <w:rsid w:val="006D0D64"/>
    <w:rsid w:val="006D0E63"/>
    <w:rsid w:val="006D0F66"/>
    <w:rsid w:val="006D0FF9"/>
    <w:rsid w:val="006D12F9"/>
    <w:rsid w:val="006D14B5"/>
    <w:rsid w:val="006D186F"/>
    <w:rsid w:val="006D1872"/>
    <w:rsid w:val="006D1E7F"/>
    <w:rsid w:val="006D2137"/>
    <w:rsid w:val="006D21EC"/>
    <w:rsid w:val="006D2665"/>
    <w:rsid w:val="006D26AA"/>
    <w:rsid w:val="006D2B87"/>
    <w:rsid w:val="006D32F7"/>
    <w:rsid w:val="006D3398"/>
    <w:rsid w:val="006D38F0"/>
    <w:rsid w:val="006D39F5"/>
    <w:rsid w:val="006D3A3D"/>
    <w:rsid w:val="006D3C69"/>
    <w:rsid w:val="006D3CFD"/>
    <w:rsid w:val="006D42E0"/>
    <w:rsid w:val="006D464A"/>
    <w:rsid w:val="006D480A"/>
    <w:rsid w:val="006D4A78"/>
    <w:rsid w:val="006D4B39"/>
    <w:rsid w:val="006D4C72"/>
    <w:rsid w:val="006D4DA4"/>
    <w:rsid w:val="006D4E82"/>
    <w:rsid w:val="006D50B0"/>
    <w:rsid w:val="006D56A9"/>
    <w:rsid w:val="006D5AB4"/>
    <w:rsid w:val="006D5BA0"/>
    <w:rsid w:val="006D5C5D"/>
    <w:rsid w:val="006D5CC1"/>
    <w:rsid w:val="006D5DFB"/>
    <w:rsid w:val="006D5DFE"/>
    <w:rsid w:val="006D5EAF"/>
    <w:rsid w:val="006D6069"/>
    <w:rsid w:val="006D65A3"/>
    <w:rsid w:val="006D669B"/>
    <w:rsid w:val="006D6B46"/>
    <w:rsid w:val="006D6BA1"/>
    <w:rsid w:val="006D6C67"/>
    <w:rsid w:val="006D71C0"/>
    <w:rsid w:val="006D7547"/>
    <w:rsid w:val="006D75DC"/>
    <w:rsid w:val="006D75DF"/>
    <w:rsid w:val="006D75F5"/>
    <w:rsid w:val="006D7661"/>
    <w:rsid w:val="006D7A14"/>
    <w:rsid w:val="006E066F"/>
    <w:rsid w:val="006E06F3"/>
    <w:rsid w:val="006E0B6F"/>
    <w:rsid w:val="006E0F0F"/>
    <w:rsid w:val="006E1395"/>
    <w:rsid w:val="006E1407"/>
    <w:rsid w:val="006E14F2"/>
    <w:rsid w:val="006E1515"/>
    <w:rsid w:val="006E1697"/>
    <w:rsid w:val="006E196B"/>
    <w:rsid w:val="006E1D7C"/>
    <w:rsid w:val="006E1E9B"/>
    <w:rsid w:val="006E1F99"/>
    <w:rsid w:val="006E1FB5"/>
    <w:rsid w:val="006E21CC"/>
    <w:rsid w:val="006E2382"/>
    <w:rsid w:val="006E295A"/>
    <w:rsid w:val="006E2A32"/>
    <w:rsid w:val="006E2A96"/>
    <w:rsid w:val="006E2AB0"/>
    <w:rsid w:val="006E2BA8"/>
    <w:rsid w:val="006E2D30"/>
    <w:rsid w:val="006E31D7"/>
    <w:rsid w:val="006E3398"/>
    <w:rsid w:val="006E3451"/>
    <w:rsid w:val="006E37F6"/>
    <w:rsid w:val="006E3886"/>
    <w:rsid w:val="006E3AFF"/>
    <w:rsid w:val="006E3C7E"/>
    <w:rsid w:val="006E482F"/>
    <w:rsid w:val="006E48A2"/>
    <w:rsid w:val="006E4B31"/>
    <w:rsid w:val="006E4E4A"/>
    <w:rsid w:val="006E50E1"/>
    <w:rsid w:val="006E5103"/>
    <w:rsid w:val="006E521E"/>
    <w:rsid w:val="006E52BB"/>
    <w:rsid w:val="006E58C1"/>
    <w:rsid w:val="006E59E9"/>
    <w:rsid w:val="006E5A1F"/>
    <w:rsid w:val="006E5EA2"/>
    <w:rsid w:val="006E605B"/>
    <w:rsid w:val="006E6596"/>
    <w:rsid w:val="006E65F4"/>
    <w:rsid w:val="006E6633"/>
    <w:rsid w:val="006E6A16"/>
    <w:rsid w:val="006E70B8"/>
    <w:rsid w:val="006E7221"/>
    <w:rsid w:val="006E7281"/>
    <w:rsid w:val="006E739D"/>
    <w:rsid w:val="006E7A35"/>
    <w:rsid w:val="006E7BDF"/>
    <w:rsid w:val="006E7CED"/>
    <w:rsid w:val="006E7E18"/>
    <w:rsid w:val="006F002F"/>
    <w:rsid w:val="006F0615"/>
    <w:rsid w:val="006F06BA"/>
    <w:rsid w:val="006F0E20"/>
    <w:rsid w:val="006F0F0A"/>
    <w:rsid w:val="006F2051"/>
    <w:rsid w:val="006F21D8"/>
    <w:rsid w:val="006F2351"/>
    <w:rsid w:val="006F2ABF"/>
    <w:rsid w:val="006F2E7C"/>
    <w:rsid w:val="006F2F9E"/>
    <w:rsid w:val="006F3016"/>
    <w:rsid w:val="006F3037"/>
    <w:rsid w:val="006F37CE"/>
    <w:rsid w:val="006F3801"/>
    <w:rsid w:val="006F3840"/>
    <w:rsid w:val="006F390D"/>
    <w:rsid w:val="006F41B6"/>
    <w:rsid w:val="006F43A2"/>
    <w:rsid w:val="006F4898"/>
    <w:rsid w:val="006F4981"/>
    <w:rsid w:val="006F4D61"/>
    <w:rsid w:val="006F5504"/>
    <w:rsid w:val="006F561A"/>
    <w:rsid w:val="006F5A61"/>
    <w:rsid w:val="006F6127"/>
    <w:rsid w:val="006F64BD"/>
    <w:rsid w:val="006F6D32"/>
    <w:rsid w:val="006F6D96"/>
    <w:rsid w:val="006F6E0C"/>
    <w:rsid w:val="006F71D4"/>
    <w:rsid w:val="006F7506"/>
    <w:rsid w:val="006F76B7"/>
    <w:rsid w:val="006F76D8"/>
    <w:rsid w:val="006F76FB"/>
    <w:rsid w:val="006F78CE"/>
    <w:rsid w:val="006F7A1F"/>
    <w:rsid w:val="006F7B61"/>
    <w:rsid w:val="006F7DC0"/>
    <w:rsid w:val="006F7E76"/>
    <w:rsid w:val="0070062C"/>
    <w:rsid w:val="00700CC5"/>
    <w:rsid w:val="007014BA"/>
    <w:rsid w:val="0070150B"/>
    <w:rsid w:val="00701827"/>
    <w:rsid w:val="00701A71"/>
    <w:rsid w:val="00701B4A"/>
    <w:rsid w:val="00701B52"/>
    <w:rsid w:val="0070218B"/>
    <w:rsid w:val="0070230B"/>
    <w:rsid w:val="0070243B"/>
    <w:rsid w:val="007024D7"/>
    <w:rsid w:val="0070255E"/>
    <w:rsid w:val="0070263A"/>
    <w:rsid w:val="007029B7"/>
    <w:rsid w:val="00702C0C"/>
    <w:rsid w:val="00702C1D"/>
    <w:rsid w:val="00702E39"/>
    <w:rsid w:val="00703191"/>
    <w:rsid w:val="00703285"/>
    <w:rsid w:val="007038AA"/>
    <w:rsid w:val="00703D04"/>
    <w:rsid w:val="00703F63"/>
    <w:rsid w:val="00703F99"/>
    <w:rsid w:val="007046F6"/>
    <w:rsid w:val="00704AEC"/>
    <w:rsid w:val="007058E6"/>
    <w:rsid w:val="00705A15"/>
    <w:rsid w:val="00705C18"/>
    <w:rsid w:val="00705DB2"/>
    <w:rsid w:val="0070608B"/>
    <w:rsid w:val="00706384"/>
    <w:rsid w:val="007065D0"/>
    <w:rsid w:val="007066DA"/>
    <w:rsid w:val="007068DB"/>
    <w:rsid w:val="00706A74"/>
    <w:rsid w:val="00706AE1"/>
    <w:rsid w:val="00706E35"/>
    <w:rsid w:val="00707122"/>
    <w:rsid w:val="00707570"/>
    <w:rsid w:val="007077F4"/>
    <w:rsid w:val="007078CA"/>
    <w:rsid w:val="00707959"/>
    <w:rsid w:val="00707B96"/>
    <w:rsid w:val="00707D81"/>
    <w:rsid w:val="00707DC4"/>
    <w:rsid w:val="00707FA4"/>
    <w:rsid w:val="0071022E"/>
    <w:rsid w:val="007109BF"/>
    <w:rsid w:val="00711184"/>
    <w:rsid w:val="00711806"/>
    <w:rsid w:val="007118F0"/>
    <w:rsid w:val="00711ED9"/>
    <w:rsid w:val="007122C3"/>
    <w:rsid w:val="00712AF3"/>
    <w:rsid w:val="00712FF8"/>
    <w:rsid w:val="0071321C"/>
    <w:rsid w:val="00713223"/>
    <w:rsid w:val="007132C1"/>
    <w:rsid w:val="007132C7"/>
    <w:rsid w:val="007132D5"/>
    <w:rsid w:val="00713392"/>
    <w:rsid w:val="007133B9"/>
    <w:rsid w:val="007133E3"/>
    <w:rsid w:val="007136C2"/>
    <w:rsid w:val="00713A29"/>
    <w:rsid w:val="0071421C"/>
    <w:rsid w:val="007143A1"/>
    <w:rsid w:val="00714A27"/>
    <w:rsid w:val="00714AAB"/>
    <w:rsid w:val="00714C91"/>
    <w:rsid w:val="00715248"/>
    <w:rsid w:val="00715275"/>
    <w:rsid w:val="007152C5"/>
    <w:rsid w:val="00715486"/>
    <w:rsid w:val="00715510"/>
    <w:rsid w:val="007155CD"/>
    <w:rsid w:val="007155DA"/>
    <w:rsid w:val="00715820"/>
    <w:rsid w:val="00715A71"/>
    <w:rsid w:val="00715EAC"/>
    <w:rsid w:val="00715EB7"/>
    <w:rsid w:val="00716370"/>
    <w:rsid w:val="0071692C"/>
    <w:rsid w:val="007169FA"/>
    <w:rsid w:val="00716A8A"/>
    <w:rsid w:val="00716BDA"/>
    <w:rsid w:val="00716F48"/>
    <w:rsid w:val="00717073"/>
    <w:rsid w:val="007172CA"/>
    <w:rsid w:val="007172F0"/>
    <w:rsid w:val="00717670"/>
    <w:rsid w:val="0071795D"/>
    <w:rsid w:val="00717E8B"/>
    <w:rsid w:val="00720105"/>
    <w:rsid w:val="00720E97"/>
    <w:rsid w:val="007211A9"/>
    <w:rsid w:val="007219A8"/>
    <w:rsid w:val="00721A2D"/>
    <w:rsid w:val="00721A5A"/>
    <w:rsid w:val="007223D7"/>
    <w:rsid w:val="007223ED"/>
    <w:rsid w:val="007224D9"/>
    <w:rsid w:val="00722618"/>
    <w:rsid w:val="00722658"/>
    <w:rsid w:val="00722A5A"/>
    <w:rsid w:val="00722FCB"/>
    <w:rsid w:val="0072305E"/>
    <w:rsid w:val="0072321D"/>
    <w:rsid w:val="007234EE"/>
    <w:rsid w:val="00723510"/>
    <w:rsid w:val="00723638"/>
    <w:rsid w:val="007238DA"/>
    <w:rsid w:val="00723AEF"/>
    <w:rsid w:val="0072405C"/>
    <w:rsid w:val="00724250"/>
    <w:rsid w:val="007245F8"/>
    <w:rsid w:val="00724788"/>
    <w:rsid w:val="007249DA"/>
    <w:rsid w:val="0072521F"/>
    <w:rsid w:val="007256AE"/>
    <w:rsid w:val="007256D2"/>
    <w:rsid w:val="00725B40"/>
    <w:rsid w:val="00725CA0"/>
    <w:rsid w:val="0072639C"/>
    <w:rsid w:val="0072675F"/>
    <w:rsid w:val="007268FF"/>
    <w:rsid w:val="00726FA2"/>
    <w:rsid w:val="007273BA"/>
    <w:rsid w:val="007276AF"/>
    <w:rsid w:val="00727839"/>
    <w:rsid w:val="00727A28"/>
    <w:rsid w:val="00727BA4"/>
    <w:rsid w:val="00727BD8"/>
    <w:rsid w:val="00727D6F"/>
    <w:rsid w:val="00727E0D"/>
    <w:rsid w:val="00727E12"/>
    <w:rsid w:val="00727F11"/>
    <w:rsid w:val="00727FAE"/>
    <w:rsid w:val="007301AA"/>
    <w:rsid w:val="007305E2"/>
    <w:rsid w:val="00730D11"/>
    <w:rsid w:val="00731012"/>
    <w:rsid w:val="00731116"/>
    <w:rsid w:val="00731924"/>
    <w:rsid w:val="00731E85"/>
    <w:rsid w:val="00732029"/>
    <w:rsid w:val="007323D0"/>
    <w:rsid w:val="007327A5"/>
    <w:rsid w:val="00732975"/>
    <w:rsid w:val="007329A1"/>
    <w:rsid w:val="007329BD"/>
    <w:rsid w:val="00732B1C"/>
    <w:rsid w:val="00732E63"/>
    <w:rsid w:val="00732F58"/>
    <w:rsid w:val="00733127"/>
    <w:rsid w:val="0073314C"/>
    <w:rsid w:val="00733204"/>
    <w:rsid w:val="007336ED"/>
    <w:rsid w:val="007336F8"/>
    <w:rsid w:val="00733724"/>
    <w:rsid w:val="00733978"/>
    <w:rsid w:val="007339DF"/>
    <w:rsid w:val="00733A2D"/>
    <w:rsid w:val="00733C00"/>
    <w:rsid w:val="00733F8D"/>
    <w:rsid w:val="0073422C"/>
    <w:rsid w:val="00734331"/>
    <w:rsid w:val="00734683"/>
    <w:rsid w:val="007347A8"/>
    <w:rsid w:val="00734B79"/>
    <w:rsid w:val="00734F66"/>
    <w:rsid w:val="007359CC"/>
    <w:rsid w:val="00735A60"/>
    <w:rsid w:val="00736320"/>
    <w:rsid w:val="007365DD"/>
    <w:rsid w:val="00736A67"/>
    <w:rsid w:val="00736ABF"/>
    <w:rsid w:val="00736C5D"/>
    <w:rsid w:val="00736DBD"/>
    <w:rsid w:val="00736F5F"/>
    <w:rsid w:val="00737123"/>
    <w:rsid w:val="007378FC"/>
    <w:rsid w:val="00737974"/>
    <w:rsid w:val="00737DCF"/>
    <w:rsid w:val="007401DF"/>
    <w:rsid w:val="007401E0"/>
    <w:rsid w:val="007404A0"/>
    <w:rsid w:val="00740626"/>
    <w:rsid w:val="0074068E"/>
    <w:rsid w:val="00740B75"/>
    <w:rsid w:val="00740D43"/>
    <w:rsid w:val="00741334"/>
    <w:rsid w:val="00741490"/>
    <w:rsid w:val="0074199C"/>
    <w:rsid w:val="00741B9E"/>
    <w:rsid w:val="007420B8"/>
    <w:rsid w:val="0074253D"/>
    <w:rsid w:val="007426EF"/>
    <w:rsid w:val="007426F5"/>
    <w:rsid w:val="00742764"/>
    <w:rsid w:val="00742C27"/>
    <w:rsid w:val="00742C95"/>
    <w:rsid w:val="00742D74"/>
    <w:rsid w:val="00742F7F"/>
    <w:rsid w:val="0074301B"/>
    <w:rsid w:val="00743053"/>
    <w:rsid w:val="007431C1"/>
    <w:rsid w:val="0074320B"/>
    <w:rsid w:val="0074337E"/>
    <w:rsid w:val="007434BB"/>
    <w:rsid w:val="00743518"/>
    <w:rsid w:val="00743A63"/>
    <w:rsid w:val="00744044"/>
    <w:rsid w:val="00744087"/>
    <w:rsid w:val="0074464D"/>
    <w:rsid w:val="0074470C"/>
    <w:rsid w:val="00744A0D"/>
    <w:rsid w:val="00744BAB"/>
    <w:rsid w:val="00744D88"/>
    <w:rsid w:val="00744EFD"/>
    <w:rsid w:val="007453F4"/>
    <w:rsid w:val="00745B3E"/>
    <w:rsid w:val="00745D85"/>
    <w:rsid w:val="00745FFC"/>
    <w:rsid w:val="00746013"/>
    <w:rsid w:val="0074663F"/>
    <w:rsid w:val="007469CB"/>
    <w:rsid w:val="00746CE9"/>
    <w:rsid w:val="00746FE1"/>
    <w:rsid w:val="00746FFB"/>
    <w:rsid w:val="00747203"/>
    <w:rsid w:val="0074766D"/>
    <w:rsid w:val="00747A79"/>
    <w:rsid w:val="00747AC3"/>
    <w:rsid w:val="00747B40"/>
    <w:rsid w:val="00747B41"/>
    <w:rsid w:val="00747B6A"/>
    <w:rsid w:val="00747CE4"/>
    <w:rsid w:val="00747FD7"/>
    <w:rsid w:val="0075042A"/>
    <w:rsid w:val="00750682"/>
    <w:rsid w:val="007507E3"/>
    <w:rsid w:val="007508E2"/>
    <w:rsid w:val="007508F3"/>
    <w:rsid w:val="00750C7A"/>
    <w:rsid w:val="00750DF4"/>
    <w:rsid w:val="0075105D"/>
    <w:rsid w:val="00751158"/>
    <w:rsid w:val="007511F5"/>
    <w:rsid w:val="00751878"/>
    <w:rsid w:val="00751910"/>
    <w:rsid w:val="0075195E"/>
    <w:rsid w:val="00751DE1"/>
    <w:rsid w:val="00751F3B"/>
    <w:rsid w:val="00752079"/>
    <w:rsid w:val="00752776"/>
    <w:rsid w:val="007529A6"/>
    <w:rsid w:val="00752A8E"/>
    <w:rsid w:val="00753094"/>
    <w:rsid w:val="0075315E"/>
    <w:rsid w:val="00753324"/>
    <w:rsid w:val="00753485"/>
    <w:rsid w:val="00753AF9"/>
    <w:rsid w:val="00753B69"/>
    <w:rsid w:val="00753B7D"/>
    <w:rsid w:val="0075415A"/>
    <w:rsid w:val="007548CF"/>
    <w:rsid w:val="007549CF"/>
    <w:rsid w:val="00754C2A"/>
    <w:rsid w:val="00754D89"/>
    <w:rsid w:val="00754F09"/>
    <w:rsid w:val="00755102"/>
    <w:rsid w:val="00755118"/>
    <w:rsid w:val="0075519A"/>
    <w:rsid w:val="007552E5"/>
    <w:rsid w:val="007553DB"/>
    <w:rsid w:val="007557DC"/>
    <w:rsid w:val="007558EB"/>
    <w:rsid w:val="00755B3A"/>
    <w:rsid w:val="00755D47"/>
    <w:rsid w:val="007564B4"/>
    <w:rsid w:val="00756589"/>
    <w:rsid w:val="007566C2"/>
    <w:rsid w:val="00756835"/>
    <w:rsid w:val="0075717D"/>
    <w:rsid w:val="0075770A"/>
    <w:rsid w:val="0075785A"/>
    <w:rsid w:val="00757891"/>
    <w:rsid w:val="00760839"/>
    <w:rsid w:val="00760A54"/>
    <w:rsid w:val="00760AEA"/>
    <w:rsid w:val="00760E1D"/>
    <w:rsid w:val="00760EF7"/>
    <w:rsid w:val="00760FB7"/>
    <w:rsid w:val="00761058"/>
    <w:rsid w:val="007611E3"/>
    <w:rsid w:val="007621C4"/>
    <w:rsid w:val="00762252"/>
    <w:rsid w:val="007622AB"/>
    <w:rsid w:val="00762336"/>
    <w:rsid w:val="00762687"/>
    <w:rsid w:val="007626AC"/>
    <w:rsid w:val="0076276D"/>
    <w:rsid w:val="00762CD8"/>
    <w:rsid w:val="007631B3"/>
    <w:rsid w:val="007631EC"/>
    <w:rsid w:val="00763249"/>
    <w:rsid w:val="0076368E"/>
    <w:rsid w:val="00763806"/>
    <w:rsid w:val="0076380B"/>
    <w:rsid w:val="00763A3A"/>
    <w:rsid w:val="00763E8D"/>
    <w:rsid w:val="00763F28"/>
    <w:rsid w:val="007645B5"/>
    <w:rsid w:val="007646B9"/>
    <w:rsid w:val="007646E5"/>
    <w:rsid w:val="007648C3"/>
    <w:rsid w:val="0076491D"/>
    <w:rsid w:val="00764D11"/>
    <w:rsid w:val="00764EBE"/>
    <w:rsid w:val="00764F5E"/>
    <w:rsid w:val="00764F81"/>
    <w:rsid w:val="00765093"/>
    <w:rsid w:val="007650F2"/>
    <w:rsid w:val="00765176"/>
    <w:rsid w:val="00765276"/>
    <w:rsid w:val="007653E7"/>
    <w:rsid w:val="0076547A"/>
    <w:rsid w:val="007655B9"/>
    <w:rsid w:val="007656CC"/>
    <w:rsid w:val="00765A10"/>
    <w:rsid w:val="00765A3F"/>
    <w:rsid w:val="00765ABC"/>
    <w:rsid w:val="00765B75"/>
    <w:rsid w:val="00765F28"/>
    <w:rsid w:val="0076646A"/>
    <w:rsid w:val="00766532"/>
    <w:rsid w:val="007665A6"/>
    <w:rsid w:val="007665B6"/>
    <w:rsid w:val="00766850"/>
    <w:rsid w:val="00766AAF"/>
    <w:rsid w:val="00766D86"/>
    <w:rsid w:val="00766DBC"/>
    <w:rsid w:val="00766E67"/>
    <w:rsid w:val="00766F26"/>
    <w:rsid w:val="0076763F"/>
    <w:rsid w:val="00767FC5"/>
    <w:rsid w:val="0077006B"/>
    <w:rsid w:val="007701C9"/>
    <w:rsid w:val="007701EC"/>
    <w:rsid w:val="007706F9"/>
    <w:rsid w:val="00770856"/>
    <w:rsid w:val="00770881"/>
    <w:rsid w:val="00770957"/>
    <w:rsid w:val="00770B72"/>
    <w:rsid w:val="00770BF2"/>
    <w:rsid w:val="00770C93"/>
    <w:rsid w:val="007712AE"/>
    <w:rsid w:val="0077196A"/>
    <w:rsid w:val="00771B1C"/>
    <w:rsid w:val="0077213D"/>
    <w:rsid w:val="0077223E"/>
    <w:rsid w:val="00772721"/>
    <w:rsid w:val="007727F4"/>
    <w:rsid w:val="00772E3A"/>
    <w:rsid w:val="007735E2"/>
    <w:rsid w:val="0077371C"/>
    <w:rsid w:val="007737D3"/>
    <w:rsid w:val="00773908"/>
    <w:rsid w:val="00773B71"/>
    <w:rsid w:val="00773E6E"/>
    <w:rsid w:val="0077435F"/>
    <w:rsid w:val="00774380"/>
    <w:rsid w:val="00774C90"/>
    <w:rsid w:val="00774D72"/>
    <w:rsid w:val="00774EA8"/>
    <w:rsid w:val="007756A1"/>
    <w:rsid w:val="00775BCD"/>
    <w:rsid w:val="00775BDD"/>
    <w:rsid w:val="00775C5A"/>
    <w:rsid w:val="00775DCA"/>
    <w:rsid w:val="00775FAC"/>
    <w:rsid w:val="0077667E"/>
    <w:rsid w:val="0077690A"/>
    <w:rsid w:val="0077693E"/>
    <w:rsid w:val="00776BE7"/>
    <w:rsid w:val="00777318"/>
    <w:rsid w:val="0077749C"/>
    <w:rsid w:val="007777D5"/>
    <w:rsid w:val="00777A20"/>
    <w:rsid w:val="00777AFE"/>
    <w:rsid w:val="00777B0F"/>
    <w:rsid w:val="00777BAC"/>
    <w:rsid w:val="00777D8B"/>
    <w:rsid w:val="007800A7"/>
    <w:rsid w:val="0078020C"/>
    <w:rsid w:val="00780A27"/>
    <w:rsid w:val="00780DEE"/>
    <w:rsid w:val="007810DE"/>
    <w:rsid w:val="007813F1"/>
    <w:rsid w:val="00781500"/>
    <w:rsid w:val="00781806"/>
    <w:rsid w:val="007818DD"/>
    <w:rsid w:val="00782089"/>
    <w:rsid w:val="00782199"/>
    <w:rsid w:val="0078239A"/>
    <w:rsid w:val="0078245F"/>
    <w:rsid w:val="00782517"/>
    <w:rsid w:val="00782729"/>
    <w:rsid w:val="007829B1"/>
    <w:rsid w:val="00782D5F"/>
    <w:rsid w:val="0078315F"/>
    <w:rsid w:val="0078338C"/>
    <w:rsid w:val="00783445"/>
    <w:rsid w:val="007834A6"/>
    <w:rsid w:val="007834CD"/>
    <w:rsid w:val="00783768"/>
    <w:rsid w:val="00783BF8"/>
    <w:rsid w:val="007840C4"/>
    <w:rsid w:val="00784366"/>
    <w:rsid w:val="007844CD"/>
    <w:rsid w:val="00784A67"/>
    <w:rsid w:val="00784EDD"/>
    <w:rsid w:val="00785379"/>
    <w:rsid w:val="00785552"/>
    <w:rsid w:val="00785711"/>
    <w:rsid w:val="007858F4"/>
    <w:rsid w:val="00785AA3"/>
    <w:rsid w:val="00785C63"/>
    <w:rsid w:val="00786071"/>
    <w:rsid w:val="007860EB"/>
    <w:rsid w:val="00786278"/>
    <w:rsid w:val="00786290"/>
    <w:rsid w:val="007862BB"/>
    <w:rsid w:val="007862E4"/>
    <w:rsid w:val="0078648E"/>
    <w:rsid w:val="00786A78"/>
    <w:rsid w:val="00786AA2"/>
    <w:rsid w:val="00786EC4"/>
    <w:rsid w:val="00786F99"/>
    <w:rsid w:val="007871B5"/>
    <w:rsid w:val="00787215"/>
    <w:rsid w:val="00787251"/>
    <w:rsid w:val="007872E6"/>
    <w:rsid w:val="0078768B"/>
    <w:rsid w:val="007876EB"/>
    <w:rsid w:val="00787767"/>
    <w:rsid w:val="00787888"/>
    <w:rsid w:val="0078789E"/>
    <w:rsid w:val="00787D57"/>
    <w:rsid w:val="00790286"/>
    <w:rsid w:val="007904DA"/>
    <w:rsid w:val="0079070F"/>
    <w:rsid w:val="007907A7"/>
    <w:rsid w:val="00790A6F"/>
    <w:rsid w:val="00790A99"/>
    <w:rsid w:val="00790DF1"/>
    <w:rsid w:val="00790F27"/>
    <w:rsid w:val="007911FB"/>
    <w:rsid w:val="00791426"/>
    <w:rsid w:val="007914CF"/>
    <w:rsid w:val="0079184E"/>
    <w:rsid w:val="00792015"/>
    <w:rsid w:val="0079243F"/>
    <w:rsid w:val="00792772"/>
    <w:rsid w:val="00792804"/>
    <w:rsid w:val="00792B80"/>
    <w:rsid w:val="00792EF9"/>
    <w:rsid w:val="00792F23"/>
    <w:rsid w:val="00792FBA"/>
    <w:rsid w:val="0079301E"/>
    <w:rsid w:val="007930AF"/>
    <w:rsid w:val="0079345D"/>
    <w:rsid w:val="00793650"/>
    <w:rsid w:val="00793999"/>
    <w:rsid w:val="00793A8F"/>
    <w:rsid w:val="00793EC2"/>
    <w:rsid w:val="0079409F"/>
    <w:rsid w:val="007940E0"/>
    <w:rsid w:val="007948CA"/>
    <w:rsid w:val="00794A47"/>
    <w:rsid w:val="00794C9B"/>
    <w:rsid w:val="007950BD"/>
    <w:rsid w:val="00795573"/>
    <w:rsid w:val="00795879"/>
    <w:rsid w:val="007958FA"/>
    <w:rsid w:val="00795B9E"/>
    <w:rsid w:val="00795E76"/>
    <w:rsid w:val="00795FFE"/>
    <w:rsid w:val="007964EE"/>
    <w:rsid w:val="00796A0C"/>
    <w:rsid w:val="00796A4F"/>
    <w:rsid w:val="00797006"/>
    <w:rsid w:val="0079722C"/>
    <w:rsid w:val="00797532"/>
    <w:rsid w:val="007975C9"/>
    <w:rsid w:val="0079791A"/>
    <w:rsid w:val="007A00BA"/>
    <w:rsid w:val="007A0C1A"/>
    <w:rsid w:val="007A0C1D"/>
    <w:rsid w:val="007A14AF"/>
    <w:rsid w:val="007A1580"/>
    <w:rsid w:val="007A168A"/>
    <w:rsid w:val="007A1854"/>
    <w:rsid w:val="007A197A"/>
    <w:rsid w:val="007A1CCD"/>
    <w:rsid w:val="007A20B4"/>
    <w:rsid w:val="007A21BB"/>
    <w:rsid w:val="007A234A"/>
    <w:rsid w:val="007A27B4"/>
    <w:rsid w:val="007A2835"/>
    <w:rsid w:val="007A2CF4"/>
    <w:rsid w:val="007A2E36"/>
    <w:rsid w:val="007A2E79"/>
    <w:rsid w:val="007A2F98"/>
    <w:rsid w:val="007A2FA8"/>
    <w:rsid w:val="007A30A9"/>
    <w:rsid w:val="007A337D"/>
    <w:rsid w:val="007A345F"/>
    <w:rsid w:val="007A3587"/>
    <w:rsid w:val="007A3833"/>
    <w:rsid w:val="007A392F"/>
    <w:rsid w:val="007A3EC9"/>
    <w:rsid w:val="007A3F60"/>
    <w:rsid w:val="007A3FDE"/>
    <w:rsid w:val="007A411A"/>
    <w:rsid w:val="007A415D"/>
    <w:rsid w:val="007A46F5"/>
    <w:rsid w:val="007A4709"/>
    <w:rsid w:val="007A479B"/>
    <w:rsid w:val="007A4B4E"/>
    <w:rsid w:val="007A4BBA"/>
    <w:rsid w:val="007A50F8"/>
    <w:rsid w:val="007A5418"/>
    <w:rsid w:val="007A542A"/>
    <w:rsid w:val="007A555D"/>
    <w:rsid w:val="007A5B64"/>
    <w:rsid w:val="007A5B72"/>
    <w:rsid w:val="007A6052"/>
    <w:rsid w:val="007A6654"/>
    <w:rsid w:val="007A67D0"/>
    <w:rsid w:val="007A6888"/>
    <w:rsid w:val="007A6DED"/>
    <w:rsid w:val="007A701C"/>
    <w:rsid w:val="007A7216"/>
    <w:rsid w:val="007A7BA2"/>
    <w:rsid w:val="007A7BA7"/>
    <w:rsid w:val="007A7D9B"/>
    <w:rsid w:val="007B018A"/>
    <w:rsid w:val="007B04F5"/>
    <w:rsid w:val="007B0540"/>
    <w:rsid w:val="007B0556"/>
    <w:rsid w:val="007B0784"/>
    <w:rsid w:val="007B0826"/>
    <w:rsid w:val="007B097F"/>
    <w:rsid w:val="007B0990"/>
    <w:rsid w:val="007B0A51"/>
    <w:rsid w:val="007B0B04"/>
    <w:rsid w:val="007B0C1B"/>
    <w:rsid w:val="007B10E7"/>
    <w:rsid w:val="007B11A1"/>
    <w:rsid w:val="007B15EC"/>
    <w:rsid w:val="007B1907"/>
    <w:rsid w:val="007B1B24"/>
    <w:rsid w:val="007B1B36"/>
    <w:rsid w:val="007B1DFC"/>
    <w:rsid w:val="007B2020"/>
    <w:rsid w:val="007B2B75"/>
    <w:rsid w:val="007B2C33"/>
    <w:rsid w:val="007B2D81"/>
    <w:rsid w:val="007B2E27"/>
    <w:rsid w:val="007B2E8C"/>
    <w:rsid w:val="007B324A"/>
    <w:rsid w:val="007B324C"/>
    <w:rsid w:val="007B327D"/>
    <w:rsid w:val="007B33A9"/>
    <w:rsid w:val="007B3485"/>
    <w:rsid w:val="007B3CBA"/>
    <w:rsid w:val="007B3EB7"/>
    <w:rsid w:val="007B4179"/>
    <w:rsid w:val="007B442F"/>
    <w:rsid w:val="007B44F0"/>
    <w:rsid w:val="007B46CE"/>
    <w:rsid w:val="007B488D"/>
    <w:rsid w:val="007B4A38"/>
    <w:rsid w:val="007B4BF1"/>
    <w:rsid w:val="007B4EC7"/>
    <w:rsid w:val="007B5261"/>
    <w:rsid w:val="007B5A32"/>
    <w:rsid w:val="007B5C54"/>
    <w:rsid w:val="007B62E8"/>
    <w:rsid w:val="007B66DB"/>
    <w:rsid w:val="007B67F3"/>
    <w:rsid w:val="007B680D"/>
    <w:rsid w:val="007B712F"/>
    <w:rsid w:val="007B714B"/>
    <w:rsid w:val="007B763F"/>
    <w:rsid w:val="007B76A1"/>
    <w:rsid w:val="007B7CC7"/>
    <w:rsid w:val="007B7E43"/>
    <w:rsid w:val="007B7EED"/>
    <w:rsid w:val="007C0248"/>
    <w:rsid w:val="007C02B1"/>
    <w:rsid w:val="007C02CA"/>
    <w:rsid w:val="007C06D1"/>
    <w:rsid w:val="007C0BD9"/>
    <w:rsid w:val="007C0C22"/>
    <w:rsid w:val="007C10AD"/>
    <w:rsid w:val="007C15F3"/>
    <w:rsid w:val="007C1BE8"/>
    <w:rsid w:val="007C2146"/>
    <w:rsid w:val="007C22CB"/>
    <w:rsid w:val="007C2517"/>
    <w:rsid w:val="007C2519"/>
    <w:rsid w:val="007C28A9"/>
    <w:rsid w:val="007C2ACD"/>
    <w:rsid w:val="007C2C48"/>
    <w:rsid w:val="007C2DFD"/>
    <w:rsid w:val="007C305A"/>
    <w:rsid w:val="007C3346"/>
    <w:rsid w:val="007C3412"/>
    <w:rsid w:val="007C35F9"/>
    <w:rsid w:val="007C38BA"/>
    <w:rsid w:val="007C3973"/>
    <w:rsid w:val="007C3AAF"/>
    <w:rsid w:val="007C41B7"/>
    <w:rsid w:val="007C424C"/>
    <w:rsid w:val="007C44DB"/>
    <w:rsid w:val="007C45BF"/>
    <w:rsid w:val="007C4754"/>
    <w:rsid w:val="007C489A"/>
    <w:rsid w:val="007C48D5"/>
    <w:rsid w:val="007C4A64"/>
    <w:rsid w:val="007C4C4A"/>
    <w:rsid w:val="007C4D37"/>
    <w:rsid w:val="007C4D87"/>
    <w:rsid w:val="007C4D9E"/>
    <w:rsid w:val="007C50C1"/>
    <w:rsid w:val="007C5505"/>
    <w:rsid w:val="007C5568"/>
    <w:rsid w:val="007C56F3"/>
    <w:rsid w:val="007C56F5"/>
    <w:rsid w:val="007C575F"/>
    <w:rsid w:val="007C5860"/>
    <w:rsid w:val="007C5A8D"/>
    <w:rsid w:val="007C5DB7"/>
    <w:rsid w:val="007C61C4"/>
    <w:rsid w:val="007C6338"/>
    <w:rsid w:val="007C648B"/>
    <w:rsid w:val="007C6777"/>
    <w:rsid w:val="007C6877"/>
    <w:rsid w:val="007C68B5"/>
    <w:rsid w:val="007C6BBD"/>
    <w:rsid w:val="007C6CD9"/>
    <w:rsid w:val="007C6CF5"/>
    <w:rsid w:val="007C7410"/>
    <w:rsid w:val="007C7440"/>
    <w:rsid w:val="007C74C1"/>
    <w:rsid w:val="007C764C"/>
    <w:rsid w:val="007C7B5D"/>
    <w:rsid w:val="007C7BE9"/>
    <w:rsid w:val="007C7EA2"/>
    <w:rsid w:val="007D005A"/>
    <w:rsid w:val="007D02C0"/>
    <w:rsid w:val="007D037F"/>
    <w:rsid w:val="007D0897"/>
    <w:rsid w:val="007D0A13"/>
    <w:rsid w:val="007D0F9E"/>
    <w:rsid w:val="007D115B"/>
    <w:rsid w:val="007D12F9"/>
    <w:rsid w:val="007D1821"/>
    <w:rsid w:val="007D1AE4"/>
    <w:rsid w:val="007D1E3E"/>
    <w:rsid w:val="007D1ECD"/>
    <w:rsid w:val="007D2039"/>
    <w:rsid w:val="007D2067"/>
    <w:rsid w:val="007D2112"/>
    <w:rsid w:val="007D21A4"/>
    <w:rsid w:val="007D21CE"/>
    <w:rsid w:val="007D22AB"/>
    <w:rsid w:val="007D23D1"/>
    <w:rsid w:val="007D25CF"/>
    <w:rsid w:val="007D265C"/>
    <w:rsid w:val="007D27CE"/>
    <w:rsid w:val="007D29B5"/>
    <w:rsid w:val="007D2AEC"/>
    <w:rsid w:val="007D3248"/>
    <w:rsid w:val="007D33F0"/>
    <w:rsid w:val="007D35A4"/>
    <w:rsid w:val="007D37B5"/>
    <w:rsid w:val="007D38A3"/>
    <w:rsid w:val="007D3957"/>
    <w:rsid w:val="007D3BA4"/>
    <w:rsid w:val="007D3FC8"/>
    <w:rsid w:val="007D42BD"/>
    <w:rsid w:val="007D4669"/>
    <w:rsid w:val="007D492B"/>
    <w:rsid w:val="007D4FAE"/>
    <w:rsid w:val="007D4FF8"/>
    <w:rsid w:val="007D52F6"/>
    <w:rsid w:val="007D58A1"/>
    <w:rsid w:val="007D6270"/>
    <w:rsid w:val="007D6503"/>
    <w:rsid w:val="007D676A"/>
    <w:rsid w:val="007D6A81"/>
    <w:rsid w:val="007D6E06"/>
    <w:rsid w:val="007D6E7E"/>
    <w:rsid w:val="007D6F84"/>
    <w:rsid w:val="007D6FD3"/>
    <w:rsid w:val="007D6FD6"/>
    <w:rsid w:val="007D70C5"/>
    <w:rsid w:val="007D7299"/>
    <w:rsid w:val="007D75E2"/>
    <w:rsid w:val="007D766E"/>
    <w:rsid w:val="007D7759"/>
    <w:rsid w:val="007D7A89"/>
    <w:rsid w:val="007E01FF"/>
    <w:rsid w:val="007E079A"/>
    <w:rsid w:val="007E0912"/>
    <w:rsid w:val="007E0C8E"/>
    <w:rsid w:val="007E0F95"/>
    <w:rsid w:val="007E0FEE"/>
    <w:rsid w:val="007E1317"/>
    <w:rsid w:val="007E14AB"/>
    <w:rsid w:val="007E16A5"/>
    <w:rsid w:val="007E1D0F"/>
    <w:rsid w:val="007E2363"/>
    <w:rsid w:val="007E269E"/>
    <w:rsid w:val="007E288F"/>
    <w:rsid w:val="007E28FB"/>
    <w:rsid w:val="007E29D8"/>
    <w:rsid w:val="007E2D04"/>
    <w:rsid w:val="007E2DEF"/>
    <w:rsid w:val="007E2E54"/>
    <w:rsid w:val="007E3540"/>
    <w:rsid w:val="007E3709"/>
    <w:rsid w:val="007E3A3C"/>
    <w:rsid w:val="007E3CEA"/>
    <w:rsid w:val="007E3D21"/>
    <w:rsid w:val="007E3DA5"/>
    <w:rsid w:val="007E400E"/>
    <w:rsid w:val="007E4641"/>
    <w:rsid w:val="007E488B"/>
    <w:rsid w:val="007E48CD"/>
    <w:rsid w:val="007E4A2E"/>
    <w:rsid w:val="007E4AD6"/>
    <w:rsid w:val="007E4D45"/>
    <w:rsid w:val="007E5132"/>
    <w:rsid w:val="007E570D"/>
    <w:rsid w:val="007E5AAF"/>
    <w:rsid w:val="007E5B52"/>
    <w:rsid w:val="007E5C78"/>
    <w:rsid w:val="007E6341"/>
    <w:rsid w:val="007E646F"/>
    <w:rsid w:val="007E6625"/>
    <w:rsid w:val="007E6B17"/>
    <w:rsid w:val="007E6C4C"/>
    <w:rsid w:val="007E7017"/>
    <w:rsid w:val="007E70DB"/>
    <w:rsid w:val="007E7193"/>
    <w:rsid w:val="007E7274"/>
    <w:rsid w:val="007E73CA"/>
    <w:rsid w:val="007E741A"/>
    <w:rsid w:val="007E78E1"/>
    <w:rsid w:val="007E7B4D"/>
    <w:rsid w:val="007E7B92"/>
    <w:rsid w:val="007E7D66"/>
    <w:rsid w:val="007E7E8D"/>
    <w:rsid w:val="007F03A1"/>
    <w:rsid w:val="007F0493"/>
    <w:rsid w:val="007F06AD"/>
    <w:rsid w:val="007F09DD"/>
    <w:rsid w:val="007F0AD8"/>
    <w:rsid w:val="007F0C5D"/>
    <w:rsid w:val="007F0F5D"/>
    <w:rsid w:val="007F0F89"/>
    <w:rsid w:val="007F15B4"/>
    <w:rsid w:val="007F16DB"/>
    <w:rsid w:val="007F1A2C"/>
    <w:rsid w:val="007F1AC6"/>
    <w:rsid w:val="007F1E7B"/>
    <w:rsid w:val="007F1F2A"/>
    <w:rsid w:val="007F22D8"/>
    <w:rsid w:val="007F23D9"/>
    <w:rsid w:val="007F2525"/>
    <w:rsid w:val="007F2F4C"/>
    <w:rsid w:val="007F3032"/>
    <w:rsid w:val="007F3204"/>
    <w:rsid w:val="007F3A7C"/>
    <w:rsid w:val="007F3B2B"/>
    <w:rsid w:val="007F3C66"/>
    <w:rsid w:val="007F3C85"/>
    <w:rsid w:val="007F3FF4"/>
    <w:rsid w:val="007F48E2"/>
    <w:rsid w:val="007F4AF7"/>
    <w:rsid w:val="007F4C92"/>
    <w:rsid w:val="007F4D77"/>
    <w:rsid w:val="007F4D83"/>
    <w:rsid w:val="007F4DE2"/>
    <w:rsid w:val="007F4EBA"/>
    <w:rsid w:val="007F4F66"/>
    <w:rsid w:val="007F4F8B"/>
    <w:rsid w:val="007F5009"/>
    <w:rsid w:val="007F51C6"/>
    <w:rsid w:val="007F51FE"/>
    <w:rsid w:val="007F53A7"/>
    <w:rsid w:val="007F56EE"/>
    <w:rsid w:val="007F59B5"/>
    <w:rsid w:val="007F5B9D"/>
    <w:rsid w:val="007F5E1D"/>
    <w:rsid w:val="007F72B0"/>
    <w:rsid w:val="007F740E"/>
    <w:rsid w:val="007F792C"/>
    <w:rsid w:val="007F7ACB"/>
    <w:rsid w:val="007F7BCC"/>
    <w:rsid w:val="007F7C29"/>
    <w:rsid w:val="00800280"/>
    <w:rsid w:val="0080076E"/>
    <w:rsid w:val="00800C16"/>
    <w:rsid w:val="00800D5B"/>
    <w:rsid w:val="00800E01"/>
    <w:rsid w:val="00800E46"/>
    <w:rsid w:val="00801068"/>
    <w:rsid w:val="008014C0"/>
    <w:rsid w:val="0080164D"/>
    <w:rsid w:val="00801BDB"/>
    <w:rsid w:val="00801EA6"/>
    <w:rsid w:val="00801F97"/>
    <w:rsid w:val="008021D8"/>
    <w:rsid w:val="008022A5"/>
    <w:rsid w:val="00802372"/>
    <w:rsid w:val="00802ACF"/>
    <w:rsid w:val="008034C1"/>
    <w:rsid w:val="008035EC"/>
    <w:rsid w:val="00803659"/>
    <w:rsid w:val="008036F4"/>
    <w:rsid w:val="00803901"/>
    <w:rsid w:val="00803D25"/>
    <w:rsid w:val="00803D69"/>
    <w:rsid w:val="0080423A"/>
    <w:rsid w:val="0080439A"/>
    <w:rsid w:val="00804A0A"/>
    <w:rsid w:val="00804A3D"/>
    <w:rsid w:val="00804B0B"/>
    <w:rsid w:val="008052C1"/>
    <w:rsid w:val="008058F8"/>
    <w:rsid w:val="00806059"/>
    <w:rsid w:val="00806372"/>
    <w:rsid w:val="008069CF"/>
    <w:rsid w:val="00806BAB"/>
    <w:rsid w:val="008070BF"/>
    <w:rsid w:val="0080716C"/>
    <w:rsid w:val="00807219"/>
    <w:rsid w:val="008074E9"/>
    <w:rsid w:val="00807809"/>
    <w:rsid w:val="0080780E"/>
    <w:rsid w:val="00807824"/>
    <w:rsid w:val="00807FEF"/>
    <w:rsid w:val="00810761"/>
    <w:rsid w:val="008107D4"/>
    <w:rsid w:val="0081084E"/>
    <w:rsid w:val="00810974"/>
    <w:rsid w:val="008109CC"/>
    <w:rsid w:val="00811208"/>
    <w:rsid w:val="00811306"/>
    <w:rsid w:val="00811A56"/>
    <w:rsid w:val="00811CB2"/>
    <w:rsid w:val="00811E56"/>
    <w:rsid w:val="008122E8"/>
    <w:rsid w:val="00812A22"/>
    <w:rsid w:val="00812E1B"/>
    <w:rsid w:val="008134CE"/>
    <w:rsid w:val="0081356B"/>
    <w:rsid w:val="008135C9"/>
    <w:rsid w:val="0081396B"/>
    <w:rsid w:val="00813A34"/>
    <w:rsid w:val="00813E05"/>
    <w:rsid w:val="00813F0E"/>
    <w:rsid w:val="00813F35"/>
    <w:rsid w:val="00814320"/>
    <w:rsid w:val="008145A3"/>
    <w:rsid w:val="00814FA6"/>
    <w:rsid w:val="00815096"/>
    <w:rsid w:val="008150FF"/>
    <w:rsid w:val="00815140"/>
    <w:rsid w:val="008152C5"/>
    <w:rsid w:val="0081549A"/>
    <w:rsid w:val="008154C5"/>
    <w:rsid w:val="008154DB"/>
    <w:rsid w:val="008159CE"/>
    <w:rsid w:val="00815A2C"/>
    <w:rsid w:val="00815A63"/>
    <w:rsid w:val="00815A94"/>
    <w:rsid w:val="00815B49"/>
    <w:rsid w:val="00815D5D"/>
    <w:rsid w:val="008164E9"/>
    <w:rsid w:val="00816923"/>
    <w:rsid w:val="00816E35"/>
    <w:rsid w:val="00816FFA"/>
    <w:rsid w:val="008170B6"/>
    <w:rsid w:val="008175BC"/>
    <w:rsid w:val="0081776C"/>
    <w:rsid w:val="00817C9B"/>
    <w:rsid w:val="0082010D"/>
    <w:rsid w:val="00820ADC"/>
    <w:rsid w:val="00820D81"/>
    <w:rsid w:val="00820F09"/>
    <w:rsid w:val="00820FDE"/>
    <w:rsid w:val="00821352"/>
    <w:rsid w:val="008216D8"/>
    <w:rsid w:val="0082173C"/>
    <w:rsid w:val="0082175C"/>
    <w:rsid w:val="00821A85"/>
    <w:rsid w:val="00821CC9"/>
    <w:rsid w:val="00821D07"/>
    <w:rsid w:val="00821E95"/>
    <w:rsid w:val="00821EBC"/>
    <w:rsid w:val="00821FC1"/>
    <w:rsid w:val="008220CB"/>
    <w:rsid w:val="008221C4"/>
    <w:rsid w:val="008221C7"/>
    <w:rsid w:val="0082229D"/>
    <w:rsid w:val="008223B3"/>
    <w:rsid w:val="008224CC"/>
    <w:rsid w:val="008224F9"/>
    <w:rsid w:val="00822E5C"/>
    <w:rsid w:val="0082308B"/>
    <w:rsid w:val="008232D1"/>
    <w:rsid w:val="008235FB"/>
    <w:rsid w:val="00823865"/>
    <w:rsid w:val="00823C54"/>
    <w:rsid w:val="008240C7"/>
    <w:rsid w:val="00824104"/>
    <w:rsid w:val="00824437"/>
    <w:rsid w:val="00824768"/>
    <w:rsid w:val="00824933"/>
    <w:rsid w:val="00824AC2"/>
    <w:rsid w:val="00824AED"/>
    <w:rsid w:val="0082506C"/>
    <w:rsid w:val="008252AF"/>
    <w:rsid w:val="00825404"/>
    <w:rsid w:val="008254B4"/>
    <w:rsid w:val="00825508"/>
    <w:rsid w:val="0082555F"/>
    <w:rsid w:val="0082568B"/>
    <w:rsid w:val="008259FA"/>
    <w:rsid w:val="00825B6A"/>
    <w:rsid w:val="00826326"/>
    <w:rsid w:val="00826992"/>
    <w:rsid w:val="00826AB1"/>
    <w:rsid w:val="00826B77"/>
    <w:rsid w:val="00826BB4"/>
    <w:rsid w:val="00827489"/>
    <w:rsid w:val="0082787B"/>
    <w:rsid w:val="00827C09"/>
    <w:rsid w:val="008300E2"/>
    <w:rsid w:val="00830212"/>
    <w:rsid w:val="00830386"/>
    <w:rsid w:val="00830596"/>
    <w:rsid w:val="008306FD"/>
    <w:rsid w:val="00830709"/>
    <w:rsid w:val="008309AC"/>
    <w:rsid w:val="00830B61"/>
    <w:rsid w:val="00830BFB"/>
    <w:rsid w:val="00830FF1"/>
    <w:rsid w:val="008310A1"/>
    <w:rsid w:val="008312A5"/>
    <w:rsid w:val="008315E7"/>
    <w:rsid w:val="008319E2"/>
    <w:rsid w:val="00831A6C"/>
    <w:rsid w:val="00831BE2"/>
    <w:rsid w:val="00831E1D"/>
    <w:rsid w:val="0083204B"/>
    <w:rsid w:val="00832283"/>
    <w:rsid w:val="008323B6"/>
    <w:rsid w:val="00832403"/>
    <w:rsid w:val="0083245E"/>
    <w:rsid w:val="0083246D"/>
    <w:rsid w:val="0083261F"/>
    <w:rsid w:val="008327F1"/>
    <w:rsid w:val="00832F73"/>
    <w:rsid w:val="00833179"/>
    <w:rsid w:val="00833304"/>
    <w:rsid w:val="008333D9"/>
    <w:rsid w:val="00833403"/>
    <w:rsid w:val="00833E5A"/>
    <w:rsid w:val="00833EE6"/>
    <w:rsid w:val="00833FC1"/>
    <w:rsid w:val="00834009"/>
    <w:rsid w:val="00834099"/>
    <w:rsid w:val="0083445B"/>
    <w:rsid w:val="008345B8"/>
    <w:rsid w:val="008347B4"/>
    <w:rsid w:val="008348A1"/>
    <w:rsid w:val="00834B92"/>
    <w:rsid w:val="00834BEC"/>
    <w:rsid w:val="008351F8"/>
    <w:rsid w:val="008352D6"/>
    <w:rsid w:val="008355A3"/>
    <w:rsid w:val="008355FF"/>
    <w:rsid w:val="00835944"/>
    <w:rsid w:val="00835BE5"/>
    <w:rsid w:val="0083618C"/>
    <w:rsid w:val="00836374"/>
    <w:rsid w:val="008364C5"/>
    <w:rsid w:val="008366CA"/>
    <w:rsid w:val="00836700"/>
    <w:rsid w:val="00836CBD"/>
    <w:rsid w:val="00837028"/>
    <w:rsid w:val="00837031"/>
    <w:rsid w:val="00837092"/>
    <w:rsid w:val="00837228"/>
    <w:rsid w:val="008372B5"/>
    <w:rsid w:val="0083747F"/>
    <w:rsid w:val="00837603"/>
    <w:rsid w:val="008377A4"/>
    <w:rsid w:val="00837B3C"/>
    <w:rsid w:val="00837E5E"/>
    <w:rsid w:val="00837FF6"/>
    <w:rsid w:val="008400BB"/>
    <w:rsid w:val="00840955"/>
    <w:rsid w:val="00840AD3"/>
    <w:rsid w:val="00840ED9"/>
    <w:rsid w:val="00840F02"/>
    <w:rsid w:val="0084144A"/>
    <w:rsid w:val="008417F2"/>
    <w:rsid w:val="008418F2"/>
    <w:rsid w:val="00841E3F"/>
    <w:rsid w:val="00841F0D"/>
    <w:rsid w:val="00841F32"/>
    <w:rsid w:val="0084224B"/>
    <w:rsid w:val="00842355"/>
    <w:rsid w:val="0084251E"/>
    <w:rsid w:val="00842B32"/>
    <w:rsid w:val="00842D82"/>
    <w:rsid w:val="0084331F"/>
    <w:rsid w:val="008435E0"/>
    <w:rsid w:val="00843746"/>
    <w:rsid w:val="0084379C"/>
    <w:rsid w:val="0084392E"/>
    <w:rsid w:val="00843A6A"/>
    <w:rsid w:val="00843C02"/>
    <w:rsid w:val="0084460B"/>
    <w:rsid w:val="00844665"/>
    <w:rsid w:val="00844743"/>
    <w:rsid w:val="0084484D"/>
    <w:rsid w:val="00844D55"/>
    <w:rsid w:val="00844E37"/>
    <w:rsid w:val="00844F04"/>
    <w:rsid w:val="00845199"/>
    <w:rsid w:val="00845664"/>
    <w:rsid w:val="00845BE7"/>
    <w:rsid w:val="00845CF7"/>
    <w:rsid w:val="00845F95"/>
    <w:rsid w:val="00846133"/>
    <w:rsid w:val="00846296"/>
    <w:rsid w:val="0084651B"/>
    <w:rsid w:val="008467AD"/>
    <w:rsid w:val="008469C4"/>
    <w:rsid w:val="008469F3"/>
    <w:rsid w:val="00846B00"/>
    <w:rsid w:val="00846F4C"/>
    <w:rsid w:val="00846FC2"/>
    <w:rsid w:val="00847288"/>
    <w:rsid w:val="0084771F"/>
    <w:rsid w:val="0084782E"/>
    <w:rsid w:val="00847BDF"/>
    <w:rsid w:val="00847CB7"/>
    <w:rsid w:val="00847DCA"/>
    <w:rsid w:val="00847E6A"/>
    <w:rsid w:val="0084B755"/>
    <w:rsid w:val="0085000E"/>
    <w:rsid w:val="00850306"/>
    <w:rsid w:val="008503D4"/>
    <w:rsid w:val="00850E2D"/>
    <w:rsid w:val="00850E3F"/>
    <w:rsid w:val="00850E52"/>
    <w:rsid w:val="00850ED8"/>
    <w:rsid w:val="00851132"/>
    <w:rsid w:val="0085155F"/>
    <w:rsid w:val="008517F4"/>
    <w:rsid w:val="00851B31"/>
    <w:rsid w:val="00851F85"/>
    <w:rsid w:val="008522CF"/>
    <w:rsid w:val="0085296C"/>
    <w:rsid w:val="008529C7"/>
    <w:rsid w:val="00852C10"/>
    <w:rsid w:val="00852CA9"/>
    <w:rsid w:val="00852F59"/>
    <w:rsid w:val="00852FCA"/>
    <w:rsid w:val="00852FEE"/>
    <w:rsid w:val="0085344E"/>
    <w:rsid w:val="0085353F"/>
    <w:rsid w:val="008538FC"/>
    <w:rsid w:val="00854525"/>
    <w:rsid w:val="00854534"/>
    <w:rsid w:val="0085490F"/>
    <w:rsid w:val="00854B0C"/>
    <w:rsid w:val="00854BE2"/>
    <w:rsid w:val="00854E8A"/>
    <w:rsid w:val="00854EEA"/>
    <w:rsid w:val="00854F64"/>
    <w:rsid w:val="00855709"/>
    <w:rsid w:val="00855A68"/>
    <w:rsid w:val="00855B68"/>
    <w:rsid w:val="00855C1A"/>
    <w:rsid w:val="00855C1C"/>
    <w:rsid w:val="00855DE8"/>
    <w:rsid w:val="00855E44"/>
    <w:rsid w:val="00855F56"/>
    <w:rsid w:val="00856153"/>
    <w:rsid w:val="00856B40"/>
    <w:rsid w:val="00856EE0"/>
    <w:rsid w:val="0085776A"/>
    <w:rsid w:val="00857AC6"/>
    <w:rsid w:val="00857B2C"/>
    <w:rsid w:val="00857C49"/>
    <w:rsid w:val="00857EEC"/>
    <w:rsid w:val="0086046B"/>
    <w:rsid w:val="0086070D"/>
    <w:rsid w:val="00860958"/>
    <w:rsid w:val="00860C27"/>
    <w:rsid w:val="00860C81"/>
    <w:rsid w:val="00860CED"/>
    <w:rsid w:val="00860F82"/>
    <w:rsid w:val="0086112B"/>
    <w:rsid w:val="00861831"/>
    <w:rsid w:val="00861A13"/>
    <w:rsid w:val="00861B0D"/>
    <w:rsid w:val="008620EB"/>
    <w:rsid w:val="00862F92"/>
    <w:rsid w:val="00863143"/>
    <w:rsid w:val="00863963"/>
    <w:rsid w:val="00863DBF"/>
    <w:rsid w:val="00864146"/>
    <w:rsid w:val="0086426C"/>
    <w:rsid w:val="0086465F"/>
    <w:rsid w:val="00864685"/>
    <w:rsid w:val="008647A7"/>
    <w:rsid w:val="00864A6D"/>
    <w:rsid w:val="00864AFE"/>
    <w:rsid w:val="0086522A"/>
    <w:rsid w:val="008652D2"/>
    <w:rsid w:val="00865834"/>
    <w:rsid w:val="008659FD"/>
    <w:rsid w:val="00865B9A"/>
    <w:rsid w:val="00865EE4"/>
    <w:rsid w:val="008660DA"/>
    <w:rsid w:val="008662B0"/>
    <w:rsid w:val="00866313"/>
    <w:rsid w:val="0086667E"/>
    <w:rsid w:val="00866ADA"/>
    <w:rsid w:val="00866B33"/>
    <w:rsid w:val="00866DB5"/>
    <w:rsid w:val="00866DD3"/>
    <w:rsid w:val="008673CF"/>
    <w:rsid w:val="008677E1"/>
    <w:rsid w:val="00867FF1"/>
    <w:rsid w:val="008703FA"/>
    <w:rsid w:val="0087049C"/>
    <w:rsid w:val="008704F5"/>
    <w:rsid w:val="008709BE"/>
    <w:rsid w:val="00870E77"/>
    <w:rsid w:val="00870E80"/>
    <w:rsid w:val="00870EBD"/>
    <w:rsid w:val="00870EE8"/>
    <w:rsid w:val="00871146"/>
    <w:rsid w:val="008711CC"/>
    <w:rsid w:val="008715B7"/>
    <w:rsid w:val="0087172F"/>
    <w:rsid w:val="00871BCD"/>
    <w:rsid w:val="008721AB"/>
    <w:rsid w:val="00872893"/>
    <w:rsid w:val="008729DE"/>
    <w:rsid w:val="008730D7"/>
    <w:rsid w:val="008735AB"/>
    <w:rsid w:val="008737B0"/>
    <w:rsid w:val="00873E0B"/>
    <w:rsid w:val="0087402F"/>
    <w:rsid w:val="00874AE6"/>
    <w:rsid w:val="008752BB"/>
    <w:rsid w:val="00875427"/>
    <w:rsid w:val="0087546B"/>
    <w:rsid w:val="0087599A"/>
    <w:rsid w:val="008759FE"/>
    <w:rsid w:val="00875A0B"/>
    <w:rsid w:val="00875C43"/>
    <w:rsid w:val="00876EA3"/>
    <w:rsid w:val="00876FE3"/>
    <w:rsid w:val="00877121"/>
    <w:rsid w:val="008774A5"/>
    <w:rsid w:val="00877677"/>
    <w:rsid w:val="00877A6D"/>
    <w:rsid w:val="00877D70"/>
    <w:rsid w:val="00877F5F"/>
    <w:rsid w:val="0088029A"/>
    <w:rsid w:val="008805F1"/>
    <w:rsid w:val="00880612"/>
    <w:rsid w:val="008809AB"/>
    <w:rsid w:val="00880A22"/>
    <w:rsid w:val="00880B2D"/>
    <w:rsid w:val="00880D3D"/>
    <w:rsid w:val="00881116"/>
    <w:rsid w:val="00881131"/>
    <w:rsid w:val="00881194"/>
    <w:rsid w:val="0088119E"/>
    <w:rsid w:val="00881B50"/>
    <w:rsid w:val="00881BA0"/>
    <w:rsid w:val="00881C6F"/>
    <w:rsid w:val="008820B9"/>
    <w:rsid w:val="008823E6"/>
    <w:rsid w:val="00882410"/>
    <w:rsid w:val="0088258B"/>
    <w:rsid w:val="00882757"/>
    <w:rsid w:val="00882A27"/>
    <w:rsid w:val="00882B82"/>
    <w:rsid w:val="00882C0A"/>
    <w:rsid w:val="00882D35"/>
    <w:rsid w:val="00882E3F"/>
    <w:rsid w:val="00882E78"/>
    <w:rsid w:val="0088328E"/>
    <w:rsid w:val="008834A0"/>
    <w:rsid w:val="008836A6"/>
    <w:rsid w:val="00883AF3"/>
    <w:rsid w:val="00883C45"/>
    <w:rsid w:val="00883CCB"/>
    <w:rsid w:val="00883F0B"/>
    <w:rsid w:val="00883FC4"/>
    <w:rsid w:val="008841E0"/>
    <w:rsid w:val="0088437B"/>
    <w:rsid w:val="008846B2"/>
    <w:rsid w:val="008848C5"/>
    <w:rsid w:val="00884C40"/>
    <w:rsid w:val="00885218"/>
    <w:rsid w:val="00885275"/>
    <w:rsid w:val="0088527C"/>
    <w:rsid w:val="00885770"/>
    <w:rsid w:val="008857AD"/>
    <w:rsid w:val="00886177"/>
    <w:rsid w:val="008862B2"/>
    <w:rsid w:val="00886331"/>
    <w:rsid w:val="00886502"/>
    <w:rsid w:val="008865DF"/>
    <w:rsid w:val="00886B94"/>
    <w:rsid w:val="00886BD9"/>
    <w:rsid w:val="00886F71"/>
    <w:rsid w:val="0088704D"/>
    <w:rsid w:val="008872BD"/>
    <w:rsid w:val="0088748E"/>
    <w:rsid w:val="008876E5"/>
    <w:rsid w:val="0088783A"/>
    <w:rsid w:val="00887A65"/>
    <w:rsid w:val="00890655"/>
    <w:rsid w:val="00890C20"/>
    <w:rsid w:val="00890DB5"/>
    <w:rsid w:val="00890F10"/>
    <w:rsid w:val="008910B3"/>
    <w:rsid w:val="008910F4"/>
    <w:rsid w:val="00891201"/>
    <w:rsid w:val="0089122D"/>
    <w:rsid w:val="00891926"/>
    <w:rsid w:val="00891C72"/>
    <w:rsid w:val="00891D58"/>
    <w:rsid w:val="00891DB8"/>
    <w:rsid w:val="00891E6A"/>
    <w:rsid w:val="00892208"/>
    <w:rsid w:val="0089222C"/>
    <w:rsid w:val="00892622"/>
    <w:rsid w:val="008926B1"/>
    <w:rsid w:val="008927F8"/>
    <w:rsid w:val="008928C0"/>
    <w:rsid w:val="00892913"/>
    <w:rsid w:val="008934BD"/>
    <w:rsid w:val="008938EE"/>
    <w:rsid w:val="00893C38"/>
    <w:rsid w:val="00893E4D"/>
    <w:rsid w:val="00893F6C"/>
    <w:rsid w:val="0089417D"/>
    <w:rsid w:val="008944AB"/>
    <w:rsid w:val="00894903"/>
    <w:rsid w:val="00894CAA"/>
    <w:rsid w:val="00894E83"/>
    <w:rsid w:val="0089509C"/>
    <w:rsid w:val="0089515A"/>
    <w:rsid w:val="008951A1"/>
    <w:rsid w:val="008953E6"/>
    <w:rsid w:val="0089550F"/>
    <w:rsid w:val="00895593"/>
    <w:rsid w:val="00895682"/>
    <w:rsid w:val="008956B1"/>
    <w:rsid w:val="00895810"/>
    <w:rsid w:val="0089590E"/>
    <w:rsid w:val="00895AED"/>
    <w:rsid w:val="00895DE9"/>
    <w:rsid w:val="008963B5"/>
    <w:rsid w:val="008964E5"/>
    <w:rsid w:val="00896742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97FAA"/>
    <w:rsid w:val="008A0238"/>
    <w:rsid w:val="008A090B"/>
    <w:rsid w:val="008A0A40"/>
    <w:rsid w:val="008A1091"/>
    <w:rsid w:val="008A12D0"/>
    <w:rsid w:val="008A13F8"/>
    <w:rsid w:val="008A1629"/>
    <w:rsid w:val="008A1C17"/>
    <w:rsid w:val="008A1C46"/>
    <w:rsid w:val="008A22D1"/>
    <w:rsid w:val="008A2662"/>
    <w:rsid w:val="008A29D1"/>
    <w:rsid w:val="008A2E5F"/>
    <w:rsid w:val="008A2F2A"/>
    <w:rsid w:val="008A31C9"/>
    <w:rsid w:val="008A3B5D"/>
    <w:rsid w:val="008A3D85"/>
    <w:rsid w:val="008A3DF3"/>
    <w:rsid w:val="008A3E58"/>
    <w:rsid w:val="008A4164"/>
    <w:rsid w:val="008A4471"/>
    <w:rsid w:val="008A4480"/>
    <w:rsid w:val="008A44AB"/>
    <w:rsid w:val="008A44AC"/>
    <w:rsid w:val="008A45F9"/>
    <w:rsid w:val="008A4844"/>
    <w:rsid w:val="008A48E5"/>
    <w:rsid w:val="008A4ACF"/>
    <w:rsid w:val="008A4CED"/>
    <w:rsid w:val="008A500B"/>
    <w:rsid w:val="008A556A"/>
    <w:rsid w:val="008A5C84"/>
    <w:rsid w:val="008A5F4F"/>
    <w:rsid w:val="008A63C0"/>
    <w:rsid w:val="008A659F"/>
    <w:rsid w:val="008A65BA"/>
    <w:rsid w:val="008A692C"/>
    <w:rsid w:val="008A6DA5"/>
    <w:rsid w:val="008A6E11"/>
    <w:rsid w:val="008A7184"/>
    <w:rsid w:val="008A7193"/>
    <w:rsid w:val="008A73E1"/>
    <w:rsid w:val="008A75FD"/>
    <w:rsid w:val="008A7A03"/>
    <w:rsid w:val="008A7A69"/>
    <w:rsid w:val="008A7BEE"/>
    <w:rsid w:val="008A7C66"/>
    <w:rsid w:val="008A7F69"/>
    <w:rsid w:val="008B002B"/>
    <w:rsid w:val="008B0F23"/>
    <w:rsid w:val="008B1410"/>
    <w:rsid w:val="008B143F"/>
    <w:rsid w:val="008B16A4"/>
    <w:rsid w:val="008B1768"/>
    <w:rsid w:val="008B1BBC"/>
    <w:rsid w:val="008B20B9"/>
    <w:rsid w:val="008B20C8"/>
    <w:rsid w:val="008B22A5"/>
    <w:rsid w:val="008B29C9"/>
    <w:rsid w:val="008B2E38"/>
    <w:rsid w:val="008B308B"/>
    <w:rsid w:val="008B3210"/>
    <w:rsid w:val="008B3293"/>
    <w:rsid w:val="008B3AAD"/>
    <w:rsid w:val="008B3CEC"/>
    <w:rsid w:val="008B3F29"/>
    <w:rsid w:val="008B4110"/>
    <w:rsid w:val="008B4418"/>
    <w:rsid w:val="008B4533"/>
    <w:rsid w:val="008B467B"/>
    <w:rsid w:val="008B4801"/>
    <w:rsid w:val="008B504B"/>
    <w:rsid w:val="008B5433"/>
    <w:rsid w:val="008B5576"/>
    <w:rsid w:val="008B59A7"/>
    <w:rsid w:val="008B5DB2"/>
    <w:rsid w:val="008B61FA"/>
    <w:rsid w:val="008B6359"/>
    <w:rsid w:val="008B689F"/>
    <w:rsid w:val="008B6FE2"/>
    <w:rsid w:val="008B7031"/>
    <w:rsid w:val="008B7044"/>
    <w:rsid w:val="008B7070"/>
    <w:rsid w:val="008B76AA"/>
    <w:rsid w:val="008B78A5"/>
    <w:rsid w:val="008C00B3"/>
    <w:rsid w:val="008C022B"/>
    <w:rsid w:val="008C0270"/>
    <w:rsid w:val="008C037E"/>
    <w:rsid w:val="008C052C"/>
    <w:rsid w:val="008C0596"/>
    <w:rsid w:val="008C05B2"/>
    <w:rsid w:val="008C0699"/>
    <w:rsid w:val="008C0A2C"/>
    <w:rsid w:val="008C0AA2"/>
    <w:rsid w:val="008C0C30"/>
    <w:rsid w:val="008C0C85"/>
    <w:rsid w:val="008C0EC1"/>
    <w:rsid w:val="008C163A"/>
    <w:rsid w:val="008C236D"/>
    <w:rsid w:val="008C2B64"/>
    <w:rsid w:val="008C2FE1"/>
    <w:rsid w:val="008C312C"/>
    <w:rsid w:val="008C3195"/>
    <w:rsid w:val="008C32E6"/>
    <w:rsid w:val="008C330D"/>
    <w:rsid w:val="008C3471"/>
    <w:rsid w:val="008C35AF"/>
    <w:rsid w:val="008C3709"/>
    <w:rsid w:val="008C3A8D"/>
    <w:rsid w:val="008C3B96"/>
    <w:rsid w:val="008C3C9C"/>
    <w:rsid w:val="008C3D7C"/>
    <w:rsid w:val="008C3FC0"/>
    <w:rsid w:val="008C4008"/>
    <w:rsid w:val="008C40A3"/>
    <w:rsid w:val="008C415F"/>
    <w:rsid w:val="008C4378"/>
    <w:rsid w:val="008C48C7"/>
    <w:rsid w:val="008C49FE"/>
    <w:rsid w:val="008C4B42"/>
    <w:rsid w:val="008C4BE1"/>
    <w:rsid w:val="008C4D8C"/>
    <w:rsid w:val="008C4D9E"/>
    <w:rsid w:val="008C4DA9"/>
    <w:rsid w:val="008C4E6D"/>
    <w:rsid w:val="008C52BF"/>
    <w:rsid w:val="008C534C"/>
    <w:rsid w:val="008C53FB"/>
    <w:rsid w:val="008C5480"/>
    <w:rsid w:val="008C568F"/>
    <w:rsid w:val="008C5694"/>
    <w:rsid w:val="008C595C"/>
    <w:rsid w:val="008C59CA"/>
    <w:rsid w:val="008C59E4"/>
    <w:rsid w:val="008C5BA7"/>
    <w:rsid w:val="008C5BDB"/>
    <w:rsid w:val="008C5E64"/>
    <w:rsid w:val="008C5F6C"/>
    <w:rsid w:val="008C6241"/>
    <w:rsid w:val="008C66EF"/>
    <w:rsid w:val="008C6733"/>
    <w:rsid w:val="008C6953"/>
    <w:rsid w:val="008C6B6F"/>
    <w:rsid w:val="008C6E4D"/>
    <w:rsid w:val="008C6EDD"/>
    <w:rsid w:val="008C70C9"/>
    <w:rsid w:val="008C717B"/>
    <w:rsid w:val="008C7395"/>
    <w:rsid w:val="008C73C9"/>
    <w:rsid w:val="008C7972"/>
    <w:rsid w:val="008C7EB5"/>
    <w:rsid w:val="008D00B4"/>
    <w:rsid w:val="008D0186"/>
    <w:rsid w:val="008D058B"/>
    <w:rsid w:val="008D06B8"/>
    <w:rsid w:val="008D0E32"/>
    <w:rsid w:val="008D0E83"/>
    <w:rsid w:val="008D0EDB"/>
    <w:rsid w:val="008D1420"/>
    <w:rsid w:val="008D18E2"/>
    <w:rsid w:val="008D18F8"/>
    <w:rsid w:val="008D1959"/>
    <w:rsid w:val="008D19BF"/>
    <w:rsid w:val="008D1A40"/>
    <w:rsid w:val="008D2207"/>
    <w:rsid w:val="008D2814"/>
    <w:rsid w:val="008D2818"/>
    <w:rsid w:val="008D2A1F"/>
    <w:rsid w:val="008D3007"/>
    <w:rsid w:val="008D30CF"/>
    <w:rsid w:val="008D33B9"/>
    <w:rsid w:val="008D3436"/>
    <w:rsid w:val="008D3451"/>
    <w:rsid w:val="008D345B"/>
    <w:rsid w:val="008D34E9"/>
    <w:rsid w:val="008D3A6C"/>
    <w:rsid w:val="008D3CF2"/>
    <w:rsid w:val="008D3EA0"/>
    <w:rsid w:val="008D3F65"/>
    <w:rsid w:val="008D3F85"/>
    <w:rsid w:val="008D437C"/>
    <w:rsid w:val="008D44FE"/>
    <w:rsid w:val="008D4BE8"/>
    <w:rsid w:val="008D4D7C"/>
    <w:rsid w:val="008D5140"/>
    <w:rsid w:val="008D52A4"/>
    <w:rsid w:val="008D56F7"/>
    <w:rsid w:val="008D57DD"/>
    <w:rsid w:val="008D5C9B"/>
    <w:rsid w:val="008D5D54"/>
    <w:rsid w:val="008D672A"/>
    <w:rsid w:val="008D6772"/>
    <w:rsid w:val="008D67FA"/>
    <w:rsid w:val="008D6CD2"/>
    <w:rsid w:val="008D6D1D"/>
    <w:rsid w:val="008D716D"/>
    <w:rsid w:val="008D729F"/>
    <w:rsid w:val="008D743A"/>
    <w:rsid w:val="008D7474"/>
    <w:rsid w:val="008D78F7"/>
    <w:rsid w:val="008D7CB2"/>
    <w:rsid w:val="008E05AB"/>
    <w:rsid w:val="008E0784"/>
    <w:rsid w:val="008E07B5"/>
    <w:rsid w:val="008E0892"/>
    <w:rsid w:val="008E08B5"/>
    <w:rsid w:val="008E1097"/>
    <w:rsid w:val="008E11C7"/>
    <w:rsid w:val="008E1260"/>
    <w:rsid w:val="008E12AC"/>
    <w:rsid w:val="008E137A"/>
    <w:rsid w:val="008E14A3"/>
    <w:rsid w:val="008E17A4"/>
    <w:rsid w:val="008E1969"/>
    <w:rsid w:val="008E1DCB"/>
    <w:rsid w:val="008E1DF0"/>
    <w:rsid w:val="008E2083"/>
    <w:rsid w:val="008E209F"/>
    <w:rsid w:val="008E2454"/>
    <w:rsid w:val="008E258C"/>
    <w:rsid w:val="008E26C7"/>
    <w:rsid w:val="008E2A29"/>
    <w:rsid w:val="008E2E0E"/>
    <w:rsid w:val="008E2E35"/>
    <w:rsid w:val="008E3080"/>
    <w:rsid w:val="008E3142"/>
    <w:rsid w:val="008E3248"/>
    <w:rsid w:val="008E335C"/>
    <w:rsid w:val="008E3BEA"/>
    <w:rsid w:val="008E3EE0"/>
    <w:rsid w:val="008E3F2A"/>
    <w:rsid w:val="008E3F3A"/>
    <w:rsid w:val="008E3FD7"/>
    <w:rsid w:val="008E42D8"/>
    <w:rsid w:val="008E4C12"/>
    <w:rsid w:val="008E54E3"/>
    <w:rsid w:val="008E5835"/>
    <w:rsid w:val="008E58F8"/>
    <w:rsid w:val="008E59C1"/>
    <w:rsid w:val="008E68D5"/>
    <w:rsid w:val="008E6AF6"/>
    <w:rsid w:val="008E6E32"/>
    <w:rsid w:val="008E7293"/>
    <w:rsid w:val="008E73C5"/>
    <w:rsid w:val="008E7477"/>
    <w:rsid w:val="008E7548"/>
    <w:rsid w:val="008E77B9"/>
    <w:rsid w:val="008E7A12"/>
    <w:rsid w:val="008E7A23"/>
    <w:rsid w:val="008E7CB0"/>
    <w:rsid w:val="008E7F85"/>
    <w:rsid w:val="008F0129"/>
    <w:rsid w:val="008F0380"/>
    <w:rsid w:val="008F07A1"/>
    <w:rsid w:val="008F089E"/>
    <w:rsid w:val="008F0A02"/>
    <w:rsid w:val="008F0E4C"/>
    <w:rsid w:val="008F0EE1"/>
    <w:rsid w:val="008F1149"/>
    <w:rsid w:val="008F1336"/>
    <w:rsid w:val="008F1422"/>
    <w:rsid w:val="008F17D7"/>
    <w:rsid w:val="008F1857"/>
    <w:rsid w:val="008F196A"/>
    <w:rsid w:val="008F1E99"/>
    <w:rsid w:val="008F1F68"/>
    <w:rsid w:val="008F207B"/>
    <w:rsid w:val="008F21EB"/>
    <w:rsid w:val="008F2604"/>
    <w:rsid w:val="008F26C0"/>
    <w:rsid w:val="008F2774"/>
    <w:rsid w:val="008F28C9"/>
    <w:rsid w:val="008F2B20"/>
    <w:rsid w:val="008F2FE2"/>
    <w:rsid w:val="008F336C"/>
    <w:rsid w:val="008F362A"/>
    <w:rsid w:val="008F3A93"/>
    <w:rsid w:val="008F3DC9"/>
    <w:rsid w:val="008F3E05"/>
    <w:rsid w:val="008F3FAC"/>
    <w:rsid w:val="008F4178"/>
    <w:rsid w:val="008F41EA"/>
    <w:rsid w:val="008F4274"/>
    <w:rsid w:val="008F4290"/>
    <w:rsid w:val="008F42A5"/>
    <w:rsid w:val="008F44D4"/>
    <w:rsid w:val="008F473E"/>
    <w:rsid w:val="008F49E6"/>
    <w:rsid w:val="008F4E92"/>
    <w:rsid w:val="008F5204"/>
    <w:rsid w:val="008F531F"/>
    <w:rsid w:val="008F53CE"/>
    <w:rsid w:val="008F5911"/>
    <w:rsid w:val="008F5A69"/>
    <w:rsid w:val="008F5B2E"/>
    <w:rsid w:val="008F5BF1"/>
    <w:rsid w:val="008F5CF6"/>
    <w:rsid w:val="008F630E"/>
    <w:rsid w:val="008F66DB"/>
    <w:rsid w:val="008F67FF"/>
    <w:rsid w:val="008F69EC"/>
    <w:rsid w:val="008F7302"/>
    <w:rsid w:val="008F7698"/>
    <w:rsid w:val="008F78AA"/>
    <w:rsid w:val="008F7916"/>
    <w:rsid w:val="008F7966"/>
    <w:rsid w:val="008F7C6B"/>
    <w:rsid w:val="0090020B"/>
    <w:rsid w:val="0090037E"/>
    <w:rsid w:val="009005E3"/>
    <w:rsid w:val="009006E0"/>
    <w:rsid w:val="00900971"/>
    <w:rsid w:val="00901126"/>
    <w:rsid w:val="00901306"/>
    <w:rsid w:val="0090159E"/>
    <w:rsid w:val="009017ED"/>
    <w:rsid w:val="009018C5"/>
    <w:rsid w:val="009018CC"/>
    <w:rsid w:val="00901B83"/>
    <w:rsid w:val="0090201A"/>
    <w:rsid w:val="009021F6"/>
    <w:rsid w:val="00902242"/>
    <w:rsid w:val="00902A67"/>
    <w:rsid w:val="00902B38"/>
    <w:rsid w:val="00902C56"/>
    <w:rsid w:val="0090316B"/>
    <w:rsid w:val="009031F3"/>
    <w:rsid w:val="00903237"/>
    <w:rsid w:val="00903323"/>
    <w:rsid w:val="00903662"/>
    <w:rsid w:val="00903A57"/>
    <w:rsid w:val="00903A9F"/>
    <w:rsid w:val="00903EF4"/>
    <w:rsid w:val="0090466D"/>
    <w:rsid w:val="009047D0"/>
    <w:rsid w:val="009048A3"/>
    <w:rsid w:val="00904AD4"/>
    <w:rsid w:val="00905243"/>
    <w:rsid w:val="0090553E"/>
    <w:rsid w:val="0090554C"/>
    <w:rsid w:val="009055C6"/>
    <w:rsid w:val="00905609"/>
    <w:rsid w:val="00905640"/>
    <w:rsid w:val="0090569E"/>
    <w:rsid w:val="00905703"/>
    <w:rsid w:val="00905E86"/>
    <w:rsid w:val="009060BD"/>
    <w:rsid w:val="0090610C"/>
    <w:rsid w:val="009061BF"/>
    <w:rsid w:val="009061EB"/>
    <w:rsid w:val="0090637F"/>
    <w:rsid w:val="00906423"/>
    <w:rsid w:val="0090652D"/>
    <w:rsid w:val="00906969"/>
    <w:rsid w:val="00906BC5"/>
    <w:rsid w:val="00906CCD"/>
    <w:rsid w:val="00907165"/>
    <w:rsid w:val="00907300"/>
    <w:rsid w:val="0090770E"/>
    <w:rsid w:val="009078E1"/>
    <w:rsid w:val="00907A54"/>
    <w:rsid w:val="00907A5E"/>
    <w:rsid w:val="00907AC7"/>
    <w:rsid w:val="00907DE8"/>
    <w:rsid w:val="00907EB8"/>
    <w:rsid w:val="00910011"/>
    <w:rsid w:val="00910070"/>
    <w:rsid w:val="00910255"/>
    <w:rsid w:val="0091061A"/>
    <w:rsid w:val="00910B4B"/>
    <w:rsid w:val="00910B9F"/>
    <w:rsid w:val="00910DAA"/>
    <w:rsid w:val="00910E66"/>
    <w:rsid w:val="00911719"/>
    <w:rsid w:val="009117A5"/>
    <w:rsid w:val="009117E3"/>
    <w:rsid w:val="00911818"/>
    <w:rsid w:val="00911858"/>
    <w:rsid w:val="009119DD"/>
    <w:rsid w:val="00911BF8"/>
    <w:rsid w:val="00911C6C"/>
    <w:rsid w:val="00911C97"/>
    <w:rsid w:val="009121AD"/>
    <w:rsid w:val="0091253D"/>
    <w:rsid w:val="0091281F"/>
    <w:rsid w:val="009128D4"/>
    <w:rsid w:val="00912CCC"/>
    <w:rsid w:val="00913187"/>
    <w:rsid w:val="009131AD"/>
    <w:rsid w:val="00913304"/>
    <w:rsid w:val="00913819"/>
    <w:rsid w:val="00913A42"/>
    <w:rsid w:val="00913D8D"/>
    <w:rsid w:val="0091427D"/>
    <w:rsid w:val="009143ED"/>
    <w:rsid w:val="00914A0A"/>
    <w:rsid w:val="00914B53"/>
    <w:rsid w:val="00914BAD"/>
    <w:rsid w:val="00914C9E"/>
    <w:rsid w:val="00914EBD"/>
    <w:rsid w:val="0091514E"/>
    <w:rsid w:val="0091528F"/>
    <w:rsid w:val="00915404"/>
    <w:rsid w:val="009155D9"/>
    <w:rsid w:val="00915919"/>
    <w:rsid w:val="00915927"/>
    <w:rsid w:val="0091598C"/>
    <w:rsid w:val="00915B3F"/>
    <w:rsid w:val="00915DEC"/>
    <w:rsid w:val="00915FD7"/>
    <w:rsid w:val="00916147"/>
    <w:rsid w:val="009163F3"/>
    <w:rsid w:val="00916E23"/>
    <w:rsid w:val="00916E67"/>
    <w:rsid w:val="00917238"/>
    <w:rsid w:val="00917297"/>
    <w:rsid w:val="009177D5"/>
    <w:rsid w:val="0091799B"/>
    <w:rsid w:val="00917AF0"/>
    <w:rsid w:val="00917B0F"/>
    <w:rsid w:val="00917CFF"/>
    <w:rsid w:val="00917D22"/>
    <w:rsid w:val="00917FD8"/>
    <w:rsid w:val="0092018A"/>
    <w:rsid w:val="0092033D"/>
    <w:rsid w:val="009203C0"/>
    <w:rsid w:val="00920440"/>
    <w:rsid w:val="009208B0"/>
    <w:rsid w:val="00920AD7"/>
    <w:rsid w:val="00920CDE"/>
    <w:rsid w:val="00921053"/>
    <w:rsid w:val="00921074"/>
    <w:rsid w:val="009210D2"/>
    <w:rsid w:val="0092145B"/>
    <w:rsid w:val="0092148C"/>
    <w:rsid w:val="00921492"/>
    <w:rsid w:val="00921575"/>
    <w:rsid w:val="00921AE9"/>
    <w:rsid w:val="00921BED"/>
    <w:rsid w:val="00921C0F"/>
    <w:rsid w:val="00921D7C"/>
    <w:rsid w:val="00921E2D"/>
    <w:rsid w:val="009226AE"/>
    <w:rsid w:val="009229AD"/>
    <w:rsid w:val="00922C0E"/>
    <w:rsid w:val="00922C45"/>
    <w:rsid w:val="00923045"/>
    <w:rsid w:val="00923058"/>
    <w:rsid w:val="009232B0"/>
    <w:rsid w:val="0092334F"/>
    <w:rsid w:val="009233BB"/>
    <w:rsid w:val="0092380F"/>
    <w:rsid w:val="00923968"/>
    <w:rsid w:val="00923A41"/>
    <w:rsid w:val="00923A8A"/>
    <w:rsid w:val="00923AB8"/>
    <w:rsid w:val="00923B22"/>
    <w:rsid w:val="00923C2B"/>
    <w:rsid w:val="0092406E"/>
    <w:rsid w:val="00924388"/>
    <w:rsid w:val="009243C2"/>
    <w:rsid w:val="00924CE1"/>
    <w:rsid w:val="00924E51"/>
    <w:rsid w:val="009252A5"/>
    <w:rsid w:val="00925BFF"/>
    <w:rsid w:val="00925D49"/>
    <w:rsid w:val="00926088"/>
    <w:rsid w:val="009261A0"/>
    <w:rsid w:val="009261BD"/>
    <w:rsid w:val="00926396"/>
    <w:rsid w:val="009265E3"/>
    <w:rsid w:val="009267CC"/>
    <w:rsid w:val="00926804"/>
    <w:rsid w:val="0092693B"/>
    <w:rsid w:val="00926A88"/>
    <w:rsid w:val="00926C3D"/>
    <w:rsid w:val="00926CBE"/>
    <w:rsid w:val="00927012"/>
    <w:rsid w:val="0092719C"/>
    <w:rsid w:val="009272D1"/>
    <w:rsid w:val="00927A78"/>
    <w:rsid w:val="00927B0C"/>
    <w:rsid w:val="00927B7F"/>
    <w:rsid w:val="00927DF7"/>
    <w:rsid w:val="00927ECB"/>
    <w:rsid w:val="00927FFC"/>
    <w:rsid w:val="009300F1"/>
    <w:rsid w:val="009301D9"/>
    <w:rsid w:val="0093023C"/>
    <w:rsid w:val="00930468"/>
    <w:rsid w:val="00930657"/>
    <w:rsid w:val="009309B1"/>
    <w:rsid w:val="00930ECD"/>
    <w:rsid w:val="00931777"/>
    <w:rsid w:val="009322C8"/>
    <w:rsid w:val="00932319"/>
    <w:rsid w:val="0093234E"/>
    <w:rsid w:val="00932657"/>
    <w:rsid w:val="00932782"/>
    <w:rsid w:val="00932B25"/>
    <w:rsid w:val="00932D00"/>
    <w:rsid w:val="00932FCD"/>
    <w:rsid w:val="00933065"/>
    <w:rsid w:val="00933074"/>
    <w:rsid w:val="0093313F"/>
    <w:rsid w:val="009331AA"/>
    <w:rsid w:val="0093344A"/>
    <w:rsid w:val="00933522"/>
    <w:rsid w:val="009335F1"/>
    <w:rsid w:val="00933870"/>
    <w:rsid w:val="00933A7C"/>
    <w:rsid w:val="00933AAE"/>
    <w:rsid w:val="00933C9B"/>
    <w:rsid w:val="00933E85"/>
    <w:rsid w:val="00934138"/>
    <w:rsid w:val="0093425A"/>
    <w:rsid w:val="009344CF"/>
    <w:rsid w:val="009344EB"/>
    <w:rsid w:val="00934574"/>
    <w:rsid w:val="0093487B"/>
    <w:rsid w:val="00934C8C"/>
    <w:rsid w:val="00935052"/>
    <w:rsid w:val="00935595"/>
    <w:rsid w:val="009356CE"/>
    <w:rsid w:val="00935721"/>
    <w:rsid w:val="00935B19"/>
    <w:rsid w:val="00935B2A"/>
    <w:rsid w:val="009363DA"/>
    <w:rsid w:val="00936598"/>
    <w:rsid w:val="00936CBF"/>
    <w:rsid w:val="00936DC9"/>
    <w:rsid w:val="00937117"/>
    <w:rsid w:val="0093716D"/>
    <w:rsid w:val="0093764F"/>
    <w:rsid w:val="00937A67"/>
    <w:rsid w:val="00937AF9"/>
    <w:rsid w:val="00937ECB"/>
    <w:rsid w:val="00940113"/>
    <w:rsid w:val="009401A9"/>
    <w:rsid w:val="0094027E"/>
    <w:rsid w:val="0094030E"/>
    <w:rsid w:val="00940320"/>
    <w:rsid w:val="00940330"/>
    <w:rsid w:val="00940885"/>
    <w:rsid w:val="00940AD2"/>
    <w:rsid w:val="009415C4"/>
    <w:rsid w:val="009417A9"/>
    <w:rsid w:val="009417E0"/>
    <w:rsid w:val="00941A57"/>
    <w:rsid w:val="00941B66"/>
    <w:rsid w:val="00941B73"/>
    <w:rsid w:val="00941D92"/>
    <w:rsid w:val="0094203A"/>
    <w:rsid w:val="0094222D"/>
    <w:rsid w:val="00942624"/>
    <w:rsid w:val="0094269D"/>
    <w:rsid w:val="00942941"/>
    <w:rsid w:val="009431AC"/>
    <w:rsid w:val="00943332"/>
    <w:rsid w:val="009433D2"/>
    <w:rsid w:val="00943650"/>
    <w:rsid w:val="00943865"/>
    <w:rsid w:val="009438C7"/>
    <w:rsid w:val="00943A26"/>
    <w:rsid w:val="00943AAD"/>
    <w:rsid w:val="00943C42"/>
    <w:rsid w:val="00943DD3"/>
    <w:rsid w:val="00943FF9"/>
    <w:rsid w:val="00944096"/>
    <w:rsid w:val="00944344"/>
    <w:rsid w:val="009443E7"/>
    <w:rsid w:val="00944454"/>
    <w:rsid w:val="00944586"/>
    <w:rsid w:val="009445E7"/>
    <w:rsid w:val="00944929"/>
    <w:rsid w:val="00944D71"/>
    <w:rsid w:val="009451DD"/>
    <w:rsid w:val="00945558"/>
    <w:rsid w:val="00945F21"/>
    <w:rsid w:val="00946027"/>
    <w:rsid w:val="00946064"/>
    <w:rsid w:val="00946388"/>
    <w:rsid w:val="00946C9C"/>
    <w:rsid w:val="00946E52"/>
    <w:rsid w:val="00947364"/>
    <w:rsid w:val="009479E1"/>
    <w:rsid w:val="00947BBF"/>
    <w:rsid w:val="00947DC0"/>
    <w:rsid w:val="00947F6C"/>
    <w:rsid w:val="00950301"/>
    <w:rsid w:val="00950435"/>
    <w:rsid w:val="009504EC"/>
    <w:rsid w:val="00950933"/>
    <w:rsid w:val="00950DC8"/>
    <w:rsid w:val="00950DF2"/>
    <w:rsid w:val="00950E27"/>
    <w:rsid w:val="00950F19"/>
    <w:rsid w:val="00950F67"/>
    <w:rsid w:val="00950F78"/>
    <w:rsid w:val="0095120B"/>
    <w:rsid w:val="0095193D"/>
    <w:rsid w:val="00951CC5"/>
    <w:rsid w:val="00951DFA"/>
    <w:rsid w:val="00951E5D"/>
    <w:rsid w:val="00951F1F"/>
    <w:rsid w:val="009521EE"/>
    <w:rsid w:val="00952580"/>
    <w:rsid w:val="009526F5"/>
    <w:rsid w:val="0095289F"/>
    <w:rsid w:val="00952C58"/>
    <w:rsid w:val="00952D0D"/>
    <w:rsid w:val="00952D60"/>
    <w:rsid w:val="00952FA1"/>
    <w:rsid w:val="00953016"/>
    <w:rsid w:val="009536CA"/>
    <w:rsid w:val="009538C3"/>
    <w:rsid w:val="00953AE9"/>
    <w:rsid w:val="00953F46"/>
    <w:rsid w:val="00954706"/>
    <w:rsid w:val="00954766"/>
    <w:rsid w:val="009549C8"/>
    <w:rsid w:val="00954A66"/>
    <w:rsid w:val="0095500A"/>
    <w:rsid w:val="00955043"/>
    <w:rsid w:val="0095510A"/>
    <w:rsid w:val="0095564C"/>
    <w:rsid w:val="00955CEE"/>
    <w:rsid w:val="00955D73"/>
    <w:rsid w:val="00955FBD"/>
    <w:rsid w:val="009563DA"/>
    <w:rsid w:val="0095690F"/>
    <w:rsid w:val="009569FD"/>
    <w:rsid w:val="00956AE7"/>
    <w:rsid w:val="00956C63"/>
    <w:rsid w:val="00956EC5"/>
    <w:rsid w:val="00956F48"/>
    <w:rsid w:val="00957998"/>
    <w:rsid w:val="00957DF9"/>
    <w:rsid w:val="00957F14"/>
    <w:rsid w:val="00957FC1"/>
    <w:rsid w:val="00960159"/>
    <w:rsid w:val="0096039A"/>
    <w:rsid w:val="00960668"/>
    <w:rsid w:val="009606CE"/>
    <w:rsid w:val="0096096A"/>
    <w:rsid w:val="00960FB9"/>
    <w:rsid w:val="0096108F"/>
    <w:rsid w:val="0096109E"/>
    <w:rsid w:val="009612DF"/>
    <w:rsid w:val="00961588"/>
    <w:rsid w:val="00962222"/>
    <w:rsid w:val="009623A1"/>
    <w:rsid w:val="00962453"/>
    <w:rsid w:val="00962925"/>
    <w:rsid w:val="00962A56"/>
    <w:rsid w:val="00962EF5"/>
    <w:rsid w:val="00962F9D"/>
    <w:rsid w:val="0096321E"/>
    <w:rsid w:val="009635BC"/>
    <w:rsid w:val="00963803"/>
    <w:rsid w:val="00963A25"/>
    <w:rsid w:val="00963A28"/>
    <w:rsid w:val="00963BB2"/>
    <w:rsid w:val="00963C1E"/>
    <w:rsid w:val="00963C4D"/>
    <w:rsid w:val="00963E02"/>
    <w:rsid w:val="0096494F"/>
    <w:rsid w:val="00964D0D"/>
    <w:rsid w:val="0096529E"/>
    <w:rsid w:val="009654DD"/>
    <w:rsid w:val="00965599"/>
    <w:rsid w:val="009655C9"/>
    <w:rsid w:val="0096577D"/>
    <w:rsid w:val="00965787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8B9"/>
    <w:rsid w:val="009669ED"/>
    <w:rsid w:val="00966DEB"/>
    <w:rsid w:val="00967038"/>
    <w:rsid w:val="00967081"/>
    <w:rsid w:val="009672A3"/>
    <w:rsid w:val="009672B0"/>
    <w:rsid w:val="00967622"/>
    <w:rsid w:val="009676EC"/>
    <w:rsid w:val="00967ABE"/>
    <w:rsid w:val="00967D7E"/>
    <w:rsid w:val="00967EC4"/>
    <w:rsid w:val="009700E0"/>
    <w:rsid w:val="00970400"/>
    <w:rsid w:val="009704BA"/>
    <w:rsid w:val="009706B3"/>
    <w:rsid w:val="0097082A"/>
    <w:rsid w:val="009709F5"/>
    <w:rsid w:val="00970E67"/>
    <w:rsid w:val="00970EE3"/>
    <w:rsid w:val="00971113"/>
    <w:rsid w:val="0097131A"/>
    <w:rsid w:val="00971467"/>
    <w:rsid w:val="00971563"/>
    <w:rsid w:val="00971B39"/>
    <w:rsid w:val="0097237C"/>
    <w:rsid w:val="009723AA"/>
    <w:rsid w:val="009725D5"/>
    <w:rsid w:val="009726CC"/>
    <w:rsid w:val="0097290D"/>
    <w:rsid w:val="0097297E"/>
    <w:rsid w:val="00972AAD"/>
    <w:rsid w:val="00972B9D"/>
    <w:rsid w:val="00972D4B"/>
    <w:rsid w:val="00972EC7"/>
    <w:rsid w:val="00972F39"/>
    <w:rsid w:val="00972F61"/>
    <w:rsid w:val="009731FB"/>
    <w:rsid w:val="0097383F"/>
    <w:rsid w:val="009738B3"/>
    <w:rsid w:val="00973C2B"/>
    <w:rsid w:val="00973CAC"/>
    <w:rsid w:val="00974470"/>
    <w:rsid w:val="00974664"/>
    <w:rsid w:val="0097468E"/>
    <w:rsid w:val="00974A10"/>
    <w:rsid w:val="00974B80"/>
    <w:rsid w:val="00974CA8"/>
    <w:rsid w:val="00974F54"/>
    <w:rsid w:val="00975042"/>
    <w:rsid w:val="009750B3"/>
    <w:rsid w:val="00975349"/>
    <w:rsid w:val="009754AB"/>
    <w:rsid w:val="0097577C"/>
    <w:rsid w:val="00975787"/>
    <w:rsid w:val="009759DE"/>
    <w:rsid w:val="00975AD0"/>
    <w:rsid w:val="0097606F"/>
    <w:rsid w:val="0097620E"/>
    <w:rsid w:val="00976356"/>
    <w:rsid w:val="009765E4"/>
    <w:rsid w:val="00976656"/>
    <w:rsid w:val="00976D5E"/>
    <w:rsid w:val="009770ED"/>
    <w:rsid w:val="009773CD"/>
    <w:rsid w:val="009774F4"/>
    <w:rsid w:val="0097779E"/>
    <w:rsid w:val="009777CB"/>
    <w:rsid w:val="00977846"/>
    <w:rsid w:val="009779DA"/>
    <w:rsid w:val="009779E3"/>
    <w:rsid w:val="00977AB0"/>
    <w:rsid w:val="00977B28"/>
    <w:rsid w:val="00977BBB"/>
    <w:rsid w:val="00977BE1"/>
    <w:rsid w:val="0098017B"/>
    <w:rsid w:val="00980A4B"/>
    <w:rsid w:val="00980CC8"/>
    <w:rsid w:val="00980E8B"/>
    <w:rsid w:val="009810A4"/>
    <w:rsid w:val="00981356"/>
    <w:rsid w:val="00981374"/>
    <w:rsid w:val="009813F2"/>
    <w:rsid w:val="00981474"/>
    <w:rsid w:val="00981934"/>
    <w:rsid w:val="00981957"/>
    <w:rsid w:val="00981CB2"/>
    <w:rsid w:val="009822C6"/>
    <w:rsid w:val="00982D57"/>
    <w:rsid w:val="009835ED"/>
    <w:rsid w:val="0098384D"/>
    <w:rsid w:val="0098384E"/>
    <w:rsid w:val="00983A52"/>
    <w:rsid w:val="00983F97"/>
    <w:rsid w:val="009841EA"/>
    <w:rsid w:val="0098446D"/>
    <w:rsid w:val="00984760"/>
    <w:rsid w:val="009847DF"/>
    <w:rsid w:val="00984890"/>
    <w:rsid w:val="00984A0E"/>
    <w:rsid w:val="00984AE0"/>
    <w:rsid w:val="00985403"/>
    <w:rsid w:val="0098559B"/>
    <w:rsid w:val="009857F6"/>
    <w:rsid w:val="0098580D"/>
    <w:rsid w:val="00985942"/>
    <w:rsid w:val="00985B77"/>
    <w:rsid w:val="00985F8F"/>
    <w:rsid w:val="00986139"/>
    <w:rsid w:val="009861E5"/>
    <w:rsid w:val="0098635C"/>
    <w:rsid w:val="0098638B"/>
    <w:rsid w:val="009863E6"/>
    <w:rsid w:val="009864A9"/>
    <w:rsid w:val="009867BA"/>
    <w:rsid w:val="009869C2"/>
    <w:rsid w:val="009869D2"/>
    <w:rsid w:val="00986AE3"/>
    <w:rsid w:val="00986DB3"/>
    <w:rsid w:val="00987A06"/>
    <w:rsid w:val="009902A2"/>
    <w:rsid w:val="00990DCF"/>
    <w:rsid w:val="0099104B"/>
    <w:rsid w:val="00991137"/>
    <w:rsid w:val="00991206"/>
    <w:rsid w:val="009919CC"/>
    <w:rsid w:val="00991A0F"/>
    <w:rsid w:val="00991EA8"/>
    <w:rsid w:val="00992245"/>
    <w:rsid w:val="00992405"/>
    <w:rsid w:val="00992769"/>
    <w:rsid w:val="009928CB"/>
    <w:rsid w:val="00992F4A"/>
    <w:rsid w:val="00993949"/>
    <w:rsid w:val="00993991"/>
    <w:rsid w:val="00993B03"/>
    <w:rsid w:val="00993E2E"/>
    <w:rsid w:val="00993FE9"/>
    <w:rsid w:val="00994623"/>
    <w:rsid w:val="00994822"/>
    <w:rsid w:val="009949B1"/>
    <w:rsid w:val="00994F5B"/>
    <w:rsid w:val="00995392"/>
    <w:rsid w:val="00995B17"/>
    <w:rsid w:val="00995C22"/>
    <w:rsid w:val="00996132"/>
    <w:rsid w:val="0099622D"/>
    <w:rsid w:val="0099659D"/>
    <w:rsid w:val="009969E5"/>
    <w:rsid w:val="00996A55"/>
    <w:rsid w:val="00996B89"/>
    <w:rsid w:val="00996CF7"/>
    <w:rsid w:val="009979AD"/>
    <w:rsid w:val="00997B73"/>
    <w:rsid w:val="009A01AB"/>
    <w:rsid w:val="009A02C2"/>
    <w:rsid w:val="009A0353"/>
    <w:rsid w:val="009A0854"/>
    <w:rsid w:val="009A135D"/>
    <w:rsid w:val="009A1448"/>
    <w:rsid w:val="009A15BC"/>
    <w:rsid w:val="009A16C1"/>
    <w:rsid w:val="009A178F"/>
    <w:rsid w:val="009A18AA"/>
    <w:rsid w:val="009A1C3C"/>
    <w:rsid w:val="009A1E0F"/>
    <w:rsid w:val="009A1E6A"/>
    <w:rsid w:val="009A226B"/>
    <w:rsid w:val="009A260A"/>
    <w:rsid w:val="009A2714"/>
    <w:rsid w:val="009A30E7"/>
    <w:rsid w:val="009A3190"/>
    <w:rsid w:val="009A31CB"/>
    <w:rsid w:val="009A352C"/>
    <w:rsid w:val="009A360E"/>
    <w:rsid w:val="009A4471"/>
    <w:rsid w:val="009A46CE"/>
    <w:rsid w:val="009A49F0"/>
    <w:rsid w:val="009A505D"/>
    <w:rsid w:val="009A5447"/>
    <w:rsid w:val="009A5B87"/>
    <w:rsid w:val="009A5C93"/>
    <w:rsid w:val="009A60BA"/>
    <w:rsid w:val="009A6109"/>
    <w:rsid w:val="009A6519"/>
    <w:rsid w:val="009A6824"/>
    <w:rsid w:val="009A6851"/>
    <w:rsid w:val="009A696E"/>
    <w:rsid w:val="009A6980"/>
    <w:rsid w:val="009A6CDA"/>
    <w:rsid w:val="009A6CEF"/>
    <w:rsid w:val="009A7496"/>
    <w:rsid w:val="009A7CDF"/>
    <w:rsid w:val="009B0360"/>
    <w:rsid w:val="009B06A9"/>
    <w:rsid w:val="009B07B0"/>
    <w:rsid w:val="009B0992"/>
    <w:rsid w:val="009B0A46"/>
    <w:rsid w:val="009B0B56"/>
    <w:rsid w:val="009B0F2F"/>
    <w:rsid w:val="009B119F"/>
    <w:rsid w:val="009B12D3"/>
    <w:rsid w:val="009B15AB"/>
    <w:rsid w:val="009B16AC"/>
    <w:rsid w:val="009B18ED"/>
    <w:rsid w:val="009B1AC4"/>
    <w:rsid w:val="009B2002"/>
    <w:rsid w:val="009B22DC"/>
    <w:rsid w:val="009B2472"/>
    <w:rsid w:val="009B26AB"/>
    <w:rsid w:val="009B2894"/>
    <w:rsid w:val="009B2908"/>
    <w:rsid w:val="009B2AA9"/>
    <w:rsid w:val="009B2B08"/>
    <w:rsid w:val="009B2DB7"/>
    <w:rsid w:val="009B2F70"/>
    <w:rsid w:val="009B36EE"/>
    <w:rsid w:val="009B3929"/>
    <w:rsid w:val="009B3B6A"/>
    <w:rsid w:val="009B3E24"/>
    <w:rsid w:val="009B440B"/>
    <w:rsid w:val="009B4514"/>
    <w:rsid w:val="009B4B4C"/>
    <w:rsid w:val="009B4CD1"/>
    <w:rsid w:val="009B50ED"/>
    <w:rsid w:val="009B53ED"/>
    <w:rsid w:val="009B53F8"/>
    <w:rsid w:val="009B543B"/>
    <w:rsid w:val="009B5D32"/>
    <w:rsid w:val="009B5F90"/>
    <w:rsid w:val="009B62F6"/>
    <w:rsid w:val="009B64C9"/>
    <w:rsid w:val="009B66E8"/>
    <w:rsid w:val="009B67C7"/>
    <w:rsid w:val="009B6ACA"/>
    <w:rsid w:val="009B6B00"/>
    <w:rsid w:val="009B6B96"/>
    <w:rsid w:val="009B6CCD"/>
    <w:rsid w:val="009B6DD4"/>
    <w:rsid w:val="009B7192"/>
    <w:rsid w:val="009B71B2"/>
    <w:rsid w:val="009B71DF"/>
    <w:rsid w:val="009B74BB"/>
    <w:rsid w:val="009B766C"/>
    <w:rsid w:val="009B7D54"/>
    <w:rsid w:val="009B7E37"/>
    <w:rsid w:val="009B7EF6"/>
    <w:rsid w:val="009C0147"/>
    <w:rsid w:val="009C01EF"/>
    <w:rsid w:val="009C0234"/>
    <w:rsid w:val="009C0502"/>
    <w:rsid w:val="009C05B7"/>
    <w:rsid w:val="009C0656"/>
    <w:rsid w:val="009C06D9"/>
    <w:rsid w:val="009C0858"/>
    <w:rsid w:val="009C0A0D"/>
    <w:rsid w:val="009C0AB7"/>
    <w:rsid w:val="009C0D78"/>
    <w:rsid w:val="009C0E20"/>
    <w:rsid w:val="009C0E44"/>
    <w:rsid w:val="009C0EE0"/>
    <w:rsid w:val="009C106E"/>
    <w:rsid w:val="009C10A5"/>
    <w:rsid w:val="009C13AC"/>
    <w:rsid w:val="009C13B3"/>
    <w:rsid w:val="009C13E6"/>
    <w:rsid w:val="009C15C3"/>
    <w:rsid w:val="009C1CD7"/>
    <w:rsid w:val="009C1DE8"/>
    <w:rsid w:val="009C2300"/>
    <w:rsid w:val="009C25DF"/>
    <w:rsid w:val="009C2803"/>
    <w:rsid w:val="009C298D"/>
    <w:rsid w:val="009C2A22"/>
    <w:rsid w:val="009C2B55"/>
    <w:rsid w:val="009C2D0C"/>
    <w:rsid w:val="009C2EFB"/>
    <w:rsid w:val="009C2FE7"/>
    <w:rsid w:val="009C323F"/>
    <w:rsid w:val="009C37D0"/>
    <w:rsid w:val="009C3FE6"/>
    <w:rsid w:val="009C4021"/>
    <w:rsid w:val="009C4254"/>
    <w:rsid w:val="009C42F4"/>
    <w:rsid w:val="009C48FD"/>
    <w:rsid w:val="009C4D0E"/>
    <w:rsid w:val="009C4E2D"/>
    <w:rsid w:val="009C5616"/>
    <w:rsid w:val="009C5786"/>
    <w:rsid w:val="009C5953"/>
    <w:rsid w:val="009C5989"/>
    <w:rsid w:val="009C5A45"/>
    <w:rsid w:val="009C5B70"/>
    <w:rsid w:val="009C5EBF"/>
    <w:rsid w:val="009C5F2F"/>
    <w:rsid w:val="009C60B4"/>
    <w:rsid w:val="009C691E"/>
    <w:rsid w:val="009C6C8F"/>
    <w:rsid w:val="009C711E"/>
    <w:rsid w:val="009C74DC"/>
    <w:rsid w:val="009C75A0"/>
    <w:rsid w:val="009C79A4"/>
    <w:rsid w:val="009C7C40"/>
    <w:rsid w:val="009C7E4F"/>
    <w:rsid w:val="009C7F83"/>
    <w:rsid w:val="009D00CB"/>
    <w:rsid w:val="009D014E"/>
    <w:rsid w:val="009D0358"/>
    <w:rsid w:val="009D0840"/>
    <w:rsid w:val="009D087C"/>
    <w:rsid w:val="009D08A1"/>
    <w:rsid w:val="009D090C"/>
    <w:rsid w:val="009D0B11"/>
    <w:rsid w:val="009D132E"/>
    <w:rsid w:val="009D1440"/>
    <w:rsid w:val="009D15A3"/>
    <w:rsid w:val="009D1611"/>
    <w:rsid w:val="009D1AEE"/>
    <w:rsid w:val="009D1B16"/>
    <w:rsid w:val="009D2AF3"/>
    <w:rsid w:val="009D2DF1"/>
    <w:rsid w:val="009D2E98"/>
    <w:rsid w:val="009D2ED4"/>
    <w:rsid w:val="009D309F"/>
    <w:rsid w:val="009D331D"/>
    <w:rsid w:val="009D3663"/>
    <w:rsid w:val="009D36DF"/>
    <w:rsid w:val="009D3842"/>
    <w:rsid w:val="009D39C3"/>
    <w:rsid w:val="009D3D38"/>
    <w:rsid w:val="009D3DF4"/>
    <w:rsid w:val="009D43D3"/>
    <w:rsid w:val="009D44F8"/>
    <w:rsid w:val="009D44FF"/>
    <w:rsid w:val="009D4663"/>
    <w:rsid w:val="009D4709"/>
    <w:rsid w:val="009D4738"/>
    <w:rsid w:val="009D473B"/>
    <w:rsid w:val="009D48D6"/>
    <w:rsid w:val="009D49F9"/>
    <w:rsid w:val="009D4C05"/>
    <w:rsid w:val="009D4CD1"/>
    <w:rsid w:val="009D4DA3"/>
    <w:rsid w:val="009D5178"/>
    <w:rsid w:val="009D5192"/>
    <w:rsid w:val="009D549D"/>
    <w:rsid w:val="009D5500"/>
    <w:rsid w:val="009D5904"/>
    <w:rsid w:val="009D59A8"/>
    <w:rsid w:val="009D5A52"/>
    <w:rsid w:val="009D64D1"/>
    <w:rsid w:val="009D655D"/>
    <w:rsid w:val="009D6860"/>
    <w:rsid w:val="009D692D"/>
    <w:rsid w:val="009D6F72"/>
    <w:rsid w:val="009D7019"/>
    <w:rsid w:val="009D726B"/>
    <w:rsid w:val="009D75E5"/>
    <w:rsid w:val="009D75E6"/>
    <w:rsid w:val="009D75ED"/>
    <w:rsid w:val="009D7891"/>
    <w:rsid w:val="009D7BC4"/>
    <w:rsid w:val="009D7BF4"/>
    <w:rsid w:val="009D7FCA"/>
    <w:rsid w:val="009E049B"/>
    <w:rsid w:val="009E081B"/>
    <w:rsid w:val="009E08BF"/>
    <w:rsid w:val="009E08C1"/>
    <w:rsid w:val="009E0FE8"/>
    <w:rsid w:val="009E0FFB"/>
    <w:rsid w:val="009E10BF"/>
    <w:rsid w:val="009E11D6"/>
    <w:rsid w:val="009E1905"/>
    <w:rsid w:val="009E1936"/>
    <w:rsid w:val="009E2002"/>
    <w:rsid w:val="009E25A9"/>
    <w:rsid w:val="009E279A"/>
    <w:rsid w:val="009E2BF8"/>
    <w:rsid w:val="009E2CBB"/>
    <w:rsid w:val="009E2CCD"/>
    <w:rsid w:val="009E2D40"/>
    <w:rsid w:val="009E2E16"/>
    <w:rsid w:val="009E2E6D"/>
    <w:rsid w:val="009E32BC"/>
    <w:rsid w:val="009E33D7"/>
    <w:rsid w:val="009E35C4"/>
    <w:rsid w:val="009E35FF"/>
    <w:rsid w:val="009E371D"/>
    <w:rsid w:val="009E3DBE"/>
    <w:rsid w:val="009E415E"/>
    <w:rsid w:val="009E4316"/>
    <w:rsid w:val="009E4961"/>
    <w:rsid w:val="009E4A1A"/>
    <w:rsid w:val="009E4C95"/>
    <w:rsid w:val="009E4D8D"/>
    <w:rsid w:val="009E4FE1"/>
    <w:rsid w:val="009E577F"/>
    <w:rsid w:val="009E5A83"/>
    <w:rsid w:val="009E61C4"/>
    <w:rsid w:val="009E64D1"/>
    <w:rsid w:val="009E6782"/>
    <w:rsid w:val="009E6825"/>
    <w:rsid w:val="009E695E"/>
    <w:rsid w:val="009E6A06"/>
    <w:rsid w:val="009E6B42"/>
    <w:rsid w:val="009E6C41"/>
    <w:rsid w:val="009E6F70"/>
    <w:rsid w:val="009E7400"/>
    <w:rsid w:val="009E7AF2"/>
    <w:rsid w:val="009E7D0E"/>
    <w:rsid w:val="009E7F6A"/>
    <w:rsid w:val="009E7FCC"/>
    <w:rsid w:val="009F0C96"/>
    <w:rsid w:val="009F0FDE"/>
    <w:rsid w:val="009F15C0"/>
    <w:rsid w:val="009F1C7C"/>
    <w:rsid w:val="009F1EF3"/>
    <w:rsid w:val="009F1FB4"/>
    <w:rsid w:val="009F1FC7"/>
    <w:rsid w:val="009F20DE"/>
    <w:rsid w:val="009F2199"/>
    <w:rsid w:val="009F26C4"/>
    <w:rsid w:val="009F27EE"/>
    <w:rsid w:val="009F2BC2"/>
    <w:rsid w:val="009F2DCE"/>
    <w:rsid w:val="009F2DDD"/>
    <w:rsid w:val="009F31BB"/>
    <w:rsid w:val="009F3860"/>
    <w:rsid w:val="009F3B5E"/>
    <w:rsid w:val="009F462C"/>
    <w:rsid w:val="009F4881"/>
    <w:rsid w:val="009F4CA3"/>
    <w:rsid w:val="009F4D42"/>
    <w:rsid w:val="009F4E93"/>
    <w:rsid w:val="009F597D"/>
    <w:rsid w:val="009F5A34"/>
    <w:rsid w:val="009F5B5A"/>
    <w:rsid w:val="009F5BF8"/>
    <w:rsid w:val="009F5CCD"/>
    <w:rsid w:val="009F5E27"/>
    <w:rsid w:val="009F5E45"/>
    <w:rsid w:val="009F5FEF"/>
    <w:rsid w:val="009F6074"/>
    <w:rsid w:val="009F6523"/>
    <w:rsid w:val="009F6629"/>
    <w:rsid w:val="009F679C"/>
    <w:rsid w:val="009F69C2"/>
    <w:rsid w:val="009F6E27"/>
    <w:rsid w:val="009F6EE9"/>
    <w:rsid w:val="009F71A7"/>
    <w:rsid w:val="009F72F8"/>
    <w:rsid w:val="009F73A0"/>
    <w:rsid w:val="009F7800"/>
    <w:rsid w:val="00A0010E"/>
    <w:rsid w:val="00A00140"/>
    <w:rsid w:val="00A00447"/>
    <w:rsid w:val="00A0073D"/>
    <w:rsid w:val="00A00770"/>
    <w:rsid w:val="00A00C73"/>
    <w:rsid w:val="00A01375"/>
    <w:rsid w:val="00A014A4"/>
    <w:rsid w:val="00A01DF7"/>
    <w:rsid w:val="00A02213"/>
    <w:rsid w:val="00A02250"/>
    <w:rsid w:val="00A022D7"/>
    <w:rsid w:val="00A02394"/>
    <w:rsid w:val="00A02396"/>
    <w:rsid w:val="00A02407"/>
    <w:rsid w:val="00A02476"/>
    <w:rsid w:val="00A026D9"/>
    <w:rsid w:val="00A026E9"/>
    <w:rsid w:val="00A02A42"/>
    <w:rsid w:val="00A02AC1"/>
    <w:rsid w:val="00A02D0B"/>
    <w:rsid w:val="00A02EB5"/>
    <w:rsid w:val="00A03375"/>
    <w:rsid w:val="00A03629"/>
    <w:rsid w:val="00A03CBD"/>
    <w:rsid w:val="00A03E1D"/>
    <w:rsid w:val="00A03EB1"/>
    <w:rsid w:val="00A04997"/>
    <w:rsid w:val="00A04BF3"/>
    <w:rsid w:val="00A050C8"/>
    <w:rsid w:val="00A053E5"/>
    <w:rsid w:val="00A05712"/>
    <w:rsid w:val="00A0596E"/>
    <w:rsid w:val="00A05AC6"/>
    <w:rsid w:val="00A05AE8"/>
    <w:rsid w:val="00A05B02"/>
    <w:rsid w:val="00A05B65"/>
    <w:rsid w:val="00A05C1E"/>
    <w:rsid w:val="00A05DBE"/>
    <w:rsid w:val="00A05F0A"/>
    <w:rsid w:val="00A06498"/>
    <w:rsid w:val="00A0655A"/>
    <w:rsid w:val="00A065C3"/>
    <w:rsid w:val="00A069B7"/>
    <w:rsid w:val="00A06ACF"/>
    <w:rsid w:val="00A06D4B"/>
    <w:rsid w:val="00A06E58"/>
    <w:rsid w:val="00A07245"/>
    <w:rsid w:val="00A074BD"/>
    <w:rsid w:val="00A07AE1"/>
    <w:rsid w:val="00A07BA8"/>
    <w:rsid w:val="00A07D8E"/>
    <w:rsid w:val="00A10019"/>
    <w:rsid w:val="00A1001A"/>
    <w:rsid w:val="00A108CC"/>
    <w:rsid w:val="00A10B64"/>
    <w:rsid w:val="00A10F14"/>
    <w:rsid w:val="00A11152"/>
    <w:rsid w:val="00A111FF"/>
    <w:rsid w:val="00A1132D"/>
    <w:rsid w:val="00A11522"/>
    <w:rsid w:val="00A115ED"/>
    <w:rsid w:val="00A11648"/>
    <w:rsid w:val="00A11E36"/>
    <w:rsid w:val="00A1251F"/>
    <w:rsid w:val="00A12AF4"/>
    <w:rsid w:val="00A12F39"/>
    <w:rsid w:val="00A13198"/>
    <w:rsid w:val="00A13612"/>
    <w:rsid w:val="00A13625"/>
    <w:rsid w:val="00A13BA3"/>
    <w:rsid w:val="00A13C6E"/>
    <w:rsid w:val="00A13CC9"/>
    <w:rsid w:val="00A13CDF"/>
    <w:rsid w:val="00A13F53"/>
    <w:rsid w:val="00A14304"/>
    <w:rsid w:val="00A144AD"/>
    <w:rsid w:val="00A1469F"/>
    <w:rsid w:val="00A147D2"/>
    <w:rsid w:val="00A14AB0"/>
    <w:rsid w:val="00A14B3D"/>
    <w:rsid w:val="00A14C13"/>
    <w:rsid w:val="00A14CC2"/>
    <w:rsid w:val="00A15196"/>
    <w:rsid w:val="00A15269"/>
    <w:rsid w:val="00A153EB"/>
    <w:rsid w:val="00A153FB"/>
    <w:rsid w:val="00A15518"/>
    <w:rsid w:val="00A15AD8"/>
    <w:rsid w:val="00A1608A"/>
    <w:rsid w:val="00A16152"/>
    <w:rsid w:val="00A1620B"/>
    <w:rsid w:val="00A162A3"/>
    <w:rsid w:val="00A16634"/>
    <w:rsid w:val="00A16DD9"/>
    <w:rsid w:val="00A16F1E"/>
    <w:rsid w:val="00A1712B"/>
    <w:rsid w:val="00A17441"/>
    <w:rsid w:val="00A17537"/>
    <w:rsid w:val="00A17995"/>
    <w:rsid w:val="00A17BD5"/>
    <w:rsid w:val="00A17DE4"/>
    <w:rsid w:val="00A17ED9"/>
    <w:rsid w:val="00A202F2"/>
    <w:rsid w:val="00A2078B"/>
    <w:rsid w:val="00A210B9"/>
    <w:rsid w:val="00A21518"/>
    <w:rsid w:val="00A21673"/>
    <w:rsid w:val="00A2171D"/>
    <w:rsid w:val="00A21A03"/>
    <w:rsid w:val="00A21B52"/>
    <w:rsid w:val="00A21C00"/>
    <w:rsid w:val="00A21F2E"/>
    <w:rsid w:val="00A223AC"/>
    <w:rsid w:val="00A2258E"/>
    <w:rsid w:val="00A2259B"/>
    <w:rsid w:val="00A225CF"/>
    <w:rsid w:val="00A22945"/>
    <w:rsid w:val="00A22A17"/>
    <w:rsid w:val="00A22B65"/>
    <w:rsid w:val="00A22F00"/>
    <w:rsid w:val="00A23082"/>
    <w:rsid w:val="00A236D9"/>
    <w:rsid w:val="00A23973"/>
    <w:rsid w:val="00A239AA"/>
    <w:rsid w:val="00A23FF5"/>
    <w:rsid w:val="00A2402F"/>
    <w:rsid w:val="00A24083"/>
    <w:rsid w:val="00A24210"/>
    <w:rsid w:val="00A243C5"/>
    <w:rsid w:val="00A2463A"/>
    <w:rsid w:val="00A2497A"/>
    <w:rsid w:val="00A2498C"/>
    <w:rsid w:val="00A249AA"/>
    <w:rsid w:val="00A24DE5"/>
    <w:rsid w:val="00A2505F"/>
    <w:rsid w:val="00A25A5F"/>
    <w:rsid w:val="00A26336"/>
    <w:rsid w:val="00A264F4"/>
    <w:rsid w:val="00A2671D"/>
    <w:rsid w:val="00A2674D"/>
    <w:rsid w:val="00A26D66"/>
    <w:rsid w:val="00A27376"/>
    <w:rsid w:val="00A277B0"/>
    <w:rsid w:val="00A27B04"/>
    <w:rsid w:val="00A27F6F"/>
    <w:rsid w:val="00A30055"/>
    <w:rsid w:val="00A300FB"/>
    <w:rsid w:val="00A30124"/>
    <w:rsid w:val="00A30173"/>
    <w:rsid w:val="00A30614"/>
    <w:rsid w:val="00A307A8"/>
    <w:rsid w:val="00A30838"/>
    <w:rsid w:val="00A3093E"/>
    <w:rsid w:val="00A30C98"/>
    <w:rsid w:val="00A30EF2"/>
    <w:rsid w:val="00A3117C"/>
    <w:rsid w:val="00A313B1"/>
    <w:rsid w:val="00A31422"/>
    <w:rsid w:val="00A319E8"/>
    <w:rsid w:val="00A31B98"/>
    <w:rsid w:val="00A31ECA"/>
    <w:rsid w:val="00A32455"/>
    <w:rsid w:val="00A324D0"/>
    <w:rsid w:val="00A32525"/>
    <w:rsid w:val="00A329A8"/>
    <w:rsid w:val="00A32C02"/>
    <w:rsid w:val="00A32C2D"/>
    <w:rsid w:val="00A32C9C"/>
    <w:rsid w:val="00A33117"/>
    <w:rsid w:val="00A33184"/>
    <w:rsid w:val="00A333A1"/>
    <w:rsid w:val="00A3349D"/>
    <w:rsid w:val="00A335E5"/>
    <w:rsid w:val="00A33718"/>
    <w:rsid w:val="00A33972"/>
    <w:rsid w:val="00A33A5F"/>
    <w:rsid w:val="00A33ACA"/>
    <w:rsid w:val="00A33D72"/>
    <w:rsid w:val="00A33E65"/>
    <w:rsid w:val="00A341F2"/>
    <w:rsid w:val="00A344D4"/>
    <w:rsid w:val="00A3451E"/>
    <w:rsid w:val="00A34568"/>
    <w:rsid w:val="00A3471C"/>
    <w:rsid w:val="00A34CC6"/>
    <w:rsid w:val="00A34D87"/>
    <w:rsid w:val="00A35030"/>
    <w:rsid w:val="00A350F5"/>
    <w:rsid w:val="00A35384"/>
    <w:rsid w:val="00A353B9"/>
    <w:rsid w:val="00A35506"/>
    <w:rsid w:val="00A35751"/>
    <w:rsid w:val="00A358C2"/>
    <w:rsid w:val="00A35968"/>
    <w:rsid w:val="00A359B1"/>
    <w:rsid w:val="00A35F1F"/>
    <w:rsid w:val="00A35F73"/>
    <w:rsid w:val="00A36071"/>
    <w:rsid w:val="00A36248"/>
    <w:rsid w:val="00A36A3E"/>
    <w:rsid w:val="00A36D50"/>
    <w:rsid w:val="00A371A1"/>
    <w:rsid w:val="00A371F4"/>
    <w:rsid w:val="00A376D5"/>
    <w:rsid w:val="00A377DC"/>
    <w:rsid w:val="00A378C5"/>
    <w:rsid w:val="00A37A04"/>
    <w:rsid w:val="00A37A13"/>
    <w:rsid w:val="00A40143"/>
    <w:rsid w:val="00A4071E"/>
    <w:rsid w:val="00A4073C"/>
    <w:rsid w:val="00A40A1F"/>
    <w:rsid w:val="00A4122F"/>
    <w:rsid w:val="00A413E4"/>
    <w:rsid w:val="00A4151D"/>
    <w:rsid w:val="00A41866"/>
    <w:rsid w:val="00A418F5"/>
    <w:rsid w:val="00A41B18"/>
    <w:rsid w:val="00A41D8A"/>
    <w:rsid w:val="00A41DA3"/>
    <w:rsid w:val="00A4203C"/>
    <w:rsid w:val="00A42466"/>
    <w:rsid w:val="00A42506"/>
    <w:rsid w:val="00A428AE"/>
    <w:rsid w:val="00A42982"/>
    <w:rsid w:val="00A42A61"/>
    <w:rsid w:val="00A42BFB"/>
    <w:rsid w:val="00A42DA5"/>
    <w:rsid w:val="00A42DBA"/>
    <w:rsid w:val="00A42EEB"/>
    <w:rsid w:val="00A42F28"/>
    <w:rsid w:val="00A439C5"/>
    <w:rsid w:val="00A439F7"/>
    <w:rsid w:val="00A43A24"/>
    <w:rsid w:val="00A43A89"/>
    <w:rsid w:val="00A43DF0"/>
    <w:rsid w:val="00A43ECD"/>
    <w:rsid w:val="00A4420B"/>
    <w:rsid w:val="00A445BE"/>
    <w:rsid w:val="00A445E9"/>
    <w:rsid w:val="00A44A81"/>
    <w:rsid w:val="00A44BA2"/>
    <w:rsid w:val="00A44C56"/>
    <w:rsid w:val="00A44D36"/>
    <w:rsid w:val="00A44E8C"/>
    <w:rsid w:val="00A451EB"/>
    <w:rsid w:val="00A4523C"/>
    <w:rsid w:val="00A45401"/>
    <w:rsid w:val="00A458B0"/>
    <w:rsid w:val="00A45BFC"/>
    <w:rsid w:val="00A45DC6"/>
    <w:rsid w:val="00A4604F"/>
    <w:rsid w:val="00A46054"/>
    <w:rsid w:val="00A46240"/>
    <w:rsid w:val="00A463C9"/>
    <w:rsid w:val="00A46480"/>
    <w:rsid w:val="00A466DC"/>
    <w:rsid w:val="00A47C36"/>
    <w:rsid w:val="00A47DC9"/>
    <w:rsid w:val="00A50078"/>
    <w:rsid w:val="00A50234"/>
    <w:rsid w:val="00A504ED"/>
    <w:rsid w:val="00A50535"/>
    <w:rsid w:val="00A50578"/>
    <w:rsid w:val="00A50745"/>
    <w:rsid w:val="00A5077A"/>
    <w:rsid w:val="00A50A8A"/>
    <w:rsid w:val="00A50B1E"/>
    <w:rsid w:val="00A50E1B"/>
    <w:rsid w:val="00A50F48"/>
    <w:rsid w:val="00A5100A"/>
    <w:rsid w:val="00A51369"/>
    <w:rsid w:val="00A51756"/>
    <w:rsid w:val="00A5176B"/>
    <w:rsid w:val="00A51848"/>
    <w:rsid w:val="00A5184A"/>
    <w:rsid w:val="00A519A1"/>
    <w:rsid w:val="00A51AB7"/>
    <w:rsid w:val="00A51F88"/>
    <w:rsid w:val="00A520B3"/>
    <w:rsid w:val="00A524B8"/>
    <w:rsid w:val="00A526C1"/>
    <w:rsid w:val="00A52812"/>
    <w:rsid w:val="00A528AA"/>
    <w:rsid w:val="00A52B33"/>
    <w:rsid w:val="00A531B5"/>
    <w:rsid w:val="00A532D9"/>
    <w:rsid w:val="00A534B5"/>
    <w:rsid w:val="00A53590"/>
    <w:rsid w:val="00A5372B"/>
    <w:rsid w:val="00A53770"/>
    <w:rsid w:val="00A538C4"/>
    <w:rsid w:val="00A53945"/>
    <w:rsid w:val="00A54338"/>
    <w:rsid w:val="00A5469F"/>
    <w:rsid w:val="00A5495F"/>
    <w:rsid w:val="00A54BAD"/>
    <w:rsid w:val="00A54BE5"/>
    <w:rsid w:val="00A55584"/>
    <w:rsid w:val="00A556D4"/>
    <w:rsid w:val="00A556E6"/>
    <w:rsid w:val="00A55A13"/>
    <w:rsid w:val="00A55B03"/>
    <w:rsid w:val="00A55EF1"/>
    <w:rsid w:val="00A56138"/>
    <w:rsid w:val="00A562B3"/>
    <w:rsid w:val="00A56B93"/>
    <w:rsid w:val="00A56F96"/>
    <w:rsid w:val="00A572E0"/>
    <w:rsid w:val="00A57AA6"/>
    <w:rsid w:val="00A60786"/>
    <w:rsid w:val="00A60FDC"/>
    <w:rsid w:val="00A610EA"/>
    <w:rsid w:val="00A61495"/>
    <w:rsid w:val="00A61682"/>
    <w:rsid w:val="00A6179B"/>
    <w:rsid w:val="00A618B3"/>
    <w:rsid w:val="00A618D7"/>
    <w:rsid w:val="00A61AF8"/>
    <w:rsid w:val="00A61F70"/>
    <w:rsid w:val="00A62070"/>
    <w:rsid w:val="00A623B5"/>
    <w:rsid w:val="00A6265F"/>
    <w:rsid w:val="00A62A0D"/>
    <w:rsid w:val="00A62B93"/>
    <w:rsid w:val="00A62C17"/>
    <w:rsid w:val="00A62CE0"/>
    <w:rsid w:val="00A635A8"/>
    <w:rsid w:val="00A63960"/>
    <w:rsid w:val="00A63998"/>
    <w:rsid w:val="00A63BF7"/>
    <w:rsid w:val="00A6404E"/>
    <w:rsid w:val="00A643D5"/>
    <w:rsid w:val="00A645EC"/>
    <w:rsid w:val="00A646D1"/>
    <w:rsid w:val="00A64A3F"/>
    <w:rsid w:val="00A64D42"/>
    <w:rsid w:val="00A65105"/>
    <w:rsid w:val="00A6575B"/>
    <w:rsid w:val="00A65820"/>
    <w:rsid w:val="00A65A6B"/>
    <w:rsid w:val="00A664B7"/>
    <w:rsid w:val="00A66697"/>
    <w:rsid w:val="00A67500"/>
    <w:rsid w:val="00A675A7"/>
    <w:rsid w:val="00A67753"/>
    <w:rsid w:val="00A67D76"/>
    <w:rsid w:val="00A701D7"/>
    <w:rsid w:val="00A7030F"/>
    <w:rsid w:val="00A70328"/>
    <w:rsid w:val="00A7046C"/>
    <w:rsid w:val="00A70996"/>
    <w:rsid w:val="00A70B93"/>
    <w:rsid w:val="00A71149"/>
    <w:rsid w:val="00A71155"/>
    <w:rsid w:val="00A71156"/>
    <w:rsid w:val="00A71356"/>
    <w:rsid w:val="00A71B89"/>
    <w:rsid w:val="00A71BC7"/>
    <w:rsid w:val="00A71F23"/>
    <w:rsid w:val="00A723A0"/>
    <w:rsid w:val="00A72BCE"/>
    <w:rsid w:val="00A72CDE"/>
    <w:rsid w:val="00A72DD1"/>
    <w:rsid w:val="00A72E26"/>
    <w:rsid w:val="00A72FDD"/>
    <w:rsid w:val="00A7334F"/>
    <w:rsid w:val="00A73753"/>
    <w:rsid w:val="00A73F63"/>
    <w:rsid w:val="00A7414A"/>
    <w:rsid w:val="00A7470A"/>
    <w:rsid w:val="00A74B65"/>
    <w:rsid w:val="00A74D30"/>
    <w:rsid w:val="00A75433"/>
    <w:rsid w:val="00A75704"/>
    <w:rsid w:val="00A757F8"/>
    <w:rsid w:val="00A7581F"/>
    <w:rsid w:val="00A75865"/>
    <w:rsid w:val="00A75958"/>
    <w:rsid w:val="00A75B67"/>
    <w:rsid w:val="00A75BD3"/>
    <w:rsid w:val="00A75C06"/>
    <w:rsid w:val="00A7607D"/>
    <w:rsid w:val="00A760A6"/>
    <w:rsid w:val="00A7611F"/>
    <w:rsid w:val="00A7647C"/>
    <w:rsid w:val="00A76650"/>
    <w:rsid w:val="00A768E0"/>
    <w:rsid w:val="00A76E54"/>
    <w:rsid w:val="00A77008"/>
    <w:rsid w:val="00A77183"/>
    <w:rsid w:val="00A77226"/>
    <w:rsid w:val="00A77853"/>
    <w:rsid w:val="00A77D34"/>
    <w:rsid w:val="00A77E52"/>
    <w:rsid w:val="00A80CE8"/>
    <w:rsid w:val="00A80FD2"/>
    <w:rsid w:val="00A81030"/>
    <w:rsid w:val="00A81094"/>
    <w:rsid w:val="00A81103"/>
    <w:rsid w:val="00A812C2"/>
    <w:rsid w:val="00A813EF"/>
    <w:rsid w:val="00A8172F"/>
    <w:rsid w:val="00A8177D"/>
    <w:rsid w:val="00A81CF2"/>
    <w:rsid w:val="00A8210D"/>
    <w:rsid w:val="00A8221B"/>
    <w:rsid w:val="00A82229"/>
    <w:rsid w:val="00A827B8"/>
    <w:rsid w:val="00A82C03"/>
    <w:rsid w:val="00A82ED1"/>
    <w:rsid w:val="00A82F4D"/>
    <w:rsid w:val="00A83039"/>
    <w:rsid w:val="00A831F4"/>
    <w:rsid w:val="00A8347D"/>
    <w:rsid w:val="00A8350D"/>
    <w:rsid w:val="00A838AA"/>
    <w:rsid w:val="00A839A6"/>
    <w:rsid w:val="00A83C2C"/>
    <w:rsid w:val="00A8412C"/>
    <w:rsid w:val="00A84737"/>
    <w:rsid w:val="00A8479E"/>
    <w:rsid w:val="00A84F12"/>
    <w:rsid w:val="00A84F33"/>
    <w:rsid w:val="00A84F3E"/>
    <w:rsid w:val="00A8512F"/>
    <w:rsid w:val="00A85472"/>
    <w:rsid w:val="00A8554B"/>
    <w:rsid w:val="00A859C9"/>
    <w:rsid w:val="00A85A8E"/>
    <w:rsid w:val="00A85AEE"/>
    <w:rsid w:val="00A85BD0"/>
    <w:rsid w:val="00A85EB3"/>
    <w:rsid w:val="00A85FB0"/>
    <w:rsid w:val="00A85FD4"/>
    <w:rsid w:val="00A8600B"/>
    <w:rsid w:val="00A860AE"/>
    <w:rsid w:val="00A862AE"/>
    <w:rsid w:val="00A863CB"/>
    <w:rsid w:val="00A86623"/>
    <w:rsid w:val="00A867DE"/>
    <w:rsid w:val="00A86CDF"/>
    <w:rsid w:val="00A86DFD"/>
    <w:rsid w:val="00A876EC"/>
    <w:rsid w:val="00A876FA"/>
    <w:rsid w:val="00A87C63"/>
    <w:rsid w:val="00A87D3B"/>
    <w:rsid w:val="00A87DA1"/>
    <w:rsid w:val="00A87F7D"/>
    <w:rsid w:val="00A90170"/>
    <w:rsid w:val="00A901EC"/>
    <w:rsid w:val="00A904A2"/>
    <w:rsid w:val="00A904E1"/>
    <w:rsid w:val="00A90524"/>
    <w:rsid w:val="00A90A81"/>
    <w:rsid w:val="00A90BDB"/>
    <w:rsid w:val="00A90DB3"/>
    <w:rsid w:val="00A90FF9"/>
    <w:rsid w:val="00A91144"/>
    <w:rsid w:val="00A917E7"/>
    <w:rsid w:val="00A9184C"/>
    <w:rsid w:val="00A91DA8"/>
    <w:rsid w:val="00A92183"/>
    <w:rsid w:val="00A924CD"/>
    <w:rsid w:val="00A9297F"/>
    <w:rsid w:val="00A92A2B"/>
    <w:rsid w:val="00A92CEE"/>
    <w:rsid w:val="00A92DD2"/>
    <w:rsid w:val="00A92E23"/>
    <w:rsid w:val="00A9344A"/>
    <w:rsid w:val="00A934C4"/>
    <w:rsid w:val="00A93C97"/>
    <w:rsid w:val="00A93DD4"/>
    <w:rsid w:val="00A93E74"/>
    <w:rsid w:val="00A94252"/>
    <w:rsid w:val="00A9465A"/>
    <w:rsid w:val="00A94E27"/>
    <w:rsid w:val="00A952DF"/>
    <w:rsid w:val="00A9548E"/>
    <w:rsid w:val="00A95723"/>
    <w:rsid w:val="00A95AC6"/>
    <w:rsid w:val="00A95B26"/>
    <w:rsid w:val="00A95B9F"/>
    <w:rsid w:val="00A95FA5"/>
    <w:rsid w:val="00A960E8"/>
    <w:rsid w:val="00A96A89"/>
    <w:rsid w:val="00A96D65"/>
    <w:rsid w:val="00A96E64"/>
    <w:rsid w:val="00A97350"/>
    <w:rsid w:val="00A9788C"/>
    <w:rsid w:val="00A97B31"/>
    <w:rsid w:val="00AA0773"/>
    <w:rsid w:val="00AA081C"/>
    <w:rsid w:val="00AA0821"/>
    <w:rsid w:val="00AA089F"/>
    <w:rsid w:val="00AA0A42"/>
    <w:rsid w:val="00AA0BC6"/>
    <w:rsid w:val="00AA0CC0"/>
    <w:rsid w:val="00AA181D"/>
    <w:rsid w:val="00AA185D"/>
    <w:rsid w:val="00AA1957"/>
    <w:rsid w:val="00AA1BD7"/>
    <w:rsid w:val="00AA2141"/>
    <w:rsid w:val="00AA216D"/>
    <w:rsid w:val="00AA21D6"/>
    <w:rsid w:val="00AA301E"/>
    <w:rsid w:val="00AA36E1"/>
    <w:rsid w:val="00AA37A4"/>
    <w:rsid w:val="00AA3856"/>
    <w:rsid w:val="00AA3870"/>
    <w:rsid w:val="00AA3A97"/>
    <w:rsid w:val="00AA3F5A"/>
    <w:rsid w:val="00AA4237"/>
    <w:rsid w:val="00AA4253"/>
    <w:rsid w:val="00AA42E1"/>
    <w:rsid w:val="00AA44B3"/>
    <w:rsid w:val="00AA48F7"/>
    <w:rsid w:val="00AA4B6A"/>
    <w:rsid w:val="00AA4C2E"/>
    <w:rsid w:val="00AA52DE"/>
    <w:rsid w:val="00AA5A63"/>
    <w:rsid w:val="00AA5A9B"/>
    <w:rsid w:val="00AA5EF4"/>
    <w:rsid w:val="00AA6035"/>
    <w:rsid w:val="00AA603B"/>
    <w:rsid w:val="00AA62B2"/>
    <w:rsid w:val="00AA696F"/>
    <w:rsid w:val="00AA6A38"/>
    <w:rsid w:val="00AA70D4"/>
    <w:rsid w:val="00AA71EA"/>
    <w:rsid w:val="00AA72FF"/>
    <w:rsid w:val="00AA776B"/>
    <w:rsid w:val="00AA77FB"/>
    <w:rsid w:val="00AA79C5"/>
    <w:rsid w:val="00AA7BE5"/>
    <w:rsid w:val="00AA7E9F"/>
    <w:rsid w:val="00AA7FC4"/>
    <w:rsid w:val="00AB098A"/>
    <w:rsid w:val="00AB0C6A"/>
    <w:rsid w:val="00AB0CED"/>
    <w:rsid w:val="00AB0DAF"/>
    <w:rsid w:val="00AB0FFD"/>
    <w:rsid w:val="00AB1753"/>
    <w:rsid w:val="00AB1CAD"/>
    <w:rsid w:val="00AB1DD3"/>
    <w:rsid w:val="00AB2089"/>
    <w:rsid w:val="00AB230E"/>
    <w:rsid w:val="00AB258E"/>
    <w:rsid w:val="00AB283E"/>
    <w:rsid w:val="00AB2892"/>
    <w:rsid w:val="00AB2ED0"/>
    <w:rsid w:val="00AB366B"/>
    <w:rsid w:val="00AB3A09"/>
    <w:rsid w:val="00AB3EB8"/>
    <w:rsid w:val="00AB3FF2"/>
    <w:rsid w:val="00AB413D"/>
    <w:rsid w:val="00AB41D8"/>
    <w:rsid w:val="00AB4231"/>
    <w:rsid w:val="00AB4395"/>
    <w:rsid w:val="00AB47A1"/>
    <w:rsid w:val="00AB4A03"/>
    <w:rsid w:val="00AB4BB2"/>
    <w:rsid w:val="00AB4C59"/>
    <w:rsid w:val="00AB4DE0"/>
    <w:rsid w:val="00AB4E36"/>
    <w:rsid w:val="00AB51B2"/>
    <w:rsid w:val="00AB55F3"/>
    <w:rsid w:val="00AB59D0"/>
    <w:rsid w:val="00AB5D12"/>
    <w:rsid w:val="00AB60DC"/>
    <w:rsid w:val="00AB6471"/>
    <w:rsid w:val="00AB666F"/>
    <w:rsid w:val="00AB6AA5"/>
    <w:rsid w:val="00AB6B99"/>
    <w:rsid w:val="00AB6BA3"/>
    <w:rsid w:val="00AB7344"/>
    <w:rsid w:val="00AB73B7"/>
    <w:rsid w:val="00AB74D3"/>
    <w:rsid w:val="00AB76CB"/>
    <w:rsid w:val="00AB7AB6"/>
    <w:rsid w:val="00AB7B79"/>
    <w:rsid w:val="00AC0265"/>
    <w:rsid w:val="00AC051B"/>
    <w:rsid w:val="00AC0992"/>
    <w:rsid w:val="00AC0B05"/>
    <w:rsid w:val="00AC0BC2"/>
    <w:rsid w:val="00AC0BDC"/>
    <w:rsid w:val="00AC10ED"/>
    <w:rsid w:val="00AC12F0"/>
    <w:rsid w:val="00AC151B"/>
    <w:rsid w:val="00AC1AFB"/>
    <w:rsid w:val="00AC1B94"/>
    <w:rsid w:val="00AC1D25"/>
    <w:rsid w:val="00AC1D9B"/>
    <w:rsid w:val="00AC1DB0"/>
    <w:rsid w:val="00AC1F0A"/>
    <w:rsid w:val="00AC1FCD"/>
    <w:rsid w:val="00AC227E"/>
    <w:rsid w:val="00AC2292"/>
    <w:rsid w:val="00AC2613"/>
    <w:rsid w:val="00AC2664"/>
    <w:rsid w:val="00AC26F9"/>
    <w:rsid w:val="00AC275E"/>
    <w:rsid w:val="00AC2A1F"/>
    <w:rsid w:val="00AC34DD"/>
    <w:rsid w:val="00AC34FB"/>
    <w:rsid w:val="00AC3659"/>
    <w:rsid w:val="00AC4081"/>
    <w:rsid w:val="00AC40ED"/>
    <w:rsid w:val="00AC450C"/>
    <w:rsid w:val="00AC4747"/>
    <w:rsid w:val="00AC47E4"/>
    <w:rsid w:val="00AC4C7C"/>
    <w:rsid w:val="00AC4CF4"/>
    <w:rsid w:val="00AC4D8A"/>
    <w:rsid w:val="00AC4E4E"/>
    <w:rsid w:val="00AC4EA2"/>
    <w:rsid w:val="00AC5045"/>
    <w:rsid w:val="00AC534A"/>
    <w:rsid w:val="00AC545F"/>
    <w:rsid w:val="00AC56C5"/>
    <w:rsid w:val="00AC58D4"/>
    <w:rsid w:val="00AC5EAA"/>
    <w:rsid w:val="00AC6133"/>
    <w:rsid w:val="00AC627E"/>
    <w:rsid w:val="00AC63A1"/>
    <w:rsid w:val="00AC67F3"/>
    <w:rsid w:val="00AC69E2"/>
    <w:rsid w:val="00AC6FE1"/>
    <w:rsid w:val="00AC700F"/>
    <w:rsid w:val="00AC70F1"/>
    <w:rsid w:val="00AC721C"/>
    <w:rsid w:val="00AC75EE"/>
    <w:rsid w:val="00AC77E8"/>
    <w:rsid w:val="00AD0199"/>
    <w:rsid w:val="00AD02FA"/>
    <w:rsid w:val="00AD0433"/>
    <w:rsid w:val="00AD0B4C"/>
    <w:rsid w:val="00AD0CCE"/>
    <w:rsid w:val="00AD0E18"/>
    <w:rsid w:val="00AD1526"/>
    <w:rsid w:val="00AD1832"/>
    <w:rsid w:val="00AD18A1"/>
    <w:rsid w:val="00AD18AA"/>
    <w:rsid w:val="00AD18C5"/>
    <w:rsid w:val="00AD1CB1"/>
    <w:rsid w:val="00AD1F8F"/>
    <w:rsid w:val="00AD2696"/>
    <w:rsid w:val="00AD26C0"/>
    <w:rsid w:val="00AD28B1"/>
    <w:rsid w:val="00AD2D22"/>
    <w:rsid w:val="00AD2DD0"/>
    <w:rsid w:val="00AD3242"/>
    <w:rsid w:val="00AD383A"/>
    <w:rsid w:val="00AD3864"/>
    <w:rsid w:val="00AD39B8"/>
    <w:rsid w:val="00AD40B8"/>
    <w:rsid w:val="00AD4417"/>
    <w:rsid w:val="00AD464F"/>
    <w:rsid w:val="00AD475F"/>
    <w:rsid w:val="00AD4EDB"/>
    <w:rsid w:val="00AD526B"/>
    <w:rsid w:val="00AD52BD"/>
    <w:rsid w:val="00AD534C"/>
    <w:rsid w:val="00AD547E"/>
    <w:rsid w:val="00AD55CB"/>
    <w:rsid w:val="00AD56F7"/>
    <w:rsid w:val="00AD5861"/>
    <w:rsid w:val="00AD5A1F"/>
    <w:rsid w:val="00AD5B91"/>
    <w:rsid w:val="00AD651C"/>
    <w:rsid w:val="00AD6637"/>
    <w:rsid w:val="00AD66BD"/>
    <w:rsid w:val="00AD67C8"/>
    <w:rsid w:val="00AD6BAE"/>
    <w:rsid w:val="00AD6CAF"/>
    <w:rsid w:val="00AD6E00"/>
    <w:rsid w:val="00AD7178"/>
    <w:rsid w:val="00AD732C"/>
    <w:rsid w:val="00AD7352"/>
    <w:rsid w:val="00AD7393"/>
    <w:rsid w:val="00AD7904"/>
    <w:rsid w:val="00AD7C1F"/>
    <w:rsid w:val="00AE02E1"/>
    <w:rsid w:val="00AE0FF8"/>
    <w:rsid w:val="00AE11CB"/>
    <w:rsid w:val="00AE1492"/>
    <w:rsid w:val="00AE19B4"/>
    <w:rsid w:val="00AE19E0"/>
    <w:rsid w:val="00AE1B7B"/>
    <w:rsid w:val="00AE1F4A"/>
    <w:rsid w:val="00AE20D4"/>
    <w:rsid w:val="00AE22A1"/>
    <w:rsid w:val="00AE28AB"/>
    <w:rsid w:val="00AE2A7C"/>
    <w:rsid w:val="00AE2AF0"/>
    <w:rsid w:val="00AE2C55"/>
    <w:rsid w:val="00AE307E"/>
    <w:rsid w:val="00AE30A1"/>
    <w:rsid w:val="00AE3100"/>
    <w:rsid w:val="00AE3103"/>
    <w:rsid w:val="00AE3517"/>
    <w:rsid w:val="00AE3816"/>
    <w:rsid w:val="00AE38BA"/>
    <w:rsid w:val="00AE3D78"/>
    <w:rsid w:val="00AE3DB4"/>
    <w:rsid w:val="00AE3F10"/>
    <w:rsid w:val="00AE4768"/>
    <w:rsid w:val="00AE5047"/>
    <w:rsid w:val="00AE521E"/>
    <w:rsid w:val="00AE5636"/>
    <w:rsid w:val="00AE5743"/>
    <w:rsid w:val="00AE5935"/>
    <w:rsid w:val="00AE5AF5"/>
    <w:rsid w:val="00AE5B2C"/>
    <w:rsid w:val="00AE5C78"/>
    <w:rsid w:val="00AE5D6C"/>
    <w:rsid w:val="00AE5FCB"/>
    <w:rsid w:val="00AE62C3"/>
    <w:rsid w:val="00AE637C"/>
    <w:rsid w:val="00AE6426"/>
    <w:rsid w:val="00AE674B"/>
    <w:rsid w:val="00AE69C1"/>
    <w:rsid w:val="00AE6BE3"/>
    <w:rsid w:val="00AE71A7"/>
    <w:rsid w:val="00AE73BC"/>
    <w:rsid w:val="00AE73FE"/>
    <w:rsid w:val="00AE7423"/>
    <w:rsid w:val="00AE786A"/>
    <w:rsid w:val="00AE798C"/>
    <w:rsid w:val="00AE7A7D"/>
    <w:rsid w:val="00AF0058"/>
    <w:rsid w:val="00AF04EC"/>
    <w:rsid w:val="00AF0BE4"/>
    <w:rsid w:val="00AF0C43"/>
    <w:rsid w:val="00AF0E05"/>
    <w:rsid w:val="00AF14FB"/>
    <w:rsid w:val="00AF184B"/>
    <w:rsid w:val="00AF1BD8"/>
    <w:rsid w:val="00AF1BFD"/>
    <w:rsid w:val="00AF1C71"/>
    <w:rsid w:val="00AF1E8B"/>
    <w:rsid w:val="00AF2087"/>
    <w:rsid w:val="00AF2120"/>
    <w:rsid w:val="00AF21A7"/>
    <w:rsid w:val="00AF21B6"/>
    <w:rsid w:val="00AF2672"/>
    <w:rsid w:val="00AF26DA"/>
    <w:rsid w:val="00AF2852"/>
    <w:rsid w:val="00AF2ADC"/>
    <w:rsid w:val="00AF2C32"/>
    <w:rsid w:val="00AF2DAD"/>
    <w:rsid w:val="00AF2DDC"/>
    <w:rsid w:val="00AF2FF1"/>
    <w:rsid w:val="00AF31DF"/>
    <w:rsid w:val="00AF38D4"/>
    <w:rsid w:val="00AF3AAF"/>
    <w:rsid w:val="00AF3C4A"/>
    <w:rsid w:val="00AF3DBB"/>
    <w:rsid w:val="00AF3E2D"/>
    <w:rsid w:val="00AF3E6C"/>
    <w:rsid w:val="00AF4257"/>
    <w:rsid w:val="00AF42B4"/>
    <w:rsid w:val="00AF48ED"/>
    <w:rsid w:val="00AF4DD2"/>
    <w:rsid w:val="00AF4DEA"/>
    <w:rsid w:val="00AF5156"/>
    <w:rsid w:val="00AF54AF"/>
    <w:rsid w:val="00AF567A"/>
    <w:rsid w:val="00AF57B6"/>
    <w:rsid w:val="00AF5A36"/>
    <w:rsid w:val="00AF601F"/>
    <w:rsid w:val="00AF610A"/>
    <w:rsid w:val="00AF612E"/>
    <w:rsid w:val="00AF64C2"/>
    <w:rsid w:val="00AF6728"/>
    <w:rsid w:val="00AF6D15"/>
    <w:rsid w:val="00AF6E8C"/>
    <w:rsid w:val="00AF6F2B"/>
    <w:rsid w:val="00AF725D"/>
    <w:rsid w:val="00AF7617"/>
    <w:rsid w:val="00AF772E"/>
    <w:rsid w:val="00AF7BDE"/>
    <w:rsid w:val="00AF7C2E"/>
    <w:rsid w:val="00AF7C3C"/>
    <w:rsid w:val="00AF7D78"/>
    <w:rsid w:val="00B000F1"/>
    <w:rsid w:val="00B0014E"/>
    <w:rsid w:val="00B0058B"/>
    <w:rsid w:val="00B00C2D"/>
    <w:rsid w:val="00B016F5"/>
    <w:rsid w:val="00B016FF"/>
    <w:rsid w:val="00B01920"/>
    <w:rsid w:val="00B01F49"/>
    <w:rsid w:val="00B0262D"/>
    <w:rsid w:val="00B02868"/>
    <w:rsid w:val="00B029DE"/>
    <w:rsid w:val="00B02B14"/>
    <w:rsid w:val="00B02C09"/>
    <w:rsid w:val="00B02E61"/>
    <w:rsid w:val="00B03014"/>
    <w:rsid w:val="00B031A2"/>
    <w:rsid w:val="00B03202"/>
    <w:rsid w:val="00B0337C"/>
    <w:rsid w:val="00B0359F"/>
    <w:rsid w:val="00B03BE0"/>
    <w:rsid w:val="00B03F7A"/>
    <w:rsid w:val="00B042EE"/>
    <w:rsid w:val="00B04340"/>
    <w:rsid w:val="00B04508"/>
    <w:rsid w:val="00B04583"/>
    <w:rsid w:val="00B04739"/>
    <w:rsid w:val="00B047F5"/>
    <w:rsid w:val="00B04C96"/>
    <w:rsid w:val="00B04CD8"/>
    <w:rsid w:val="00B04D53"/>
    <w:rsid w:val="00B04E5D"/>
    <w:rsid w:val="00B04FFF"/>
    <w:rsid w:val="00B055F8"/>
    <w:rsid w:val="00B05A57"/>
    <w:rsid w:val="00B05CBE"/>
    <w:rsid w:val="00B05E9D"/>
    <w:rsid w:val="00B060FF"/>
    <w:rsid w:val="00B0693A"/>
    <w:rsid w:val="00B07075"/>
    <w:rsid w:val="00B0716C"/>
    <w:rsid w:val="00B07653"/>
    <w:rsid w:val="00B10199"/>
    <w:rsid w:val="00B101C5"/>
    <w:rsid w:val="00B10432"/>
    <w:rsid w:val="00B1048A"/>
    <w:rsid w:val="00B104DD"/>
    <w:rsid w:val="00B1054E"/>
    <w:rsid w:val="00B105B9"/>
    <w:rsid w:val="00B1092D"/>
    <w:rsid w:val="00B10D39"/>
    <w:rsid w:val="00B10E8A"/>
    <w:rsid w:val="00B11168"/>
    <w:rsid w:val="00B112A9"/>
    <w:rsid w:val="00B114AF"/>
    <w:rsid w:val="00B1169B"/>
    <w:rsid w:val="00B1177B"/>
    <w:rsid w:val="00B1183A"/>
    <w:rsid w:val="00B11924"/>
    <w:rsid w:val="00B1243C"/>
    <w:rsid w:val="00B124C4"/>
    <w:rsid w:val="00B12653"/>
    <w:rsid w:val="00B1273A"/>
    <w:rsid w:val="00B12A96"/>
    <w:rsid w:val="00B12B1C"/>
    <w:rsid w:val="00B12E1E"/>
    <w:rsid w:val="00B12F00"/>
    <w:rsid w:val="00B12FC1"/>
    <w:rsid w:val="00B137D9"/>
    <w:rsid w:val="00B13D76"/>
    <w:rsid w:val="00B13DC2"/>
    <w:rsid w:val="00B13E50"/>
    <w:rsid w:val="00B13FB4"/>
    <w:rsid w:val="00B13FF9"/>
    <w:rsid w:val="00B14134"/>
    <w:rsid w:val="00B14228"/>
    <w:rsid w:val="00B142C7"/>
    <w:rsid w:val="00B1464E"/>
    <w:rsid w:val="00B14AD8"/>
    <w:rsid w:val="00B14E8D"/>
    <w:rsid w:val="00B14E96"/>
    <w:rsid w:val="00B14F63"/>
    <w:rsid w:val="00B15084"/>
    <w:rsid w:val="00B15546"/>
    <w:rsid w:val="00B15990"/>
    <w:rsid w:val="00B15A40"/>
    <w:rsid w:val="00B1623E"/>
    <w:rsid w:val="00B1638A"/>
    <w:rsid w:val="00B1643C"/>
    <w:rsid w:val="00B1643E"/>
    <w:rsid w:val="00B16791"/>
    <w:rsid w:val="00B1686E"/>
    <w:rsid w:val="00B168A6"/>
    <w:rsid w:val="00B169BA"/>
    <w:rsid w:val="00B16A1F"/>
    <w:rsid w:val="00B16E76"/>
    <w:rsid w:val="00B17036"/>
    <w:rsid w:val="00B1723D"/>
    <w:rsid w:val="00B1738A"/>
    <w:rsid w:val="00B1746B"/>
    <w:rsid w:val="00B174B0"/>
    <w:rsid w:val="00B17C16"/>
    <w:rsid w:val="00B17FB7"/>
    <w:rsid w:val="00B20329"/>
    <w:rsid w:val="00B208B9"/>
    <w:rsid w:val="00B20A40"/>
    <w:rsid w:val="00B20B2C"/>
    <w:rsid w:val="00B20BC4"/>
    <w:rsid w:val="00B218BD"/>
    <w:rsid w:val="00B218DE"/>
    <w:rsid w:val="00B2199E"/>
    <w:rsid w:val="00B21AA4"/>
    <w:rsid w:val="00B21C34"/>
    <w:rsid w:val="00B21C95"/>
    <w:rsid w:val="00B21D52"/>
    <w:rsid w:val="00B21FB0"/>
    <w:rsid w:val="00B220D8"/>
    <w:rsid w:val="00B2238E"/>
    <w:rsid w:val="00B22A15"/>
    <w:rsid w:val="00B22B07"/>
    <w:rsid w:val="00B23029"/>
    <w:rsid w:val="00B23296"/>
    <w:rsid w:val="00B236CF"/>
    <w:rsid w:val="00B23826"/>
    <w:rsid w:val="00B23D1C"/>
    <w:rsid w:val="00B23E1E"/>
    <w:rsid w:val="00B24155"/>
    <w:rsid w:val="00B24281"/>
    <w:rsid w:val="00B244C8"/>
    <w:rsid w:val="00B24789"/>
    <w:rsid w:val="00B24AFA"/>
    <w:rsid w:val="00B25213"/>
    <w:rsid w:val="00B25309"/>
    <w:rsid w:val="00B25578"/>
    <w:rsid w:val="00B2572C"/>
    <w:rsid w:val="00B25820"/>
    <w:rsid w:val="00B259C4"/>
    <w:rsid w:val="00B25A29"/>
    <w:rsid w:val="00B25E47"/>
    <w:rsid w:val="00B25FA0"/>
    <w:rsid w:val="00B263DE"/>
    <w:rsid w:val="00B26537"/>
    <w:rsid w:val="00B265B1"/>
    <w:rsid w:val="00B2673B"/>
    <w:rsid w:val="00B26A16"/>
    <w:rsid w:val="00B26A2C"/>
    <w:rsid w:val="00B26F0D"/>
    <w:rsid w:val="00B272BD"/>
    <w:rsid w:val="00B27561"/>
    <w:rsid w:val="00B277C5"/>
    <w:rsid w:val="00B27964"/>
    <w:rsid w:val="00B27AAF"/>
    <w:rsid w:val="00B27ABF"/>
    <w:rsid w:val="00B27DD9"/>
    <w:rsid w:val="00B27F63"/>
    <w:rsid w:val="00B3029B"/>
    <w:rsid w:val="00B30379"/>
    <w:rsid w:val="00B304FC"/>
    <w:rsid w:val="00B30C48"/>
    <w:rsid w:val="00B30C66"/>
    <w:rsid w:val="00B31201"/>
    <w:rsid w:val="00B313A1"/>
    <w:rsid w:val="00B31AC2"/>
    <w:rsid w:val="00B31C22"/>
    <w:rsid w:val="00B32220"/>
    <w:rsid w:val="00B3255C"/>
    <w:rsid w:val="00B32C5A"/>
    <w:rsid w:val="00B32C6F"/>
    <w:rsid w:val="00B32F8C"/>
    <w:rsid w:val="00B32FCC"/>
    <w:rsid w:val="00B33073"/>
    <w:rsid w:val="00B3325F"/>
    <w:rsid w:val="00B333D5"/>
    <w:rsid w:val="00B33663"/>
    <w:rsid w:val="00B3395E"/>
    <w:rsid w:val="00B34372"/>
    <w:rsid w:val="00B34573"/>
    <w:rsid w:val="00B348D3"/>
    <w:rsid w:val="00B34B38"/>
    <w:rsid w:val="00B34C7F"/>
    <w:rsid w:val="00B34D28"/>
    <w:rsid w:val="00B34F5A"/>
    <w:rsid w:val="00B35495"/>
    <w:rsid w:val="00B35FBF"/>
    <w:rsid w:val="00B36464"/>
    <w:rsid w:val="00B36701"/>
    <w:rsid w:val="00B367A4"/>
    <w:rsid w:val="00B36C59"/>
    <w:rsid w:val="00B36F1E"/>
    <w:rsid w:val="00B370D6"/>
    <w:rsid w:val="00B3719E"/>
    <w:rsid w:val="00B37488"/>
    <w:rsid w:val="00B374BA"/>
    <w:rsid w:val="00B3751D"/>
    <w:rsid w:val="00B375F0"/>
    <w:rsid w:val="00B375F2"/>
    <w:rsid w:val="00B37708"/>
    <w:rsid w:val="00B379A1"/>
    <w:rsid w:val="00B37B86"/>
    <w:rsid w:val="00B37B99"/>
    <w:rsid w:val="00B37C90"/>
    <w:rsid w:val="00B4003E"/>
    <w:rsid w:val="00B400AB"/>
    <w:rsid w:val="00B40107"/>
    <w:rsid w:val="00B402D1"/>
    <w:rsid w:val="00B404FB"/>
    <w:rsid w:val="00B4058A"/>
    <w:rsid w:val="00B4088F"/>
    <w:rsid w:val="00B4093C"/>
    <w:rsid w:val="00B409D7"/>
    <w:rsid w:val="00B40AA7"/>
    <w:rsid w:val="00B40F8F"/>
    <w:rsid w:val="00B4104F"/>
    <w:rsid w:val="00B4158B"/>
    <w:rsid w:val="00B417A4"/>
    <w:rsid w:val="00B41AA3"/>
    <w:rsid w:val="00B41C6C"/>
    <w:rsid w:val="00B41D4E"/>
    <w:rsid w:val="00B41E09"/>
    <w:rsid w:val="00B41F38"/>
    <w:rsid w:val="00B42432"/>
    <w:rsid w:val="00B425E3"/>
    <w:rsid w:val="00B42696"/>
    <w:rsid w:val="00B42A8C"/>
    <w:rsid w:val="00B42B30"/>
    <w:rsid w:val="00B42D32"/>
    <w:rsid w:val="00B430FD"/>
    <w:rsid w:val="00B432E4"/>
    <w:rsid w:val="00B43478"/>
    <w:rsid w:val="00B436E5"/>
    <w:rsid w:val="00B43A45"/>
    <w:rsid w:val="00B43C19"/>
    <w:rsid w:val="00B43D96"/>
    <w:rsid w:val="00B43E46"/>
    <w:rsid w:val="00B43F87"/>
    <w:rsid w:val="00B43F98"/>
    <w:rsid w:val="00B443F4"/>
    <w:rsid w:val="00B44808"/>
    <w:rsid w:val="00B4487E"/>
    <w:rsid w:val="00B44AB9"/>
    <w:rsid w:val="00B44F1F"/>
    <w:rsid w:val="00B45017"/>
    <w:rsid w:val="00B45556"/>
    <w:rsid w:val="00B465EB"/>
    <w:rsid w:val="00B4662C"/>
    <w:rsid w:val="00B466FE"/>
    <w:rsid w:val="00B46758"/>
    <w:rsid w:val="00B46891"/>
    <w:rsid w:val="00B4694E"/>
    <w:rsid w:val="00B469FE"/>
    <w:rsid w:val="00B46B92"/>
    <w:rsid w:val="00B46CEE"/>
    <w:rsid w:val="00B4736D"/>
    <w:rsid w:val="00B47467"/>
    <w:rsid w:val="00B4759F"/>
    <w:rsid w:val="00B47BE2"/>
    <w:rsid w:val="00B47C06"/>
    <w:rsid w:val="00B50376"/>
    <w:rsid w:val="00B50593"/>
    <w:rsid w:val="00B508F4"/>
    <w:rsid w:val="00B50DE5"/>
    <w:rsid w:val="00B50E2D"/>
    <w:rsid w:val="00B50E57"/>
    <w:rsid w:val="00B50F8D"/>
    <w:rsid w:val="00B50FFB"/>
    <w:rsid w:val="00B51456"/>
    <w:rsid w:val="00B51665"/>
    <w:rsid w:val="00B5168E"/>
    <w:rsid w:val="00B51831"/>
    <w:rsid w:val="00B51AD2"/>
    <w:rsid w:val="00B51CD8"/>
    <w:rsid w:val="00B51D9C"/>
    <w:rsid w:val="00B5240A"/>
    <w:rsid w:val="00B52674"/>
    <w:rsid w:val="00B527EC"/>
    <w:rsid w:val="00B529E4"/>
    <w:rsid w:val="00B52B92"/>
    <w:rsid w:val="00B52D41"/>
    <w:rsid w:val="00B52EA0"/>
    <w:rsid w:val="00B53044"/>
    <w:rsid w:val="00B5304E"/>
    <w:rsid w:val="00B530AC"/>
    <w:rsid w:val="00B53197"/>
    <w:rsid w:val="00B532EE"/>
    <w:rsid w:val="00B53E75"/>
    <w:rsid w:val="00B53F57"/>
    <w:rsid w:val="00B54008"/>
    <w:rsid w:val="00B540D9"/>
    <w:rsid w:val="00B542FA"/>
    <w:rsid w:val="00B549E5"/>
    <w:rsid w:val="00B54E30"/>
    <w:rsid w:val="00B55079"/>
    <w:rsid w:val="00B55276"/>
    <w:rsid w:val="00B552C6"/>
    <w:rsid w:val="00B5548B"/>
    <w:rsid w:val="00B55596"/>
    <w:rsid w:val="00B55897"/>
    <w:rsid w:val="00B559D1"/>
    <w:rsid w:val="00B55ACD"/>
    <w:rsid w:val="00B55D40"/>
    <w:rsid w:val="00B55D67"/>
    <w:rsid w:val="00B56313"/>
    <w:rsid w:val="00B563C8"/>
    <w:rsid w:val="00B564CF"/>
    <w:rsid w:val="00B566F3"/>
    <w:rsid w:val="00B568BC"/>
    <w:rsid w:val="00B56F06"/>
    <w:rsid w:val="00B5713D"/>
    <w:rsid w:val="00B571DA"/>
    <w:rsid w:val="00B5742A"/>
    <w:rsid w:val="00B57488"/>
    <w:rsid w:val="00B57660"/>
    <w:rsid w:val="00B57C3E"/>
    <w:rsid w:val="00B57CFC"/>
    <w:rsid w:val="00B57F33"/>
    <w:rsid w:val="00B602AB"/>
    <w:rsid w:val="00B602CB"/>
    <w:rsid w:val="00B607B1"/>
    <w:rsid w:val="00B607B8"/>
    <w:rsid w:val="00B60A1C"/>
    <w:rsid w:val="00B60AC7"/>
    <w:rsid w:val="00B60C04"/>
    <w:rsid w:val="00B60D60"/>
    <w:rsid w:val="00B612C5"/>
    <w:rsid w:val="00B61496"/>
    <w:rsid w:val="00B61623"/>
    <w:rsid w:val="00B61723"/>
    <w:rsid w:val="00B61EB3"/>
    <w:rsid w:val="00B6205B"/>
    <w:rsid w:val="00B6216A"/>
    <w:rsid w:val="00B62214"/>
    <w:rsid w:val="00B62425"/>
    <w:rsid w:val="00B624F3"/>
    <w:rsid w:val="00B62C6F"/>
    <w:rsid w:val="00B62D84"/>
    <w:rsid w:val="00B62DB8"/>
    <w:rsid w:val="00B6310F"/>
    <w:rsid w:val="00B63385"/>
    <w:rsid w:val="00B637C1"/>
    <w:rsid w:val="00B6385F"/>
    <w:rsid w:val="00B63A42"/>
    <w:rsid w:val="00B63C51"/>
    <w:rsid w:val="00B63E01"/>
    <w:rsid w:val="00B63F62"/>
    <w:rsid w:val="00B64242"/>
    <w:rsid w:val="00B64FCA"/>
    <w:rsid w:val="00B65182"/>
    <w:rsid w:val="00B6539C"/>
    <w:rsid w:val="00B6543F"/>
    <w:rsid w:val="00B659AB"/>
    <w:rsid w:val="00B65A97"/>
    <w:rsid w:val="00B65DFA"/>
    <w:rsid w:val="00B65FF0"/>
    <w:rsid w:val="00B66005"/>
    <w:rsid w:val="00B6633F"/>
    <w:rsid w:val="00B665B7"/>
    <w:rsid w:val="00B66CD2"/>
    <w:rsid w:val="00B6708F"/>
    <w:rsid w:val="00B67267"/>
    <w:rsid w:val="00B676E1"/>
    <w:rsid w:val="00B67761"/>
    <w:rsid w:val="00B67A45"/>
    <w:rsid w:val="00B67D8A"/>
    <w:rsid w:val="00B67E4A"/>
    <w:rsid w:val="00B7055C"/>
    <w:rsid w:val="00B70733"/>
    <w:rsid w:val="00B7090C"/>
    <w:rsid w:val="00B70EAF"/>
    <w:rsid w:val="00B711AE"/>
    <w:rsid w:val="00B7170E"/>
    <w:rsid w:val="00B71AFD"/>
    <w:rsid w:val="00B71B6A"/>
    <w:rsid w:val="00B71E21"/>
    <w:rsid w:val="00B7206F"/>
    <w:rsid w:val="00B720D0"/>
    <w:rsid w:val="00B72120"/>
    <w:rsid w:val="00B721C0"/>
    <w:rsid w:val="00B725AE"/>
    <w:rsid w:val="00B728DE"/>
    <w:rsid w:val="00B729E6"/>
    <w:rsid w:val="00B72D78"/>
    <w:rsid w:val="00B72ED9"/>
    <w:rsid w:val="00B73431"/>
    <w:rsid w:val="00B734E2"/>
    <w:rsid w:val="00B73614"/>
    <w:rsid w:val="00B73621"/>
    <w:rsid w:val="00B73633"/>
    <w:rsid w:val="00B738CB"/>
    <w:rsid w:val="00B738FE"/>
    <w:rsid w:val="00B73B51"/>
    <w:rsid w:val="00B73D27"/>
    <w:rsid w:val="00B73DF7"/>
    <w:rsid w:val="00B73FA5"/>
    <w:rsid w:val="00B740D6"/>
    <w:rsid w:val="00B74294"/>
    <w:rsid w:val="00B74546"/>
    <w:rsid w:val="00B7479C"/>
    <w:rsid w:val="00B74B54"/>
    <w:rsid w:val="00B74BCC"/>
    <w:rsid w:val="00B74D00"/>
    <w:rsid w:val="00B74E75"/>
    <w:rsid w:val="00B74EFF"/>
    <w:rsid w:val="00B75061"/>
    <w:rsid w:val="00B75692"/>
    <w:rsid w:val="00B75B16"/>
    <w:rsid w:val="00B75BE0"/>
    <w:rsid w:val="00B75D92"/>
    <w:rsid w:val="00B75F3E"/>
    <w:rsid w:val="00B75F68"/>
    <w:rsid w:val="00B7644B"/>
    <w:rsid w:val="00B7658E"/>
    <w:rsid w:val="00B76A76"/>
    <w:rsid w:val="00B76B44"/>
    <w:rsid w:val="00B76F77"/>
    <w:rsid w:val="00B76FF6"/>
    <w:rsid w:val="00B771FF"/>
    <w:rsid w:val="00B77299"/>
    <w:rsid w:val="00B7736D"/>
    <w:rsid w:val="00B77484"/>
    <w:rsid w:val="00B775E1"/>
    <w:rsid w:val="00B77A66"/>
    <w:rsid w:val="00B77D45"/>
    <w:rsid w:val="00B80403"/>
    <w:rsid w:val="00B8054E"/>
    <w:rsid w:val="00B81307"/>
    <w:rsid w:val="00B81467"/>
    <w:rsid w:val="00B8165D"/>
    <w:rsid w:val="00B8166B"/>
    <w:rsid w:val="00B81B5B"/>
    <w:rsid w:val="00B81D13"/>
    <w:rsid w:val="00B81D35"/>
    <w:rsid w:val="00B8203D"/>
    <w:rsid w:val="00B8208F"/>
    <w:rsid w:val="00B820E5"/>
    <w:rsid w:val="00B820E8"/>
    <w:rsid w:val="00B8225D"/>
    <w:rsid w:val="00B82737"/>
    <w:rsid w:val="00B828AF"/>
    <w:rsid w:val="00B828B1"/>
    <w:rsid w:val="00B82C4A"/>
    <w:rsid w:val="00B830E3"/>
    <w:rsid w:val="00B835B8"/>
    <w:rsid w:val="00B8373C"/>
    <w:rsid w:val="00B83809"/>
    <w:rsid w:val="00B83AB4"/>
    <w:rsid w:val="00B83AB9"/>
    <w:rsid w:val="00B83CB6"/>
    <w:rsid w:val="00B83F04"/>
    <w:rsid w:val="00B83F94"/>
    <w:rsid w:val="00B8445B"/>
    <w:rsid w:val="00B845A3"/>
    <w:rsid w:val="00B848CE"/>
    <w:rsid w:val="00B8517B"/>
    <w:rsid w:val="00B85D0D"/>
    <w:rsid w:val="00B85EC3"/>
    <w:rsid w:val="00B85FD4"/>
    <w:rsid w:val="00B86570"/>
    <w:rsid w:val="00B868F2"/>
    <w:rsid w:val="00B86EE8"/>
    <w:rsid w:val="00B86EF2"/>
    <w:rsid w:val="00B87342"/>
    <w:rsid w:val="00B87447"/>
    <w:rsid w:val="00B87592"/>
    <w:rsid w:val="00B8763D"/>
    <w:rsid w:val="00B87919"/>
    <w:rsid w:val="00B87EA5"/>
    <w:rsid w:val="00B900FA"/>
    <w:rsid w:val="00B901CA"/>
    <w:rsid w:val="00B90286"/>
    <w:rsid w:val="00B905CF"/>
    <w:rsid w:val="00B9097E"/>
    <w:rsid w:val="00B909E5"/>
    <w:rsid w:val="00B90D9C"/>
    <w:rsid w:val="00B918B7"/>
    <w:rsid w:val="00B91955"/>
    <w:rsid w:val="00B91962"/>
    <w:rsid w:val="00B91CDB"/>
    <w:rsid w:val="00B91D4D"/>
    <w:rsid w:val="00B91FE7"/>
    <w:rsid w:val="00B92340"/>
    <w:rsid w:val="00B92662"/>
    <w:rsid w:val="00B92C3B"/>
    <w:rsid w:val="00B934F8"/>
    <w:rsid w:val="00B935D9"/>
    <w:rsid w:val="00B93806"/>
    <w:rsid w:val="00B93C36"/>
    <w:rsid w:val="00B93C3E"/>
    <w:rsid w:val="00B93C4C"/>
    <w:rsid w:val="00B93C87"/>
    <w:rsid w:val="00B93F98"/>
    <w:rsid w:val="00B944C5"/>
    <w:rsid w:val="00B947EF"/>
    <w:rsid w:val="00B948F2"/>
    <w:rsid w:val="00B94C92"/>
    <w:rsid w:val="00B94D12"/>
    <w:rsid w:val="00B94D3D"/>
    <w:rsid w:val="00B9508F"/>
    <w:rsid w:val="00B95203"/>
    <w:rsid w:val="00B95566"/>
    <w:rsid w:val="00B959D5"/>
    <w:rsid w:val="00B95DC4"/>
    <w:rsid w:val="00B960F1"/>
    <w:rsid w:val="00B96509"/>
    <w:rsid w:val="00B96B1E"/>
    <w:rsid w:val="00B96E83"/>
    <w:rsid w:val="00B96F45"/>
    <w:rsid w:val="00B97151"/>
    <w:rsid w:val="00B974D4"/>
    <w:rsid w:val="00B97624"/>
    <w:rsid w:val="00B97B83"/>
    <w:rsid w:val="00B97C97"/>
    <w:rsid w:val="00B97E0A"/>
    <w:rsid w:val="00BA0786"/>
    <w:rsid w:val="00BA0BFA"/>
    <w:rsid w:val="00BA0D90"/>
    <w:rsid w:val="00BA1395"/>
    <w:rsid w:val="00BA1795"/>
    <w:rsid w:val="00BA1BDA"/>
    <w:rsid w:val="00BA1C58"/>
    <w:rsid w:val="00BA1D34"/>
    <w:rsid w:val="00BA204C"/>
    <w:rsid w:val="00BA2681"/>
    <w:rsid w:val="00BA2867"/>
    <w:rsid w:val="00BA2CCF"/>
    <w:rsid w:val="00BA30C6"/>
    <w:rsid w:val="00BA317E"/>
    <w:rsid w:val="00BA34EE"/>
    <w:rsid w:val="00BA3713"/>
    <w:rsid w:val="00BA38E7"/>
    <w:rsid w:val="00BA38EA"/>
    <w:rsid w:val="00BA3DFB"/>
    <w:rsid w:val="00BA406F"/>
    <w:rsid w:val="00BA416A"/>
    <w:rsid w:val="00BA4AF5"/>
    <w:rsid w:val="00BA4EB9"/>
    <w:rsid w:val="00BA5057"/>
    <w:rsid w:val="00BA5134"/>
    <w:rsid w:val="00BA5432"/>
    <w:rsid w:val="00BA599A"/>
    <w:rsid w:val="00BA5B08"/>
    <w:rsid w:val="00BA5B91"/>
    <w:rsid w:val="00BA5E6F"/>
    <w:rsid w:val="00BA5E94"/>
    <w:rsid w:val="00BA5EAF"/>
    <w:rsid w:val="00BA5F7A"/>
    <w:rsid w:val="00BA60E7"/>
    <w:rsid w:val="00BA618C"/>
    <w:rsid w:val="00BA621A"/>
    <w:rsid w:val="00BA6351"/>
    <w:rsid w:val="00BA644A"/>
    <w:rsid w:val="00BA64AF"/>
    <w:rsid w:val="00BA64DE"/>
    <w:rsid w:val="00BA6818"/>
    <w:rsid w:val="00BA68AB"/>
    <w:rsid w:val="00BA6930"/>
    <w:rsid w:val="00BA69CB"/>
    <w:rsid w:val="00BA7BDF"/>
    <w:rsid w:val="00BA7CCF"/>
    <w:rsid w:val="00BA7D89"/>
    <w:rsid w:val="00BB0C86"/>
    <w:rsid w:val="00BB1337"/>
    <w:rsid w:val="00BB14DE"/>
    <w:rsid w:val="00BB1778"/>
    <w:rsid w:val="00BB1895"/>
    <w:rsid w:val="00BB21A8"/>
    <w:rsid w:val="00BB2573"/>
    <w:rsid w:val="00BB278B"/>
    <w:rsid w:val="00BB2BFC"/>
    <w:rsid w:val="00BB30E9"/>
    <w:rsid w:val="00BB3520"/>
    <w:rsid w:val="00BB3549"/>
    <w:rsid w:val="00BB3ABF"/>
    <w:rsid w:val="00BB3CC5"/>
    <w:rsid w:val="00BB3DEA"/>
    <w:rsid w:val="00BB41BF"/>
    <w:rsid w:val="00BB43BA"/>
    <w:rsid w:val="00BB48CF"/>
    <w:rsid w:val="00BB4AA2"/>
    <w:rsid w:val="00BB4B38"/>
    <w:rsid w:val="00BB4C6B"/>
    <w:rsid w:val="00BB4D58"/>
    <w:rsid w:val="00BB4E30"/>
    <w:rsid w:val="00BB4F4B"/>
    <w:rsid w:val="00BB530E"/>
    <w:rsid w:val="00BB599F"/>
    <w:rsid w:val="00BB5A8C"/>
    <w:rsid w:val="00BB5C6E"/>
    <w:rsid w:val="00BB5D72"/>
    <w:rsid w:val="00BB5E2F"/>
    <w:rsid w:val="00BB65A3"/>
    <w:rsid w:val="00BB6D1A"/>
    <w:rsid w:val="00BB709B"/>
    <w:rsid w:val="00BB71DB"/>
    <w:rsid w:val="00BB7292"/>
    <w:rsid w:val="00BB76D0"/>
    <w:rsid w:val="00BC0255"/>
    <w:rsid w:val="00BC0295"/>
    <w:rsid w:val="00BC04FE"/>
    <w:rsid w:val="00BC0809"/>
    <w:rsid w:val="00BC0B5B"/>
    <w:rsid w:val="00BC110C"/>
    <w:rsid w:val="00BC1682"/>
    <w:rsid w:val="00BC17DF"/>
    <w:rsid w:val="00BC1E84"/>
    <w:rsid w:val="00BC2171"/>
    <w:rsid w:val="00BC22B6"/>
    <w:rsid w:val="00BC2359"/>
    <w:rsid w:val="00BC24CA"/>
    <w:rsid w:val="00BC26E9"/>
    <w:rsid w:val="00BC28F5"/>
    <w:rsid w:val="00BC2939"/>
    <w:rsid w:val="00BC29A1"/>
    <w:rsid w:val="00BC2ADC"/>
    <w:rsid w:val="00BC2E0C"/>
    <w:rsid w:val="00BC2EC9"/>
    <w:rsid w:val="00BC3084"/>
    <w:rsid w:val="00BC3D31"/>
    <w:rsid w:val="00BC3DAD"/>
    <w:rsid w:val="00BC4658"/>
    <w:rsid w:val="00BC473A"/>
    <w:rsid w:val="00BC48B6"/>
    <w:rsid w:val="00BC497A"/>
    <w:rsid w:val="00BC4D09"/>
    <w:rsid w:val="00BC4D27"/>
    <w:rsid w:val="00BC57CD"/>
    <w:rsid w:val="00BC5C97"/>
    <w:rsid w:val="00BC6067"/>
    <w:rsid w:val="00BC6525"/>
    <w:rsid w:val="00BC6561"/>
    <w:rsid w:val="00BC68E2"/>
    <w:rsid w:val="00BC6B39"/>
    <w:rsid w:val="00BC6DA3"/>
    <w:rsid w:val="00BC70EA"/>
    <w:rsid w:val="00BC71BE"/>
    <w:rsid w:val="00BC745A"/>
    <w:rsid w:val="00BC74FA"/>
    <w:rsid w:val="00BC750C"/>
    <w:rsid w:val="00BC7673"/>
    <w:rsid w:val="00BC7E9B"/>
    <w:rsid w:val="00BC7F79"/>
    <w:rsid w:val="00BD0183"/>
    <w:rsid w:val="00BD060C"/>
    <w:rsid w:val="00BD09DC"/>
    <w:rsid w:val="00BD0A22"/>
    <w:rsid w:val="00BD0A5A"/>
    <w:rsid w:val="00BD0B5D"/>
    <w:rsid w:val="00BD0CC1"/>
    <w:rsid w:val="00BD0E62"/>
    <w:rsid w:val="00BD1494"/>
    <w:rsid w:val="00BD175A"/>
    <w:rsid w:val="00BD1821"/>
    <w:rsid w:val="00BD1ABC"/>
    <w:rsid w:val="00BD1B76"/>
    <w:rsid w:val="00BD1D03"/>
    <w:rsid w:val="00BD215D"/>
    <w:rsid w:val="00BD23DA"/>
    <w:rsid w:val="00BD24C2"/>
    <w:rsid w:val="00BD2743"/>
    <w:rsid w:val="00BD27C7"/>
    <w:rsid w:val="00BD2AFD"/>
    <w:rsid w:val="00BD2F2C"/>
    <w:rsid w:val="00BD3205"/>
    <w:rsid w:val="00BD337B"/>
    <w:rsid w:val="00BD34D8"/>
    <w:rsid w:val="00BD3888"/>
    <w:rsid w:val="00BD38A7"/>
    <w:rsid w:val="00BD39A3"/>
    <w:rsid w:val="00BD3C38"/>
    <w:rsid w:val="00BD3CAE"/>
    <w:rsid w:val="00BD3D44"/>
    <w:rsid w:val="00BD3DC4"/>
    <w:rsid w:val="00BD3E58"/>
    <w:rsid w:val="00BD48EE"/>
    <w:rsid w:val="00BD49C0"/>
    <w:rsid w:val="00BD4A44"/>
    <w:rsid w:val="00BD4ABF"/>
    <w:rsid w:val="00BD4F98"/>
    <w:rsid w:val="00BD5068"/>
    <w:rsid w:val="00BD546C"/>
    <w:rsid w:val="00BD5479"/>
    <w:rsid w:val="00BD5555"/>
    <w:rsid w:val="00BD57E5"/>
    <w:rsid w:val="00BD5951"/>
    <w:rsid w:val="00BD5991"/>
    <w:rsid w:val="00BD5D76"/>
    <w:rsid w:val="00BD60B6"/>
    <w:rsid w:val="00BD62D1"/>
    <w:rsid w:val="00BD6D0E"/>
    <w:rsid w:val="00BD6ED4"/>
    <w:rsid w:val="00BD6F0B"/>
    <w:rsid w:val="00BD6F26"/>
    <w:rsid w:val="00BD7332"/>
    <w:rsid w:val="00BD7504"/>
    <w:rsid w:val="00BD7D1C"/>
    <w:rsid w:val="00BD7F94"/>
    <w:rsid w:val="00BE0387"/>
    <w:rsid w:val="00BE044C"/>
    <w:rsid w:val="00BE09A8"/>
    <w:rsid w:val="00BE09B4"/>
    <w:rsid w:val="00BE0A08"/>
    <w:rsid w:val="00BE0B11"/>
    <w:rsid w:val="00BE0D93"/>
    <w:rsid w:val="00BE0FAF"/>
    <w:rsid w:val="00BE116A"/>
    <w:rsid w:val="00BE149E"/>
    <w:rsid w:val="00BE14E4"/>
    <w:rsid w:val="00BE1741"/>
    <w:rsid w:val="00BE1E69"/>
    <w:rsid w:val="00BE1E85"/>
    <w:rsid w:val="00BE1FF2"/>
    <w:rsid w:val="00BE206E"/>
    <w:rsid w:val="00BE2078"/>
    <w:rsid w:val="00BE22C8"/>
    <w:rsid w:val="00BE230B"/>
    <w:rsid w:val="00BE2566"/>
    <w:rsid w:val="00BE2954"/>
    <w:rsid w:val="00BE298E"/>
    <w:rsid w:val="00BE2FF8"/>
    <w:rsid w:val="00BE3313"/>
    <w:rsid w:val="00BE343D"/>
    <w:rsid w:val="00BE34A3"/>
    <w:rsid w:val="00BE354A"/>
    <w:rsid w:val="00BE35A8"/>
    <w:rsid w:val="00BE3716"/>
    <w:rsid w:val="00BE39DD"/>
    <w:rsid w:val="00BE3C7B"/>
    <w:rsid w:val="00BE3CC2"/>
    <w:rsid w:val="00BE3D1A"/>
    <w:rsid w:val="00BE40C7"/>
    <w:rsid w:val="00BE414D"/>
    <w:rsid w:val="00BE4267"/>
    <w:rsid w:val="00BE43B3"/>
    <w:rsid w:val="00BE44F6"/>
    <w:rsid w:val="00BE4622"/>
    <w:rsid w:val="00BE4891"/>
    <w:rsid w:val="00BE4A18"/>
    <w:rsid w:val="00BE4A65"/>
    <w:rsid w:val="00BE4BF0"/>
    <w:rsid w:val="00BE4C85"/>
    <w:rsid w:val="00BE5165"/>
    <w:rsid w:val="00BE5468"/>
    <w:rsid w:val="00BE57ED"/>
    <w:rsid w:val="00BE5827"/>
    <w:rsid w:val="00BE5F2B"/>
    <w:rsid w:val="00BE6042"/>
    <w:rsid w:val="00BE6094"/>
    <w:rsid w:val="00BE60EC"/>
    <w:rsid w:val="00BE6316"/>
    <w:rsid w:val="00BE66F7"/>
    <w:rsid w:val="00BE69D9"/>
    <w:rsid w:val="00BE70CC"/>
    <w:rsid w:val="00BE7234"/>
    <w:rsid w:val="00BE7EC1"/>
    <w:rsid w:val="00BF00E7"/>
    <w:rsid w:val="00BF010F"/>
    <w:rsid w:val="00BF018F"/>
    <w:rsid w:val="00BF043E"/>
    <w:rsid w:val="00BF0572"/>
    <w:rsid w:val="00BF06DA"/>
    <w:rsid w:val="00BF0745"/>
    <w:rsid w:val="00BF0A05"/>
    <w:rsid w:val="00BF0BA1"/>
    <w:rsid w:val="00BF139D"/>
    <w:rsid w:val="00BF1667"/>
    <w:rsid w:val="00BF1889"/>
    <w:rsid w:val="00BF18CB"/>
    <w:rsid w:val="00BF1B4A"/>
    <w:rsid w:val="00BF1EE2"/>
    <w:rsid w:val="00BF1FCB"/>
    <w:rsid w:val="00BF2168"/>
    <w:rsid w:val="00BF23D2"/>
    <w:rsid w:val="00BF258B"/>
    <w:rsid w:val="00BF2A91"/>
    <w:rsid w:val="00BF2BB0"/>
    <w:rsid w:val="00BF2BBE"/>
    <w:rsid w:val="00BF2FAB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AF9"/>
    <w:rsid w:val="00BF4D5B"/>
    <w:rsid w:val="00BF4EE0"/>
    <w:rsid w:val="00BF5079"/>
    <w:rsid w:val="00BF52A4"/>
    <w:rsid w:val="00BF5311"/>
    <w:rsid w:val="00BF54BA"/>
    <w:rsid w:val="00BF55B8"/>
    <w:rsid w:val="00BF597F"/>
    <w:rsid w:val="00BF59A4"/>
    <w:rsid w:val="00BF59CB"/>
    <w:rsid w:val="00BF5A5A"/>
    <w:rsid w:val="00BF5B54"/>
    <w:rsid w:val="00BF5B5E"/>
    <w:rsid w:val="00BF5C36"/>
    <w:rsid w:val="00BF5DEB"/>
    <w:rsid w:val="00BF5EDD"/>
    <w:rsid w:val="00BF6394"/>
    <w:rsid w:val="00BF6442"/>
    <w:rsid w:val="00BF657A"/>
    <w:rsid w:val="00BF672A"/>
    <w:rsid w:val="00BF68CF"/>
    <w:rsid w:val="00BF6B4C"/>
    <w:rsid w:val="00BF6BE4"/>
    <w:rsid w:val="00BF6D2E"/>
    <w:rsid w:val="00BF6DAA"/>
    <w:rsid w:val="00BF707E"/>
    <w:rsid w:val="00BF753A"/>
    <w:rsid w:val="00BF7695"/>
    <w:rsid w:val="00BF79D5"/>
    <w:rsid w:val="00BF7B56"/>
    <w:rsid w:val="00BF7B60"/>
    <w:rsid w:val="00C001A7"/>
    <w:rsid w:val="00C0033C"/>
    <w:rsid w:val="00C00858"/>
    <w:rsid w:val="00C00CF8"/>
    <w:rsid w:val="00C00D1F"/>
    <w:rsid w:val="00C00F00"/>
    <w:rsid w:val="00C013D8"/>
    <w:rsid w:val="00C0179A"/>
    <w:rsid w:val="00C020C2"/>
    <w:rsid w:val="00C02A63"/>
    <w:rsid w:val="00C02A64"/>
    <w:rsid w:val="00C02ACC"/>
    <w:rsid w:val="00C02C85"/>
    <w:rsid w:val="00C02D51"/>
    <w:rsid w:val="00C02E1E"/>
    <w:rsid w:val="00C02EA7"/>
    <w:rsid w:val="00C02F97"/>
    <w:rsid w:val="00C0300C"/>
    <w:rsid w:val="00C03343"/>
    <w:rsid w:val="00C03596"/>
    <w:rsid w:val="00C03B8F"/>
    <w:rsid w:val="00C03D3B"/>
    <w:rsid w:val="00C03D66"/>
    <w:rsid w:val="00C03F20"/>
    <w:rsid w:val="00C03F32"/>
    <w:rsid w:val="00C0433B"/>
    <w:rsid w:val="00C0449E"/>
    <w:rsid w:val="00C04833"/>
    <w:rsid w:val="00C049EA"/>
    <w:rsid w:val="00C04B66"/>
    <w:rsid w:val="00C050E7"/>
    <w:rsid w:val="00C0535E"/>
    <w:rsid w:val="00C05618"/>
    <w:rsid w:val="00C05AFC"/>
    <w:rsid w:val="00C05F2E"/>
    <w:rsid w:val="00C06079"/>
    <w:rsid w:val="00C0637F"/>
    <w:rsid w:val="00C065E0"/>
    <w:rsid w:val="00C0666E"/>
    <w:rsid w:val="00C0682D"/>
    <w:rsid w:val="00C06860"/>
    <w:rsid w:val="00C06A17"/>
    <w:rsid w:val="00C06C01"/>
    <w:rsid w:val="00C06D4C"/>
    <w:rsid w:val="00C0700A"/>
    <w:rsid w:val="00C07090"/>
    <w:rsid w:val="00C0716C"/>
    <w:rsid w:val="00C073AF"/>
    <w:rsid w:val="00C07555"/>
    <w:rsid w:val="00C07562"/>
    <w:rsid w:val="00C079C4"/>
    <w:rsid w:val="00C07C8B"/>
    <w:rsid w:val="00C07CAD"/>
    <w:rsid w:val="00C07DF7"/>
    <w:rsid w:val="00C07E48"/>
    <w:rsid w:val="00C10117"/>
    <w:rsid w:val="00C1019B"/>
    <w:rsid w:val="00C1076C"/>
    <w:rsid w:val="00C108FC"/>
    <w:rsid w:val="00C10A39"/>
    <w:rsid w:val="00C10D32"/>
    <w:rsid w:val="00C10E0C"/>
    <w:rsid w:val="00C11A7D"/>
    <w:rsid w:val="00C11C5B"/>
    <w:rsid w:val="00C11F34"/>
    <w:rsid w:val="00C1204A"/>
    <w:rsid w:val="00C12188"/>
    <w:rsid w:val="00C121FF"/>
    <w:rsid w:val="00C12454"/>
    <w:rsid w:val="00C1252E"/>
    <w:rsid w:val="00C1290E"/>
    <w:rsid w:val="00C12E2D"/>
    <w:rsid w:val="00C12F5D"/>
    <w:rsid w:val="00C13236"/>
    <w:rsid w:val="00C132B5"/>
    <w:rsid w:val="00C135F7"/>
    <w:rsid w:val="00C13806"/>
    <w:rsid w:val="00C139C5"/>
    <w:rsid w:val="00C13A72"/>
    <w:rsid w:val="00C13F90"/>
    <w:rsid w:val="00C141CD"/>
    <w:rsid w:val="00C143AD"/>
    <w:rsid w:val="00C144F9"/>
    <w:rsid w:val="00C14961"/>
    <w:rsid w:val="00C14B44"/>
    <w:rsid w:val="00C15186"/>
    <w:rsid w:val="00C15503"/>
    <w:rsid w:val="00C155F5"/>
    <w:rsid w:val="00C15739"/>
    <w:rsid w:val="00C15ABB"/>
    <w:rsid w:val="00C167A6"/>
    <w:rsid w:val="00C16BAF"/>
    <w:rsid w:val="00C16E1D"/>
    <w:rsid w:val="00C16FBE"/>
    <w:rsid w:val="00C17324"/>
    <w:rsid w:val="00C1749B"/>
    <w:rsid w:val="00C17664"/>
    <w:rsid w:val="00C17A7F"/>
    <w:rsid w:val="00C17EE9"/>
    <w:rsid w:val="00C2012C"/>
    <w:rsid w:val="00C207AE"/>
    <w:rsid w:val="00C20B90"/>
    <w:rsid w:val="00C20D76"/>
    <w:rsid w:val="00C20DB5"/>
    <w:rsid w:val="00C20FE3"/>
    <w:rsid w:val="00C21140"/>
    <w:rsid w:val="00C2144D"/>
    <w:rsid w:val="00C21486"/>
    <w:rsid w:val="00C218E2"/>
    <w:rsid w:val="00C21990"/>
    <w:rsid w:val="00C219F7"/>
    <w:rsid w:val="00C21F03"/>
    <w:rsid w:val="00C21F6D"/>
    <w:rsid w:val="00C21FCD"/>
    <w:rsid w:val="00C220DF"/>
    <w:rsid w:val="00C2212E"/>
    <w:rsid w:val="00C22191"/>
    <w:rsid w:val="00C22298"/>
    <w:rsid w:val="00C222C1"/>
    <w:rsid w:val="00C225A6"/>
    <w:rsid w:val="00C226D8"/>
    <w:rsid w:val="00C228D8"/>
    <w:rsid w:val="00C22BE0"/>
    <w:rsid w:val="00C22E54"/>
    <w:rsid w:val="00C235F0"/>
    <w:rsid w:val="00C2367D"/>
    <w:rsid w:val="00C238DB"/>
    <w:rsid w:val="00C23AA8"/>
    <w:rsid w:val="00C23BF1"/>
    <w:rsid w:val="00C23D57"/>
    <w:rsid w:val="00C23F91"/>
    <w:rsid w:val="00C24389"/>
    <w:rsid w:val="00C244DF"/>
    <w:rsid w:val="00C24681"/>
    <w:rsid w:val="00C246D3"/>
    <w:rsid w:val="00C249DA"/>
    <w:rsid w:val="00C2523C"/>
    <w:rsid w:val="00C25282"/>
    <w:rsid w:val="00C25341"/>
    <w:rsid w:val="00C2560D"/>
    <w:rsid w:val="00C25734"/>
    <w:rsid w:val="00C25818"/>
    <w:rsid w:val="00C25969"/>
    <w:rsid w:val="00C25C5E"/>
    <w:rsid w:val="00C26018"/>
    <w:rsid w:val="00C2615C"/>
    <w:rsid w:val="00C26289"/>
    <w:rsid w:val="00C26344"/>
    <w:rsid w:val="00C265BA"/>
    <w:rsid w:val="00C2680B"/>
    <w:rsid w:val="00C26B83"/>
    <w:rsid w:val="00C27132"/>
    <w:rsid w:val="00C2736C"/>
    <w:rsid w:val="00C27ACB"/>
    <w:rsid w:val="00C27F88"/>
    <w:rsid w:val="00C30631"/>
    <w:rsid w:val="00C30B4F"/>
    <w:rsid w:val="00C30D2C"/>
    <w:rsid w:val="00C30E18"/>
    <w:rsid w:val="00C30E2E"/>
    <w:rsid w:val="00C30F4B"/>
    <w:rsid w:val="00C30F52"/>
    <w:rsid w:val="00C30F9E"/>
    <w:rsid w:val="00C311AA"/>
    <w:rsid w:val="00C314A7"/>
    <w:rsid w:val="00C316FA"/>
    <w:rsid w:val="00C31B80"/>
    <w:rsid w:val="00C321C8"/>
    <w:rsid w:val="00C3226A"/>
    <w:rsid w:val="00C324D9"/>
    <w:rsid w:val="00C32A6F"/>
    <w:rsid w:val="00C33186"/>
    <w:rsid w:val="00C331EE"/>
    <w:rsid w:val="00C332B1"/>
    <w:rsid w:val="00C33371"/>
    <w:rsid w:val="00C3354B"/>
    <w:rsid w:val="00C33554"/>
    <w:rsid w:val="00C3356C"/>
    <w:rsid w:val="00C33800"/>
    <w:rsid w:val="00C33A39"/>
    <w:rsid w:val="00C33ACE"/>
    <w:rsid w:val="00C33EAF"/>
    <w:rsid w:val="00C3400C"/>
    <w:rsid w:val="00C3457E"/>
    <w:rsid w:val="00C34FC7"/>
    <w:rsid w:val="00C350A1"/>
    <w:rsid w:val="00C35351"/>
    <w:rsid w:val="00C354A3"/>
    <w:rsid w:val="00C354F2"/>
    <w:rsid w:val="00C35A9D"/>
    <w:rsid w:val="00C35B71"/>
    <w:rsid w:val="00C35EFE"/>
    <w:rsid w:val="00C36214"/>
    <w:rsid w:val="00C36304"/>
    <w:rsid w:val="00C364A3"/>
    <w:rsid w:val="00C36687"/>
    <w:rsid w:val="00C366CD"/>
    <w:rsid w:val="00C366D8"/>
    <w:rsid w:val="00C3673B"/>
    <w:rsid w:val="00C36807"/>
    <w:rsid w:val="00C368B3"/>
    <w:rsid w:val="00C36BD4"/>
    <w:rsid w:val="00C3704E"/>
    <w:rsid w:val="00C374EC"/>
    <w:rsid w:val="00C378A4"/>
    <w:rsid w:val="00C37BF7"/>
    <w:rsid w:val="00C400E0"/>
    <w:rsid w:val="00C402E0"/>
    <w:rsid w:val="00C40659"/>
    <w:rsid w:val="00C4076E"/>
    <w:rsid w:val="00C40D71"/>
    <w:rsid w:val="00C40F94"/>
    <w:rsid w:val="00C41217"/>
    <w:rsid w:val="00C41498"/>
    <w:rsid w:val="00C41B1F"/>
    <w:rsid w:val="00C41EA7"/>
    <w:rsid w:val="00C41F6A"/>
    <w:rsid w:val="00C42072"/>
    <w:rsid w:val="00C4214C"/>
    <w:rsid w:val="00C42263"/>
    <w:rsid w:val="00C4237A"/>
    <w:rsid w:val="00C424A2"/>
    <w:rsid w:val="00C42618"/>
    <w:rsid w:val="00C42781"/>
    <w:rsid w:val="00C42918"/>
    <w:rsid w:val="00C42E16"/>
    <w:rsid w:val="00C43144"/>
    <w:rsid w:val="00C4335F"/>
    <w:rsid w:val="00C43401"/>
    <w:rsid w:val="00C43701"/>
    <w:rsid w:val="00C438F1"/>
    <w:rsid w:val="00C438FD"/>
    <w:rsid w:val="00C43BB5"/>
    <w:rsid w:val="00C43D75"/>
    <w:rsid w:val="00C43DC1"/>
    <w:rsid w:val="00C43E03"/>
    <w:rsid w:val="00C443C4"/>
    <w:rsid w:val="00C4470C"/>
    <w:rsid w:val="00C4478A"/>
    <w:rsid w:val="00C448DE"/>
    <w:rsid w:val="00C44950"/>
    <w:rsid w:val="00C44955"/>
    <w:rsid w:val="00C44EAC"/>
    <w:rsid w:val="00C453D0"/>
    <w:rsid w:val="00C45792"/>
    <w:rsid w:val="00C45C81"/>
    <w:rsid w:val="00C45EB9"/>
    <w:rsid w:val="00C45F93"/>
    <w:rsid w:val="00C45FE8"/>
    <w:rsid w:val="00C46091"/>
    <w:rsid w:val="00C46490"/>
    <w:rsid w:val="00C465C4"/>
    <w:rsid w:val="00C4687A"/>
    <w:rsid w:val="00C46977"/>
    <w:rsid w:val="00C46A43"/>
    <w:rsid w:val="00C46B7A"/>
    <w:rsid w:val="00C4705B"/>
    <w:rsid w:val="00C470AF"/>
    <w:rsid w:val="00C47354"/>
    <w:rsid w:val="00C474B5"/>
    <w:rsid w:val="00C475CD"/>
    <w:rsid w:val="00C4781E"/>
    <w:rsid w:val="00C47A5A"/>
    <w:rsid w:val="00C47A62"/>
    <w:rsid w:val="00C47B40"/>
    <w:rsid w:val="00C47BC5"/>
    <w:rsid w:val="00C47E2E"/>
    <w:rsid w:val="00C50043"/>
    <w:rsid w:val="00C500EF"/>
    <w:rsid w:val="00C506B8"/>
    <w:rsid w:val="00C50A77"/>
    <w:rsid w:val="00C50AAC"/>
    <w:rsid w:val="00C50E00"/>
    <w:rsid w:val="00C50E0F"/>
    <w:rsid w:val="00C50F6C"/>
    <w:rsid w:val="00C50FE0"/>
    <w:rsid w:val="00C5140A"/>
    <w:rsid w:val="00C515D0"/>
    <w:rsid w:val="00C515F0"/>
    <w:rsid w:val="00C51764"/>
    <w:rsid w:val="00C517BA"/>
    <w:rsid w:val="00C51D6A"/>
    <w:rsid w:val="00C51D8F"/>
    <w:rsid w:val="00C51DF0"/>
    <w:rsid w:val="00C51F6A"/>
    <w:rsid w:val="00C52252"/>
    <w:rsid w:val="00C52859"/>
    <w:rsid w:val="00C52E26"/>
    <w:rsid w:val="00C53105"/>
    <w:rsid w:val="00C540AA"/>
    <w:rsid w:val="00C540E7"/>
    <w:rsid w:val="00C54412"/>
    <w:rsid w:val="00C5441A"/>
    <w:rsid w:val="00C546D0"/>
    <w:rsid w:val="00C550DD"/>
    <w:rsid w:val="00C555F8"/>
    <w:rsid w:val="00C55806"/>
    <w:rsid w:val="00C5598F"/>
    <w:rsid w:val="00C55AB4"/>
    <w:rsid w:val="00C55D21"/>
    <w:rsid w:val="00C55EEC"/>
    <w:rsid w:val="00C562A1"/>
    <w:rsid w:val="00C56306"/>
    <w:rsid w:val="00C5633A"/>
    <w:rsid w:val="00C564A8"/>
    <w:rsid w:val="00C564C6"/>
    <w:rsid w:val="00C5691E"/>
    <w:rsid w:val="00C56DEF"/>
    <w:rsid w:val="00C56F05"/>
    <w:rsid w:val="00C57008"/>
    <w:rsid w:val="00C570A1"/>
    <w:rsid w:val="00C5766D"/>
    <w:rsid w:val="00C57CC0"/>
    <w:rsid w:val="00C6011A"/>
    <w:rsid w:val="00C602A2"/>
    <w:rsid w:val="00C6096A"/>
    <w:rsid w:val="00C60D7A"/>
    <w:rsid w:val="00C60E26"/>
    <w:rsid w:val="00C61375"/>
    <w:rsid w:val="00C61635"/>
    <w:rsid w:val="00C6179D"/>
    <w:rsid w:val="00C61835"/>
    <w:rsid w:val="00C61A48"/>
    <w:rsid w:val="00C61A87"/>
    <w:rsid w:val="00C61D19"/>
    <w:rsid w:val="00C61DDF"/>
    <w:rsid w:val="00C61DF5"/>
    <w:rsid w:val="00C61FC4"/>
    <w:rsid w:val="00C62145"/>
    <w:rsid w:val="00C625BF"/>
    <w:rsid w:val="00C62721"/>
    <w:rsid w:val="00C627D4"/>
    <w:rsid w:val="00C629DE"/>
    <w:rsid w:val="00C62A20"/>
    <w:rsid w:val="00C62A47"/>
    <w:rsid w:val="00C62A56"/>
    <w:rsid w:val="00C62AA8"/>
    <w:rsid w:val="00C62D7D"/>
    <w:rsid w:val="00C63852"/>
    <w:rsid w:val="00C63A0E"/>
    <w:rsid w:val="00C63FBD"/>
    <w:rsid w:val="00C6405E"/>
    <w:rsid w:val="00C64064"/>
    <w:rsid w:val="00C643BD"/>
    <w:rsid w:val="00C6443D"/>
    <w:rsid w:val="00C64834"/>
    <w:rsid w:val="00C64AB2"/>
    <w:rsid w:val="00C64B7F"/>
    <w:rsid w:val="00C64BBD"/>
    <w:rsid w:val="00C64DED"/>
    <w:rsid w:val="00C64F7D"/>
    <w:rsid w:val="00C64FBA"/>
    <w:rsid w:val="00C657BA"/>
    <w:rsid w:val="00C661C9"/>
    <w:rsid w:val="00C66450"/>
    <w:rsid w:val="00C66A01"/>
    <w:rsid w:val="00C66D5D"/>
    <w:rsid w:val="00C66E55"/>
    <w:rsid w:val="00C66F13"/>
    <w:rsid w:val="00C6707D"/>
    <w:rsid w:val="00C674AD"/>
    <w:rsid w:val="00C67528"/>
    <w:rsid w:val="00C67CFE"/>
    <w:rsid w:val="00C70060"/>
    <w:rsid w:val="00C70299"/>
    <w:rsid w:val="00C7073B"/>
    <w:rsid w:val="00C70743"/>
    <w:rsid w:val="00C70868"/>
    <w:rsid w:val="00C70F92"/>
    <w:rsid w:val="00C70FA7"/>
    <w:rsid w:val="00C710B3"/>
    <w:rsid w:val="00C714E7"/>
    <w:rsid w:val="00C71A8D"/>
    <w:rsid w:val="00C71F19"/>
    <w:rsid w:val="00C71F3E"/>
    <w:rsid w:val="00C720B7"/>
    <w:rsid w:val="00C72A95"/>
    <w:rsid w:val="00C72A99"/>
    <w:rsid w:val="00C72D9A"/>
    <w:rsid w:val="00C7322B"/>
    <w:rsid w:val="00C736C4"/>
    <w:rsid w:val="00C73792"/>
    <w:rsid w:val="00C73EF2"/>
    <w:rsid w:val="00C74067"/>
    <w:rsid w:val="00C74370"/>
    <w:rsid w:val="00C74454"/>
    <w:rsid w:val="00C7452B"/>
    <w:rsid w:val="00C746D8"/>
    <w:rsid w:val="00C74AB8"/>
    <w:rsid w:val="00C74BBB"/>
    <w:rsid w:val="00C752C1"/>
    <w:rsid w:val="00C75731"/>
    <w:rsid w:val="00C75B02"/>
    <w:rsid w:val="00C75BB3"/>
    <w:rsid w:val="00C75DD1"/>
    <w:rsid w:val="00C75E97"/>
    <w:rsid w:val="00C75EB7"/>
    <w:rsid w:val="00C760A2"/>
    <w:rsid w:val="00C765A3"/>
    <w:rsid w:val="00C76604"/>
    <w:rsid w:val="00C76841"/>
    <w:rsid w:val="00C7737D"/>
    <w:rsid w:val="00C77631"/>
    <w:rsid w:val="00C77810"/>
    <w:rsid w:val="00C7782A"/>
    <w:rsid w:val="00C77CF9"/>
    <w:rsid w:val="00C80080"/>
    <w:rsid w:val="00C802E9"/>
    <w:rsid w:val="00C80621"/>
    <w:rsid w:val="00C80CDB"/>
    <w:rsid w:val="00C80E30"/>
    <w:rsid w:val="00C811B0"/>
    <w:rsid w:val="00C811FF"/>
    <w:rsid w:val="00C815C4"/>
    <w:rsid w:val="00C81710"/>
    <w:rsid w:val="00C81A9E"/>
    <w:rsid w:val="00C81BEC"/>
    <w:rsid w:val="00C81C56"/>
    <w:rsid w:val="00C81DFE"/>
    <w:rsid w:val="00C81E64"/>
    <w:rsid w:val="00C81EAA"/>
    <w:rsid w:val="00C8220B"/>
    <w:rsid w:val="00C82911"/>
    <w:rsid w:val="00C829C7"/>
    <w:rsid w:val="00C829E4"/>
    <w:rsid w:val="00C82A2A"/>
    <w:rsid w:val="00C82B83"/>
    <w:rsid w:val="00C82C5F"/>
    <w:rsid w:val="00C82D46"/>
    <w:rsid w:val="00C83F6C"/>
    <w:rsid w:val="00C83FF7"/>
    <w:rsid w:val="00C84122"/>
    <w:rsid w:val="00C8435B"/>
    <w:rsid w:val="00C8446F"/>
    <w:rsid w:val="00C84C24"/>
    <w:rsid w:val="00C85024"/>
    <w:rsid w:val="00C8601D"/>
    <w:rsid w:val="00C86114"/>
    <w:rsid w:val="00C86357"/>
    <w:rsid w:val="00C8639E"/>
    <w:rsid w:val="00C86639"/>
    <w:rsid w:val="00C86C26"/>
    <w:rsid w:val="00C86C97"/>
    <w:rsid w:val="00C86EC3"/>
    <w:rsid w:val="00C86F1F"/>
    <w:rsid w:val="00C87475"/>
    <w:rsid w:val="00C876F8"/>
    <w:rsid w:val="00C87744"/>
    <w:rsid w:val="00C87C14"/>
    <w:rsid w:val="00C87F14"/>
    <w:rsid w:val="00C87FF0"/>
    <w:rsid w:val="00C90205"/>
    <w:rsid w:val="00C90DB9"/>
    <w:rsid w:val="00C91096"/>
    <w:rsid w:val="00C910A9"/>
    <w:rsid w:val="00C910DB"/>
    <w:rsid w:val="00C91990"/>
    <w:rsid w:val="00C91E98"/>
    <w:rsid w:val="00C92D3E"/>
    <w:rsid w:val="00C92DD7"/>
    <w:rsid w:val="00C93276"/>
    <w:rsid w:val="00C932E0"/>
    <w:rsid w:val="00C932EA"/>
    <w:rsid w:val="00C935A5"/>
    <w:rsid w:val="00C938F2"/>
    <w:rsid w:val="00C93BCA"/>
    <w:rsid w:val="00C93DA8"/>
    <w:rsid w:val="00C93F18"/>
    <w:rsid w:val="00C94029"/>
    <w:rsid w:val="00C940EF"/>
    <w:rsid w:val="00C94161"/>
    <w:rsid w:val="00C941D8"/>
    <w:rsid w:val="00C94419"/>
    <w:rsid w:val="00C9458B"/>
    <w:rsid w:val="00C94A81"/>
    <w:rsid w:val="00C94B1A"/>
    <w:rsid w:val="00C94B65"/>
    <w:rsid w:val="00C94CE4"/>
    <w:rsid w:val="00C955E4"/>
    <w:rsid w:val="00C956DD"/>
    <w:rsid w:val="00C958D0"/>
    <w:rsid w:val="00C95E9B"/>
    <w:rsid w:val="00C95FB7"/>
    <w:rsid w:val="00C960B4"/>
    <w:rsid w:val="00C96352"/>
    <w:rsid w:val="00C964FA"/>
    <w:rsid w:val="00C96725"/>
    <w:rsid w:val="00C96A75"/>
    <w:rsid w:val="00C96EE1"/>
    <w:rsid w:val="00C9737E"/>
    <w:rsid w:val="00C97A89"/>
    <w:rsid w:val="00C97CBC"/>
    <w:rsid w:val="00CA0597"/>
    <w:rsid w:val="00CA0888"/>
    <w:rsid w:val="00CA0934"/>
    <w:rsid w:val="00CA0B95"/>
    <w:rsid w:val="00CA0C8F"/>
    <w:rsid w:val="00CA0CF2"/>
    <w:rsid w:val="00CA109C"/>
    <w:rsid w:val="00CA1565"/>
    <w:rsid w:val="00CA1D2B"/>
    <w:rsid w:val="00CA1DB1"/>
    <w:rsid w:val="00CA1E53"/>
    <w:rsid w:val="00CA21E5"/>
    <w:rsid w:val="00CA21FD"/>
    <w:rsid w:val="00CA24DE"/>
    <w:rsid w:val="00CA2572"/>
    <w:rsid w:val="00CA2B67"/>
    <w:rsid w:val="00CA33FA"/>
    <w:rsid w:val="00CA34F0"/>
    <w:rsid w:val="00CA350A"/>
    <w:rsid w:val="00CA3554"/>
    <w:rsid w:val="00CA3624"/>
    <w:rsid w:val="00CA386B"/>
    <w:rsid w:val="00CA40D8"/>
    <w:rsid w:val="00CA426A"/>
    <w:rsid w:val="00CA4976"/>
    <w:rsid w:val="00CA4DCE"/>
    <w:rsid w:val="00CA4E97"/>
    <w:rsid w:val="00CA4F49"/>
    <w:rsid w:val="00CA5040"/>
    <w:rsid w:val="00CA509C"/>
    <w:rsid w:val="00CA515F"/>
    <w:rsid w:val="00CA5278"/>
    <w:rsid w:val="00CA5365"/>
    <w:rsid w:val="00CA5461"/>
    <w:rsid w:val="00CA5971"/>
    <w:rsid w:val="00CA5E64"/>
    <w:rsid w:val="00CA62B3"/>
    <w:rsid w:val="00CA6A0F"/>
    <w:rsid w:val="00CA6B91"/>
    <w:rsid w:val="00CA6C6A"/>
    <w:rsid w:val="00CA70D8"/>
    <w:rsid w:val="00CA75EE"/>
    <w:rsid w:val="00CB04B9"/>
    <w:rsid w:val="00CB0BF3"/>
    <w:rsid w:val="00CB0C09"/>
    <w:rsid w:val="00CB1525"/>
    <w:rsid w:val="00CB188A"/>
    <w:rsid w:val="00CB1A08"/>
    <w:rsid w:val="00CB1CC7"/>
    <w:rsid w:val="00CB1CCD"/>
    <w:rsid w:val="00CB1F6E"/>
    <w:rsid w:val="00CB21F7"/>
    <w:rsid w:val="00CB24AF"/>
    <w:rsid w:val="00CB24D5"/>
    <w:rsid w:val="00CB24EB"/>
    <w:rsid w:val="00CB2503"/>
    <w:rsid w:val="00CB28B5"/>
    <w:rsid w:val="00CB29A7"/>
    <w:rsid w:val="00CB2B1B"/>
    <w:rsid w:val="00CB2B43"/>
    <w:rsid w:val="00CB2B58"/>
    <w:rsid w:val="00CB2BA4"/>
    <w:rsid w:val="00CB2F17"/>
    <w:rsid w:val="00CB3057"/>
    <w:rsid w:val="00CB3079"/>
    <w:rsid w:val="00CB3265"/>
    <w:rsid w:val="00CB37B6"/>
    <w:rsid w:val="00CB3AC3"/>
    <w:rsid w:val="00CB3B41"/>
    <w:rsid w:val="00CB3D5A"/>
    <w:rsid w:val="00CB3E40"/>
    <w:rsid w:val="00CB3FE2"/>
    <w:rsid w:val="00CB405E"/>
    <w:rsid w:val="00CB40EE"/>
    <w:rsid w:val="00CB44AF"/>
    <w:rsid w:val="00CB4BCF"/>
    <w:rsid w:val="00CB4D55"/>
    <w:rsid w:val="00CB4F58"/>
    <w:rsid w:val="00CB5143"/>
    <w:rsid w:val="00CB539C"/>
    <w:rsid w:val="00CB5A95"/>
    <w:rsid w:val="00CB5AD3"/>
    <w:rsid w:val="00CB5E69"/>
    <w:rsid w:val="00CB673E"/>
    <w:rsid w:val="00CB6999"/>
    <w:rsid w:val="00CB6BDB"/>
    <w:rsid w:val="00CB70ED"/>
    <w:rsid w:val="00CB750D"/>
    <w:rsid w:val="00CB7587"/>
    <w:rsid w:val="00CB7AD5"/>
    <w:rsid w:val="00CB7B98"/>
    <w:rsid w:val="00CB7D82"/>
    <w:rsid w:val="00CB7E09"/>
    <w:rsid w:val="00CB7EC7"/>
    <w:rsid w:val="00CC036B"/>
    <w:rsid w:val="00CC0504"/>
    <w:rsid w:val="00CC087B"/>
    <w:rsid w:val="00CC155A"/>
    <w:rsid w:val="00CC18E7"/>
    <w:rsid w:val="00CC1A61"/>
    <w:rsid w:val="00CC1B78"/>
    <w:rsid w:val="00CC1FEC"/>
    <w:rsid w:val="00CC2055"/>
    <w:rsid w:val="00CC22E2"/>
    <w:rsid w:val="00CC233E"/>
    <w:rsid w:val="00CC2ABF"/>
    <w:rsid w:val="00CC2B79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77"/>
    <w:rsid w:val="00CC46D5"/>
    <w:rsid w:val="00CC473D"/>
    <w:rsid w:val="00CC4E2D"/>
    <w:rsid w:val="00CC4FA6"/>
    <w:rsid w:val="00CC5418"/>
    <w:rsid w:val="00CC5970"/>
    <w:rsid w:val="00CC5A42"/>
    <w:rsid w:val="00CC5AB1"/>
    <w:rsid w:val="00CC600D"/>
    <w:rsid w:val="00CC603D"/>
    <w:rsid w:val="00CC6093"/>
    <w:rsid w:val="00CC6734"/>
    <w:rsid w:val="00CC6A9D"/>
    <w:rsid w:val="00CC6B60"/>
    <w:rsid w:val="00CC6D9E"/>
    <w:rsid w:val="00CC6F76"/>
    <w:rsid w:val="00CC6F9E"/>
    <w:rsid w:val="00CC73FA"/>
    <w:rsid w:val="00CC7720"/>
    <w:rsid w:val="00CC77DF"/>
    <w:rsid w:val="00CC7878"/>
    <w:rsid w:val="00CC7E3A"/>
    <w:rsid w:val="00CC7E7F"/>
    <w:rsid w:val="00CD00DB"/>
    <w:rsid w:val="00CD0349"/>
    <w:rsid w:val="00CD03A8"/>
    <w:rsid w:val="00CD0426"/>
    <w:rsid w:val="00CD052F"/>
    <w:rsid w:val="00CD0979"/>
    <w:rsid w:val="00CD0A86"/>
    <w:rsid w:val="00CD0C0F"/>
    <w:rsid w:val="00CD0EC0"/>
    <w:rsid w:val="00CD100F"/>
    <w:rsid w:val="00CD10DE"/>
    <w:rsid w:val="00CD11DF"/>
    <w:rsid w:val="00CD1473"/>
    <w:rsid w:val="00CD149B"/>
    <w:rsid w:val="00CD15EF"/>
    <w:rsid w:val="00CD162E"/>
    <w:rsid w:val="00CD17AC"/>
    <w:rsid w:val="00CD200C"/>
    <w:rsid w:val="00CD21B2"/>
    <w:rsid w:val="00CD2560"/>
    <w:rsid w:val="00CD27E5"/>
    <w:rsid w:val="00CD2F10"/>
    <w:rsid w:val="00CD2F52"/>
    <w:rsid w:val="00CD2FD1"/>
    <w:rsid w:val="00CD312D"/>
    <w:rsid w:val="00CD35E0"/>
    <w:rsid w:val="00CD36E3"/>
    <w:rsid w:val="00CD3874"/>
    <w:rsid w:val="00CD3B63"/>
    <w:rsid w:val="00CD3E30"/>
    <w:rsid w:val="00CD4095"/>
    <w:rsid w:val="00CD40B0"/>
    <w:rsid w:val="00CD423A"/>
    <w:rsid w:val="00CD42D3"/>
    <w:rsid w:val="00CD4441"/>
    <w:rsid w:val="00CD4614"/>
    <w:rsid w:val="00CD489B"/>
    <w:rsid w:val="00CD4990"/>
    <w:rsid w:val="00CD4A7E"/>
    <w:rsid w:val="00CD4FC6"/>
    <w:rsid w:val="00CD4FCE"/>
    <w:rsid w:val="00CD54E0"/>
    <w:rsid w:val="00CD5542"/>
    <w:rsid w:val="00CD5667"/>
    <w:rsid w:val="00CD5FAF"/>
    <w:rsid w:val="00CD612E"/>
    <w:rsid w:val="00CD62A2"/>
    <w:rsid w:val="00CD653A"/>
    <w:rsid w:val="00CD6818"/>
    <w:rsid w:val="00CD6A1E"/>
    <w:rsid w:val="00CD6A4B"/>
    <w:rsid w:val="00CD6BDF"/>
    <w:rsid w:val="00CD6DCF"/>
    <w:rsid w:val="00CD6E78"/>
    <w:rsid w:val="00CD6F48"/>
    <w:rsid w:val="00CD6FA1"/>
    <w:rsid w:val="00CD70CE"/>
    <w:rsid w:val="00CD726A"/>
    <w:rsid w:val="00CD74DF"/>
    <w:rsid w:val="00CD75F4"/>
    <w:rsid w:val="00CD7887"/>
    <w:rsid w:val="00CD7AA8"/>
    <w:rsid w:val="00CD7B2F"/>
    <w:rsid w:val="00CD7CDB"/>
    <w:rsid w:val="00CD7F69"/>
    <w:rsid w:val="00CE007A"/>
    <w:rsid w:val="00CE045E"/>
    <w:rsid w:val="00CE05A7"/>
    <w:rsid w:val="00CE0700"/>
    <w:rsid w:val="00CE0858"/>
    <w:rsid w:val="00CE11B5"/>
    <w:rsid w:val="00CE151B"/>
    <w:rsid w:val="00CE1667"/>
    <w:rsid w:val="00CE193A"/>
    <w:rsid w:val="00CE199C"/>
    <w:rsid w:val="00CE1E04"/>
    <w:rsid w:val="00CE1F10"/>
    <w:rsid w:val="00CE2920"/>
    <w:rsid w:val="00CE2AA6"/>
    <w:rsid w:val="00CE2E09"/>
    <w:rsid w:val="00CE340B"/>
    <w:rsid w:val="00CE3489"/>
    <w:rsid w:val="00CE3937"/>
    <w:rsid w:val="00CE3955"/>
    <w:rsid w:val="00CE429F"/>
    <w:rsid w:val="00CE48CC"/>
    <w:rsid w:val="00CE4915"/>
    <w:rsid w:val="00CE4BA0"/>
    <w:rsid w:val="00CE4F49"/>
    <w:rsid w:val="00CE4F4F"/>
    <w:rsid w:val="00CE5089"/>
    <w:rsid w:val="00CE5163"/>
    <w:rsid w:val="00CE5794"/>
    <w:rsid w:val="00CE589B"/>
    <w:rsid w:val="00CE5A24"/>
    <w:rsid w:val="00CE5B38"/>
    <w:rsid w:val="00CE5DF4"/>
    <w:rsid w:val="00CE6090"/>
    <w:rsid w:val="00CE619B"/>
    <w:rsid w:val="00CE6451"/>
    <w:rsid w:val="00CE69F9"/>
    <w:rsid w:val="00CE6DCD"/>
    <w:rsid w:val="00CE6E6C"/>
    <w:rsid w:val="00CE6E72"/>
    <w:rsid w:val="00CE71AD"/>
    <w:rsid w:val="00CE74A6"/>
    <w:rsid w:val="00CE7575"/>
    <w:rsid w:val="00CE7654"/>
    <w:rsid w:val="00CE7799"/>
    <w:rsid w:val="00CE7DF8"/>
    <w:rsid w:val="00CF025C"/>
    <w:rsid w:val="00CF0475"/>
    <w:rsid w:val="00CF06E9"/>
    <w:rsid w:val="00CF095E"/>
    <w:rsid w:val="00CF0AEB"/>
    <w:rsid w:val="00CF0C04"/>
    <w:rsid w:val="00CF1286"/>
    <w:rsid w:val="00CF15B0"/>
    <w:rsid w:val="00CF16E6"/>
    <w:rsid w:val="00CF1DEF"/>
    <w:rsid w:val="00CF1E86"/>
    <w:rsid w:val="00CF2021"/>
    <w:rsid w:val="00CF25EF"/>
    <w:rsid w:val="00CF287D"/>
    <w:rsid w:val="00CF2949"/>
    <w:rsid w:val="00CF2BEE"/>
    <w:rsid w:val="00CF3606"/>
    <w:rsid w:val="00CF3929"/>
    <w:rsid w:val="00CF3B08"/>
    <w:rsid w:val="00CF3B8F"/>
    <w:rsid w:val="00CF4BE3"/>
    <w:rsid w:val="00CF4DE2"/>
    <w:rsid w:val="00CF5303"/>
    <w:rsid w:val="00CF5DE3"/>
    <w:rsid w:val="00CF5F1E"/>
    <w:rsid w:val="00CF61A3"/>
    <w:rsid w:val="00CF6334"/>
    <w:rsid w:val="00CF6373"/>
    <w:rsid w:val="00CF6551"/>
    <w:rsid w:val="00CF6E97"/>
    <w:rsid w:val="00CF7270"/>
    <w:rsid w:val="00CF7455"/>
    <w:rsid w:val="00CF749C"/>
    <w:rsid w:val="00CF74D1"/>
    <w:rsid w:val="00CF7646"/>
    <w:rsid w:val="00CF772C"/>
    <w:rsid w:val="00D00098"/>
    <w:rsid w:val="00D000C3"/>
    <w:rsid w:val="00D00408"/>
    <w:rsid w:val="00D0067B"/>
    <w:rsid w:val="00D006A9"/>
    <w:rsid w:val="00D0084F"/>
    <w:rsid w:val="00D00905"/>
    <w:rsid w:val="00D0091F"/>
    <w:rsid w:val="00D00A1C"/>
    <w:rsid w:val="00D00CE2"/>
    <w:rsid w:val="00D00E7A"/>
    <w:rsid w:val="00D016E2"/>
    <w:rsid w:val="00D01732"/>
    <w:rsid w:val="00D0173F"/>
    <w:rsid w:val="00D01B49"/>
    <w:rsid w:val="00D01B65"/>
    <w:rsid w:val="00D01BB6"/>
    <w:rsid w:val="00D01D91"/>
    <w:rsid w:val="00D01E0B"/>
    <w:rsid w:val="00D01F26"/>
    <w:rsid w:val="00D0201F"/>
    <w:rsid w:val="00D032AE"/>
    <w:rsid w:val="00D03482"/>
    <w:rsid w:val="00D039A9"/>
    <w:rsid w:val="00D03ED1"/>
    <w:rsid w:val="00D03EDF"/>
    <w:rsid w:val="00D03F13"/>
    <w:rsid w:val="00D03F84"/>
    <w:rsid w:val="00D04502"/>
    <w:rsid w:val="00D04521"/>
    <w:rsid w:val="00D0499B"/>
    <w:rsid w:val="00D049B0"/>
    <w:rsid w:val="00D04A5F"/>
    <w:rsid w:val="00D04C77"/>
    <w:rsid w:val="00D04E6C"/>
    <w:rsid w:val="00D05797"/>
    <w:rsid w:val="00D06088"/>
    <w:rsid w:val="00D0646C"/>
    <w:rsid w:val="00D06523"/>
    <w:rsid w:val="00D065E4"/>
    <w:rsid w:val="00D06BB7"/>
    <w:rsid w:val="00D06CE4"/>
    <w:rsid w:val="00D06ECE"/>
    <w:rsid w:val="00D06FD9"/>
    <w:rsid w:val="00D07894"/>
    <w:rsid w:val="00D1005C"/>
    <w:rsid w:val="00D100EE"/>
    <w:rsid w:val="00D100F6"/>
    <w:rsid w:val="00D10120"/>
    <w:rsid w:val="00D107C2"/>
    <w:rsid w:val="00D108B7"/>
    <w:rsid w:val="00D10B4E"/>
    <w:rsid w:val="00D10C5B"/>
    <w:rsid w:val="00D10F93"/>
    <w:rsid w:val="00D10FC8"/>
    <w:rsid w:val="00D12395"/>
    <w:rsid w:val="00D12675"/>
    <w:rsid w:val="00D12904"/>
    <w:rsid w:val="00D129BF"/>
    <w:rsid w:val="00D129CB"/>
    <w:rsid w:val="00D12B95"/>
    <w:rsid w:val="00D1316B"/>
    <w:rsid w:val="00D13737"/>
    <w:rsid w:val="00D1373C"/>
    <w:rsid w:val="00D137EE"/>
    <w:rsid w:val="00D13C38"/>
    <w:rsid w:val="00D13D04"/>
    <w:rsid w:val="00D1405F"/>
    <w:rsid w:val="00D1474C"/>
    <w:rsid w:val="00D149D9"/>
    <w:rsid w:val="00D14A03"/>
    <w:rsid w:val="00D14BAA"/>
    <w:rsid w:val="00D14DF9"/>
    <w:rsid w:val="00D15A2F"/>
    <w:rsid w:val="00D15CDD"/>
    <w:rsid w:val="00D15DD2"/>
    <w:rsid w:val="00D15EBA"/>
    <w:rsid w:val="00D1609D"/>
    <w:rsid w:val="00D16166"/>
    <w:rsid w:val="00D162C3"/>
    <w:rsid w:val="00D166E8"/>
    <w:rsid w:val="00D167DD"/>
    <w:rsid w:val="00D16911"/>
    <w:rsid w:val="00D16ED8"/>
    <w:rsid w:val="00D16EF1"/>
    <w:rsid w:val="00D16F4C"/>
    <w:rsid w:val="00D17055"/>
    <w:rsid w:val="00D1730C"/>
    <w:rsid w:val="00D176E0"/>
    <w:rsid w:val="00D17744"/>
    <w:rsid w:val="00D17A7B"/>
    <w:rsid w:val="00D17D35"/>
    <w:rsid w:val="00D17EF3"/>
    <w:rsid w:val="00D202F6"/>
    <w:rsid w:val="00D20712"/>
    <w:rsid w:val="00D20719"/>
    <w:rsid w:val="00D21182"/>
    <w:rsid w:val="00D213AF"/>
    <w:rsid w:val="00D219B5"/>
    <w:rsid w:val="00D21A1F"/>
    <w:rsid w:val="00D21A68"/>
    <w:rsid w:val="00D21FE5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4112"/>
    <w:rsid w:val="00D242BF"/>
    <w:rsid w:val="00D2481A"/>
    <w:rsid w:val="00D24A0D"/>
    <w:rsid w:val="00D24CE6"/>
    <w:rsid w:val="00D24E3A"/>
    <w:rsid w:val="00D24FCE"/>
    <w:rsid w:val="00D252B0"/>
    <w:rsid w:val="00D2571E"/>
    <w:rsid w:val="00D2587D"/>
    <w:rsid w:val="00D25FEB"/>
    <w:rsid w:val="00D2607B"/>
    <w:rsid w:val="00D260CC"/>
    <w:rsid w:val="00D268C6"/>
    <w:rsid w:val="00D26963"/>
    <w:rsid w:val="00D26B1D"/>
    <w:rsid w:val="00D26DEE"/>
    <w:rsid w:val="00D26E2E"/>
    <w:rsid w:val="00D27030"/>
    <w:rsid w:val="00D27414"/>
    <w:rsid w:val="00D275B0"/>
    <w:rsid w:val="00D277DD"/>
    <w:rsid w:val="00D27A94"/>
    <w:rsid w:val="00D27DDD"/>
    <w:rsid w:val="00D27F42"/>
    <w:rsid w:val="00D306A8"/>
    <w:rsid w:val="00D306B0"/>
    <w:rsid w:val="00D3099D"/>
    <w:rsid w:val="00D30A03"/>
    <w:rsid w:val="00D30A32"/>
    <w:rsid w:val="00D30BC6"/>
    <w:rsid w:val="00D314D8"/>
    <w:rsid w:val="00D315C0"/>
    <w:rsid w:val="00D315DB"/>
    <w:rsid w:val="00D315E5"/>
    <w:rsid w:val="00D3191D"/>
    <w:rsid w:val="00D31AB4"/>
    <w:rsid w:val="00D31B31"/>
    <w:rsid w:val="00D31BF6"/>
    <w:rsid w:val="00D31C6D"/>
    <w:rsid w:val="00D3264E"/>
    <w:rsid w:val="00D32CFE"/>
    <w:rsid w:val="00D33380"/>
    <w:rsid w:val="00D33838"/>
    <w:rsid w:val="00D339D8"/>
    <w:rsid w:val="00D33A0B"/>
    <w:rsid w:val="00D33CC4"/>
    <w:rsid w:val="00D340EC"/>
    <w:rsid w:val="00D34269"/>
    <w:rsid w:val="00D34556"/>
    <w:rsid w:val="00D34AB1"/>
    <w:rsid w:val="00D34B7D"/>
    <w:rsid w:val="00D34E94"/>
    <w:rsid w:val="00D350D5"/>
    <w:rsid w:val="00D3519A"/>
    <w:rsid w:val="00D3524B"/>
    <w:rsid w:val="00D35274"/>
    <w:rsid w:val="00D354B5"/>
    <w:rsid w:val="00D354D8"/>
    <w:rsid w:val="00D35AC9"/>
    <w:rsid w:val="00D35D95"/>
    <w:rsid w:val="00D362C4"/>
    <w:rsid w:val="00D36489"/>
    <w:rsid w:val="00D3656C"/>
    <w:rsid w:val="00D36A5F"/>
    <w:rsid w:val="00D36C72"/>
    <w:rsid w:val="00D37229"/>
    <w:rsid w:val="00D372D4"/>
    <w:rsid w:val="00D373C2"/>
    <w:rsid w:val="00D37475"/>
    <w:rsid w:val="00D3760A"/>
    <w:rsid w:val="00D3766C"/>
    <w:rsid w:val="00D3778E"/>
    <w:rsid w:val="00D3790F"/>
    <w:rsid w:val="00D379B7"/>
    <w:rsid w:val="00D37CF7"/>
    <w:rsid w:val="00D37D9D"/>
    <w:rsid w:val="00D37EA4"/>
    <w:rsid w:val="00D40384"/>
    <w:rsid w:val="00D40478"/>
    <w:rsid w:val="00D4084C"/>
    <w:rsid w:val="00D40E57"/>
    <w:rsid w:val="00D41B9F"/>
    <w:rsid w:val="00D41EC5"/>
    <w:rsid w:val="00D420EA"/>
    <w:rsid w:val="00D42636"/>
    <w:rsid w:val="00D427BB"/>
    <w:rsid w:val="00D42826"/>
    <w:rsid w:val="00D42D03"/>
    <w:rsid w:val="00D435C7"/>
    <w:rsid w:val="00D43888"/>
    <w:rsid w:val="00D43BB3"/>
    <w:rsid w:val="00D4408C"/>
    <w:rsid w:val="00D44166"/>
    <w:rsid w:val="00D4433D"/>
    <w:rsid w:val="00D44551"/>
    <w:rsid w:val="00D44CF3"/>
    <w:rsid w:val="00D4518C"/>
    <w:rsid w:val="00D4569C"/>
    <w:rsid w:val="00D45B08"/>
    <w:rsid w:val="00D45D2C"/>
    <w:rsid w:val="00D45DFE"/>
    <w:rsid w:val="00D45E24"/>
    <w:rsid w:val="00D462C5"/>
    <w:rsid w:val="00D462EF"/>
    <w:rsid w:val="00D466FB"/>
    <w:rsid w:val="00D46939"/>
    <w:rsid w:val="00D469CB"/>
    <w:rsid w:val="00D46ADC"/>
    <w:rsid w:val="00D46BF9"/>
    <w:rsid w:val="00D46D86"/>
    <w:rsid w:val="00D46E9B"/>
    <w:rsid w:val="00D46FA3"/>
    <w:rsid w:val="00D471AA"/>
    <w:rsid w:val="00D47339"/>
    <w:rsid w:val="00D47565"/>
    <w:rsid w:val="00D47741"/>
    <w:rsid w:val="00D47C2E"/>
    <w:rsid w:val="00D47FF9"/>
    <w:rsid w:val="00D50221"/>
    <w:rsid w:val="00D50243"/>
    <w:rsid w:val="00D5031D"/>
    <w:rsid w:val="00D5066E"/>
    <w:rsid w:val="00D507BC"/>
    <w:rsid w:val="00D508B1"/>
    <w:rsid w:val="00D50B42"/>
    <w:rsid w:val="00D510A0"/>
    <w:rsid w:val="00D51134"/>
    <w:rsid w:val="00D5149B"/>
    <w:rsid w:val="00D5184E"/>
    <w:rsid w:val="00D51B4D"/>
    <w:rsid w:val="00D51BF5"/>
    <w:rsid w:val="00D51F6F"/>
    <w:rsid w:val="00D52022"/>
    <w:rsid w:val="00D5205E"/>
    <w:rsid w:val="00D521AE"/>
    <w:rsid w:val="00D521F2"/>
    <w:rsid w:val="00D52373"/>
    <w:rsid w:val="00D5255E"/>
    <w:rsid w:val="00D528B8"/>
    <w:rsid w:val="00D52DB4"/>
    <w:rsid w:val="00D52DDA"/>
    <w:rsid w:val="00D52FC2"/>
    <w:rsid w:val="00D533B8"/>
    <w:rsid w:val="00D53699"/>
    <w:rsid w:val="00D538A1"/>
    <w:rsid w:val="00D539A1"/>
    <w:rsid w:val="00D53AF4"/>
    <w:rsid w:val="00D53B46"/>
    <w:rsid w:val="00D53DA1"/>
    <w:rsid w:val="00D53E46"/>
    <w:rsid w:val="00D5411F"/>
    <w:rsid w:val="00D544E2"/>
    <w:rsid w:val="00D545D1"/>
    <w:rsid w:val="00D547D8"/>
    <w:rsid w:val="00D548C4"/>
    <w:rsid w:val="00D54924"/>
    <w:rsid w:val="00D549AD"/>
    <w:rsid w:val="00D54CE2"/>
    <w:rsid w:val="00D55015"/>
    <w:rsid w:val="00D552F3"/>
    <w:rsid w:val="00D5594B"/>
    <w:rsid w:val="00D55C0F"/>
    <w:rsid w:val="00D56323"/>
    <w:rsid w:val="00D56532"/>
    <w:rsid w:val="00D56C56"/>
    <w:rsid w:val="00D56CC9"/>
    <w:rsid w:val="00D56E13"/>
    <w:rsid w:val="00D56FDB"/>
    <w:rsid w:val="00D570DF"/>
    <w:rsid w:val="00D570F9"/>
    <w:rsid w:val="00D57366"/>
    <w:rsid w:val="00D574A3"/>
    <w:rsid w:val="00D57679"/>
    <w:rsid w:val="00D5791B"/>
    <w:rsid w:val="00D57941"/>
    <w:rsid w:val="00D57B1B"/>
    <w:rsid w:val="00D57BD0"/>
    <w:rsid w:val="00D57E31"/>
    <w:rsid w:val="00D60331"/>
    <w:rsid w:val="00D6098D"/>
    <w:rsid w:val="00D60C2B"/>
    <w:rsid w:val="00D61148"/>
    <w:rsid w:val="00D61AD2"/>
    <w:rsid w:val="00D61C8A"/>
    <w:rsid w:val="00D61DEA"/>
    <w:rsid w:val="00D61EDA"/>
    <w:rsid w:val="00D61F17"/>
    <w:rsid w:val="00D61F89"/>
    <w:rsid w:val="00D620CA"/>
    <w:rsid w:val="00D621BE"/>
    <w:rsid w:val="00D6238F"/>
    <w:rsid w:val="00D62555"/>
    <w:rsid w:val="00D6283C"/>
    <w:rsid w:val="00D62DCB"/>
    <w:rsid w:val="00D63055"/>
    <w:rsid w:val="00D632D7"/>
    <w:rsid w:val="00D632F5"/>
    <w:rsid w:val="00D63357"/>
    <w:rsid w:val="00D63439"/>
    <w:rsid w:val="00D63720"/>
    <w:rsid w:val="00D638A1"/>
    <w:rsid w:val="00D63AB5"/>
    <w:rsid w:val="00D63D66"/>
    <w:rsid w:val="00D63FD6"/>
    <w:rsid w:val="00D64061"/>
    <w:rsid w:val="00D64195"/>
    <w:rsid w:val="00D641D3"/>
    <w:rsid w:val="00D646F9"/>
    <w:rsid w:val="00D6488D"/>
    <w:rsid w:val="00D64974"/>
    <w:rsid w:val="00D64A81"/>
    <w:rsid w:val="00D64C97"/>
    <w:rsid w:val="00D64D89"/>
    <w:rsid w:val="00D64E4B"/>
    <w:rsid w:val="00D65010"/>
    <w:rsid w:val="00D650E2"/>
    <w:rsid w:val="00D6538C"/>
    <w:rsid w:val="00D65475"/>
    <w:rsid w:val="00D65AB8"/>
    <w:rsid w:val="00D65EA7"/>
    <w:rsid w:val="00D65F4F"/>
    <w:rsid w:val="00D65F88"/>
    <w:rsid w:val="00D662A6"/>
    <w:rsid w:val="00D663A8"/>
    <w:rsid w:val="00D665E0"/>
    <w:rsid w:val="00D66770"/>
    <w:rsid w:val="00D668C6"/>
    <w:rsid w:val="00D66ABA"/>
    <w:rsid w:val="00D66D96"/>
    <w:rsid w:val="00D672A4"/>
    <w:rsid w:val="00D67363"/>
    <w:rsid w:val="00D6788A"/>
    <w:rsid w:val="00D67925"/>
    <w:rsid w:val="00D67969"/>
    <w:rsid w:val="00D67B25"/>
    <w:rsid w:val="00D7016C"/>
    <w:rsid w:val="00D701F5"/>
    <w:rsid w:val="00D70248"/>
    <w:rsid w:val="00D704E3"/>
    <w:rsid w:val="00D70EA1"/>
    <w:rsid w:val="00D715EF"/>
    <w:rsid w:val="00D715F5"/>
    <w:rsid w:val="00D7196F"/>
    <w:rsid w:val="00D719CA"/>
    <w:rsid w:val="00D71A02"/>
    <w:rsid w:val="00D71D09"/>
    <w:rsid w:val="00D71E06"/>
    <w:rsid w:val="00D720AF"/>
    <w:rsid w:val="00D7214C"/>
    <w:rsid w:val="00D72300"/>
    <w:rsid w:val="00D72369"/>
    <w:rsid w:val="00D7242A"/>
    <w:rsid w:val="00D72A34"/>
    <w:rsid w:val="00D72A58"/>
    <w:rsid w:val="00D72F40"/>
    <w:rsid w:val="00D72F99"/>
    <w:rsid w:val="00D7313E"/>
    <w:rsid w:val="00D734D3"/>
    <w:rsid w:val="00D7366C"/>
    <w:rsid w:val="00D736E7"/>
    <w:rsid w:val="00D73717"/>
    <w:rsid w:val="00D74294"/>
    <w:rsid w:val="00D74387"/>
    <w:rsid w:val="00D74398"/>
    <w:rsid w:val="00D745A8"/>
    <w:rsid w:val="00D748B1"/>
    <w:rsid w:val="00D74A69"/>
    <w:rsid w:val="00D74ACE"/>
    <w:rsid w:val="00D74FA1"/>
    <w:rsid w:val="00D754F1"/>
    <w:rsid w:val="00D7565C"/>
    <w:rsid w:val="00D75995"/>
    <w:rsid w:val="00D75BA5"/>
    <w:rsid w:val="00D75C2C"/>
    <w:rsid w:val="00D75DD9"/>
    <w:rsid w:val="00D75EC4"/>
    <w:rsid w:val="00D7607F"/>
    <w:rsid w:val="00D761B0"/>
    <w:rsid w:val="00D76658"/>
    <w:rsid w:val="00D76C48"/>
    <w:rsid w:val="00D76DA8"/>
    <w:rsid w:val="00D76EF8"/>
    <w:rsid w:val="00D7702D"/>
    <w:rsid w:val="00D7712A"/>
    <w:rsid w:val="00D7713E"/>
    <w:rsid w:val="00D771AF"/>
    <w:rsid w:val="00D771CF"/>
    <w:rsid w:val="00D7727E"/>
    <w:rsid w:val="00D775BE"/>
    <w:rsid w:val="00D7767D"/>
    <w:rsid w:val="00D77A65"/>
    <w:rsid w:val="00D8064F"/>
    <w:rsid w:val="00D80699"/>
    <w:rsid w:val="00D80E46"/>
    <w:rsid w:val="00D8143B"/>
    <w:rsid w:val="00D81490"/>
    <w:rsid w:val="00D815C5"/>
    <w:rsid w:val="00D81BDC"/>
    <w:rsid w:val="00D81C6C"/>
    <w:rsid w:val="00D81E74"/>
    <w:rsid w:val="00D81EAF"/>
    <w:rsid w:val="00D82574"/>
    <w:rsid w:val="00D82779"/>
    <w:rsid w:val="00D827D9"/>
    <w:rsid w:val="00D828D3"/>
    <w:rsid w:val="00D82926"/>
    <w:rsid w:val="00D82D1F"/>
    <w:rsid w:val="00D832AD"/>
    <w:rsid w:val="00D834C3"/>
    <w:rsid w:val="00D83501"/>
    <w:rsid w:val="00D838EB"/>
    <w:rsid w:val="00D83A49"/>
    <w:rsid w:val="00D83C21"/>
    <w:rsid w:val="00D840B5"/>
    <w:rsid w:val="00D841AC"/>
    <w:rsid w:val="00D84590"/>
    <w:rsid w:val="00D8459C"/>
    <w:rsid w:val="00D845CB"/>
    <w:rsid w:val="00D84707"/>
    <w:rsid w:val="00D84966"/>
    <w:rsid w:val="00D84BC8"/>
    <w:rsid w:val="00D84D3E"/>
    <w:rsid w:val="00D84E72"/>
    <w:rsid w:val="00D84EAE"/>
    <w:rsid w:val="00D854AF"/>
    <w:rsid w:val="00D8552D"/>
    <w:rsid w:val="00D859DD"/>
    <w:rsid w:val="00D85D5F"/>
    <w:rsid w:val="00D85DCF"/>
    <w:rsid w:val="00D86482"/>
    <w:rsid w:val="00D86AB3"/>
    <w:rsid w:val="00D86B05"/>
    <w:rsid w:val="00D86C4D"/>
    <w:rsid w:val="00D86FF4"/>
    <w:rsid w:val="00D871D7"/>
    <w:rsid w:val="00D8744B"/>
    <w:rsid w:val="00D879EB"/>
    <w:rsid w:val="00D87A05"/>
    <w:rsid w:val="00D87F7D"/>
    <w:rsid w:val="00D903CC"/>
    <w:rsid w:val="00D90460"/>
    <w:rsid w:val="00D90831"/>
    <w:rsid w:val="00D90A47"/>
    <w:rsid w:val="00D90B17"/>
    <w:rsid w:val="00D90D28"/>
    <w:rsid w:val="00D90D9E"/>
    <w:rsid w:val="00D92114"/>
    <w:rsid w:val="00D922FE"/>
    <w:rsid w:val="00D92307"/>
    <w:rsid w:val="00D9258B"/>
    <w:rsid w:val="00D927E5"/>
    <w:rsid w:val="00D92D5E"/>
    <w:rsid w:val="00D92DEF"/>
    <w:rsid w:val="00D92E54"/>
    <w:rsid w:val="00D92FD8"/>
    <w:rsid w:val="00D930B1"/>
    <w:rsid w:val="00D934E2"/>
    <w:rsid w:val="00D93B35"/>
    <w:rsid w:val="00D946EF"/>
    <w:rsid w:val="00D94983"/>
    <w:rsid w:val="00D94AA9"/>
    <w:rsid w:val="00D94D01"/>
    <w:rsid w:val="00D953D9"/>
    <w:rsid w:val="00D954DB"/>
    <w:rsid w:val="00D95D16"/>
    <w:rsid w:val="00D95E3A"/>
    <w:rsid w:val="00D95E6F"/>
    <w:rsid w:val="00D95F2D"/>
    <w:rsid w:val="00D9610B"/>
    <w:rsid w:val="00D962C0"/>
    <w:rsid w:val="00D96433"/>
    <w:rsid w:val="00D964C3"/>
    <w:rsid w:val="00D965C3"/>
    <w:rsid w:val="00D96A34"/>
    <w:rsid w:val="00D96E91"/>
    <w:rsid w:val="00D971D1"/>
    <w:rsid w:val="00D97404"/>
    <w:rsid w:val="00D974EA"/>
    <w:rsid w:val="00D975EA"/>
    <w:rsid w:val="00D97A76"/>
    <w:rsid w:val="00D97B6D"/>
    <w:rsid w:val="00D97D5C"/>
    <w:rsid w:val="00D97F16"/>
    <w:rsid w:val="00DA002B"/>
    <w:rsid w:val="00DA00FF"/>
    <w:rsid w:val="00DA0158"/>
    <w:rsid w:val="00DA0184"/>
    <w:rsid w:val="00DA0740"/>
    <w:rsid w:val="00DA0A8B"/>
    <w:rsid w:val="00DA0B3C"/>
    <w:rsid w:val="00DA0BC2"/>
    <w:rsid w:val="00DA0EE5"/>
    <w:rsid w:val="00DA116D"/>
    <w:rsid w:val="00DA12ED"/>
    <w:rsid w:val="00DA1BEF"/>
    <w:rsid w:val="00DA1EB6"/>
    <w:rsid w:val="00DA1FB2"/>
    <w:rsid w:val="00DA21EC"/>
    <w:rsid w:val="00DA2303"/>
    <w:rsid w:val="00DA254F"/>
    <w:rsid w:val="00DA29A9"/>
    <w:rsid w:val="00DA2A21"/>
    <w:rsid w:val="00DA2C08"/>
    <w:rsid w:val="00DA2C50"/>
    <w:rsid w:val="00DA2D8E"/>
    <w:rsid w:val="00DA3112"/>
    <w:rsid w:val="00DA3581"/>
    <w:rsid w:val="00DA3900"/>
    <w:rsid w:val="00DA3D1F"/>
    <w:rsid w:val="00DA461A"/>
    <w:rsid w:val="00DA4CF3"/>
    <w:rsid w:val="00DA4DEC"/>
    <w:rsid w:val="00DA4FB4"/>
    <w:rsid w:val="00DA54E4"/>
    <w:rsid w:val="00DA568B"/>
    <w:rsid w:val="00DA59D1"/>
    <w:rsid w:val="00DA5BDE"/>
    <w:rsid w:val="00DA5CD8"/>
    <w:rsid w:val="00DA5D68"/>
    <w:rsid w:val="00DA5F72"/>
    <w:rsid w:val="00DA6067"/>
    <w:rsid w:val="00DA6114"/>
    <w:rsid w:val="00DA613B"/>
    <w:rsid w:val="00DA62CD"/>
    <w:rsid w:val="00DA6728"/>
    <w:rsid w:val="00DA6882"/>
    <w:rsid w:val="00DA6A44"/>
    <w:rsid w:val="00DA6A97"/>
    <w:rsid w:val="00DA6C98"/>
    <w:rsid w:val="00DA6F61"/>
    <w:rsid w:val="00DA6FB5"/>
    <w:rsid w:val="00DA6FDF"/>
    <w:rsid w:val="00DA71CB"/>
    <w:rsid w:val="00DA7242"/>
    <w:rsid w:val="00DA7288"/>
    <w:rsid w:val="00DA78DF"/>
    <w:rsid w:val="00DA7B14"/>
    <w:rsid w:val="00DA7C5A"/>
    <w:rsid w:val="00DA7CBD"/>
    <w:rsid w:val="00DA7ECB"/>
    <w:rsid w:val="00DB0419"/>
    <w:rsid w:val="00DB081D"/>
    <w:rsid w:val="00DB111C"/>
    <w:rsid w:val="00DB12C9"/>
    <w:rsid w:val="00DB1901"/>
    <w:rsid w:val="00DB1C03"/>
    <w:rsid w:val="00DB2236"/>
    <w:rsid w:val="00DB2605"/>
    <w:rsid w:val="00DB2828"/>
    <w:rsid w:val="00DB29BF"/>
    <w:rsid w:val="00DB2E47"/>
    <w:rsid w:val="00DB377F"/>
    <w:rsid w:val="00DB3C58"/>
    <w:rsid w:val="00DB3E4F"/>
    <w:rsid w:val="00DB3E53"/>
    <w:rsid w:val="00DB3FC4"/>
    <w:rsid w:val="00DB4A67"/>
    <w:rsid w:val="00DB4AB5"/>
    <w:rsid w:val="00DB5328"/>
    <w:rsid w:val="00DB568D"/>
    <w:rsid w:val="00DB568F"/>
    <w:rsid w:val="00DB57B7"/>
    <w:rsid w:val="00DB5A9D"/>
    <w:rsid w:val="00DB5D2E"/>
    <w:rsid w:val="00DB5E07"/>
    <w:rsid w:val="00DB6071"/>
    <w:rsid w:val="00DB60CD"/>
    <w:rsid w:val="00DB652D"/>
    <w:rsid w:val="00DB67EC"/>
    <w:rsid w:val="00DB6818"/>
    <w:rsid w:val="00DB6A75"/>
    <w:rsid w:val="00DB6B58"/>
    <w:rsid w:val="00DB6C62"/>
    <w:rsid w:val="00DB71CB"/>
    <w:rsid w:val="00DB733A"/>
    <w:rsid w:val="00DB78A8"/>
    <w:rsid w:val="00DB7A33"/>
    <w:rsid w:val="00DB7B4F"/>
    <w:rsid w:val="00DC002B"/>
    <w:rsid w:val="00DC0576"/>
    <w:rsid w:val="00DC0855"/>
    <w:rsid w:val="00DC0EF1"/>
    <w:rsid w:val="00DC1838"/>
    <w:rsid w:val="00DC199E"/>
    <w:rsid w:val="00DC2050"/>
    <w:rsid w:val="00DC23A0"/>
    <w:rsid w:val="00DC2504"/>
    <w:rsid w:val="00DC2505"/>
    <w:rsid w:val="00DC2551"/>
    <w:rsid w:val="00DC26F7"/>
    <w:rsid w:val="00DC287A"/>
    <w:rsid w:val="00DC2DE5"/>
    <w:rsid w:val="00DC3071"/>
    <w:rsid w:val="00DC3167"/>
    <w:rsid w:val="00DC347C"/>
    <w:rsid w:val="00DC3631"/>
    <w:rsid w:val="00DC3637"/>
    <w:rsid w:val="00DC3895"/>
    <w:rsid w:val="00DC3932"/>
    <w:rsid w:val="00DC3A8A"/>
    <w:rsid w:val="00DC3B30"/>
    <w:rsid w:val="00DC3E0C"/>
    <w:rsid w:val="00DC3FC5"/>
    <w:rsid w:val="00DC4421"/>
    <w:rsid w:val="00DC44CF"/>
    <w:rsid w:val="00DC45DE"/>
    <w:rsid w:val="00DC4664"/>
    <w:rsid w:val="00DC4A70"/>
    <w:rsid w:val="00DC4C47"/>
    <w:rsid w:val="00DC4DC4"/>
    <w:rsid w:val="00DC5119"/>
    <w:rsid w:val="00DC51C4"/>
    <w:rsid w:val="00DC5206"/>
    <w:rsid w:val="00DC5970"/>
    <w:rsid w:val="00DC5B27"/>
    <w:rsid w:val="00DC5D72"/>
    <w:rsid w:val="00DC6373"/>
    <w:rsid w:val="00DC6487"/>
    <w:rsid w:val="00DC6DAD"/>
    <w:rsid w:val="00DC6DFA"/>
    <w:rsid w:val="00DC6EC0"/>
    <w:rsid w:val="00DC6EF5"/>
    <w:rsid w:val="00DC721D"/>
    <w:rsid w:val="00DC734F"/>
    <w:rsid w:val="00DC76F1"/>
    <w:rsid w:val="00DC7B0B"/>
    <w:rsid w:val="00DC7D39"/>
    <w:rsid w:val="00DC7D60"/>
    <w:rsid w:val="00DC7F42"/>
    <w:rsid w:val="00DD0205"/>
    <w:rsid w:val="00DD060A"/>
    <w:rsid w:val="00DD06BD"/>
    <w:rsid w:val="00DD0A7B"/>
    <w:rsid w:val="00DD0A7F"/>
    <w:rsid w:val="00DD0CD4"/>
    <w:rsid w:val="00DD0CD9"/>
    <w:rsid w:val="00DD0CFA"/>
    <w:rsid w:val="00DD0D8B"/>
    <w:rsid w:val="00DD122E"/>
    <w:rsid w:val="00DD18E1"/>
    <w:rsid w:val="00DD18F9"/>
    <w:rsid w:val="00DD1EB2"/>
    <w:rsid w:val="00DD1FB1"/>
    <w:rsid w:val="00DD2087"/>
    <w:rsid w:val="00DD2289"/>
    <w:rsid w:val="00DD2303"/>
    <w:rsid w:val="00DD2434"/>
    <w:rsid w:val="00DD2A03"/>
    <w:rsid w:val="00DD2AC3"/>
    <w:rsid w:val="00DD2C71"/>
    <w:rsid w:val="00DD3708"/>
    <w:rsid w:val="00DD3711"/>
    <w:rsid w:val="00DD3981"/>
    <w:rsid w:val="00DD3A1B"/>
    <w:rsid w:val="00DD3AE7"/>
    <w:rsid w:val="00DD3C6D"/>
    <w:rsid w:val="00DD3E51"/>
    <w:rsid w:val="00DD3FE1"/>
    <w:rsid w:val="00DD42AE"/>
    <w:rsid w:val="00DD51D6"/>
    <w:rsid w:val="00DD54C3"/>
    <w:rsid w:val="00DD54C6"/>
    <w:rsid w:val="00DD56D7"/>
    <w:rsid w:val="00DD587E"/>
    <w:rsid w:val="00DD5D04"/>
    <w:rsid w:val="00DD5FA5"/>
    <w:rsid w:val="00DD607C"/>
    <w:rsid w:val="00DD6274"/>
    <w:rsid w:val="00DD6359"/>
    <w:rsid w:val="00DD6741"/>
    <w:rsid w:val="00DD67AD"/>
    <w:rsid w:val="00DD6F65"/>
    <w:rsid w:val="00DD73B9"/>
    <w:rsid w:val="00DD7E0A"/>
    <w:rsid w:val="00DE0207"/>
    <w:rsid w:val="00DE0216"/>
    <w:rsid w:val="00DE021D"/>
    <w:rsid w:val="00DE086C"/>
    <w:rsid w:val="00DE0A7D"/>
    <w:rsid w:val="00DE0AEE"/>
    <w:rsid w:val="00DE0B28"/>
    <w:rsid w:val="00DE0C0C"/>
    <w:rsid w:val="00DE0DE0"/>
    <w:rsid w:val="00DE1311"/>
    <w:rsid w:val="00DE14D8"/>
    <w:rsid w:val="00DE177D"/>
    <w:rsid w:val="00DE1E7B"/>
    <w:rsid w:val="00DE20F4"/>
    <w:rsid w:val="00DE20FB"/>
    <w:rsid w:val="00DE2247"/>
    <w:rsid w:val="00DE2494"/>
    <w:rsid w:val="00DE27ED"/>
    <w:rsid w:val="00DE2E38"/>
    <w:rsid w:val="00DE334F"/>
    <w:rsid w:val="00DE3679"/>
    <w:rsid w:val="00DE3CDE"/>
    <w:rsid w:val="00DE3E49"/>
    <w:rsid w:val="00DE414B"/>
    <w:rsid w:val="00DE416F"/>
    <w:rsid w:val="00DE43ED"/>
    <w:rsid w:val="00DE4702"/>
    <w:rsid w:val="00DE49BE"/>
    <w:rsid w:val="00DE4AE5"/>
    <w:rsid w:val="00DE4F46"/>
    <w:rsid w:val="00DE5052"/>
    <w:rsid w:val="00DE5359"/>
    <w:rsid w:val="00DE5551"/>
    <w:rsid w:val="00DE5A51"/>
    <w:rsid w:val="00DE610B"/>
    <w:rsid w:val="00DE6390"/>
    <w:rsid w:val="00DE6898"/>
    <w:rsid w:val="00DE68AB"/>
    <w:rsid w:val="00DE6E23"/>
    <w:rsid w:val="00DE7087"/>
    <w:rsid w:val="00DE7B96"/>
    <w:rsid w:val="00DE7C46"/>
    <w:rsid w:val="00DE7C8E"/>
    <w:rsid w:val="00DF0364"/>
    <w:rsid w:val="00DF03D9"/>
    <w:rsid w:val="00DF0648"/>
    <w:rsid w:val="00DF06AF"/>
    <w:rsid w:val="00DF084F"/>
    <w:rsid w:val="00DF0932"/>
    <w:rsid w:val="00DF09EE"/>
    <w:rsid w:val="00DF119A"/>
    <w:rsid w:val="00DF1252"/>
    <w:rsid w:val="00DF1A9C"/>
    <w:rsid w:val="00DF1AC4"/>
    <w:rsid w:val="00DF2099"/>
    <w:rsid w:val="00DF215C"/>
    <w:rsid w:val="00DF2440"/>
    <w:rsid w:val="00DF24C0"/>
    <w:rsid w:val="00DF253F"/>
    <w:rsid w:val="00DF26EA"/>
    <w:rsid w:val="00DF2913"/>
    <w:rsid w:val="00DF2C92"/>
    <w:rsid w:val="00DF326B"/>
    <w:rsid w:val="00DF33B2"/>
    <w:rsid w:val="00DF364C"/>
    <w:rsid w:val="00DF3865"/>
    <w:rsid w:val="00DF3C85"/>
    <w:rsid w:val="00DF4595"/>
    <w:rsid w:val="00DF4A9A"/>
    <w:rsid w:val="00DF4CE3"/>
    <w:rsid w:val="00DF5372"/>
    <w:rsid w:val="00DF53EB"/>
    <w:rsid w:val="00DF5698"/>
    <w:rsid w:val="00DF5751"/>
    <w:rsid w:val="00DF5AAB"/>
    <w:rsid w:val="00DF5B36"/>
    <w:rsid w:val="00DF5DE7"/>
    <w:rsid w:val="00DF67D6"/>
    <w:rsid w:val="00DF67FE"/>
    <w:rsid w:val="00DF68B1"/>
    <w:rsid w:val="00DF68C8"/>
    <w:rsid w:val="00DF68F6"/>
    <w:rsid w:val="00DF695C"/>
    <w:rsid w:val="00DF7127"/>
    <w:rsid w:val="00DF7333"/>
    <w:rsid w:val="00DF77A0"/>
    <w:rsid w:val="00DF7B48"/>
    <w:rsid w:val="00DF7FAB"/>
    <w:rsid w:val="00E00247"/>
    <w:rsid w:val="00E004E1"/>
    <w:rsid w:val="00E00E11"/>
    <w:rsid w:val="00E0111D"/>
    <w:rsid w:val="00E01138"/>
    <w:rsid w:val="00E012D7"/>
    <w:rsid w:val="00E01443"/>
    <w:rsid w:val="00E01BBA"/>
    <w:rsid w:val="00E01F5F"/>
    <w:rsid w:val="00E021CC"/>
    <w:rsid w:val="00E0277D"/>
    <w:rsid w:val="00E02791"/>
    <w:rsid w:val="00E028CE"/>
    <w:rsid w:val="00E02A71"/>
    <w:rsid w:val="00E0324A"/>
    <w:rsid w:val="00E040A5"/>
    <w:rsid w:val="00E045D7"/>
    <w:rsid w:val="00E046D1"/>
    <w:rsid w:val="00E05023"/>
    <w:rsid w:val="00E0504A"/>
    <w:rsid w:val="00E052FC"/>
    <w:rsid w:val="00E05527"/>
    <w:rsid w:val="00E05663"/>
    <w:rsid w:val="00E0588B"/>
    <w:rsid w:val="00E05EFB"/>
    <w:rsid w:val="00E05F38"/>
    <w:rsid w:val="00E060AA"/>
    <w:rsid w:val="00E06533"/>
    <w:rsid w:val="00E069DA"/>
    <w:rsid w:val="00E06C88"/>
    <w:rsid w:val="00E06CEE"/>
    <w:rsid w:val="00E06F9A"/>
    <w:rsid w:val="00E07128"/>
    <w:rsid w:val="00E0716C"/>
    <w:rsid w:val="00E075A9"/>
    <w:rsid w:val="00E07837"/>
    <w:rsid w:val="00E07E68"/>
    <w:rsid w:val="00E105EE"/>
    <w:rsid w:val="00E1074C"/>
    <w:rsid w:val="00E10766"/>
    <w:rsid w:val="00E10921"/>
    <w:rsid w:val="00E10BA2"/>
    <w:rsid w:val="00E10D25"/>
    <w:rsid w:val="00E10E3C"/>
    <w:rsid w:val="00E111F4"/>
    <w:rsid w:val="00E113C8"/>
    <w:rsid w:val="00E11555"/>
    <w:rsid w:val="00E1157A"/>
    <w:rsid w:val="00E1172D"/>
    <w:rsid w:val="00E11791"/>
    <w:rsid w:val="00E117BA"/>
    <w:rsid w:val="00E11BD0"/>
    <w:rsid w:val="00E11DEE"/>
    <w:rsid w:val="00E11E26"/>
    <w:rsid w:val="00E11EBA"/>
    <w:rsid w:val="00E11FEE"/>
    <w:rsid w:val="00E122DE"/>
    <w:rsid w:val="00E12735"/>
    <w:rsid w:val="00E1298F"/>
    <w:rsid w:val="00E129EF"/>
    <w:rsid w:val="00E12F67"/>
    <w:rsid w:val="00E138E1"/>
    <w:rsid w:val="00E13CEC"/>
    <w:rsid w:val="00E140BD"/>
    <w:rsid w:val="00E141A3"/>
    <w:rsid w:val="00E148CA"/>
    <w:rsid w:val="00E14A10"/>
    <w:rsid w:val="00E14BF2"/>
    <w:rsid w:val="00E14CA4"/>
    <w:rsid w:val="00E14CBA"/>
    <w:rsid w:val="00E14ED6"/>
    <w:rsid w:val="00E1512B"/>
    <w:rsid w:val="00E154A9"/>
    <w:rsid w:val="00E15601"/>
    <w:rsid w:val="00E15DCE"/>
    <w:rsid w:val="00E165E2"/>
    <w:rsid w:val="00E16685"/>
    <w:rsid w:val="00E1689E"/>
    <w:rsid w:val="00E16981"/>
    <w:rsid w:val="00E16B14"/>
    <w:rsid w:val="00E16BF5"/>
    <w:rsid w:val="00E16D86"/>
    <w:rsid w:val="00E1717A"/>
    <w:rsid w:val="00E173E3"/>
    <w:rsid w:val="00E17482"/>
    <w:rsid w:val="00E174BE"/>
    <w:rsid w:val="00E1764E"/>
    <w:rsid w:val="00E1775F"/>
    <w:rsid w:val="00E178A5"/>
    <w:rsid w:val="00E178C4"/>
    <w:rsid w:val="00E178EF"/>
    <w:rsid w:val="00E179E9"/>
    <w:rsid w:val="00E17B10"/>
    <w:rsid w:val="00E17C0A"/>
    <w:rsid w:val="00E17D51"/>
    <w:rsid w:val="00E17D6B"/>
    <w:rsid w:val="00E2000D"/>
    <w:rsid w:val="00E2046F"/>
    <w:rsid w:val="00E2047F"/>
    <w:rsid w:val="00E20508"/>
    <w:rsid w:val="00E20C50"/>
    <w:rsid w:val="00E210EE"/>
    <w:rsid w:val="00E211B9"/>
    <w:rsid w:val="00E21254"/>
    <w:rsid w:val="00E21481"/>
    <w:rsid w:val="00E2183B"/>
    <w:rsid w:val="00E2183C"/>
    <w:rsid w:val="00E21B73"/>
    <w:rsid w:val="00E21C14"/>
    <w:rsid w:val="00E21DF9"/>
    <w:rsid w:val="00E21F21"/>
    <w:rsid w:val="00E21F8A"/>
    <w:rsid w:val="00E21F93"/>
    <w:rsid w:val="00E2215F"/>
    <w:rsid w:val="00E22165"/>
    <w:rsid w:val="00E223E1"/>
    <w:rsid w:val="00E225B5"/>
    <w:rsid w:val="00E2296F"/>
    <w:rsid w:val="00E229A7"/>
    <w:rsid w:val="00E22E10"/>
    <w:rsid w:val="00E230BD"/>
    <w:rsid w:val="00E233B2"/>
    <w:rsid w:val="00E23464"/>
    <w:rsid w:val="00E237E7"/>
    <w:rsid w:val="00E23BE8"/>
    <w:rsid w:val="00E23CA7"/>
    <w:rsid w:val="00E23CF9"/>
    <w:rsid w:val="00E23DAE"/>
    <w:rsid w:val="00E23EFB"/>
    <w:rsid w:val="00E240D2"/>
    <w:rsid w:val="00E24FE4"/>
    <w:rsid w:val="00E2524B"/>
    <w:rsid w:val="00E25636"/>
    <w:rsid w:val="00E257B2"/>
    <w:rsid w:val="00E25821"/>
    <w:rsid w:val="00E2597E"/>
    <w:rsid w:val="00E259D8"/>
    <w:rsid w:val="00E25B2D"/>
    <w:rsid w:val="00E25E7D"/>
    <w:rsid w:val="00E25EE1"/>
    <w:rsid w:val="00E25F0D"/>
    <w:rsid w:val="00E2605E"/>
    <w:rsid w:val="00E2618D"/>
    <w:rsid w:val="00E2648A"/>
    <w:rsid w:val="00E26729"/>
    <w:rsid w:val="00E26A58"/>
    <w:rsid w:val="00E26BBF"/>
    <w:rsid w:val="00E26C7A"/>
    <w:rsid w:val="00E26F04"/>
    <w:rsid w:val="00E26F63"/>
    <w:rsid w:val="00E27056"/>
    <w:rsid w:val="00E273A6"/>
    <w:rsid w:val="00E273ED"/>
    <w:rsid w:val="00E2743E"/>
    <w:rsid w:val="00E274FB"/>
    <w:rsid w:val="00E27BED"/>
    <w:rsid w:val="00E30A10"/>
    <w:rsid w:val="00E30A1E"/>
    <w:rsid w:val="00E30BFE"/>
    <w:rsid w:val="00E30C76"/>
    <w:rsid w:val="00E30C78"/>
    <w:rsid w:val="00E31491"/>
    <w:rsid w:val="00E314B3"/>
    <w:rsid w:val="00E31920"/>
    <w:rsid w:val="00E31DE9"/>
    <w:rsid w:val="00E32315"/>
    <w:rsid w:val="00E323A8"/>
    <w:rsid w:val="00E324FA"/>
    <w:rsid w:val="00E3259E"/>
    <w:rsid w:val="00E3296B"/>
    <w:rsid w:val="00E32A7A"/>
    <w:rsid w:val="00E32D43"/>
    <w:rsid w:val="00E334DC"/>
    <w:rsid w:val="00E338ED"/>
    <w:rsid w:val="00E33CCB"/>
    <w:rsid w:val="00E33F9C"/>
    <w:rsid w:val="00E340BB"/>
    <w:rsid w:val="00E344DF"/>
    <w:rsid w:val="00E3452F"/>
    <w:rsid w:val="00E346BE"/>
    <w:rsid w:val="00E34B14"/>
    <w:rsid w:val="00E34B47"/>
    <w:rsid w:val="00E34D7B"/>
    <w:rsid w:val="00E34DF0"/>
    <w:rsid w:val="00E35660"/>
    <w:rsid w:val="00E35756"/>
    <w:rsid w:val="00E35AC3"/>
    <w:rsid w:val="00E36351"/>
    <w:rsid w:val="00E3647C"/>
    <w:rsid w:val="00E367EC"/>
    <w:rsid w:val="00E36A01"/>
    <w:rsid w:val="00E36BC8"/>
    <w:rsid w:val="00E370E5"/>
    <w:rsid w:val="00E37286"/>
    <w:rsid w:val="00E372C5"/>
    <w:rsid w:val="00E37653"/>
    <w:rsid w:val="00E377D4"/>
    <w:rsid w:val="00E37E72"/>
    <w:rsid w:val="00E401AD"/>
    <w:rsid w:val="00E402D4"/>
    <w:rsid w:val="00E402E8"/>
    <w:rsid w:val="00E403F0"/>
    <w:rsid w:val="00E4043E"/>
    <w:rsid w:val="00E404CC"/>
    <w:rsid w:val="00E406B7"/>
    <w:rsid w:val="00E407DF"/>
    <w:rsid w:val="00E4092F"/>
    <w:rsid w:val="00E40E2F"/>
    <w:rsid w:val="00E40EDA"/>
    <w:rsid w:val="00E412AB"/>
    <w:rsid w:val="00E41430"/>
    <w:rsid w:val="00E418B8"/>
    <w:rsid w:val="00E418E4"/>
    <w:rsid w:val="00E41E22"/>
    <w:rsid w:val="00E42433"/>
    <w:rsid w:val="00E42830"/>
    <w:rsid w:val="00E42BCE"/>
    <w:rsid w:val="00E43148"/>
    <w:rsid w:val="00E43152"/>
    <w:rsid w:val="00E43155"/>
    <w:rsid w:val="00E43967"/>
    <w:rsid w:val="00E439ED"/>
    <w:rsid w:val="00E43B85"/>
    <w:rsid w:val="00E43BEA"/>
    <w:rsid w:val="00E43C61"/>
    <w:rsid w:val="00E440FD"/>
    <w:rsid w:val="00E444B6"/>
    <w:rsid w:val="00E446F4"/>
    <w:rsid w:val="00E44C09"/>
    <w:rsid w:val="00E4512B"/>
    <w:rsid w:val="00E459E1"/>
    <w:rsid w:val="00E45B15"/>
    <w:rsid w:val="00E45CD4"/>
    <w:rsid w:val="00E45E8E"/>
    <w:rsid w:val="00E463FC"/>
    <w:rsid w:val="00E46589"/>
    <w:rsid w:val="00E46693"/>
    <w:rsid w:val="00E466FD"/>
    <w:rsid w:val="00E468E2"/>
    <w:rsid w:val="00E46B35"/>
    <w:rsid w:val="00E46FAE"/>
    <w:rsid w:val="00E47505"/>
    <w:rsid w:val="00E4772D"/>
    <w:rsid w:val="00E478E4"/>
    <w:rsid w:val="00E47C90"/>
    <w:rsid w:val="00E50242"/>
    <w:rsid w:val="00E5035A"/>
    <w:rsid w:val="00E50553"/>
    <w:rsid w:val="00E50CF5"/>
    <w:rsid w:val="00E50E02"/>
    <w:rsid w:val="00E511A4"/>
    <w:rsid w:val="00E51235"/>
    <w:rsid w:val="00E515B3"/>
    <w:rsid w:val="00E515E2"/>
    <w:rsid w:val="00E51FE3"/>
    <w:rsid w:val="00E52074"/>
    <w:rsid w:val="00E52286"/>
    <w:rsid w:val="00E523F3"/>
    <w:rsid w:val="00E52606"/>
    <w:rsid w:val="00E52BAE"/>
    <w:rsid w:val="00E52D43"/>
    <w:rsid w:val="00E52EEB"/>
    <w:rsid w:val="00E5306B"/>
    <w:rsid w:val="00E530B3"/>
    <w:rsid w:val="00E53211"/>
    <w:rsid w:val="00E53308"/>
    <w:rsid w:val="00E53352"/>
    <w:rsid w:val="00E5373B"/>
    <w:rsid w:val="00E53979"/>
    <w:rsid w:val="00E53AF9"/>
    <w:rsid w:val="00E53DC8"/>
    <w:rsid w:val="00E53F4B"/>
    <w:rsid w:val="00E542B3"/>
    <w:rsid w:val="00E545D8"/>
    <w:rsid w:val="00E5461A"/>
    <w:rsid w:val="00E54A3A"/>
    <w:rsid w:val="00E54B5E"/>
    <w:rsid w:val="00E54D21"/>
    <w:rsid w:val="00E54F3B"/>
    <w:rsid w:val="00E54F94"/>
    <w:rsid w:val="00E55084"/>
    <w:rsid w:val="00E55144"/>
    <w:rsid w:val="00E551B9"/>
    <w:rsid w:val="00E5541C"/>
    <w:rsid w:val="00E55ADB"/>
    <w:rsid w:val="00E55B00"/>
    <w:rsid w:val="00E55DC2"/>
    <w:rsid w:val="00E55E5F"/>
    <w:rsid w:val="00E56612"/>
    <w:rsid w:val="00E5663F"/>
    <w:rsid w:val="00E56E36"/>
    <w:rsid w:val="00E56F2F"/>
    <w:rsid w:val="00E571F4"/>
    <w:rsid w:val="00E573FB"/>
    <w:rsid w:val="00E57938"/>
    <w:rsid w:val="00E57BE2"/>
    <w:rsid w:val="00E57F39"/>
    <w:rsid w:val="00E601C7"/>
    <w:rsid w:val="00E6036D"/>
    <w:rsid w:val="00E6055C"/>
    <w:rsid w:val="00E609D5"/>
    <w:rsid w:val="00E60A50"/>
    <w:rsid w:val="00E60D71"/>
    <w:rsid w:val="00E60E18"/>
    <w:rsid w:val="00E6100F"/>
    <w:rsid w:val="00E616D9"/>
    <w:rsid w:val="00E61AEA"/>
    <w:rsid w:val="00E61B57"/>
    <w:rsid w:val="00E61CAC"/>
    <w:rsid w:val="00E61E21"/>
    <w:rsid w:val="00E620A4"/>
    <w:rsid w:val="00E62129"/>
    <w:rsid w:val="00E62169"/>
    <w:rsid w:val="00E62215"/>
    <w:rsid w:val="00E6235A"/>
    <w:rsid w:val="00E625A2"/>
    <w:rsid w:val="00E625F8"/>
    <w:rsid w:val="00E6291E"/>
    <w:rsid w:val="00E62C88"/>
    <w:rsid w:val="00E62F5F"/>
    <w:rsid w:val="00E62FF6"/>
    <w:rsid w:val="00E63198"/>
    <w:rsid w:val="00E6336F"/>
    <w:rsid w:val="00E63392"/>
    <w:rsid w:val="00E6345E"/>
    <w:rsid w:val="00E63560"/>
    <w:rsid w:val="00E63786"/>
    <w:rsid w:val="00E637A2"/>
    <w:rsid w:val="00E63937"/>
    <w:rsid w:val="00E63AA6"/>
    <w:rsid w:val="00E6449B"/>
    <w:rsid w:val="00E64614"/>
    <w:rsid w:val="00E64828"/>
    <w:rsid w:val="00E64BA3"/>
    <w:rsid w:val="00E64C8E"/>
    <w:rsid w:val="00E64DE3"/>
    <w:rsid w:val="00E6517F"/>
    <w:rsid w:val="00E65180"/>
    <w:rsid w:val="00E6538D"/>
    <w:rsid w:val="00E65410"/>
    <w:rsid w:val="00E654B6"/>
    <w:rsid w:val="00E654C4"/>
    <w:rsid w:val="00E65CAC"/>
    <w:rsid w:val="00E65F2C"/>
    <w:rsid w:val="00E65FE9"/>
    <w:rsid w:val="00E6611E"/>
    <w:rsid w:val="00E6633A"/>
    <w:rsid w:val="00E664D5"/>
    <w:rsid w:val="00E66545"/>
    <w:rsid w:val="00E6656C"/>
    <w:rsid w:val="00E66717"/>
    <w:rsid w:val="00E66D27"/>
    <w:rsid w:val="00E671BC"/>
    <w:rsid w:val="00E6746F"/>
    <w:rsid w:val="00E67991"/>
    <w:rsid w:val="00E67A44"/>
    <w:rsid w:val="00E67A6D"/>
    <w:rsid w:val="00E67DA2"/>
    <w:rsid w:val="00E67E08"/>
    <w:rsid w:val="00E67E64"/>
    <w:rsid w:val="00E67FF8"/>
    <w:rsid w:val="00E70433"/>
    <w:rsid w:val="00E710FA"/>
    <w:rsid w:val="00E711A4"/>
    <w:rsid w:val="00E71717"/>
    <w:rsid w:val="00E718DF"/>
    <w:rsid w:val="00E71A01"/>
    <w:rsid w:val="00E7219F"/>
    <w:rsid w:val="00E72309"/>
    <w:rsid w:val="00E72379"/>
    <w:rsid w:val="00E723E4"/>
    <w:rsid w:val="00E726F4"/>
    <w:rsid w:val="00E72822"/>
    <w:rsid w:val="00E728C5"/>
    <w:rsid w:val="00E72BF3"/>
    <w:rsid w:val="00E72D14"/>
    <w:rsid w:val="00E73207"/>
    <w:rsid w:val="00E73313"/>
    <w:rsid w:val="00E733E0"/>
    <w:rsid w:val="00E737FB"/>
    <w:rsid w:val="00E739B9"/>
    <w:rsid w:val="00E73A69"/>
    <w:rsid w:val="00E73C53"/>
    <w:rsid w:val="00E73D18"/>
    <w:rsid w:val="00E73F96"/>
    <w:rsid w:val="00E7427A"/>
    <w:rsid w:val="00E7478F"/>
    <w:rsid w:val="00E749F6"/>
    <w:rsid w:val="00E74DA2"/>
    <w:rsid w:val="00E74DE9"/>
    <w:rsid w:val="00E74F6C"/>
    <w:rsid w:val="00E75016"/>
    <w:rsid w:val="00E75082"/>
    <w:rsid w:val="00E75670"/>
    <w:rsid w:val="00E75748"/>
    <w:rsid w:val="00E759F7"/>
    <w:rsid w:val="00E75B60"/>
    <w:rsid w:val="00E75BAB"/>
    <w:rsid w:val="00E75D8E"/>
    <w:rsid w:val="00E75E49"/>
    <w:rsid w:val="00E76478"/>
    <w:rsid w:val="00E765C9"/>
    <w:rsid w:val="00E767D7"/>
    <w:rsid w:val="00E7699B"/>
    <w:rsid w:val="00E76FF9"/>
    <w:rsid w:val="00E77500"/>
    <w:rsid w:val="00E776B8"/>
    <w:rsid w:val="00E7775E"/>
    <w:rsid w:val="00E7791E"/>
    <w:rsid w:val="00E77A68"/>
    <w:rsid w:val="00E77AA2"/>
    <w:rsid w:val="00E8057E"/>
    <w:rsid w:val="00E80F86"/>
    <w:rsid w:val="00E8136D"/>
    <w:rsid w:val="00E8151E"/>
    <w:rsid w:val="00E8165B"/>
    <w:rsid w:val="00E816A8"/>
    <w:rsid w:val="00E816E0"/>
    <w:rsid w:val="00E8175C"/>
    <w:rsid w:val="00E819D1"/>
    <w:rsid w:val="00E81A6E"/>
    <w:rsid w:val="00E81DD6"/>
    <w:rsid w:val="00E8244D"/>
    <w:rsid w:val="00E82653"/>
    <w:rsid w:val="00E82834"/>
    <w:rsid w:val="00E82B52"/>
    <w:rsid w:val="00E82BDF"/>
    <w:rsid w:val="00E82F2B"/>
    <w:rsid w:val="00E82F7D"/>
    <w:rsid w:val="00E83191"/>
    <w:rsid w:val="00E835E6"/>
    <w:rsid w:val="00E8360D"/>
    <w:rsid w:val="00E838B9"/>
    <w:rsid w:val="00E839E2"/>
    <w:rsid w:val="00E83F63"/>
    <w:rsid w:val="00E84286"/>
    <w:rsid w:val="00E8453D"/>
    <w:rsid w:val="00E845EB"/>
    <w:rsid w:val="00E85122"/>
    <w:rsid w:val="00E852D5"/>
    <w:rsid w:val="00E85382"/>
    <w:rsid w:val="00E8591F"/>
    <w:rsid w:val="00E85C02"/>
    <w:rsid w:val="00E8609A"/>
    <w:rsid w:val="00E86162"/>
    <w:rsid w:val="00E864AD"/>
    <w:rsid w:val="00E864C1"/>
    <w:rsid w:val="00E8650C"/>
    <w:rsid w:val="00E86663"/>
    <w:rsid w:val="00E86729"/>
    <w:rsid w:val="00E86758"/>
    <w:rsid w:val="00E867B2"/>
    <w:rsid w:val="00E86C02"/>
    <w:rsid w:val="00E870FA"/>
    <w:rsid w:val="00E87839"/>
    <w:rsid w:val="00E878E6"/>
    <w:rsid w:val="00E87BE6"/>
    <w:rsid w:val="00E87CE3"/>
    <w:rsid w:val="00E900A6"/>
    <w:rsid w:val="00E900D8"/>
    <w:rsid w:val="00E9037E"/>
    <w:rsid w:val="00E9049F"/>
    <w:rsid w:val="00E905EB"/>
    <w:rsid w:val="00E9085A"/>
    <w:rsid w:val="00E90946"/>
    <w:rsid w:val="00E90966"/>
    <w:rsid w:val="00E90B82"/>
    <w:rsid w:val="00E90BAA"/>
    <w:rsid w:val="00E91085"/>
    <w:rsid w:val="00E910A2"/>
    <w:rsid w:val="00E913A5"/>
    <w:rsid w:val="00E913C4"/>
    <w:rsid w:val="00E9160D"/>
    <w:rsid w:val="00E91617"/>
    <w:rsid w:val="00E91782"/>
    <w:rsid w:val="00E91A10"/>
    <w:rsid w:val="00E91CCD"/>
    <w:rsid w:val="00E92775"/>
    <w:rsid w:val="00E929E9"/>
    <w:rsid w:val="00E929FF"/>
    <w:rsid w:val="00E92CB4"/>
    <w:rsid w:val="00E92EA6"/>
    <w:rsid w:val="00E92FC5"/>
    <w:rsid w:val="00E9353B"/>
    <w:rsid w:val="00E93570"/>
    <w:rsid w:val="00E936A0"/>
    <w:rsid w:val="00E93973"/>
    <w:rsid w:val="00E93F3F"/>
    <w:rsid w:val="00E93F77"/>
    <w:rsid w:val="00E941DB"/>
    <w:rsid w:val="00E94315"/>
    <w:rsid w:val="00E943E0"/>
    <w:rsid w:val="00E94502"/>
    <w:rsid w:val="00E94552"/>
    <w:rsid w:val="00E9477A"/>
    <w:rsid w:val="00E948D7"/>
    <w:rsid w:val="00E9490E"/>
    <w:rsid w:val="00E94AFA"/>
    <w:rsid w:val="00E94E73"/>
    <w:rsid w:val="00E953A3"/>
    <w:rsid w:val="00E9552E"/>
    <w:rsid w:val="00E955BA"/>
    <w:rsid w:val="00E955C7"/>
    <w:rsid w:val="00E956B2"/>
    <w:rsid w:val="00E95EBB"/>
    <w:rsid w:val="00E960C8"/>
    <w:rsid w:val="00E960F6"/>
    <w:rsid w:val="00E961E3"/>
    <w:rsid w:val="00E964F4"/>
    <w:rsid w:val="00E9657D"/>
    <w:rsid w:val="00E9684A"/>
    <w:rsid w:val="00E96979"/>
    <w:rsid w:val="00E96987"/>
    <w:rsid w:val="00E96A5B"/>
    <w:rsid w:val="00E97115"/>
    <w:rsid w:val="00E97540"/>
    <w:rsid w:val="00E97608"/>
    <w:rsid w:val="00E977B3"/>
    <w:rsid w:val="00E97A3C"/>
    <w:rsid w:val="00E97AF5"/>
    <w:rsid w:val="00E97FB0"/>
    <w:rsid w:val="00EA01BB"/>
    <w:rsid w:val="00EA02F2"/>
    <w:rsid w:val="00EA079B"/>
    <w:rsid w:val="00EA07B7"/>
    <w:rsid w:val="00EA110D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22A2"/>
    <w:rsid w:val="00EA26D7"/>
    <w:rsid w:val="00EA27DC"/>
    <w:rsid w:val="00EA29EE"/>
    <w:rsid w:val="00EA2CA4"/>
    <w:rsid w:val="00EA2D4D"/>
    <w:rsid w:val="00EA3730"/>
    <w:rsid w:val="00EA3BA0"/>
    <w:rsid w:val="00EA3D10"/>
    <w:rsid w:val="00EA4190"/>
    <w:rsid w:val="00EA4429"/>
    <w:rsid w:val="00EA48CC"/>
    <w:rsid w:val="00EA4E5D"/>
    <w:rsid w:val="00EA4EAF"/>
    <w:rsid w:val="00EA4F02"/>
    <w:rsid w:val="00EA503B"/>
    <w:rsid w:val="00EA533A"/>
    <w:rsid w:val="00EA5452"/>
    <w:rsid w:val="00EA5710"/>
    <w:rsid w:val="00EA5909"/>
    <w:rsid w:val="00EA5B7D"/>
    <w:rsid w:val="00EA5B92"/>
    <w:rsid w:val="00EA5C21"/>
    <w:rsid w:val="00EA5EBA"/>
    <w:rsid w:val="00EA6083"/>
    <w:rsid w:val="00EA63F3"/>
    <w:rsid w:val="00EA65E3"/>
    <w:rsid w:val="00EA67D0"/>
    <w:rsid w:val="00EA68E6"/>
    <w:rsid w:val="00EA691B"/>
    <w:rsid w:val="00EA6999"/>
    <w:rsid w:val="00EA71B5"/>
    <w:rsid w:val="00EA71EB"/>
    <w:rsid w:val="00EA7292"/>
    <w:rsid w:val="00EA7358"/>
    <w:rsid w:val="00EA73AC"/>
    <w:rsid w:val="00EA7642"/>
    <w:rsid w:val="00EA7802"/>
    <w:rsid w:val="00EA79FB"/>
    <w:rsid w:val="00EA7BDA"/>
    <w:rsid w:val="00EA7BFD"/>
    <w:rsid w:val="00EA7C22"/>
    <w:rsid w:val="00EA7D68"/>
    <w:rsid w:val="00EA7E94"/>
    <w:rsid w:val="00EB0209"/>
    <w:rsid w:val="00EB0364"/>
    <w:rsid w:val="00EB03B8"/>
    <w:rsid w:val="00EB0435"/>
    <w:rsid w:val="00EB0B8B"/>
    <w:rsid w:val="00EB0E18"/>
    <w:rsid w:val="00EB10A8"/>
    <w:rsid w:val="00EB10AC"/>
    <w:rsid w:val="00EB111F"/>
    <w:rsid w:val="00EB11A7"/>
    <w:rsid w:val="00EB12C0"/>
    <w:rsid w:val="00EB156F"/>
    <w:rsid w:val="00EB1A70"/>
    <w:rsid w:val="00EB1E36"/>
    <w:rsid w:val="00EB1ED2"/>
    <w:rsid w:val="00EB1F30"/>
    <w:rsid w:val="00EB21BA"/>
    <w:rsid w:val="00EB227B"/>
    <w:rsid w:val="00EB2337"/>
    <w:rsid w:val="00EB23B7"/>
    <w:rsid w:val="00EB2487"/>
    <w:rsid w:val="00EB27C8"/>
    <w:rsid w:val="00EB27E1"/>
    <w:rsid w:val="00EB2A62"/>
    <w:rsid w:val="00EB2C87"/>
    <w:rsid w:val="00EB2D45"/>
    <w:rsid w:val="00EB2DBE"/>
    <w:rsid w:val="00EB324D"/>
    <w:rsid w:val="00EB32DB"/>
    <w:rsid w:val="00EB3447"/>
    <w:rsid w:val="00EB3610"/>
    <w:rsid w:val="00EB3746"/>
    <w:rsid w:val="00EB395B"/>
    <w:rsid w:val="00EB3F48"/>
    <w:rsid w:val="00EB4110"/>
    <w:rsid w:val="00EB4943"/>
    <w:rsid w:val="00EB49B7"/>
    <w:rsid w:val="00EB4D2C"/>
    <w:rsid w:val="00EB4FC4"/>
    <w:rsid w:val="00EB50F3"/>
    <w:rsid w:val="00EB567C"/>
    <w:rsid w:val="00EB56A5"/>
    <w:rsid w:val="00EB59B1"/>
    <w:rsid w:val="00EB5D9E"/>
    <w:rsid w:val="00EB5DD8"/>
    <w:rsid w:val="00EB5F2E"/>
    <w:rsid w:val="00EB6748"/>
    <w:rsid w:val="00EB678A"/>
    <w:rsid w:val="00EB69EE"/>
    <w:rsid w:val="00EB6C2B"/>
    <w:rsid w:val="00EB6EFC"/>
    <w:rsid w:val="00EB6F42"/>
    <w:rsid w:val="00EB703A"/>
    <w:rsid w:val="00EB714C"/>
    <w:rsid w:val="00EB72C3"/>
    <w:rsid w:val="00EB7483"/>
    <w:rsid w:val="00EB74DC"/>
    <w:rsid w:val="00EB78CD"/>
    <w:rsid w:val="00EB7985"/>
    <w:rsid w:val="00EB79FC"/>
    <w:rsid w:val="00EB7CDB"/>
    <w:rsid w:val="00EB7D72"/>
    <w:rsid w:val="00EB7F08"/>
    <w:rsid w:val="00EC006D"/>
    <w:rsid w:val="00EC017E"/>
    <w:rsid w:val="00EC07CF"/>
    <w:rsid w:val="00EC07EF"/>
    <w:rsid w:val="00EC0803"/>
    <w:rsid w:val="00EC0A52"/>
    <w:rsid w:val="00EC0BAA"/>
    <w:rsid w:val="00EC0FE6"/>
    <w:rsid w:val="00EC1089"/>
    <w:rsid w:val="00EC19AF"/>
    <w:rsid w:val="00EC1B8C"/>
    <w:rsid w:val="00EC2059"/>
    <w:rsid w:val="00EC27FE"/>
    <w:rsid w:val="00EC2B01"/>
    <w:rsid w:val="00EC31FD"/>
    <w:rsid w:val="00EC3279"/>
    <w:rsid w:val="00EC33C0"/>
    <w:rsid w:val="00EC3A00"/>
    <w:rsid w:val="00EC3A5E"/>
    <w:rsid w:val="00EC3E27"/>
    <w:rsid w:val="00EC4295"/>
    <w:rsid w:val="00EC453D"/>
    <w:rsid w:val="00EC46F3"/>
    <w:rsid w:val="00EC4EC1"/>
    <w:rsid w:val="00EC5229"/>
    <w:rsid w:val="00EC596C"/>
    <w:rsid w:val="00EC5976"/>
    <w:rsid w:val="00EC5A78"/>
    <w:rsid w:val="00EC5B3C"/>
    <w:rsid w:val="00EC5C3E"/>
    <w:rsid w:val="00EC5E30"/>
    <w:rsid w:val="00EC6065"/>
    <w:rsid w:val="00EC659C"/>
    <w:rsid w:val="00EC68BE"/>
    <w:rsid w:val="00EC6C05"/>
    <w:rsid w:val="00EC71DA"/>
    <w:rsid w:val="00EC7875"/>
    <w:rsid w:val="00EC78D9"/>
    <w:rsid w:val="00EC797F"/>
    <w:rsid w:val="00EC7A6F"/>
    <w:rsid w:val="00EC7D15"/>
    <w:rsid w:val="00EC7DBE"/>
    <w:rsid w:val="00EC7FAA"/>
    <w:rsid w:val="00ED0163"/>
    <w:rsid w:val="00ED023F"/>
    <w:rsid w:val="00ED0379"/>
    <w:rsid w:val="00ED0908"/>
    <w:rsid w:val="00ED0B4D"/>
    <w:rsid w:val="00ED0FD6"/>
    <w:rsid w:val="00ED134F"/>
    <w:rsid w:val="00ED1D2E"/>
    <w:rsid w:val="00ED1EE5"/>
    <w:rsid w:val="00ED200C"/>
    <w:rsid w:val="00ED20E9"/>
    <w:rsid w:val="00ED22AE"/>
    <w:rsid w:val="00ED25F9"/>
    <w:rsid w:val="00ED2652"/>
    <w:rsid w:val="00ED283E"/>
    <w:rsid w:val="00ED28AF"/>
    <w:rsid w:val="00ED28F2"/>
    <w:rsid w:val="00ED2A1C"/>
    <w:rsid w:val="00ED2A2A"/>
    <w:rsid w:val="00ED2ADF"/>
    <w:rsid w:val="00ED2B1F"/>
    <w:rsid w:val="00ED2B51"/>
    <w:rsid w:val="00ED2DC4"/>
    <w:rsid w:val="00ED2FE8"/>
    <w:rsid w:val="00ED3010"/>
    <w:rsid w:val="00ED3084"/>
    <w:rsid w:val="00ED30AE"/>
    <w:rsid w:val="00ED3164"/>
    <w:rsid w:val="00ED39D6"/>
    <w:rsid w:val="00ED3B40"/>
    <w:rsid w:val="00ED3EBD"/>
    <w:rsid w:val="00ED4081"/>
    <w:rsid w:val="00ED4135"/>
    <w:rsid w:val="00ED41EC"/>
    <w:rsid w:val="00ED4459"/>
    <w:rsid w:val="00ED4731"/>
    <w:rsid w:val="00ED4918"/>
    <w:rsid w:val="00ED5090"/>
    <w:rsid w:val="00ED517F"/>
    <w:rsid w:val="00ED575B"/>
    <w:rsid w:val="00ED587E"/>
    <w:rsid w:val="00ED5B00"/>
    <w:rsid w:val="00ED5CC6"/>
    <w:rsid w:val="00ED5D4B"/>
    <w:rsid w:val="00ED61DE"/>
    <w:rsid w:val="00ED623E"/>
    <w:rsid w:val="00ED64AF"/>
    <w:rsid w:val="00ED680E"/>
    <w:rsid w:val="00ED6A94"/>
    <w:rsid w:val="00ED6C57"/>
    <w:rsid w:val="00ED6CC6"/>
    <w:rsid w:val="00ED6CD1"/>
    <w:rsid w:val="00ED6DC9"/>
    <w:rsid w:val="00ED6F37"/>
    <w:rsid w:val="00ED70BA"/>
    <w:rsid w:val="00ED74D8"/>
    <w:rsid w:val="00ED78E3"/>
    <w:rsid w:val="00ED7AA4"/>
    <w:rsid w:val="00ED7D2C"/>
    <w:rsid w:val="00EE0284"/>
    <w:rsid w:val="00EE03C8"/>
    <w:rsid w:val="00EE03F8"/>
    <w:rsid w:val="00EE0988"/>
    <w:rsid w:val="00EE0BED"/>
    <w:rsid w:val="00EE10C0"/>
    <w:rsid w:val="00EE10D2"/>
    <w:rsid w:val="00EE1407"/>
    <w:rsid w:val="00EE1C96"/>
    <w:rsid w:val="00EE1CEA"/>
    <w:rsid w:val="00EE1D0B"/>
    <w:rsid w:val="00EE1D30"/>
    <w:rsid w:val="00EE1D3E"/>
    <w:rsid w:val="00EE1F0F"/>
    <w:rsid w:val="00EE2005"/>
    <w:rsid w:val="00EE21B6"/>
    <w:rsid w:val="00EE2418"/>
    <w:rsid w:val="00EE2611"/>
    <w:rsid w:val="00EE2719"/>
    <w:rsid w:val="00EE29A9"/>
    <w:rsid w:val="00EE29D1"/>
    <w:rsid w:val="00EE2B6D"/>
    <w:rsid w:val="00EE2C84"/>
    <w:rsid w:val="00EE2E9C"/>
    <w:rsid w:val="00EE3228"/>
    <w:rsid w:val="00EE3427"/>
    <w:rsid w:val="00EE3823"/>
    <w:rsid w:val="00EE3877"/>
    <w:rsid w:val="00EE3937"/>
    <w:rsid w:val="00EE3BA0"/>
    <w:rsid w:val="00EE3C16"/>
    <w:rsid w:val="00EE3CBA"/>
    <w:rsid w:val="00EE3D07"/>
    <w:rsid w:val="00EE3D1F"/>
    <w:rsid w:val="00EE4310"/>
    <w:rsid w:val="00EE4596"/>
    <w:rsid w:val="00EE4727"/>
    <w:rsid w:val="00EE4748"/>
    <w:rsid w:val="00EE4AC6"/>
    <w:rsid w:val="00EE4F6F"/>
    <w:rsid w:val="00EE50DF"/>
    <w:rsid w:val="00EE5207"/>
    <w:rsid w:val="00EE52E1"/>
    <w:rsid w:val="00EE5F7C"/>
    <w:rsid w:val="00EE6105"/>
    <w:rsid w:val="00EE61F1"/>
    <w:rsid w:val="00EE63C6"/>
    <w:rsid w:val="00EE690E"/>
    <w:rsid w:val="00EE6B45"/>
    <w:rsid w:val="00EE6E82"/>
    <w:rsid w:val="00EE73A4"/>
    <w:rsid w:val="00EE7417"/>
    <w:rsid w:val="00EE7668"/>
    <w:rsid w:val="00EE7841"/>
    <w:rsid w:val="00EE7AAB"/>
    <w:rsid w:val="00EE7BD6"/>
    <w:rsid w:val="00EF01D5"/>
    <w:rsid w:val="00EF07FF"/>
    <w:rsid w:val="00EF0853"/>
    <w:rsid w:val="00EF0985"/>
    <w:rsid w:val="00EF0A5A"/>
    <w:rsid w:val="00EF0A89"/>
    <w:rsid w:val="00EF0C2D"/>
    <w:rsid w:val="00EF0D37"/>
    <w:rsid w:val="00EF0FA9"/>
    <w:rsid w:val="00EF1264"/>
    <w:rsid w:val="00EF139F"/>
    <w:rsid w:val="00EF1BCC"/>
    <w:rsid w:val="00EF1EB7"/>
    <w:rsid w:val="00EF204A"/>
    <w:rsid w:val="00EF21B8"/>
    <w:rsid w:val="00EF231D"/>
    <w:rsid w:val="00EF2675"/>
    <w:rsid w:val="00EF2C7E"/>
    <w:rsid w:val="00EF3046"/>
    <w:rsid w:val="00EF366E"/>
    <w:rsid w:val="00EF3C28"/>
    <w:rsid w:val="00EF3C52"/>
    <w:rsid w:val="00EF3DC6"/>
    <w:rsid w:val="00EF3F0D"/>
    <w:rsid w:val="00EF4384"/>
    <w:rsid w:val="00EF451B"/>
    <w:rsid w:val="00EF482B"/>
    <w:rsid w:val="00EF5165"/>
    <w:rsid w:val="00EF52C0"/>
    <w:rsid w:val="00EF52FF"/>
    <w:rsid w:val="00EF53C4"/>
    <w:rsid w:val="00EF5833"/>
    <w:rsid w:val="00EF5A83"/>
    <w:rsid w:val="00EF5CBD"/>
    <w:rsid w:val="00EF5E72"/>
    <w:rsid w:val="00EF5F72"/>
    <w:rsid w:val="00EF61E8"/>
    <w:rsid w:val="00EF62EE"/>
    <w:rsid w:val="00EF63B8"/>
    <w:rsid w:val="00EF6673"/>
    <w:rsid w:val="00EF687B"/>
    <w:rsid w:val="00EF6891"/>
    <w:rsid w:val="00EF70CF"/>
    <w:rsid w:val="00EF7267"/>
    <w:rsid w:val="00EF7713"/>
    <w:rsid w:val="00F001EC"/>
    <w:rsid w:val="00F002A9"/>
    <w:rsid w:val="00F00445"/>
    <w:rsid w:val="00F00659"/>
    <w:rsid w:val="00F00ACD"/>
    <w:rsid w:val="00F00B29"/>
    <w:rsid w:val="00F0129E"/>
    <w:rsid w:val="00F0143A"/>
    <w:rsid w:val="00F01697"/>
    <w:rsid w:val="00F01798"/>
    <w:rsid w:val="00F01C6F"/>
    <w:rsid w:val="00F01DFD"/>
    <w:rsid w:val="00F02238"/>
    <w:rsid w:val="00F02247"/>
    <w:rsid w:val="00F022B5"/>
    <w:rsid w:val="00F02686"/>
    <w:rsid w:val="00F026C5"/>
    <w:rsid w:val="00F02A92"/>
    <w:rsid w:val="00F02B50"/>
    <w:rsid w:val="00F02BE7"/>
    <w:rsid w:val="00F02C4C"/>
    <w:rsid w:val="00F02D04"/>
    <w:rsid w:val="00F0341A"/>
    <w:rsid w:val="00F034DB"/>
    <w:rsid w:val="00F035C9"/>
    <w:rsid w:val="00F035D3"/>
    <w:rsid w:val="00F037DB"/>
    <w:rsid w:val="00F03892"/>
    <w:rsid w:val="00F038C4"/>
    <w:rsid w:val="00F03A77"/>
    <w:rsid w:val="00F03F46"/>
    <w:rsid w:val="00F04005"/>
    <w:rsid w:val="00F042D8"/>
    <w:rsid w:val="00F044AF"/>
    <w:rsid w:val="00F0456C"/>
    <w:rsid w:val="00F045A0"/>
    <w:rsid w:val="00F051B7"/>
    <w:rsid w:val="00F051D8"/>
    <w:rsid w:val="00F0537D"/>
    <w:rsid w:val="00F05529"/>
    <w:rsid w:val="00F0567C"/>
    <w:rsid w:val="00F05BF5"/>
    <w:rsid w:val="00F05FE6"/>
    <w:rsid w:val="00F061D5"/>
    <w:rsid w:val="00F064C1"/>
    <w:rsid w:val="00F06544"/>
    <w:rsid w:val="00F066BE"/>
    <w:rsid w:val="00F06A63"/>
    <w:rsid w:val="00F06B5D"/>
    <w:rsid w:val="00F06E0F"/>
    <w:rsid w:val="00F06E87"/>
    <w:rsid w:val="00F06ED9"/>
    <w:rsid w:val="00F06F1C"/>
    <w:rsid w:val="00F070BE"/>
    <w:rsid w:val="00F07253"/>
    <w:rsid w:val="00F07255"/>
    <w:rsid w:val="00F07327"/>
    <w:rsid w:val="00F07374"/>
    <w:rsid w:val="00F07779"/>
    <w:rsid w:val="00F0789B"/>
    <w:rsid w:val="00F07983"/>
    <w:rsid w:val="00F07B2F"/>
    <w:rsid w:val="00F10494"/>
    <w:rsid w:val="00F104D7"/>
    <w:rsid w:val="00F1059F"/>
    <w:rsid w:val="00F10615"/>
    <w:rsid w:val="00F1068B"/>
    <w:rsid w:val="00F108BC"/>
    <w:rsid w:val="00F10BE5"/>
    <w:rsid w:val="00F10D05"/>
    <w:rsid w:val="00F10E8A"/>
    <w:rsid w:val="00F11301"/>
    <w:rsid w:val="00F116AF"/>
    <w:rsid w:val="00F1185A"/>
    <w:rsid w:val="00F118B1"/>
    <w:rsid w:val="00F11B36"/>
    <w:rsid w:val="00F11F3C"/>
    <w:rsid w:val="00F12013"/>
    <w:rsid w:val="00F12197"/>
    <w:rsid w:val="00F121E1"/>
    <w:rsid w:val="00F1241F"/>
    <w:rsid w:val="00F12625"/>
    <w:rsid w:val="00F12707"/>
    <w:rsid w:val="00F12890"/>
    <w:rsid w:val="00F128CF"/>
    <w:rsid w:val="00F12985"/>
    <w:rsid w:val="00F12DB0"/>
    <w:rsid w:val="00F12F1C"/>
    <w:rsid w:val="00F1309F"/>
    <w:rsid w:val="00F130A3"/>
    <w:rsid w:val="00F134F7"/>
    <w:rsid w:val="00F13565"/>
    <w:rsid w:val="00F137C2"/>
    <w:rsid w:val="00F137C3"/>
    <w:rsid w:val="00F13E92"/>
    <w:rsid w:val="00F142B4"/>
    <w:rsid w:val="00F1483C"/>
    <w:rsid w:val="00F14FE0"/>
    <w:rsid w:val="00F150EF"/>
    <w:rsid w:val="00F15600"/>
    <w:rsid w:val="00F156C9"/>
    <w:rsid w:val="00F15790"/>
    <w:rsid w:val="00F15B7A"/>
    <w:rsid w:val="00F15E18"/>
    <w:rsid w:val="00F161A6"/>
    <w:rsid w:val="00F16405"/>
    <w:rsid w:val="00F164F2"/>
    <w:rsid w:val="00F1669C"/>
    <w:rsid w:val="00F16883"/>
    <w:rsid w:val="00F16933"/>
    <w:rsid w:val="00F17106"/>
    <w:rsid w:val="00F172B5"/>
    <w:rsid w:val="00F17D74"/>
    <w:rsid w:val="00F17DDE"/>
    <w:rsid w:val="00F17E7A"/>
    <w:rsid w:val="00F17FD5"/>
    <w:rsid w:val="00F17FDD"/>
    <w:rsid w:val="00F20102"/>
    <w:rsid w:val="00F20771"/>
    <w:rsid w:val="00F207A0"/>
    <w:rsid w:val="00F207C9"/>
    <w:rsid w:val="00F2087E"/>
    <w:rsid w:val="00F208D9"/>
    <w:rsid w:val="00F20944"/>
    <w:rsid w:val="00F20A5B"/>
    <w:rsid w:val="00F20BB8"/>
    <w:rsid w:val="00F20D74"/>
    <w:rsid w:val="00F20D75"/>
    <w:rsid w:val="00F212B7"/>
    <w:rsid w:val="00F21A68"/>
    <w:rsid w:val="00F21C89"/>
    <w:rsid w:val="00F21D9C"/>
    <w:rsid w:val="00F21E0A"/>
    <w:rsid w:val="00F2224C"/>
    <w:rsid w:val="00F2235A"/>
    <w:rsid w:val="00F2243B"/>
    <w:rsid w:val="00F2257F"/>
    <w:rsid w:val="00F226D0"/>
    <w:rsid w:val="00F229D6"/>
    <w:rsid w:val="00F22ABD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48"/>
    <w:rsid w:val="00F23BD6"/>
    <w:rsid w:val="00F23EC3"/>
    <w:rsid w:val="00F2425C"/>
    <w:rsid w:val="00F24C90"/>
    <w:rsid w:val="00F25240"/>
    <w:rsid w:val="00F25250"/>
    <w:rsid w:val="00F253C6"/>
    <w:rsid w:val="00F257D2"/>
    <w:rsid w:val="00F258D3"/>
    <w:rsid w:val="00F25A69"/>
    <w:rsid w:val="00F25A80"/>
    <w:rsid w:val="00F25B72"/>
    <w:rsid w:val="00F25EDE"/>
    <w:rsid w:val="00F26402"/>
    <w:rsid w:val="00F26610"/>
    <w:rsid w:val="00F2677A"/>
    <w:rsid w:val="00F26C9B"/>
    <w:rsid w:val="00F26CB1"/>
    <w:rsid w:val="00F26CB2"/>
    <w:rsid w:val="00F26E48"/>
    <w:rsid w:val="00F26EBA"/>
    <w:rsid w:val="00F26F44"/>
    <w:rsid w:val="00F2703D"/>
    <w:rsid w:val="00F27326"/>
    <w:rsid w:val="00F2753B"/>
    <w:rsid w:val="00F275D7"/>
    <w:rsid w:val="00F2774F"/>
    <w:rsid w:val="00F27F04"/>
    <w:rsid w:val="00F27FEC"/>
    <w:rsid w:val="00F27FF3"/>
    <w:rsid w:val="00F30E3A"/>
    <w:rsid w:val="00F31436"/>
    <w:rsid w:val="00F3199D"/>
    <w:rsid w:val="00F31A28"/>
    <w:rsid w:val="00F3214C"/>
    <w:rsid w:val="00F3274F"/>
    <w:rsid w:val="00F32805"/>
    <w:rsid w:val="00F3285D"/>
    <w:rsid w:val="00F328DF"/>
    <w:rsid w:val="00F32F15"/>
    <w:rsid w:val="00F33257"/>
    <w:rsid w:val="00F332B2"/>
    <w:rsid w:val="00F33632"/>
    <w:rsid w:val="00F3366E"/>
    <w:rsid w:val="00F339BB"/>
    <w:rsid w:val="00F34331"/>
    <w:rsid w:val="00F34723"/>
    <w:rsid w:val="00F349BE"/>
    <w:rsid w:val="00F34A95"/>
    <w:rsid w:val="00F34B15"/>
    <w:rsid w:val="00F34C89"/>
    <w:rsid w:val="00F34EB6"/>
    <w:rsid w:val="00F354C4"/>
    <w:rsid w:val="00F35669"/>
    <w:rsid w:val="00F35680"/>
    <w:rsid w:val="00F35868"/>
    <w:rsid w:val="00F35CBE"/>
    <w:rsid w:val="00F35D1B"/>
    <w:rsid w:val="00F35EDF"/>
    <w:rsid w:val="00F36074"/>
    <w:rsid w:val="00F36234"/>
    <w:rsid w:val="00F3678A"/>
    <w:rsid w:val="00F36798"/>
    <w:rsid w:val="00F367B8"/>
    <w:rsid w:val="00F36E5E"/>
    <w:rsid w:val="00F37068"/>
    <w:rsid w:val="00F3706F"/>
    <w:rsid w:val="00F3713D"/>
    <w:rsid w:val="00F37274"/>
    <w:rsid w:val="00F374CB"/>
    <w:rsid w:val="00F375CA"/>
    <w:rsid w:val="00F37CF5"/>
    <w:rsid w:val="00F40100"/>
    <w:rsid w:val="00F401A4"/>
    <w:rsid w:val="00F40322"/>
    <w:rsid w:val="00F403BC"/>
    <w:rsid w:val="00F40575"/>
    <w:rsid w:val="00F40A6A"/>
    <w:rsid w:val="00F40B15"/>
    <w:rsid w:val="00F40FAA"/>
    <w:rsid w:val="00F4129D"/>
    <w:rsid w:val="00F41B06"/>
    <w:rsid w:val="00F41B92"/>
    <w:rsid w:val="00F41C8D"/>
    <w:rsid w:val="00F41D37"/>
    <w:rsid w:val="00F41DA1"/>
    <w:rsid w:val="00F41E1C"/>
    <w:rsid w:val="00F41E86"/>
    <w:rsid w:val="00F420CE"/>
    <w:rsid w:val="00F42251"/>
    <w:rsid w:val="00F423C8"/>
    <w:rsid w:val="00F424E8"/>
    <w:rsid w:val="00F425F2"/>
    <w:rsid w:val="00F4272F"/>
    <w:rsid w:val="00F429C0"/>
    <w:rsid w:val="00F42CFF"/>
    <w:rsid w:val="00F436EB"/>
    <w:rsid w:val="00F439AF"/>
    <w:rsid w:val="00F43BE1"/>
    <w:rsid w:val="00F43D0C"/>
    <w:rsid w:val="00F43E36"/>
    <w:rsid w:val="00F44087"/>
    <w:rsid w:val="00F44272"/>
    <w:rsid w:val="00F442F6"/>
    <w:rsid w:val="00F449E8"/>
    <w:rsid w:val="00F44AE5"/>
    <w:rsid w:val="00F44E28"/>
    <w:rsid w:val="00F45546"/>
    <w:rsid w:val="00F45B17"/>
    <w:rsid w:val="00F45CA1"/>
    <w:rsid w:val="00F45CEF"/>
    <w:rsid w:val="00F46403"/>
    <w:rsid w:val="00F46533"/>
    <w:rsid w:val="00F46A2F"/>
    <w:rsid w:val="00F46B53"/>
    <w:rsid w:val="00F47193"/>
    <w:rsid w:val="00F4730D"/>
    <w:rsid w:val="00F47473"/>
    <w:rsid w:val="00F4754C"/>
    <w:rsid w:val="00F476E0"/>
    <w:rsid w:val="00F47C61"/>
    <w:rsid w:val="00F47C65"/>
    <w:rsid w:val="00F503E5"/>
    <w:rsid w:val="00F503F7"/>
    <w:rsid w:val="00F50593"/>
    <w:rsid w:val="00F506A9"/>
    <w:rsid w:val="00F50854"/>
    <w:rsid w:val="00F50B16"/>
    <w:rsid w:val="00F50BA3"/>
    <w:rsid w:val="00F50DC5"/>
    <w:rsid w:val="00F50E3D"/>
    <w:rsid w:val="00F510E1"/>
    <w:rsid w:val="00F513F6"/>
    <w:rsid w:val="00F51AC9"/>
    <w:rsid w:val="00F51B64"/>
    <w:rsid w:val="00F51E58"/>
    <w:rsid w:val="00F51F92"/>
    <w:rsid w:val="00F52044"/>
    <w:rsid w:val="00F521F6"/>
    <w:rsid w:val="00F52298"/>
    <w:rsid w:val="00F5239C"/>
    <w:rsid w:val="00F52684"/>
    <w:rsid w:val="00F52760"/>
    <w:rsid w:val="00F527E6"/>
    <w:rsid w:val="00F52FCE"/>
    <w:rsid w:val="00F531D3"/>
    <w:rsid w:val="00F5328C"/>
    <w:rsid w:val="00F5362C"/>
    <w:rsid w:val="00F53D58"/>
    <w:rsid w:val="00F53DCB"/>
    <w:rsid w:val="00F5402B"/>
    <w:rsid w:val="00F54193"/>
    <w:rsid w:val="00F54775"/>
    <w:rsid w:val="00F54EC2"/>
    <w:rsid w:val="00F5534D"/>
    <w:rsid w:val="00F553D3"/>
    <w:rsid w:val="00F559A1"/>
    <w:rsid w:val="00F55A0E"/>
    <w:rsid w:val="00F55A12"/>
    <w:rsid w:val="00F55AF3"/>
    <w:rsid w:val="00F55EA6"/>
    <w:rsid w:val="00F56218"/>
    <w:rsid w:val="00F5624F"/>
    <w:rsid w:val="00F56305"/>
    <w:rsid w:val="00F5647E"/>
    <w:rsid w:val="00F56A56"/>
    <w:rsid w:val="00F56AB4"/>
    <w:rsid w:val="00F56D4E"/>
    <w:rsid w:val="00F5722F"/>
    <w:rsid w:val="00F57393"/>
    <w:rsid w:val="00F573A5"/>
    <w:rsid w:val="00F57A55"/>
    <w:rsid w:val="00F57C82"/>
    <w:rsid w:val="00F57F7A"/>
    <w:rsid w:val="00F60032"/>
    <w:rsid w:val="00F60508"/>
    <w:rsid w:val="00F60730"/>
    <w:rsid w:val="00F60AE7"/>
    <w:rsid w:val="00F60BDB"/>
    <w:rsid w:val="00F60C7A"/>
    <w:rsid w:val="00F60D38"/>
    <w:rsid w:val="00F60D44"/>
    <w:rsid w:val="00F60DF8"/>
    <w:rsid w:val="00F6126B"/>
    <w:rsid w:val="00F612D5"/>
    <w:rsid w:val="00F613AD"/>
    <w:rsid w:val="00F61622"/>
    <w:rsid w:val="00F619AC"/>
    <w:rsid w:val="00F61ACE"/>
    <w:rsid w:val="00F61E40"/>
    <w:rsid w:val="00F61FB0"/>
    <w:rsid w:val="00F62223"/>
    <w:rsid w:val="00F62613"/>
    <w:rsid w:val="00F626F1"/>
    <w:rsid w:val="00F629B9"/>
    <w:rsid w:val="00F62D6A"/>
    <w:rsid w:val="00F63347"/>
    <w:rsid w:val="00F634C0"/>
    <w:rsid w:val="00F641BA"/>
    <w:rsid w:val="00F64230"/>
    <w:rsid w:val="00F644CF"/>
    <w:rsid w:val="00F6464C"/>
    <w:rsid w:val="00F646F5"/>
    <w:rsid w:val="00F64A87"/>
    <w:rsid w:val="00F64AAA"/>
    <w:rsid w:val="00F64E1C"/>
    <w:rsid w:val="00F64FD1"/>
    <w:rsid w:val="00F6522D"/>
    <w:rsid w:val="00F6526F"/>
    <w:rsid w:val="00F65485"/>
    <w:rsid w:val="00F659F1"/>
    <w:rsid w:val="00F65E39"/>
    <w:rsid w:val="00F65FC8"/>
    <w:rsid w:val="00F665B8"/>
    <w:rsid w:val="00F667BF"/>
    <w:rsid w:val="00F667DC"/>
    <w:rsid w:val="00F66814"/>
    <w:rsid w:val="00F66A3C"/>
    <w:rsid w:val="00F67278"/>
    <w:rsid w:val="00F67373"/>
    <w:rsid w:val="00F674AF"/>
    <w:rsid w:val="00F676AD"/>
    <w:rsid w:val="00F67943"/>
    <w:rsid w:val="00F67972"/>
    <w:rsid w:val="00F67AF7"/>
    <w:rsid w:val="00F67B2E"/>
    <w:rsid w:val="00F67C63"/>
    <w:rsid w:val="00F67E8C"/>
    <w:rsid w:val="00F70233"/>
    <w:rsid w:val="00F704A0"/>
    <w:rsid w:val="00F706E3"/>
    <w:rsid w:val="00F707A6"/>
    <w:rsid w:val="00F7085E"/>
    <w:rsid w:val="00F70A33"/>
    <w:rsid w:val="00F70A41"/>
    <w:rsid w:val="00F70B18"/>
    <w:rsid w:val="00F70B49"/>
    <w:rsid w:val="00F70EF0"/>
    <w:rsid w:val="00F70F22"/>
    <w:rsid w:val="00F71389"/>
    <w:rsid w:val="00F71678"/>
    <w:rsid w:val="00F71A91"/>
    <w:rsid w:val="00F720D8"/>
    <w:rsid w:val="00F728D6"/>
    <w:rsid w:val="00F730FF"/>
    <w:rsid w:val="00F73349"/>
    <w:rsid w:val="00F733CC"/>
    <w:rsid w:val="00F73433"/>
    <w:rsid w:val="00F73B31"/>
    <w:rsid w:val="00F73D02"/>
    <w:rsid w:val="00F73E83"/>
    <w:rsid w:val="00F73EE2"/>
    <w:rsid w:val="00F73FBB"/>
    <w:rsid w:val="00F7454C"/>
    <w:rsid w:val="00F74587"/>
    <w:rsid w:val="00F7460C"/>
    <w:rsid w:val="00F74685"/>
    <w:rsid w:val="00F74C1E"/>
    <w:rsid w:val="00F751B2"/>
    <w:rsid w:val="00F75431"/>
    <w:rsid w:val="00F757CB"/>
    <w:rsid w:val="00F75A6C"/>
    <w:rsid w:val="00F75ED7"/>
    <w:rsid w:val="00F761D8"/>
    <w:rsid w:val="00F76622"/>
    <w:rsid w:val="00F7677A"/>
    <w:rsid w:val="00F76844"/>
    <w:rsid w:val="00F76849"/>
    <w:rsid w:val="00F76881"/>
    <w:rsid w:val="00F76ABB"/>
    <w:rsid w:val="00F76BAB"/>
    <w:rsid w:val="00F76E8A"/>
    <w:rsid w:val="00F76EB3"/>
    <w:rsid w:val="00F770ED"/>
    <w:rsid w:val="00F7740D"/>
    <w:rsid w:val="00F77BD0"/>
    <w:rsid w:val="00F8062F"/>
    <w:rsid w:val="00F80641"/>
    <w:rsid w:val="00F8070B"/>
    <w:rsid w:val="00F808DE"/>
    <w:rsid w:val="00F808F5"/>
    <w:rsid w:val="00F80D3B"/>
    <w:rsid w:val="00F80E2D"/>
    <w:rsid w:val="00F80EC0"/>
    <w:rsid w:val="00F81234"/>
    <w:rsid w:val="00F8160C"/>
    <w:rsid w:val="00F81A95"/>
    <w:rsid w:val="00F81ABA"/>
    <w:rsid w:val="00F81DD0"/>
    <w:rsid w:val="00F81EBA"/>
    <w:rsid w:val="00F822A0"/>
    <w:rsid w:val="00F82766"/>
    <w:rsid w:val="00F8278F"/>
    <w:rsid w:val="00F82859"/>
    <w:rsid w:val="00F82A2C"/>
    <w:rsid w:val="00F82D80"/>
    <w:rsid w:val="00F82F48"/>
    <w:rsid w:val="00F82FE8"/>
    <w:rsid w:val="00F8344B"/>
    <w:rsid w:val="00F834BE"/>
    <w:rsid w:val="00F835DE"/>
    <w:rsid w:val="00F83834"/>
    <w:rsid w:val="00F8393D"/>
    <w:rsid w:val="00F83CCF"/>
    <w:rsid w:val="00F84686"/>
    <w:rsid w:val="00F84728"/>
    <w:rsid w:val="00F847C0"/>
    <w:rsid w:val="00F84C6B"/>
    <w:rsid w:val="00F850C1"/>
    <w:rsid w:val="00F85536"/>
    <w:rsid w:val="00F8589A"/>
    <w:rsid w:val="00F85E10"/>
    <w:rsid w:val="00F86094"/>
    <w:rsid w:val="00F86183"/>
    <w:rsid w:val="00F8646B"/>
    <w:rsid w:val="00F86514"/>
    <w:rsid w:val="00F86565"/>
    <w:rsid w:val="00F866AA"/>
    <w:rsid w:val="00F86711"/>
    <w:rsid w:val="00F869AC"/>
    <w:rsid w:val="00F86AC9"/>
    <w:rsid w:val="00F86D87"/>
    <w:rsid w:val="00F8710B"/>
    <w:rsid w:val="00F871AC"/>
    <w:rsid w:val="00F87212"/>
    <w:rsid w:val="00F872CE"/>
    <w:rsid w:val="00F87852"/>
    <w:rsid w:val="00F87EA4"/>
    <w:rsid w:val="00F90BB0"/>
    <w:rsid w:val="00F90D4C"/>
    <w:rsid w:val="00F91039"/>
    <w:rsid w:val="00F9110C"/>
    <w:rsid w:val="00F91395"/>
    <w:rsid w:val="00F91CC2"/>
    <w:rsid w:val="00F92226"/>
    <w:rsid w:val="00F92229"/>
    <w:rsid w:val="00F923F8"/>
    <w:rsid w:val="00F926B8"/>
    <w:rsid w:val="00F926B9"/>
    <w:rsid w:val="00F92C1B"/>
    <w:rsid w:val="00F92FAB"/>
    <w:rsid w:val="00F93269"/>
    <w:rsid w:val="00F932D9"/>
    <w:rsid w:val="00F9367B"/>
    <w:rsid w:val="00F93850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3FA"/>
    <w:rsid w:val="00F965E6"/>
    <w:rsid w:val="00F96792"/>
    <w:rsid w:val="00F97280"/>
    <w:rsid w:val="00F972DC"/>
    <w:rsid w:val="00F979B0"/>
    <w:rsid w:val="00F97A57"/>
    <w:rsid w:val="00F97DFD"/>
    <w:rsid w:val="00FA000B"/>
    <w:rsid w:val="00FA011E"/>
    <w:rsid w:val="00FA01F2"/>
    <w:rsid w:val="00FA046B"/>
    <w:rsid w:val="00FA04A0"/>
    <w:rsid w:val="00FA063E"/>
    <w:rsid w:val="00FA069F"/>
    <w:rsid w:val="00FA06A4"/>
    <w:rsid w:val="00FA06AE"/>
    <w:rsid w:val="00FA085C"/>
    <w:rsid w:val="00FA09FB"/>
    <w:rsid w:val="00FA0ED7"/>
    <w:rsid w:val="00FA11E2"/>
    <w:rsid w:val="00FA14DB"/>
    <w:rsid w:val="00FA160B"/>
    <w:rsid w:val="00FA2150"/>
    <w:rsid w:val="00FA2435"/>
    <w:rsid w:val="00FA263F"/>
    <w:rsid w:val="00FA2719"/>
    <w:rsid w:val="00FA2750"/>
    <w:rsid w:val="00FA29FB"/>
    <w:rsid w:val="00FA2B63"/>
    <w:rsid w:val="00FA2BF9"/>
    <w:rsid w:val="00FA2D28"/>
    <w:rsid w:val="00FA3151"/>
    <w:rsid w:val="00FA33F3"/>
    <w:rsid w:val="00FA375B"/>
    <w:rsid w:val="00FA37EB"/>
    <w:rsid w:val="00FA3ECB"/>
    <w:rsid w:val="00FA462E"/>
    <w:rsid w:val="00FA46D1"/>
    <w:rsid w:val="00FA471C"/>
    <w:rsid w:val="00FA4D33"/>
    <w:rsid w:val="00FA4FEB"/>
    <w:rsid w:val="00FA5043"/>
    <w:rsid w:val="00FA5123"/>
    <w:rsid w:val="00FA58B7"/>
    <w:rsid w:val="00FA5922"/>
    <w:rsid w:val="00FA59E9"/>
    <w:rsid w:val="00FA5A53"/>
    <w:rsid w:val="00FA5A6D"/>
    <w:rsid w:val="00FA5C3D"/>
    <w:rsid w:val="00FA5FA4"/>
    <w:rsid w:val="00FA614A"/>
    <w:rsid w:val="00FA6452"/>
    <w:rsid w:val="00FA647D"/>
    <w:rsid w:val="00FA6B9A"/>
    <w:rsid w:val="00FA6EB1"/>
    <w:rsid w:val="00FA6F3B"/>
    <w:rsid w:val="00FA70FB"/>
    <w:rsid w:val="00FA777A"/>
    <w:rsid w:val="00FA7847"/>
    <w:rsid w:val="00FA79A2"/>
    <w:rsid w:val="00FA7CB1"/>
    <w:rsid w:val="00FA7E65"/>
    <w:rsid w:val="00FA7E6B"/>
    <w:rsid w:val="00FA7F56"/>
    <w:rsid w:val="00FB036D"/>
    <w:rsid w:val="00FB0A0C"/>
    <w:rsid w:val="00FB0E3D"/>
    <w:rsid w:val="00FB15E9"/>
    <w:rsid w:val="00FB1747"/>
    <w:rsid w:val="00FB175E"/>
    <w:rsid w:val="00FB1789"/>
    <w:rsid w:val="00FB1AE1"/>
    <w:rsid w:val="00FB1BAB"/>
    <w:rsid w:val="00FB1FBF"/>
    <w:rsid w:val="00FB1FED"/>
    <w:rsid w:val="00FB20F2"/>
    <w:rsid w:val="00FB215B"/>
    <w:rsid w:val="00FB251B"/>
    <w:rsid w:val="00FB277E"/>
    <w:rsid w:val="00FB29EE"/>
    <w:rsid w:val="00FB2ADB"/>
    <w:rsid w:val="00FB2B5D"/>
    <w:rsid w:val="00FB35B2"/>
    <w:rsid w:val="00FB3849"/>
    <w:rsid w:val="00FB3BC9"/>
    <w:rsid w:val="00FB40F0"/>
    <w:rsid w:val="00FB4218"/>
    <w:rsid w:val="00FB466E"/>
    <w:rsid w:val="00FB46CE"/>
    <w:rsid w:val="00FB46FD"/>
    <w:rsid w:val="00FB4A69"/>
    <w:rsid w:val="00FB4B5F"/>
    <w:rsid w:val="00FB4BBA"/>
    <w:rsid w:val="00FB4F40"/>
    <w:rsid w:val="00FB5252"/>
    <w:rsid w:val="00FB5275"/>
    <w:rsid w:val="00FB5404"/>
    <w:rsid w:val="00FB545F"/>
    <w:rsid w:val="00FB55A1"/>
    <w:rsid w:val="00FB5659"/>
    <w:rsid w:val="00FB56DC"/>
    <w:rsid w:val="00FB59D0"/>
    <w:rsid w:val="00FB5E80"/>
    <w:rsid w:val="00FB60E4"/>
    <w:rsid w:val="00FB63C1"/>
    <w:rsid w:val="00FB6878"/>
    <w:rsid w:val="00FB68F5"/>
    <w:rsid w:val="00FB69CA"/>
    <w:rsid w:val="00FB6D54"/>
    <w:rsid w:val="00FB6E80"/>
    <w:rsid w:val="00FB6EC0"/>
    <w:rsid w:val="00FB7029"/>
    <w:rsid w:val="00FB7087"/>
    <w:rsid w:val="00FB736C"/>
    <w:rsid w:val="00FB7781"/>
    <w:rsid w:val="00FB7DDE"/>
    <w:rsid w:val="00FB7F56"/>
    <w:rsid w:val="00FB7F82"/>
    <w:rsid w:val="00FC0634"/>
    <w:rsid w:val="00FC0676"/>
    <w:rsid w:val="00FC0955"/>
    <w:rsid w:val="00FC0C81"/>
    <w:rsid w:val="00FC0DB7"/>
    <w:rsid w:val="00FC0FFD"/>
    <w:rsid w:val="00FC1098"/>
    <w:rsid w:val="00FC12DF"/>
    <w:rsid w:val="00FC18AF"/>
    <w:rsid w:val="00FC1A6D"/>
    <w:rsid w:val="00FC1AE0"/>
    <w:rsid w:val="00FC223F"/>
    <w:rsid w:val="00FC25AA"/>
    <w:rsid w:val="00FC2700"/>
    <w:rsid w:val="00FC29AB"/>
    <w:rsid w:val="00FC2C71"/>
    <w:rsid w:val="00FC3021"/>
    <w:rsid w:val="00FC3694"/>
    <w:rsid w:val="00FC3749"/>
    <w:rsid w:val="00FC3D39"/>
    <w:rsid w:val="00FC3E3D"/>
    <w:rsid w:val="00FC4212"/>
    <w:rsid w:val="00FC4CC6"/>
    <w:rsid w:val="00FC4D55"/>
    <w:rsid w:val="00FC4ED0"/>
    <w:rsid w:val="00FC4FB8"/>
    <w:rsid w:val="00FC4FC5"/>
    <w:rsid w:val="00FC588C"/>
    <w:rsid w:val="00FC5FDD"/>
    <w:rsid w:val="00FC602D"/>
    <w:rsid w:val="00FC632B"/>
    <w:rsid w:val="00FC635B"/>
    <w:rsid w:val="00FC63B0"/>
    <w:rsid w:val="00FC655F"/>
    <w:rsid w:val="00FC6C95"/>
    <w:rsid w:val="00FC6D51"/>
    <w:rsid w:val="00FC6DA7"/>
    <w:rsid w:val="00FC6DB7"/>
    <w:rsid w:val="00FC6DEA"/>
    <w:rsid w:val="00FC7003"/>
    <w:rsid w:val="00FC7087"/>
    <w:rsid w:val="00FC72CC"/>
    <w:rsid w:val="00FC74B2"/>
    <w:rsid w:val="00FC7562"/>
    <w:rsid w:val="00FC7704"/>
    <w:rsid w:val="00FC7751"/>
    <w:rsid w:val="00FC7B68"/>
    <w:rsid w:val="00FC7CA9"/>
    <w:rsid w:val="00FC7DC3"/>
    <w:rsid w:val="00FD02AE"/>
    <w:rsid w:val="00FD075C"/>
    <w:rsid w:val="00FD0857"/>
    <w:rsid w:val="00FD0CA9"/>
    <w:rsid w:val="00FD0CC7"/>
    <w:rsid w:val="00FD0D58"/>
    <w:rsid w:val="00FD0EDB"/>
    <w:rsid w:val="00FD1096"/>
    <w:rsid w:val="00FD117F"/>
    <w:rsid w:val="00FD208C"/>
    <w:rsid w:val="00FD2359"/>
    <w:rsid w:val="00FD2436"/>
    <w:rsid w:val="00FD2707"/>
    <w:rsid w:val="00FD2D44"/>
    <w:rsid w:val="00FD2D6B"/>
    <w:rsid w:val="00FD346A"/>
    <w:rsid w:val="00FD37E4"/>
    <w:rsid w:val="00FD3B6F"/>
    <w:rsid w:val="00FD3B88"/>
    <w:rsid w:val="00FD3D6E"/>
    <w:rsid w:val="00FD3EFC"/>
    <w:rsid w:val="00FD3F75"/>
    <w:rsid w:val="00FD40DA"/>
    <w:rsid w:val="00FD4103"/>
    <w:rsid w:val="00FD4395"/>
    <w:rsid w:val="00FD46B8"/>
    <w:rsid w:val="00FD479F"/>
    <w:rsid w:val="00FD4832"/>
    <w:rsid w:val="00FD4CEC"/>
    <w:rsid w:val="00FD4D47"/>
    <w:rsid w:val="00FD509F"/>
    <w:rsid w:val="00FD51D2"/>
    <w:rsid w:val="00FD539B"/>
    <w:rsid w:val="00FD56E1"/>
    <w:rsid w:val="00FD5B28"/>
    <w:rsid w:val="00FD5F50"/>
    <w:rsid w:val="00FD5FCE"/>
    <w:rsid w:val="00FD6171"/>
    <w:rsid w:val="00FD618A"/>
    <w:rsid w:val="00FD6253"/>
    <w:rsid w:val="00FD66D4"/>
    <w:rsid w:val="00FD6796"/>
    <w:rsid w:val="00FD6843"/>
    <w:rsid w:val="00FD6B11"/>
    <w:rsid w:val="00FD6BE5"/>
    <w:rsid w:val="00FD6D5C"/>
    <w:rsid w:val="00FD6F30"/>
    <w:rsid w:val="00FD7AE9"/>
    <w:rsid w:val="00FD7F94"/>
    <w:rsid w:val="00FE017F"/>
    <w:rsid w:val="00FE01E3"/>
    <w:rsid w:val="00FE0619"/>
    <w:rsid w:val="00FE11D3"/>
    <w:rsid w:val="00FE124D"/>
    <w:rsid w:val="00FE1481"/>
    <w:rsid w:val="00FE1AED"/>
    <w:rsid w:val="00FE1C28"/>
    <w:rsid w:val="00FE1CD0"/>
    <w:rsid w:val="00FE1E0C"/>
    <w:rsid w:val="00FE2641"/>
    <w:rsid w:val="00FE29B4"/>
    <w:rsid w:val="00FE2BBE"/>
    <w:rsid w:val="00FE2CF9"/>
    <w:rsid w:val="00FE2F3A"/>
    <w:rsid w:val="00FE3234"/>
    <w:rsid w:val="00FE37AE"/>
    <w:rsid w:val="00FE399E"/>
    <w:rsid w:val="00FE3B35"/>
    <w:rsid w:val="00FE3BB5"/>
    <w:rsid w:val="00FE41AC"/>
    <w:rsid w:val="00FE45B1"/>
    <w:rsid w:val="00FE4973"/>
    <w:rsid w:val="00FE49B6"/>
    <w:rsid w:val="00FE4B76"/>
    <w:rsid w:val="00FE4E60"/>
    <w:rsid w:val="00FE4FA7"/>
    <w:rsid w:val="00FE5222"/>
    <w:rsid w:val="00FE53CD"/>
    <w:rsid w:val="00FE54D4"/>
    <w:rsid w:val="00FE55A6"/>
    <w:rsid w:val="00FE57A6"/>
    <w:rsid w:val="00FE5BA3"/>
    <w:rsid w:val="00FE5FEE"/>
    <w:rsid w:val="00FE61A2"/>
    <w:rsid w:val="00FE65CB"/>
    <w:rsid w:val="00FE66AF"/>
    <w:rsid w:val="00FE67F8"/>
    <w:rsid w:val="00FE691E"/>
    <w:rsid w:val="00FE6E75"/>
    <w:rsid w:val="00FE6F49"/>
    <w:rsid w:val="00FE708F"/>
    <w:rsid w:val="00FE70B3"/>
    <w:rsid w:val="00FE70F4"/>
    <w:rsid w:val="00FE75AF"/>
    <w:rsid w:val="00FE775B"/>
    <w:rsid w:val="00FE7BC5"/>
    <w:rsid w:val="00FE7BCA"/>
    <w:rsid w:val="00FF0246"/>
    <w:rsid w:val="00FF042B"/>
    <w:rsid w:val="00FF068C"/>
    <w:rsid w:val="00FF0AD5"/>
    <w:rsid w:val="00FF0B06"/>
    <w:rsid w:val="00FF0B89"/>
    <w:rsid w:val="00FF1082"/>
    <w:rsid w:val="00FF12B5"/>
    <w:rsid w:val="00FF136C"/>
    <w:rsid w:val="00FF1702"/>
    <w:rsid w:val="00FF19FD"/>
    <w:rsid w:val="00FF1E47"/>
    <w:rsid w:val="00FF27C1"/>
    <w:rsid w:val="00FF28A6"/>
    <w:rsid w:val="00FF2B39"/>
    <w:rsid w:val="00FF2C25"/>
    <w:rsid w:val="00FF3059"/>
    <w:rsid w:val="00FF34B7"/>
    <w:rsid w:val="00FF3691"/>
    <w:rsid w:val="00FF3AFA"/>
    <w:rsid w:val="00FF3C8D"/>
    <w:rsid w:val="00FF3C9F"/>
    <w:rsid w:val="00FF423D"/>
    <w:rsid w:val="00FF4674"/>
    <w:rsid w:val="00FF48C6"/>
    <w:rsid w:val="00FF4E67"/>
    <w:rsid w:val="00FF532A"/>
    <w:rsid w:val="00FF5577"/>
    <w:rsid w:val="00FF565E"/>
    <w:rsid w:val="00FF5B46"/>
    <w:rsid w:val="00FF64F7"/>
    <w:rsid w:val="00FF688A"/>
    <w:rsid w:val="00FF6DD8"/>
    <w:rsid w:val="00FF6FA5"/>
    <w:rsid w:val="00FF74E1"/>
    <w:rsid w:val="00FF7AB9"/>
    <w:rsid w:val="00FF7C47"/>
    <w:rsid w:val="00FF7CCC"/>
    <w:rsid w:val="00FF7E5F"/>
    <w:rsid w:val="01684F7C"/>
    <w:rsid w:val="0266D1A1"/>
    <w:rsid w:val="026ED33E"/>
    <w:rsid w:val="04B4667E"/>
    <w:rsid w:val="04DE23BC"/>
    <w:rsid w:val="05676C5A"/>
    <w:rsid w:val="068E7F29"/>
    <w:rsid w:val="06950E4E"/>
    <w:rsid w:val="06CF2C57"/>
    <w:rsid w:val="079F1B16"/>
    <w:rsid w:val="084AF69C"/>
    <w:rsid w:val="0869ADA4"/>
    <w:rsid w:val="08A6CE30"/>
    <w:rsid w:val="08CC02BC"/>
    <w:rsid w:val="08D0F3C0"/>
    <w:rsid w:val="09893F29"/>
    <w:rsid w:val="098EB285"/>
    <w:rsid w:val="09B6B131"/>
    <w:rsid w:val="0A0B0691"/>
    <w:rsid w:val="0A3921F0"/>
    <w:rsid w:val="0AA38AC9"/>
    <w:rsid w:val="0AD552BD"/>
    <w:rsid w:val="0B54C879"/>
    <w:rsid w:val="0B5B707A"/>
    <w:rsid w:val="0B8E4708"/>
    <w:rsid w:val="0B99998F"/>
    <w:rsid w:val="0BA090BB"/>
    <w:rsid w:val="0C01E00C"/>
    <w:rsid w:val="0C1246B8"/>
    <w:rsid w:val="0C378985"/>
    <w:rsid w:val="0C5CDC5E"/>
    <w:rsid w:val="0D772CB9"/>
    <w:rsid w:val="0DC33050"/>
    <w:rsid w:val="0EA29FCF"/>
    <w:rsid w:val="0ED1FEBC"/>
    <w:rsid w:val="0F0CDD16"/>
    <w:rsid w:val="0F24F9EA"/>
    <w:rsid w:val="104E1C2D"/>
    <w:rsid w:val="1077FAC7"/>
    <w:rsid w:val="109B8FCE"/>
    <w:rsid w:val="10C7FC51"/>
    <w:rsid w:val="111503D3"/>
    <w:rsid w:val="11D1E015"/>
    <w:rsid w:val="126C1866"/>
    <w:rsid w:val="1296BF30"/>
    <w:rsid w:val="13599EC1"/>
    <w:rsid w:val="13C917FB"/>
    <w:rsid w:val="141617B1"/>
    <w:rsid w:val="14553B16"/>
    <w:rsid w:val="1466CAF8"/>
    <w:rsid w:val="1481C496"/>
    <w:rsid w:val="151A4375"/>
    <w:rsid w:val="154AD472"/>
    <w:rsid w:val="15C4A72E"/>
    <w:rsid w:val="15EED63A"/>
    <w:rsid w:val="161C48CE"/>
    <w:rsid w:val="167D8975"/>
    <w:rsid w:val="169B57CB"/>
    <w:rsid w:val="16E5EFC1"/>
    <w:rsid w:val="17C477C3"/>
    <w:rsid w:val="18897507"/>
    <w:rsid w:val="192D50D3"/>
    <w:rsid w:val="196FE2D9"/>
    <w:rsid w:val="1A78DFBA"/>
    <w:rsid w:val="1A8447F4"/>
    <w:rsid w:val="1ACC2541"/>
    <w:rsid w:val="1AF42E0E"/>
    <w:rsid w:val="1B08727E"/>
    <w:rsid w:val="1B915BC9"/>
    <w:rsid w:val="1BD2A6DB"/>
    <w:rsid w:val="1BD9CBBF"/>
    <w:rsid w:val="1C0C8916"/>
    <w:rsid w:val="1C2008EB"/>
    <w:rsid w:val="1C246B39"/>
    <w:rsid w:val="1C35DF99"/>
    <w:rsid w:val="1C6BD883"/>
    <w:rsid w:val="1D0BBBEC"/>
    <w:rsid w:val="1D1186E0"/>
    <w:rsid w:val="1DB23F3B"/>
    <w:rsid w:val="1DC4C44A"/>
    <w:rsid w:val="1EB643B8"/>
    <w:rsid w:val="1EC2C691"/>
    <w:rsid w:val="1F3966B6"/>
    <w:rsid w:val="1F759FB7"/>
    <w:rsid w:val="1FAD2591"/>
    <w:rsid w:val="1FE5C4F7"/>
    <w:rsid w:val="202D1A3F"/>
    <w:rsid w:val="2065112E"/>
    <w:rsid w:val="20C180B1"/>
    <w:rsid w:val="21B3EA2B"/>
    <w:rsid w:val="21DCBD13"/>
    <w:rsid w:val="21E31CAE"/>
    <w:rsid w:val="21F5C49A"/>
    <w:rsid w:val="22F4894C"/>
    <w:rsid w:val="230A52C2"/>
    <w:rsid w:val="233B6784"/>
    <w:rsid w:val="235F555A"/>
    <w:rsid w:val="23777A18"/>
    <w:rsid w:val="238534C1"/>
    <w:rsid w:val="23A626C5"/>
    <w:rsid w:val="23FDC811"/>
    <w:rsid w:val="2465B90F"/>
    <w:rsid w:val="24677888"/>
    <w:rsid w:val="25581FC3"/>
    <w:rsid w:val="258B126A"/>
    <w:rsid w:val="262A76BC"/>
    <w:rsid w:val="26596DDA"/>
    <w:rsid w:val="2659F5F5"/>
    <w:rsid w:val="26FAD5F8"/>
    <w:rsid w:val="27844412"/>
    <w:rsid w:val="27C712A4"/>
    <w:rsid w:val="283EF30A"/>
    <w:rsid w:val="29350C19"/>
    <w:rsid w:val="297F66A6"/>
    <w:rsid w:val="29E1C980"/>
    <w:rsid w:val="2A013C42"/>
    <w:rsid w:val="2A625A03"/>
    <w:rsid w:val="2ACE2099"/>
    <w:rsid w:val="2B00CEA7"/>
    <w:rsid w:val="2B160170"/>
    <w:rsid w:val="2B75C983"/>
    <w:rsid w:val="2BB64B4B"/>
    <w:rsid w:val="2BCE0EB1"/>
    <w:rsid w:val="2CE12024"/>
    <w:rsid w:val="2D7198BB"/>
    <w:rsid w:val="2E5F359C"/>
    <w:rsid w:val="2E68E793"/>
    <w:rsid w:val="2E6D69B7"/>
    <w:rsid w:val="2F40EC8E"/>
    <w:rsid w:val="2FD39C08"/>
    <w:rsid w:val="305104AF"/>
    <w:rsid w:val="30EFC5C8"/>
    <w:rsid w:val="3173D7A6"/>
    <w:rsid w:val="31A82B24"/>
    <w:rsid w:val="322DA0DA"/>
    <w:rsid w:val="32430592"/>
    <w:rsid w:val="3252650C"/>
    <w:rsid w:val="3319088A"/>
    <w:rsid w:val="332A099B"/>
    <w:rsid w:val="333A0D45"/>
    <w:rsid w:val="33606182"/>
    <w:rsid w:val="337A9239"/>
    <w:rsid w:val="33941749"/>
    <w:rsid w:val="339C4F97"/>
    <w:rsid w:val="342D3879"/>
    <w:rsid w:val="3568CD0F"/>
    <w:rsid w:val="35C3F703"/>
    <w:rsid w:val="36AD5663"/>
    <w:rsid w:val="36C6B191"/>
    <w:rsid w:val="3759C4E1"/>
    <w:rsid w:val="37685A85"/>
    <w:rsid w:val="377CE7C0"/>
    <w:rsid w:val="3794DEE6"/>
    <w:rsid w:val="37A13438"/>
    <w:rsid w:val="37CDE31D"/>
    <w:rsid w:val="38F87F4E"/>
    <w:rsid w:val="39578E8E"/>
    <w:rsid w:val="395F4190"/>
    <w:rsid w:val="39C13680"/>
    <w:rsid w:val="39C2BAC3"/>
    <w:rsid w:val="39CE7187"/>
    <w:rsid w:val="39D13313"/>
    <w:rsid w:val="39F31C23"/>
    <w:rsid w:val="3A8E0048"/>
    <w:rsid w:val="3A8F7AA0"/>
    <w:rsid w:val="3AE0C848"/>
    <w:rsid w:val="3AE22091"/>
    <w:rsid w:val="3AEBE1B7"/>
    <w:rsid w:val="3B5ABD54"/>
    <w:rsid w:val="3BDD3897"/>
    <w:rsid w:val="3C2CD879"/>
    <w:rsid w:val="3C6318B4"/>
    <w:rsid w:val="3CB36A09"/>
    <w:rsid w:val="3D843DF5"/>
    <w:rsid w:val="3ED3FE54"/>
    <w:rsid w:val="3F0590BD"/>
    <w:rsid w:val="3F10C51D"/>
    <w:rsid w:val="3F2A14A1"/>
    <w:rsid w:val="3F36D233"/>
    <w:rsid w:val="3FAB2AFF"/>
    <w:rsid w:val="3FAE499C"/>
    <w:rsid w:val="3FCFD997"/>
    <w:rsid w:val="406A35BB"/>
    <w:rsid w:val="40869A76"/>
    <w:rsid w:val="408FCB8F"/>
    <w:rsid w:val="40DFA8AF"/>
    <w:rsid w:val="412F01F3"/>
    <w:rsid w:val="41750B2C"/>
    <w:rsid w:val="41E7D319"/>
    <w:rsid w:val="41F42AD6"/>
    <w:rsid w:val="42AA9BE9"/>
    <w:rsid w:val="43A5DD24"/>
    <w:rsid w:val="443FB909"/>
    <w:rsid w:val="4448A959"/>
    <w:rsid w:val="444D8FC5"/>
    <w:rsid w:val="44D0008F"/>
    <w:rsid w:val="45065816"/>
    <w:rsid w:val="451E3AA1"/>
    <w:rsid w:val="45C46C93"/>
    <w:rsid w:val="46F64E8E"/>
    <w:rsid w:val="476514FE"/>
    <w:rsid w:val="479B2218"/>
    <w:rsid w:val="481AE1BF"/>
    <w:rsid w:val="48980A91"/>
    <w:rsid w:val="48B34114"/>
    <w:rsid w:val="4928EA4E"/>
    <w:rsid w:val="495FDEE2"/>
    <w:rsid w:val="49A61819"/>
    <w:rsid w:val="49DDAB04"/>
    <w:rsid w:val="49EEF9E7"/>
    <w:rsid w:val="4AC4663B"/>
    <w:rsid w:val="4AFA0AC3"/>
    <w:rsid w:val="4B0FD207"/>
    <w:rsid w:val="4C2C5CB7"/>
    <w:rsid w:val="4C2FE88C"/>
    <w:rsid w:val="4C8FCDAF"/>
    <w:rsid w:val="4CA1AB91"/>
    <w:rsid w:val="4CDD1DA1"/>
    <w:rsid w:val="4D83C9EE"/>
    <w:rsid w:val="4DAD7F23"/>
    <w:rsid w:val="4DB30358"/>
    <w:rsid w:val="4DED96E8"/>
    <w:rsid w:val="4DF2732E"/>
    <w:rsid w:val="4E464AF3"/>
    <w:rsid w:val="4E67E859"/>
    <w:rsid w:val="4F33F993"/>
    <w:rsid w:val="4FB6B311"/>
    <w:rsid w:val="4FC4347C"/>
    <w:rsid w:val="4FDB33A3"/>
    <w:rsid w:val="4FE941A5"/>
    <w:rsid w:val="4FFED29A"/>
    <w:rsid w:val="507FE16B"/>
    <w:rsid w:val="50E6BB35"/>
    <w:rsid w:val="5150B840"/>
    <w:rsid w:val="515E5237"/>
    <w:rsid w:val="51A23577"/>
    <w:rsid w:val="51A51404"/>
    <w:rsid w:val="52196644"/>
    <w:rsid w:val="525132D0"/>
    <w:rsid w:val="528A0CBC"/>
    <w:rsid w:val="5296877B"/>
    <w:rsid w:val="52F4A2C1"/>
    <w:rsid w:val="53299627"/>
    <w:rsid w:val="53499F86"/>
    <w:rsid w:val="53756CDA"/>
    <w:rsid w:val="5462FBA8"/>
    <w:rsid w:val="54D5D0F7"/>
    <w:rsid w:val="54D86BC4"/>
    <w:rsid w:val="54F774A3"/>
    <w:rsid w:val="55FCBEA9"/>
    <w:rsid w:val="56417BAD"/>
    <w:rsid w:val="56AED542"/>
    <w:rsid w:val="56BCB68A"/>
    <w:rsid w:val="56D63960"/>
    <w:rsid w:val="580E5102"/>
    <w:rsid w:val="58DD3A03"/>
    <w:rsid w:val="595E294F"/>
    <w:rsid w:val="5965C94D"/>
    <w:rsid w:val="5B68EB37"/>
    <w:rsid w:val="5B7A1CD0"/>
    <w:rsid w:val="5C241FA1"/>
    <w:rsid w:val="5C645A9A"/>
    <w:rsid w:val="5CDDA05F"/>
    <w:rsid w:val="5D96C8D2"/>
    <w:rsid w:val="5DB20986"/>
    <w:rsid w:val="5DE75DCF"/>
    <w:rsid w:val="5E0CB9C2"/>
    <w:rsid w:val="5E52B446"/>
    <w:rsid w:val="5F1F0862"/>
    <w:rsid w:val="5F3791EF"/>
    <w:rsid w:val="5F42333C"/>
    <w:rsid w:val="5F42A2D2"/>
    <w:rsid w:val="5F5EA2E6"/>
    <w:rsid w:val="60104F19"/>
    <w:rsid w:val="604D94E9"/>
    <w:rsid w:val="6095004C"/>
    <w:rsid w:val="60CD6ED3"/>
    <w:rsid w:val="612E684F"/>
    <w:rsid w:val="624A16C3"/>
    <w:rsid w:val="62D60884"/>
    <w:rsid w:val="62D6C745"/>
    <w:rsid w:val="638C647B"/>
    <w:rsid w:val="64B54CED"/>
    <w:rsid w:val="651F1F80"/>
    <w:rsid w:val="6525DE16"/>
    <w:rsid w:val="6525ED86"/>
    <w:rsid w:val="65309C46"/>
    <w:rsid w:val="6533BEEE"/>
    <w:rsid w:val="65549B20"/>
    <w:rsid w:val="6591C10A"/>
    <w:rsid w:val="65957F9B"/>
    <w:rsid w:val="65965786"/>
    <w:rsid w:val="6622A35C"/>
    <w:rsid w:val="66564990"/>
    <w:rsid w:val="67952DCC"/>
    <w:rsid w:val="68743E22"/>
    <w:rsid w:val="6888932D"/>
    <w:rsid w:val="68F2CD40"/>
    <w:rsid w:val="695708DD"/>
    <w:rsid w:val="697D6979"/>
    <w:rsid w:val="699EECBB"/>
    <w:rsid w:val="69D617BF"/>
    <w:rsid w:val="6A00D003"/>
    <w:rsid w:val="6A355569"/>
    <w:rsid w:val="6A43E8CC"/>
    <w:rsid w:val="6A4EE7AF"/>
    <w:rsid w:val="6B3CC70D"/>
    <w:rsid w:val="6B40A00B"/>
    <w:rsid w:val="6B4B7CF7"/>
    <w:rsid w:val="6B6FB483"/>
    <w:rsid w:val="6C385F2C"/>
    <w:rsid w:val="6C8DC193"/>
    <w:rsid w:val="6CD972FB"/>
    <w:rsid w:val="6D2896B4"/>
    <w:rsid w:val="6D51E09D"/>
    <w:rsid w:val="6E655EC9"/>
    <w:rsid w:val="6EA159EF"/>
    <w:rsid w:val="6EAC1E4A"/>
    <w:rsid w:val="6EF91C51"/>
    <w:rsid w:val="6F2258D2"/>
    <w:rsid w:val="6FC9F477"/>
    <w:rsid w:val="70E590A4"/>
    <w:rsid w:val="714F4F3B"/>
    <w:rsid w:val="719A46B0"/>
    <w:rsid w:val="721CE299"/>
    <w:rsid w:val="725B60AB"/>
    <w:rsid w:val="739D31B8"/>
    <w:rsid w:val="740087B9"/>
    <w:rsid w:val="74953350"/>
    <w:rsid w:val="74B8C140"/>
    <w:rsid w:val="74D053E3"/>
    <w:rsid w:val="74F2B34C"/>
    <w:rsid w:val="74FA3357"/>
    <w:rsid w:val="750DCE54"/>
    <w:rsid w:val="753DBEEA"/>
    <w:rsid w:val="75919A56"/>
    <w:rsid w:val="75BFD232"/>
    <w:rsid w:val="75E785DE"/>
    <w:rsid w:val="778BA584"/>
    <w:rsid w:val="78299EEF"/>
    <w:rsid w:val="793B4207"/>
    <w:rsid w:val="79A8E557"/>
    <w:rsid w:val="79CD6CA0"/>
    <w:rsid w:val="79DCD887"/>
    <w:rsid w:val="79F3CA01"/>
    <w:rsid w:val="79FDDB2A"/>
    <w:rsid w:val="7AB15334"/>
    <w:rsid w:val="7AD39859"/>
    <w:rsid w:val="7B41E181"/>
    <w:rsid w:val="7B46BDE2"/>
    <w:rsid w:val="7BE93A7D"/>
    <w:rsid w:val="7C23C39A"/>
    <w:rsid w:val="7C44F8A6"/>
    <w:rsid w:val="7C5160CE"/>
    <w:rsid w:val="7CE928D7"/>
    <w:rsid w:val="7D44F0A0"/>
    <w:rsid w:val="7DD54D97"/>
    <w:rsid w:val="7DFB0096"/>
    <w:rsid w:val="7E17E972"/>
    <w:rsid w:val="7E35028F"/>
    <w:rsid w:val="7E4788A0"/>
    <w:rsid w:val="7E6A15D0"/>
    <w:rsid w:val="7F03A77C"/>
    <w:rsid w:val="7FF4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666ADAF"/>
  <w15:docId w15:val="{D0B1F193-6575-4E13-BF56-3F49A6083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B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44E28"/>
    <w:pPr>
      <w:ind w:left="284"/>
    </w:pPr>
  </w:style>
  <w:style w:type="paragraph" w:customStyle="1" w:styleId="AAFrameAddress">
    <w:name w:val="AA Frame Address"/>
    <w:basedOn w:val="Heading1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F44E28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semiHidden/>
    <w:rsid w:val="00F44E28"/>
    <w:pPr>
      <w:ind w:left="1134"/>
    </w:pPr>
  </w:style>
  <w:style w:type="paragraph" w:styleId="TOC6">
    <w:name w:val="toc 6"/>
    <w:basedOn w:val="Normal"/>
    <w:next w:val="Normal"/>
    <w:semiHidden/>
    <w:rsid w:val="00F44E28"/>
    <w:pPr>
      <w:ind w:left="1418"/>
    </w:pPr>
  </w:style>
  <w:style w:type="paragraph" w:styleId="TOC7">
    <w:name w:val="toc 7"/>
    <w:basedOn w:val="Normal"/>
    <w:next w:val="Normal"/>
    <w:semiHidden/>
    <w:rsid w:val="00F44E28"/>
    <w:pPr>
      <w:ind w:left="1701"/>
    </w:pPr>
  </w:style>
  <w:style w:type="paragraph" w:styleId="TOC8">
    <w:name w:val="toc 8"/>
    <w:basedOn w:val="Normal"/>
    <w:next w:val="Normal"/>
    <w:semiHidden/>
    <w:rsid w:val="00F44E28"/>
    <w:pPr>
      <w:ind w:left="1985"/>
    </w:pPr>
  </w:style>
  <w:style w:type="paragraph" w:styleId="TOC9">
    <w:name w:val="toc 9"/>
    <w:basedOn w:val="Normal"/>
    <w:next w:val="Normal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44E28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F44E28"/>
    <w:pPr>
      <w:ind w:left="284" w:firstLine="284"/>
    </w:pPr>
  </w:style>
  <w:style w:type="character" w:styleId="Strong">
    <w:name w:val="Strong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styleId="PageNumber">
    <w:name w:val="page number"/>
    <w:basedOn w:val="DefaultParagraphFont"/>
    <w:uiPriority w:val="99"/>
    <w:rsid w:val="00F44E28"/>
  </w:style>
  <w:style w:type="paragraph" w:customStyle="1" w:styleId="ASSETS">
    <w:name w:val="ASSET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rsid w:val="00394E05"/>
  </w:style>
  <w:style w:type="paragraph" w:styleId="PlainText">
    <w:name w:val="Plain Text"/>
    <w:basedOn w:val="Normal"/>
    <w:link w:val="PlainTextChar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E0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4E05"/>
    <w:rPr>
      <w:rFonts w:ascii="Arial" w:hAnsi="Arial"/>
      <w:b/>
      <w:bCs/>
      <w:szCs w:val="25"/>
    </w:rPr>
  </w:style>
  <w:style w:type="character" w:customStyle="1" w:styleId="hps">
    <w:name w:val="hps"/>
    <w:rsid w:val="00394E05"/>
    <w:rPr>
      <w:rFonts w:cs="Times New Roman"/>
    </w:rPr>
  </w:style>
  <w:style w:type="character" w:customStyle="1" w:styleId="gt-icon-text1">
    <w:name w:val="gt-icon-text1"/>
    <w:rsid w:val="00394E05"/>
    <w:rPr>
      <w:rFonts w:cs="Times New Roman"/>
    </w:rPr>
  </w:style>
  <w:style w:type="character" w:customStyle="1" w:styleId="longtext">
    <w:name w:val="long_text"/>
    <w:rsid w:val="00394E05"/>
    <w:rPr>
      <w:rFonts w:cs="Times New Roman"/>
    </w:rPr>
  </w:style>
  <w:style w:type="character" w:styleId="CommentReference">
    <w:name w:val="annotation reference"/>
    <w:uiPriority w:val="99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msonormal">
    <w:name w:val="x_msonormal"/>
    <w:basedOn w:val="Normal"/>
    <w:rsid w:val="00D559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8165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77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5D09B1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7AC36-7C58-4E4E-823F-A9C8B8678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6F478-CE84-43B0-B4FB-E29ED98A1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5CEBD-3805-41A0-B76E-D389325A2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71</TotalTime>
  <Pages>10</Pages>
  <Words>13158</Words>
  <Characters>75003</Characters>
  <Application>Microsoft Office Word</Application>
  <DocSecurity>0</DocSecurity>
  <Lines>625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6</cp:revision>
  <cp:lastPrinted>2024-02-19T10:35:00Z</cp:lastPrinted>
  <dcterms:created xsi:type="dcterms:W3CDTF">2024-02-19T10:34:00Z</dcterms:created>
  <dcterms:modified xsi:type="dcterms:W3CDTF">2024-02-22T10:25:00Z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