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66DC8" w14:textId="241F0206" w:rsidR="00804175" w:rsidRPr="0086605F" w:rsidRDefault="00804175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86605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6605F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86605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7B20FA" w:rsidRPr="0086605F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477E5551" w14:textId="77777777" w:rsidR="007B20FA" w:rsidRPr="0086605F" w:rsidRDefault="007B20FA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549BDF17" w14:textId="1B0694E8" w:rsidR="00804175" w:rsidRPr="0086605F" w:rsidRDefault="00804175" w:rsidP="00825D86">
      <w:pPr>
        <w:pStyle w:val="index"/>
        <w:numPr>
          <w:ilvl w:val="0"/>
          <w:numId w:val="2"/>
        </w:numPr>
        <w:tabs>
          <w:tab w:val="clear" w:pos="3164"/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</w:t>
      </w:r>
      <w:r w:rsidR="003470B8" w:rsidRPr="0086605F">
        <w:rPr>
          <w:rFonts w:ascii="Angsana New" w:hAnsi="Angsana New" w:cs="Angsana New" w:hint="cs"/>
          <w:sz w:val="30"/>
          <w:szCs w:val="30"/>
          <w:cs/>
          <w:lang w:bidi="th-TH"/>
        </w:rPr>
        <w:t>ป</w:t>
      </w:r>
    </w:p>
    <w:p w14:paraId="7ACA46F3" w14:textId="77777777" w:rsidR="00804175" w:rsidRPr="0086605F" w:rsidRDefault="00804175" w:rsidP="00825D86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3C023FD7" w14:textId="6E43D653" w:rsidR="00DD3420" w:rsidRPr="0086605F" w:rsidRDefault="00DD3420" w:rsidP="00DD3420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นโยบาย</w:t>
      </w:r>
      <w:r w:rsidRPr="0086605F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บัญชีที่สำคัญ</w:t>
      </w:r>
      <w:r w:rsidRPr="0086605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70F8499F" w14:textId="77777777" w:rsidR="00DD3420" w:rsidRPr="0086605F" w:rsidRDefault="00DD3420" w:rsidP="00DD3420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02D3E72" w14:textId="003A3B86" w:rsidR="00DD3420" w:rsidRPr="0086605F" w:rsidRDefault="00DD3420" w:rsidP="00DD3420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50A4325" w14:textId="5C2C2AEA" w:rsidR="0089726D" w:rsidRPr="0086605F" w:rsidRDefault="0089726D" w:rsidP="00DD3420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6605F">
        <w:rPr>
          <w:rFonts w:ascii="Angsana New" w:hAnsi="Angsana New" w:cs="Angsana New" w:hint="cs"/>
          <w:sz w:val="30"/>
          <w:szCs w:val="30"/>
          <w:cs/>
          <w:lang w:val="en-US" w:bidi="th-TH"/>
        </w:rPr>
        <w:t>ลูกหนี้การค้า</w:t>
      </w:r>
    </w:p>
    <w:p w14:paraId="62C13B42" w14:textId="77777777" w:rsidR="00DD3420" w:rsidRPr="0086605F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2A0B3463" w14:textId="77777777" w:rsidR="00DD3420" w:rsidRPr="0086605F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สินทรัพย์ชีวภาพ</w:t>
      </w:r>
    </w:p>
    <w:p w14:paraId="0AE580ED" w14:textId="0224D2FC" w:rsidR="00DD3420" w:rsidRPr="0086605F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เงินทดรองจ่ายให้แก่เกษตรกร</w:t>
      </w:r>
    </w:p>
    <w:p w14:paraId="59BEB329" w14:textId="746219F9" w:rsidR="0089726D" w:rsidRPr="0086605F" w:rsidRDefault="0089726D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218FB81A" w14:textId="77777777" w:rsidR="00DD3420" w:rsidRPr="0086605F" w:rsidRDefault="00DD3420" w:rsidP="00DD3420">
      <w:pPr>
        <w:pStyle w:val="index"/>
        <w:numPr>
          <w:ilvl w:val="0"/>
          <w:numId w:val="2"/>
        </w:numPr>
        <w:tabs>
          <w:tab w:val="num" w:pos="1530"/>
          <w:tab w:val="left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2196732C" w14:textId="756365F6" w:rsidR="00DD3420" w:rsidRPr="0086605F" w:rsidRDefault="00DD3420" w:rsidP="00DD3420">
      <w:pPr>
        <w:pStyle w:val="index"/>
        <w:numPr>
          <w:ilvl w:val="0"/>
          <w:numId w:val="2"/>
        </w:numPr>
        <w:tabs>
          <w:tab w:val="num" w:pos="153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C103A8" w:rsidRPr="0086605F">
        <w:rPr>
          <w:rFonts w:ascii="Angsana New" w:hAnsi="Angsana New" w:cs="Angsana New" w:hint="cs"/>
          <w:sz w:val="30"/>
          <w:szCs w:val="30"/>
          <w:cs/>
          <w:lang w:bidi="th-TH"/>
        </w:rPr>
        <w:t>บริษัทร่วม</w:t>
      </w:r>
      <w:r w:rsidR="00AB3EF2" w:rsidRPr="0086605F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CC4BED" w:rsidRPr="0086605F">
        <w:rPr>
          <w:rFonts w:ascii="Angsana New" w:hAnsi="Angsana New" w:cs="Angsana New" w:hint="cs"/>
          <w:sz w:val="30"/>
          <w:szCs w:val="30"/>
          <w:cs/>
          <w:lang w:bidi="th-TH"/>
        </w:rPr>
        <w:t>การร่วมค้า</w:t>
      </w:r>
    </w:p>
    <w:p w14:paraId="0EA5DAE5" w14:textId="77777777" w:rsidR="00DD3420" w:rsidRPr="0086605F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0DEEB071" w14:textId="27101435" w:rsidR="00DD3420" w:rsidRPr="0086605F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15F68876" w14:textId="77777777" w:rsidR="00DD3420" w:rsidRPr="0086605F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2DDDD6C8" w14:textId="24C13138" w:rsidR="00DD3420" w:rsidRPr="0086605F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32858E2C" w14:textId="77777777" w:rsidR="00DD3420" w:rsidRPr="0086605F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48AC0DD1" w14:textId="77777777" w:rsidR="00DD3420" w:rsidRPr="0086605F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  <w:r w:rsidRPr="0086605F">
        <w:rPr>
          <w:rFonts w:ascii="Angsana New" w:hAnsi="Angsana New" w:cs="Angsana New" w:hint="cs"/>
          <w:sz w:val="30"/>
          <w:szCs w:val="30"/>
          <w:cs/>
          <w:lang w:bidi="th-TH"/>
        </w:rPr>
        <w:t>ตามกฎหมาย</w:t>
      </w:r>
    </w:p>
    <w:p w14:paraId="0B9AF0FB" w14:textId="77777777" w:rsidR="00DD3420" w:rsidRPr="0086605F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Pr="0086605F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06684AF2" w14:textId="77777777" w:rsidR="00DD3420" w:rsidRPr="0086605F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14:paraId="7EBD0FDB" w14:textId="77777777" w:rsidR="00DD3420" w:rsidRPr="0086605F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36164835" w14:textId="42B9B0AF" w:rsidR="00DD3420" w:rsidRPr="0086605F" w:rsidRDefault="00DD3420" w:rsidP="00DD3420">
      <w:pPr>
        <w:pStyle w:val="index"/>
        <w:numPr>
          <w:ilvl w:val="0"/>
          <w:numId w:val="2"/>
        </w:numPr>
        <w:tabs>
          <w:tab w:val="left" w:pos="1530"/>
          <w:tab w:val="num" w:pos="162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B3174A" w:rsidRPr="0086605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527AC8" w:rsidRPr="0086605F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527AC8" w:rsidRPr="0086605F">
        <w:rPr>
          <w:rFonts w:ascii="Angsana New" w:hAnsi="Angsana New" w:cs="Angsana New" w:hint="cs"/>
          <w:sz w:val="30"/>
          <w:szCs w:val="30"/>
          <w:cs/>
          <w:lang w:val="en-US" w:bidi="th-TH"/>
        </w:rPr>
        <w:t>ขาดทุน</w:t>
      </w:r>
      <w:r w:rsidR="00527AC8" w:rsidRPr="0086605F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="00B3174A" w:rsidRPr="0086605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  <w:r w:rsidR="00A412D8" w:rsidRPr="0086605F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0033ED23" w14:textId="282AE765" w:rsidR="00C100BE" w:rsidRPr="0086605F" w:rsidRDefault="00DD3420" w:rsidP="00C100BE">
      <w:pPr>
        <w:pStyle w:val="index"/>
        <w:numPr>
          <w:ilvl w:val="0"/>
          <w:numId w:val="2"/>
        </w:numPr>
        <w:tabs>
          <w:tab w:val="clear" w:pos="3164"/>
          <w:tab w:val="num" w:pos="1260"/>
        </w:tabs>
        <w:spacing w:after="0" w:line="240" w:lineRule="atLeast"/>
        <w:ind w:left="1530" w:hanging="153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/>
          <w:sz w:val="30"/>
          <w:szCs w:val="30"/>
        </w:rPr>
        <w:tab/>
      </w:r>
      <w:r w:rsidRPr="0086605F">
        <w:rPr>
          <w:rFonts w:asciiTheme="majorBidi" w:hAnsiTheme="majorBidi" w:cs="Angsana New" w:hint="cs"/>
          <w:sz w:val="30"/>
          <w:szCs w:val="30"/>
          <w:cs/>
          <w:lang w:bidi="th-TH"/>
        </w:rPr>
        <w:t>เงินปันผล</w:t>
      </w:r>
    </w:p>
    <w:p w14:paraId="669E685B" w14:textId="77777777" w:rsidR="00A27010" w:rsidRPr="0086605F" w:rsidRDefault="00A27010" w:rsidP="0070275D">
      <w:pPr>
        <w:pStyle w:val="index"/>
        <w:tabs>
          <w:tab w:val="clear" w:pos="1134"/>
        </w:tabs>
        <w:spacing w:after="0" w:line="240" w:lineRule="auto"/>
        <w:ind w:left="153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18F699EA" w14:textId="70F85917" w:rsidR="00B33D27" w:rsidRPr="0086605F" w:rsidRDefault="007109B0" w:rsidP="00B33D27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86605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br w:type="page"/>
      </w:r>
      <w:r w:rsidR="00B33D27" w:rsidRPr="0086605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="00B33D27" w:rsidRPr="0086605F">
        <w:rPr>
          <w:rFonts w:ascii="Angsana New" w:hAnsi="Angsana New" w:cs="Angsana New"/>
          <w:b w:val="0"/>
          <w:bCs/>
          <w:sz w:val="30"/>
          <w:szCs w:val="30"/>
        </w:rPr>
        <w:tab/>
      </w:r>
      <w:r w:rsidR="00B33D27" w:rsidRPr="0086605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B33D27" w:rsidRPr="0086605F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477B6014" w14:textId="77777777" w:rsidR="00B33D27" w:rsidRPr="0086605F" w:rsidRDefault="00B33D27" w:rsidP="00B33D27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097ED7C3" w14:textId="6865F5C1" w:rsidR="00E95B67" w:rsidRPr="0086605F" w:rsidRDefault="00E95B67" w:rsidP="00E95B67">
      <w:pPr>
        <w:pStyle w:val="index"/>
        <w:numPr>
          <w:ilvl w:val="0"/>
          <w:numId w:val="2"/>
        </w:numPr>
        <w:tabs>
          <w:tab w:val="num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A91E407" w14:textId="528246C9" w:rsidR="00097B4C" w:rsidRPr="0086605F" w:rsidRDefault="00097B4C" w:rsidP="00E95B67">
      <w:pPr>
        <w:pStyle w:val="index"/>
        <w:numPr>
          <w:ilvl w:val="0"/>
          <w:numId w:val="2"/>
        </w:numPr>
        <w:tabs>
          <w:tab w:val="num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62280537" w14:textId="77777777" w:rsidR="00EA5676" w:rsidRPr="0086605F" w:rsidRDefault="00EA5676" w:rsidP="00EA5676">
      <w:pPr>
        <w:pStyle w:val="index"/>
        <w:numPr>
          <w:ilvl w:val="0"/>
          <w:numId w:val="2"/>
        </w:numPr>
        <w:tabs>
          <w:tab w:val="num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ข้อมูลงบกระแสเงินสดเปิดเผยเพิ่มเติม</w:t>
      </w:r>
    </w:p>
    <w:p w14:paraId="345D03B8" w14:textId="77777777" w:rsidR="00EA5676" w:rsidRPr="0086605F" w:rsidRDefault="00EA5676" w:rsidP="00EA5676">
      <w:pPr>
        <w:pStyle w:val="index"/>
        <w:numPr>
          <w:ilvl w:val="0"/>
          <w:numId w:val="2"/>
        </w:numPr>
        <w:tabs>
          <w:tab w:val="num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80D2EB1" w14:textId="503B8DEF" w:rsidR="001751E0" w:rsidRPr="0086605F" w:rsidRDefault="00E872DD" w:rsidP="0058173F">
      <w:pPr>
        <w:pStyle w:val="index"/>
        <w:numPr>
          <w:ilvl w:val="0"/>
          <w:numId w:val="2"/>
        </w:numPr>
        <w:tabs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</w:t>
      </w:r>
      <w:r w:rsidR="00EA5676" w:rsidRPr="0086605F">
        <w:rPr>
          <w:rFonts w:ascii="Angsana New" w:hAnsi="Angsana New" w:cs="Angsana New"/>
          <w:sz w:val="30"/>
          <w:szCs w:val="30"/>
          <w:cs/>
          <w:lang w:bidi="th-TH"/>
        </w:rPr>
        <w:t>รายงาน</w:t>
      </w:r>
    </w:p>
    <w:p w14:paraId="53A40826" w14:textId="77777777" w:rsidR="001751E0" w:rsidRPr="0086605F" w:rsidRDefault="001751E0" w:rsidP="001751E0">
      <w:pPr>
        <w:pStyle w:val="index"/>
        <w:tabs>
          <w:tab w:val="clear" w:pos="1134"/>
          <w:tab w:val="left" w:pos="1530"/>
          <w:tab w:val="left" w:pos="2070"/>
          <w:tab w:val="left" w:pos="2160"/>
        </w:tabs>
        <w:spacing w:after="0" w:line="240" w:lineRule="auto"/>
        <w:ind w:left="153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129BAF4" w14:textId="4E8D71CF" w:rsidR="00D65FF0" w:rsidRPr="0086605F" w:rsidRDefault="00D65FF0" w:rsidP="00004E7B">
      <w:pPr>
        <w:pStyle w:val="index"/>
        <w:tabs>
          <w:tab w:val="clear" w:pos="1134"/>
          <w:tab w:val="left" w:pos="1530"/>
          <w:tab w:val="left" w:pos="2070"/>
          <w:tab w:val="left" w:pos="2160"/>
        </w:tabs>
        <w:spacing w:after="0" w:line="240" w:lineRule="auto"/>
        <w:ind w:left="153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0A8E5B0" w14:textId="77777777" w:rsidR="00804175" w:rsidRPr="0086605F" w:rsidRDefault="00EA5676" w:rsidP="00E4306F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</w:rPr>
        <w:br w:type="page"/>
      </w:r>
      <w:r w:rsidR="00804175" w:rsidRPr="0086605F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A806AB4" w14:textId="77777777" w:rsidR="00804175" w:rsidRPr="0086605F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1B8A4619" w14:textId="2F535CC2" w:rsidR="00804175" w:rsidRPr="0086605F" w:rsidRDefault="00904A63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คณะกรรมการ</w:t>
      </w:r>
      <w:r w:rsidR="00E4306F" w:rsidRPr="0086605F">
        <w:rPr>
          <w:rFonts w:ascii="Angsana New" w:hAnsi="Angsana New" w:cs="Angsana New"/>
          <w:sz w:val="30"/>
          <w:szCs w:val="30"/>
          <w:cs/>
        </w:rPr>
        <w:t>ได้อนุมัติให้ออกงบการเงิน</w:t>
      </w:r>
      <w:r w:rsidRPr="0086605F">
        <w:rPr>
          <w:rFonts w:ascii="Angsana New" w:hAnsi="Angsana New" w:cs="Angsana New"/>
          <w:sz w:val="30"/>
          <w:szCs w:val="30"/>
          <w:cs/>
        </w:rPr>
        <w:t>นี้</w:t>
      </w:r>
      <w:r w:rsidR="00E4306F" w:rsidRPr="0086605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6A4412" w:rsidRPr="0086605F">
        <w:rPr>
          <w:rFonts w:ascii="Angsana New" w:hAnsi="Angsana New" w:cs="Angsana New"/>
          <w:sz w:val="30"/>
          <w:szCs w:val="30"/>
        </w:rPr>
        <w:t>21</w:t>
      </w:r>
      <w:r w:rsidR="00AE78AC" w:rsidRPr="0086605F">
        <w:rPr>
          <w:rFonts w:ascii="Angsana New" w:hAnsi="Angsana New" w:cs="Angsana New"/>
          <w:sz w:val="30"/>
          <w:szCs w:val="30"/>
        </w:rPr>
        <w:t xml:space="preserve"> </w:t>
      </w:r>
      <w:r w:rsidR="00FB1AF6" w:rsidRPr="0086605F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C418B0" w:rsidRPr="0086605F">
        <w:rPr>
          <w:rFonts w:ascii="Angsana New" w:hAnsi="Angsana New" w:cs="Angsana New"/>
          <w:sz w:val="30"/>
          <w:szCs w:val="30"/>
        </w:rPr>
        <w:t>256</w:t>
      </w:r>
      <w:r w:rsidR="006B1666" w:rsidRPr="0086605F">
        <w:rPr>
          <w:rFonts w:ascii="Angsana New" w:hAnsi="Angsana New" w:cs="Angsana New"/>
          <w:sz w:val="30"/>
          <w:szCs w:val="30"/>
        </w:rPr>
        <w:t>7</w:t>
      </w:r>
    </w:p>
    <w:p w14:paraId="22AFE43B" w14:textId="77777777" w:rsidR="002D6F2B" w:rsidRPr="0086605F" w:rsidRDefault="002D6F2B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0D37949" w14:textId="77777777" w:rsidR="00804175" w:rsidRPr="0086605F" w:rsidRDefault="00804175" w:rsidP="00825D8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5BE0B4CB" w14:textId="77777777" w:rsidR="00804175" w:rsidRPr="0086605F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684B054" w14:textId="2100056C" w:rsidR="00804175" w:rsidRPr="0086605F" w:rsidRDefault="00804175" w:rsidP="0005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605F">
        <w:rPr>
          <w:rFonts w:ascii="Angsana New" w:hAnsi="Angsana New" w:cs="Angsana New"/>
          <w:spacing w:val="6"/>
          <w:sz w:val="30"/>
          <w:szCs w:val="30"/>
          <w:cs/>
        </w:rPr>
        <w:t>บริษัท</w:t>
      </w:r>
      <w:r w:rsidR="00EC09F8" w:rsidRPr="0086605F">
        <w:rPr>
          <w:rFonts w:ascii="Angsana New" w:hAnsi="Angsana New" w:cs="Angsana New"/>
          <w:spacing w:val="6"/>
          <w:sz w:val="30"/>
          <w:szCs w:val="30"/>
          <w:cs/>
        </w:rPr>
        <w:t xml:space="preserve"> ไทยฟู้ดส์ กรุ๊ป</w:t>
      </w:r>
      <w:r w:rsidRPr="0086605F">
        <w:rPr>
          <w:rFonts w:ascii="Angsana New" w:hAnsi="Angsana New" w:cs="Angsana New"/>
          <w:spacing w:val="6"/>
          <w:sz w:val="30"/>
          <w:szCs w:val="30"/>
          <w:cs/>
        </w:rPr>
        <w:t xml:space="preserve"> จำกัด (มหาชน)  </w:t>
      </w:r>
      <w:r w:rsidRPr="0086605F">
        <w:rPr>
          <w:rFonts w:ascii="Angsana New" w:hAnsi="Angsana New" w:cs="Angsana New"/>
          <w:spacing w:val="6"/>
          <w:sz w:val="30"/>
          <w:szCs w:val="30"/>
        </w:rPr>
        <w:t>“</w:t>
      </w:r>
      <w:r w:rsidRPr="0086605F">
        <w:rPr>
          <w:rFonts w:ascii="Angsana New" w:hAnsi="Angsana New" w:cs="Angsana New"/>
          <w:spacing w:val="6"/>
          <w:sz w:val="30"/>
          <w:szCs w:val="30"/>
          <w:cs/>
        </w:rPr>
        <w:t>บริษัท</w:t>
      </w:r>
      <w:r w:rsidRPr="0086605F">
        <w:rPr>
          <w:rFonts w:ascii="Angsana New" w:hAnsi="Angsana New" w:cs="Angsana New"/>
          <w:spacing w:val="6"/>
          <w:sz w:val="30"/>
          <w:szCs w:val="30"/>
        </w:rPr>
        <w:t>”</w:t>
      </w:r>
      <w:r w:rsidRPr="0086605F">
        <w:rPr>
          <w:rFonts w:ascii="Angsana New" w:hAnsi="Angsana New" w:cs="Angsana New"/>
          <w:spacing w:val="6"/>
          <w:sz w:val="30"/>
          <w:szCs w:val="30"/>
          <w:cs/>
        </w:rPr>
        <w:t xml:space="preserve">  เป็นนิติบุคคลที่จัดตั้งขึ้นในประเทศไทย</w:t>
      </w:r>
      <w:r w:rsidR="00613457" w:rsidRPr="0086605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pacing w:val="6"/>
          <w:sz w:val="30"/>
          <w:szCs w:val="30"/>
          <w:cs/>
        </w:rPr>
        <w:t>และ</w:t>
      </w:r>
      <w:r w:rsidR="00E45CCE" w:rsidRPr="0086605F">
        <w:rPr>
          <w:rFonts w:asciiTheme="majorBidi" w:hAnsiTheme="majorBidi" w:cstheme="majorBidi"/>
          <w:spacing w:val="6"/>
          <w:sz w:val="30"/>
          <w:szCs w:val="30"/>
          <w:cs/>
        </w:rPr>
        <w:t>จดทะเบียนกับตลาด</w:t>
      </w:r>
      <w:r w:rsidR="00E45CCE" w:rsidRPr="0086605F">
        <w:rPr>
          <w:rFonts w:asciiTheme="majorBidi" w:hAnsiTheme="majorBidi" w:cstheme="majorBidi"/>
          <w:spacing w:val="-6"/>
          <w:sz w:val="30"/>
          <w:szCs w:val="30"/>
          <w:cs/>
        </w:rPr>
        <w:t>หลักทรัพย์</w:t>
      </w:r>
      <w:r w:rsidR="00E45CCE" w:rsidRPr="0086605F">
        <w:rPr>
          <w:rFonts w:asciiTheme="majorBidi" w:hAnsiTheme="majorBidi" w:cstheme="majorBidi"/>
          <w:sz w:val="30"/>
          <w:szCs w:val="30"/>
          <w:cs/>
        </w:rPr>
        <w:t>แห่งประเทศไทย</w:t>
      </w:r>
      <w:r w:rsidR="00E45CCE" w:rsidRPr="0086605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418B0" w:rsidRPr="0086605F">
        <w:rPr>
          <w:rFonts w:ascii="Angsana New" w:hAnsi="Angsana New" w:cs="Angsana New"/>
          <w:sz w:val="30"/>
          <w:szCs w:val="30"/>
        </w:rPr>
        <w:t>8</w:t>
      </w:r>
      <w:r w:rsidR="00E45CCE" w:rsidRPr="0086605F">
        <w:rPr>
          <w:rFonts w:ascii="Angsana New" w:hAnsi="Angsana New" w:cs="Angsana New"/>
          <w:sz w:val="30"/>
          <w:szCs w:val="30"/>
        </w:rPr>
        <w:t xml:space="preserve"> </w:t>
      </w:r>
      <w:r w:rsidR="00E45CCE" w:rsidRPr="0086605F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C418B0" w:rsidRPr="0086605F">
        <w:rPr>
          <w:rFonts w:ascii="Angsana New" w:hAnsi="Angsana New" w:cs="Angsana New"/>
          <w:sz w:val="30"/>
          <w:szCs w:val="30"/>
        </w:rPr>
        <w:t>2558</w:t>
      </w:r>
      <w:r w:rsidR="00E45CCE" w:rsidRPr="0086605F">
        <w:rPr>
          <w:rFonts w:ascii="Angsana New" w:hAnsi="Angsana New" w:cs="Angsana New"/>
          <w:sz w:val="30"/>
          <w:szCs w:val="30"/>
        </w:rPr>
        <w:t xml:space="preserve"> </w:t>
      </w:r>
      <w:r w:rsidR="00E45CCE" w:rsidRPr="0086605F">
        <w:rPr>
          <w:rFonts w:ascii="Angsana New" w:hAnsi="Angsana New" w:cs="Angsana New" w:hint="cs"/>
          <w:sz w:val="30"/>
          <w:szCs w:val="30"/>
          <w:cs/>
        </w:rPr>
        <w:t>โดย</w:t>
      </w:r>
      <w:r w:rsidRPr="0086605F">
        <w:rPr>
          <w:rFonts w:ascii="Angsana New" w:hAnsi="Angsana New" w:cs="Angsana New"/>
          <w:sz w:val="30"/>
          <w:szCs w:val="30"/>
          <w:cs/>
        </w:rPr>
        <w:t>มีที่อยู่จดทะเบียน</w:t>
      </w:r>
      <w:r w:rsidR="00ED348A" w:rsidRPr="0086605F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86605F">
        <w:rPr>
          <w:rFonts w:ascii="Angsana New" w:hAnsi="Angsana New" w:cs="Angsana New"/>
          <w:spacing w:val="-2"/>
          <w:sz w:val="30"/>
          <w:szCs w:val="30"/>
          <w:cs/>
        </w:rPr>
        <w:t xml:space="preserve">ตั้งอยู่เลขที่ </w:t>
      </w:r>
      <w:r w:rsidR="00C418B0" w:rsidRPr="0086605F">
        <w:rPr>
          <w:rFonts w:ascii="Angsana New" w:hAnsi="Angsana New" w:cs="Angsana New"/>
          <w:spacing w:val="-2"/>
          <w:sz w:val="30"/>
          <w:szCs w:val="30"/>
        </w:rPr>
        <w:t>1010</w:t>
      </w:r>
      <w:r w:rsidR="00EC09F8" w:rsidRPr="0086605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8701A" w:rsidRPr="0086605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              </w:t>
      </w:r>
      <w:r w:rsidR="00EC09F8" w:rsidRPr="0086605F">
        <w:rPr>
          <w:rFonts w:ascii="Angsana New" w:hAnsi="Angsana New" w:cs="Angsana New"/>
          <w:spacing w:val="-2"/>
          <w:sz w:val="30"/>
          <w:szCs w:val="30"/>
          <w:cs/>
        </w:rPr>
        <w:t xml:space="preserve">อาคารชินวัตรทาวเวอร์ </w:t>
      </w:r>
      <w:r w:rsidR="00C418B0" w:rsidRPr="0086605F">
        <w:rPr>
          <w:rFonts w:ascii="Angsana New" w:hAnsi="Angsana New" w:cs="Angsana New"/>
          <w:spacing w:val="-2"/>
          <w:sz w:val="30"/>
          <w:szCs w:val="30"/>
        </w:rPr>
        <w:t>3</w:t>
      </w:r>
      <w:r w:rsidR="00EC09F8" w:rsidRPr="0086605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C09F8" w:rsidRPr="0086605F">
        <w:rPr>
          <w:rFonts w:ascii="Angsana New" w:hAnsi="Angsana New" w:cs="Angsana New"/>
          <w:spacing w:val="-2"/>
          <w:sz w:val="30"/>
          <w:szCs w:val="30"/>
          <w:cs/>
        </w:rPr>
        <w:t xml:space="preserve">ชั้น </w:t>
      </w:r>
      <w:r w:rsidR="00C418B0" w:rsidRPr="0086605F">
        <w:rPr>
          <w:rFonts w:ascii="Angsana New" w:hAnsi="Angsana New" w:cs="Angsana New"/>
          <w:spacing w:val="-2"/>
          <w:sz w:val="30"/>
          <w:szCs w:val="30"/>
        </w:rPr>
        <w:t>12</w:t>
      </w:r>
      <w:r w:rsidR="00EC09F8" w:rsidRPr="0086605F">
        <w:rPr>
          <w:rFonts w:ascii="Angsana New" w:hAnsi="Angsana New" w:cs="Angsana New"/>
          <w:spacing w:val="-2"/>
          <w:sz w:val="30"/>
          <w:szCs w:val="30"/>
          <w:cs/>
        </w:rPr>
        <w:t xml:space="preserve"> ถนนวิภาวดีรังสิต แขวงจตุจักร เขตจตุจักร</w:t>
      </w:r>
      <w:r w:rsidR="00EC09F8" w:rsidRPr="0086605F">
        <w:rPr>
          <w:rFonts w:ascii="Angsana New" w:hAnsi="Angsana New" w:cs="Angsana New"/>
          <w:sz w:val="30"/>
          <w:szCs w:val="30"/>
          <w:cs/>
        </w:rPr>
        <w:t xml:space="preserve"> กรุงเทพมหานคร</w:t>
      </w:r>
      <w:r w:rsidR="007947AE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86605F">
        <w:rPr>
          <w:rFonts w:ascii="Angsana New" w:hAnsi="Angsana New" w:cs="Angsana New"/>
          <w:sz w:val="30"/>
          <w:szCs w:val="30"/>
        </w:rPr>
        <w:t>10900</w:t>
      </w:r>
      <w:r w:rsidR="00D40162" w:rsidRPr="0086605F">
        <w:rPr>
          <w:rFonts w:ascii="Angsana New" w:hAnsi="Angsana New" w:cs="Angsana New"/>
          <w:sz w:val="30"/>
          <w:szCs w:val="30"/>
        </w:rPr>
        <w:t xml:space="preserve"> </w:t>
      </w:r>
      <w:r w:rsidR="007947AE" w:rsidRPr="0086605F">
        <w:rPr>
          <w:rFonts w:ascii="Angsana New" w:hAnsi="Angsana New" w:cs="Angsana New"/>
          <w:sz w:val="30"/>
          <w:szCs w:val="30"/>
          <w:cs/>
        </w:rPr>
        <w:t>ประเทศไทย</w:t>
      </w:r>
    </w:p>
    <w:p w14:paraId="3B6D6586" w14:textId="77777777" w:rsidR="00804175" w:rsidRPr="0086605F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6EDCABCE" w14:textId="377B5E2C" w:rsidR="00804175" w:rsidRPr="0086605F" w:rsidRDefault="00804175" w:rsidP="00613B4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</w:pPr>
      <w:r w:rsidRPr="0086605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ผู้ถือหุ้นรายใหญ่ในระห</w:t>
      </w:r>
      <w:r w:rsidR="00E24956" w:rsidRPr="0086605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ว่างปี</w:t>
      </w:r>
      <w:r w:rsidRPr="0086605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ได้แก่ บริษัท </w:t>
      </w:r>
      <w:r w:rsidR="0045641B" w:rsidRPr="0086605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นิวสตาร์ วิคเตอร์</w:t>
      </w:r>
      <w:r w:rsidRPr="0086605F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Pr="0086605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จำกัด (</w:t>
      </w:r>
      <w:r w:rsidR="006C7650" w:rsidRPr="0086605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จัดตั้งในประเทศไทย</w:t>
      </w:r>
      <w:r w:rsidRPr="0086605F">
        <w:rPr>
          <w:rFonts w:ascii="Angsana New" w:hAnsi="Angsana New" w:cs="Angsana New"/>
          <w:spacing w:val="-6"/>
          <w:sz w:val="30"/>
          <w:szCs w:val="30"/>
          <w:lang w:bidi="th-TH"/>
        </w:rPr>
        <w:t>)</w:t>
      </w:r>
      <w:r w:rsidR="00DF13C2" w:rsidRPr="0086605F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,</w:t>
      </w:r>
      <w:r w:rsidR="00E8068D" w:rsidRPr="0086605F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="00416DE2" w:rsidRPr="0086605F">
        <w:rPr>
          <w:rFonts w:ascii="Angsana New" w:hAnsi="Angsana New" w:cs="Angsana New"/>
          <w:spacing w:val="-6"/>
          <w:sz w:val="30"/>
          <w:szCs w:val="30"/>
          <w:lang w:val="en-US" w:bidi="th-TH"/>
        </w:rPr>
        <w:t>BNP PARIBAS</w:t>
      </w:r>
      <w:r w:rsidR="008F54A1" w:rsidRPr="0086605F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 </w:t>
      </w:r>
      <w:r w:rsidR="00E8068D" w:rsidRPr="0086605F">
        <w:rPr>
          <w:rFonts w:ascii="Angsana New" w:hAnsi="Angsana New" w:cs="Angsana New"/>
          <w:spacing w:val="-6"/>
          <w:sz w:val="30"/>
          <w:szCs w:val="30"/>
          <w:lang w:val="en-US" w:bidi="th-TH"/>
        </w:rPr>
        <w:br/>
      </w:r>
      <w:r w:rsidR="00416DE2" w:rsidRPr="0086605F">
        <w:rPr>
          <w:rFonts w:ascii="Angsana New" w:hAnsi="Angsana New" w:cs="Angsana New"/>
          <w:spacing w:val="-6"/>
          <w:sz w:val="30"/>
          <w:szCs w:val="30"/>
          <w:lang w:val="en-US" w:bidi="th-TH"/>
        </w:rPr>
        <w:t>HONG KONG BRANCH</w:t>
      </w:r>
      <w:r w:rsidR="00687C69" w:rsidRPr="0086605F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 (</w:t>
      </w:r>
      <w:r w:rsidR="00687C69" w:rsidRPr="0086605F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จัดตั้งใน</w:t>
      </w:r>
      <w:r w:rsidR="00DF13C2" w:rsidRPr="0086605F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>เขตบริหารพิเศษ</w:t>
      </w:r>
      <w:r w:rsidR="00416DE2" w:rsidRPr="0086605F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>ฮ่องกง</w:t>
      </w:r>
      <w:r w:rsidR="00DF13C2" w:rsidRPr="0086605F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>แห่งสาธารณรัฐประชาชนจีน</w:t>
      </w:r>
      <w:r w:rsidR="00687C69" w:rsidRPr="0086605F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) </w:t>
      </w:r>
      <w:r w:rsidR="00151687" w:rsidRPr="0086605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และ</w:t>
      </w:r>
      <w:r w:rsidR="00EA7235" w:rsidRPr="0086605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687C69" w:rsidRPr="0086605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นายวินัย เตียวสมบูรณ์กิจ</w:t>
      </w:r>
      <w:r w:rsidR="008F54A1" w:rsidRPr="0086605F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="006C7650" w:rsidRPr="0086605F">
        <w:rPr>
          <w:rFonts w:ascii="Angsana New" w:hAnsi="Angsana New" w:cs="Angsana New"/>
          <w:sz w:val="30"/>
          <w:szCs w:val="30"/>
          <w:cs/>
          <w:lang w:bidi="th-TH"/>
        </w:rPr>
        <w:t>ซึ่งถือหุ้นของบริษัทในอัตราร้อยละ</w:t>
      </w:r>
      <w:r w:rsidR="00000696" w:rsidRPr="0086605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8C24C1" w:rsidRPr="0086605F">
        <w:rPr>
          <w:rFonts w:ascii="Angsana New" w:hAnsi="Angsana New" w:cs="Angsana New"/>
          <w:sz w:val="30"/>
          <w:szCs w:val="30"/>
          <w:lang w:val="en-US" w:bidi="th-TH"/>
        </w:rPr>
        <w:t xml:space="preserve">31.81 </w:t>
      </w:r>
      <w:r w:rsidR="00000696" w:rsidRPr="0086605F">
        <w:rPr>
          <w:rFonts w:ascii="Angsana New" w:hAnsi="Angsana New" w:cs="Angsana New"/>
          <w:sz w:val="30"/>
          <w:szCs w:val="30"/>
          <w:cs/>
          <w:lang w:val="en-US" w:bidi="th-TH"/>
        </w:rPr>
        <w:t>ร้อยละ</w:t>
      </w:r>
      <w:r w:rsidR="00000696" w:rsidRPr="0086605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8C24C1" w:rsidRPr="0086605F">
        <w:rPr>
          <w:rFonts w:ascii="Angsana New" w:hAnsi="Angsana New" w:cs="Angsana New"/>
          <w:sz w:val="30"/>
          <w:szCs w:val="30"/>
          <w:lang w:val="en-US" w:bidi="th-TH"/>
        </w:rPr>
        <w:t xml:space="preserve">20.05 </w:t>
      </w:r>
      <w:r w:rsidR="006C7650" w:rsidRPr="0086605F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000696" w:rsidRPr="0086605F">
        <w:rPr>
          <w:rFonts w:ascii="Angsana New" w:hAnsi="Angsana New" w:cs="Angsana New"/>
          <w:sz w:val="30"/>
          <w:szCs w:val="30"/>
          <w:cs/>
          <w:lang w:bidi="th-TH"/>
        </w:rPr>
        <w:t>ร้อยละ</w:t>
      </w:r>
      <w:r w:rsidR="00000696" w:rsidRPr="0086605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8C24C1" w:rsidRPr="0086605F">
        <w:rPr>
          <w:rFonts w:ascii="Angsana New" w:hAnsi="Angsana New" w:cs="Angsana New"/>
          <w:sz w:val="30"/>
          <w:szCs w:val="30"/>
          <w:lang w:val="en-US" w:bidi="th-TH"/>
        </w:rPr>
        <w:t xml:space="preserve">17.63 </w:t>
      </w:r>
      <w:r w:rsidR="006C7650" w:rsidRPr="0086605F">
        <w:rPr>
          <w:rFonts w:ascii="Angsana New" w:hAnsi="Angsana New" w:cs="Angsana New"/>
          <w:sz w:val="30"/>
          <w:szCs w:val="30"/>
          <w:cs/>
          <w:lang w:val="en-US" w:bidi="th-TH"/>
        </w:rPr>
        <w:t>ตามลำดับ</w:t>
      </w:r>
      <w:r w:rsidR="0080010F" w:rsidRPr="0086605F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 </w:t>
      </w:r>
    </w:p>
    <w:p w14:paraId="22B7EDC8" w14:textId="77777777" w:rsidR="00804175" w:rsidRPr="0086605F" w:rsidRDefault="00804175" w:rsidP="00613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D57D994" w14:textId="0F3EC11E" w:rsidR="007947AE" w:rsidRPr="0086605F" w:rsidRDefault="00804175" w:rsidP="00613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605F">
        <w:rPr>
          <w:rFonts w:ascii="Angsana New" w:hAnsi="Angsana New" w:cs="Angsana New"/>
          <w:sz w:val="30"/>
          <w:szCs w:val="30"/>
          <w:cs/>
        </w:rPr>
        <w:t>บริษัท</w:t>
      </w:r>
      <w:r w:rsidR="00151687" w:rsidRPr="0086605F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86605F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807819" w:rsidRPr="0086605F">
        <w:rPr>
          <w:rFonts w:ascii="Angsana New" w:hAnsi="Angsana New" w:cs="Angsana New"/>
          <w:sz w:val="30"/>
          <w:szCs w:val="30"/>
          <w:cs/>
        </w:rPr>
        <w:t>การผลิตไก่และจำหน่ายไก่สดแช่เย็นและ</w:t>
      </w:r>
      <w:r w:rsidR="004544FF" w:rsidRPr="0086605F">
        <w:rPr>
          <w:rFonts w:ascii="Angsana New" w:hAnsi="Angsana New" w:cs="Angsana New"/>
          <w:sz w:val="30"/>
          <w:szCs w:val="30"/>
          <w:cs/>
        </w:rPr>
        <w:t xml:space="preserve">แช่แข็ง ผลิตและจำหน่ายสุกร </w:t>
      </w:r>
      <w:r w:rsidR="00807819" w:rsidRPr="0086605F">
        <w:rPr>
          <w:rFonts w:ascii="Angsana New" w:hAnsi="Angsana New" w:cs="Angsana New"/>
          <w:sz w:val="30"/>
          <w:szCs w:val="30"/>
          <w:cs/>
        </w:rPr>
        <w:t>ผลิตและจำหน่ายอาหารสัตว์</w:t>
      </w:r>
      <w:r w:rsidR="00C362FD" w:rsidRPr="0086605F">
        <w:rPr>
          <w:rFonts w:ascii="Angsana New" w:hAnsi="Angsana New" w:cs="Angsana New"/>
          <w:sz w:val="30"/>
          <w:szCs w:val="30"/>
        </w:rPr>
        <w:t xml:space="preserve"> </w:t>
      </w:r>
      <w:r w:rsidR="004544FF" w:rsidRPr="0086605F">
        <w:rPr>
          <w:rFonts w:ascii="Angsana New" w:hAnsi="Angsana New" w:cs="Angsana New"/>
          <w:sz w:val="30"/>
          <w:szCs w:val="30"/>
          <w:cs/>
        </w:rPr>
        <w:t>และผลิตและจำหน่ายสินค้าแปรรูป</w:t>
      </w:r>
      <w:r w:rsidR="00613457" w:rsidRPr="0086605F">
        <w:rPr>
          <w:rFonts w:ascii="Angsana New" w:hAnsi="Angsana New" w:cs="Angsana New"/>
          <w:sz w:val="30"/>
          <w:szCs w:val="30"/>
        </w:rPr>
        <w:t xml:space="preserve"> </w:t>
      </w:r>
      <w:r w:rsidR="00613457" w:rsidRPr="0086605F">
        <w:rPr>
          <w:rFonts w:ascii="Angsana New" w:hAnsi="Angsana New" w:cs="Angsana New" w:hint="cs"/>
          <w:sz w:val="30"/>
          <w:szCs w:val="30"/>
          <w:cs/>
        </w:rPr>
        <w:t>โดย</w:t>
      </w:r>
      <w:r w:rsidR="007947AE" w:rsidRPr="0086605F">
        <w:rPr>
          <w:rFonts w:ascii="Angsana New" w:hAnsi="Angsana New" w:cs="Angsana New"/>
          <w:spacing w:val="-4"/>
          <w:sz w:val="30"/>
          <w:szCs w:val="30"/>
          <w:cs/>
        </w:rPr>
        <w:t xml:space="preserve">รายละเอียดบริษัทย่อยของบริษัท ณ วันที่ </w:t>
      </w:r>
      <w:r w:rsidR="00C418B0" w:rsidRPr="0086605F">
        <w:rPr>
          <w:rFonts w:ascii="Angsana New" w:hAnsi="Angsana New" w:cs="Angsana New"/>
          <w:spacing w:val="-4"/>
          <w:sz w:val="30"/>
          <w:szCs w:val="30"/>
        </w:rPr>
        <w:t>31</w:t>
      </w:r>
      <w:r w:rsidR="00D40162" w:rsidRPr="0086605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947AE" w:rsidRPr="0086605F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="00C418B0" w:rsidRPr="0086605F">
        <w:rPr>
          <w:rFonts w:ascii="Angsana New" w:hAnsi="Angsana New" w:cs="Angsana New"/>
          <w:spacing w:val="-4"/>
          <w:sz w:val="30"/>
          <w:szCs w:val="30"/>
        </w:rPr>
        <w:t>256</w:t>
      </w:r>
      <w:r w:rsidR="006B1666" w:rsidRPr="0086605F">
        <w:rPr>
          <w:rFonts w:ascii="Angsana New" w:hAnsi="Angsana New" w:cs="Angsana New"/>
          <w:spacing w:val="-4"/>
          <w:sz w:val="30"/>
          <w:szCs w:val="30"/>
        </w:rPr>
        <w:t>6</w:t>
      </w:r>
      <w:r w:rsidR="00E91A05" w:rsidRPr="0086605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91A05" w:rsidRPr="0086605F">
        <w:rPr>
          <w:rFonts w:ascii="Angsana New" w:hAnsi="Angsana New" w:cs="Angsana New"/>
          <w:spacing w:val="-4"/>
          <w:sz w:val="30"/>
          <w:szCs w:val="30"/>
          <w:cs/>
        </w:rPr>
        <w:t xml:space="preserve">และ </w:t>
      </w:r>
      <w:r w:rsidR="00C418B0" w:rsidRPr="0086605F">
        <w:rPr>
          <w:rFonts w:ascii="Angsana New" w:hAnsi="Angsana New" w:cs="Angsana New"/>
          <w:spacing w:val="-4"/>
          <w:sz w:val="30"/>
          <w:szCs w:val="30"/>
        </w:rPr>
        <w:t>256</w:t>
      </w:r>
      <w:r w:rsidR="006B1666" w:rsidRPr="0086605F">
        <w:rPr>
          <w:rFonts w:ascii="Angsana New" w:hAnsi="Angsana New" w:cs="Angsana New"/>
          <w:spacing w:val="-4"/>
          <w:sz w:val="30"/>
          <w:szCs w:val="30"/>
        </w:rPr>
        <w:t>5</w:t>
      </w:r>
      <w:r w:rsidR="007947AE" w:rsidRPr="0086605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947AE" w:rsidRPr="0086605F">
        <w:rPr>
          <w:rFonts w:ascii="Angsana New" w:hAnsi="Angsana New" w:cs="Angsana New"/>
          <w:sz w:val="30"/>
          <w:szCs w:val="30"/>
          <w:cs/>
        </w:rPr>
        <w:t>ได้เปิดเผยไว้แล้วในหมายเหตุประกอบงบการเงินข้อ</w:t>
      </w:r>
      <w:r w:rsidR="008D5DC1" w:rsidRPr="0086605F">
        <w:rPr>
          <w:rFonts w:ascii="Angsana New" w:hAnsi="Angsana New" w:cs="Angsana New"/>
          <w:sz w:val="30"/>
          <w:szCs w:val="30"/>
        </w:rPr>
        <w:t xml:space="preserve"> </w:t>
      </w:r>
      <w:r w:rsidR="00C418B0" w:rsidRPr="0086605F">
        <w:rPr>
          <w:rFonts w:ascii="Angsana New" w:hAnsi="Angsana New" w:cs="Angsana New"/>
          <w:sz w:val="30"/>
          <w:szCs w:val="30"/>
        </w:rPr>
        <w:t>11</w:t>
      </w:r>
      <w:r w:rsidR="00334AAB" w:rsidRPr="0086605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E42CC33" w14:textId="77777777" w:rsidR="006D3EFC" w:rsidRPr="0086605F" w:rsidRDefault="006D3EFC" w:rsidP="006D3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eastAsia="Calibri" w:hAnsi="Angsana New" w:cs="Angsana New"/>
          <w:i/>
          <w:iCs/>
          <w:sz w:val="24"/>
          <w:szCs w:val="24"/>
          <w:shd w:val="clear" w:color="auto" w:fill="E0E0E0"/>
          <w:cs/>
          <w:lang w:val="en-GB"/>
        </w:rPr>
      </w:pPr>
    </w:p>
    <w:p w14:paraId="03A0744F" w14:textId="77777777" w:rsidR="00804175" w:rsidRPr="0086605F" w:rsidRDefault="00804175" w:rsidP="00825D8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</w:p>
    <w:p w14:paraId="78F4886D" w14:textId="77777777" w:rsidR="00804175" w:rsidRPr="0086605F" w:rsidRDefault="00804175" w:rsidP="00A41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5822C7FD" w14:textId="19800254" w:rsidR="00CB77C2" w:rsidRPr="0086605F" w:rsidRDefault="008D5DC1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E978EF" w:rsidRPr="0086605F">
        <w:rPr>
          <w:rFonts w:ascii="Angsana New" w:hAnsi="Angsana New" w:cs="Angsana New"/>
          <w:sz w:val="30"/>
          <w:szCs w:val="30"/>
          <w:cs/>
        </w:rPr>
        <w:br/>
      </w:r>
      <w:r w:rsidRPr="0086605F">
        <w:rPr>
          <w:rFonts w:ascii="Angsana New" w:hAnsi="Angsana New" w:cs="Angsana New"/>
          <w:sz w:val="30"/>
          <w:szCs w:val="30"/>
          <w:cs/>
        </w:rPr>
        <w:t>สภาวิชาชีพบัญชีฯ</w:t>
      </w:r>
      <w:r w:rsidR="00CB77C2"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0E409D" w:rsidRPr="0086605F">
        <w:rPr>
          <w:rFonts w:ascii="Angsana New" w:hAnsi="Angsana New" w:cs="Angsana New"/>
          <w:sz w:val="30"/>
          <w:szCs w:val="30"/>
          <w:cs/>
        </w:rPr>
        <w:br/>
      </w:r>
      <w:r w:rsidR="000E409D" w:rsidRPr="0086605F">
        <w:rPr>
          <w:rFonts w:ascii="Angsana New" w:hAnsi="Angsana New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0E409D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C103A8" w:rsidRPr="0086605F">
        <w:rPr>
          <w:rFonts w:ascii="Angsana New" w:hAnsi="Angsana New" w:cs="Angsana New"/>
          <w:sz w:val="30"/>
          <w:szCs w:val="30"/>
          <w:cs/>
        </w:rPr>
        <w:t>นโยบายการบัญชีที่เปิดเผยในหมายเหตุ</w:t>
      </w:r>
      <w:r w:rsidR="000B67BE" w:rsidRPr="0086605F">
        <w:rPr>
          <w:rFonts w:ascii="Angsana New" w:hAnsi="Angsana New" w:cs="Angsana New" w:hint="cs"/>
          <w:sz w:val="30"/>
          <w:szCs w:val="30"/>
          <w:cs/>
        </w:rPr>
        <w:t>ข้อ</w:t>
      </w:r>
      <w:r w:rsidR="00D31647" w:rsidRPr="0086605F">
        <w:rPr>
          <w:rFonts w:ascii="Angsana New" w:hAnsi="Angsana New" w:cs="Angsana New"/>
          <w:sz w:val="30"/>
          <w:szCs w:val="30"/>
        </w:rPr>
        <w:t xml:space="preserve"> </w:t>
      </w:r>
      <w:r w:rsidR="00C418B0" w:rsidRPr="0086605F">
        <w:rPr>
          <w:rFonts w:ascii="Angsana New" w:hAnsi="Angsana New" w:cs="Angsana New"/>
          <w:sz w:val="30"/>
          <w:szCs w:val="30"/>
        </w:rPr>
        <w:t>3</w:t>
      </w:r>
      <w:r w:rsidR="00D31647" w:rsidRPr="0086605F">
        <w:rPr>
          <w:rFonts w:ascii="Angsana New" w:hAnsi="Angsana New" w:cs="Angsana New"/>
          <w:sz w:val="30"/>
          <w:szCs w:val="30"/>
        </w:rPr>
        <w:t xml:space="preserve"> </w:t>
      </w:r>
      <w:r w:rsidR="00C103A8" w:rsidRPr="0086605F">
        <w:rPr>
          <w:rFonts w:ascii="Angsana New" w:hAnsi="Angsana New" w:cs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00187783" w14:textId="45AD98AF" w:rsidR="00047695" w:rsidRPr="0086605F" w:rsidRDefault="00047695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45B83E1" w14:textId="314CF01D" w:rsidR="00F53849" w:rsidRPr="0086605F" w:rsidRDefault="000E409D" w:rsidP="001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ผู้บริหารใช้วิจารณญาณ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ประมาณการและข้อสมมติที่ใช้ในการจัดทำงบการเงิน</w:t>
      </w:r>
      <w:r w:rsidR="00C103A8" w:rsidRPr="0086605F">
        <w:rPr>
          <w:rFonts w:ascii="Angsana New" w:hAnsi="Angsana New" w:cs="Angsana New"/>
          <w:sz w:val="30"/>
          <w:szCs w:val="30"/>
          <w:cs/>
        </w:rPr>
        <w:t>ซึ่งเปิดเผยในหมายเหตุแต่ละข้อ</w:t>
      </w:r>
      <w:r w:rsidRPr="0086605F">
        <w:rPr>
          <w:rFonts w:ascii="Angsana New" w:hAnsi="Angsana New" w:cs="Angsana New" w:hint="cs"/>
          <w:sz w:val="30"/>
          <w:szCs w:val="30"/>
          <w:cs/>
        </w:rPr>
        <w:t>จะได้รับการทบทวนอย่างต่อเนื่อง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74AF647A" w14:textId="30CF22A3" w:rsidR="0068563D" w:rsidRPr="0086605F" w:rsidRDefault="0068563D" w:rsidP="00501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15709D9C" w14:textId="1C5B2DB6" w:rsidR="001A3980" w:rsidRPr="0086605F" w:rsidRDefault="001A3980" w:rsidP="00501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70F54FE5" w14:textId="0E06E78D" w:rsidR="001A3980" w:rsidRPr="0086605F" w:rsidRDefault="001A3980" w:rsidP="00501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39EDBA4E" w14:textId="77777777" w:rsidR="001A3980" w:rsidRPr="0086605F" w:rsidRDefault="001A3980" w:rsidP="00501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156CA808" w14:textId="31E598DA" w:rsidR="00B27BE8" w:rsidRPr="0086605F" w:rsidRDefault="00B27BE8" w:rsidP="004D377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86605F">
        <w:rPr>
          <w:rFonts w:ascii="Angsana New" w:hAnsi="Angsana New" w:cs="Angsana New" w:hint="cs"/>
          <w:sz w:val="30"/>
          <w:szCs w:val="30"/>
          <w:u w:val="none"/>
          <w:cs/>
        </w:rPr>
        <w:t>นโยบายการบัญชีที่สำคัญ</w:t>
      </w:r>
    </w:p>
    <w:p w14:paraId="69F4BA7F" w14:textId="77777777" w:rsidR="00D851AB" w:rsidRPr="0086605F" w:rsidRDefault="00D851AB" w:rsidP="00537CD0">
      <w:pPr>
        <w:pStyle w:val="AccPolicyalternative"/>
        <w:rPr>
          <w:b w:val="0"/>
          <w:bCs/>
        </w:rPr>
      </w:pPr>
    </w:p>
    <w:p w14:paraId="6CA38B0D" w14:textId="77777777" w:rsidR="00B27BE8" w:rsidRPr="0086605F" w:rsidRDefault="00B27BE8" w:rsidP="00B9548F">
      <w:pPr>
        <w:pStyle w:val="Heading8"/>
        <w:numPr>
          <w:ilvl w:val="1"/>
          <w:numId w:val="7"/>
        </w:numPr>
        <w:ind w:right="63"/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86605F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591A67A9" w14:textId="77777777" w:rsidR="00F34619" w:rsidRPr="0086605F" w:rsidRDefault="00F34619" w:rsidP="00F34619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50794A3" w14:textId="0DA8ED2F" w:rsidR="00B27BE8" w:rsidRPr="0086605F" w:rsidRDefault="00B27BE8" w:rsidP="008B3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งบการเงิน</w:t>
      </w:r>
      <w:r w:rsidRPr="0086605F">
        <w:rPr>
          <w:rFonts w:ascii="Angsana New" w:hAnsi="Angsana New" w:cs="Angsana New"/>
          <w:sz w:val="30"/>
          <w:szCs w:val="30"/>
          <w:cs/>
          <w:lang w:val="th-TH"/>
        </w:rPr>
        <w:t>รวมประกอบด้วยงบการ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เงินของบริษัทและบริษัทย่อย (รวมกันเรียกว่า </w:t>
      </w:r>
      <w:r w:rsidRPr="0086605F">
        <w:rPr>
          <w:rFonts w:ascii="Angsana New" w:hAnsi="Angsana New" w:cs="Angsana New"/>
          <w:sz w:val="30"/>
          <w:szCs w:val="30"/>
        </w:rPr>
        <w:t>“</w:t>
      </w:r>
      <w:r w:rsidRPr="0086605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6605F">
        <w:rPr>
          <w:rFonts w:ascii="Angsana New" w:hAnsi="Angsana New" w:cs="Angsana New"/>
          <w:sz w:val="30"/>
          <w:szCs w:val="30"/>
        </w:rPr>
        <w:t>”</w:t>
      </w:r>
      <w:r w:rsidRPr="0086605F">
        <w:rPr>
          <w:rFonts w:ascii="Angsana New" w:hAnsi="Angsana New" w:cs="Angsana New"/>
          <w:sz w:val="30"/>
          <w:szCs w:val="30"/>
          <w:cs/>
        </w:rPr>
        <w:t>) และส่วนได้เสียของกลุ่มบริษัทใน</w:t>
      </w:r>
      <w:r w:rsidR="00D31647" w:rsidRPr="0086605F">
        <w:rPr>
          <w:rFonts w:ascii="Angsana New" w:hAnsi="Angsana New" w:cs="Angsana New" w:hint="cs"/>
          <w:sz w:val="30"/>
          <w:szCs w:val="30"/>
          <w:cs/>
        </w:rPr>
        <w:t>บริษัทร่วมและ</w:t>
      </w:r>
      <w:r w:rsidRPr="0086605F">
        <w:rPr>
          <w:rFonts w:ascii="Angsana New" w:hAnsi="Angsana New" w:cs="Angsana New"/>
          <w:sz w:val="30"/>
          <w:szCs w:val="30"/>
          <w:cs/>
          <w:lang w:val="th-TH"/>
        </w:rPr>
        <w:t>การร่วมค้า</w:t>
      </w:r>
    </w:p>
    <w:p w14:paraId="6EDE0DAC" w14:textId="01C92D7A" w:rsidR="00871FD1" w:rsidRPr="0086605F" w:rsidRDefault="00871FD1" w:rsidP="008B3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</w:p>
    <w:p w14:paraId="60DD4EC0" w14:textId="5E7333E1" w:rsidR="00073815" w:rsidRPr="0086605F" w:rsidRDefault="00073815" w:rsidP="00073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บริษัทย่อยเป็นกิจการที่อยู่ภายใต้การควบคุมของกลุ่มบริษัท</w:t>
      </w:r>
      <w:r w:rsidRPr="0086605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86605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งบการเงินของบริษัทย่อยได้รวมอยู่ในงบการเงินรวม</w:t>
      </w:r>
      <w:r w:rsidR="000D0D81" w:rsidRPr="0086605F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นับแต่วันที่มีการควบคุมจนถึงวันที่การควบคุมสิ้นสุดลง</w:t>
      </w:r>
      <w:r w:rsidRPr="0086605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25230088" w14:textId="77777777" w:rsidR="00073815" w:rsidRPr="0086605F" w:rsidRDefault="00073815" w:rsidP="00073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72950A93" w14:textId="28ED320B" w:rsidR="00E63BCF" w:rsidRPr="0086605F" w:rsidRDefault="00073815" w:rsidP="00073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ณ</w:t>
      </w:r>
      <w:r w:rsidRPr="0086605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วันที่ซื้อธุรกิจ</w:t>
      </w:r>
      <w:r w:rsidRPr="0086605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90313C3" w14:textId="77777777" w:rsidR="00D31647" w:rsidRPr="0086605F" w:rsidRDefault="00D31647" w:rsidP="00073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70C963D9" w14:textId="4417C248" w:rsidR="00073815" w:rsidRPr="0086605F" w:rsidRDefault="00D31647" w:rsidP="00BC0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Pr="0086605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073815"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การร่วมค้าเป็นการร่วมการงานที่กลุ่มบริษัทมีการควบคุมร่วมในการงานนั้น</w:t>
      </w:r>
      <w:r w:rsidR="00073815" w:rsidRPr="0086605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073815" w:rsidRPr="0086605F">
        <w:rPr>
          <w:rFonts w:ascii="Angsana New" w:hAnsi="Angsana New" w:cs="Angsana New" w:hint="cs"/>
          <w:sz w:val="30"/>
          <w:szCs w:val="30"/>
          <w:cs/>
          <w:lang w:val="th-TH"/>
        </w:rPr>
        <w:t>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  <w:r w:rsidR="00073815" w:rsidRPr="0086605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6A2D87D4" w14:textId="77777777" w:rsidR="00D40162" w:rsidRPr="0086605F" w:rsidRDefault="00D40162" w:rsidP="000F1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</w:p>
    <w:p w14:paraId="0741978D" w14:textId="3535DAF1" w:rsidR="00932807" w:rsidRPr="0086605F" w:rsidRDefault="00073815" w:rsidP="00685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กลุ่มบริษัทรับรู้เงินลงทุนใน</w:t>
      </w:r>
      <w:r w:rsidR="00D31647"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บริษัทร่วมและ</w:t>
      </w: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การร่วมค้าในงบการเงินรวมด้วยวิธีส่วนได้เสีย</w:t>
      </w:r>
      <w:r w:rsidRPr="0086605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โดยรับรู้รายการเมื่อเริ่มแรกด้วยราคาทุนซึ่งรวมถึงต้นทุนการทำรายการ</w:t>
      </w:r>
      <w:r w:rsidRPr="0086605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ภายหลังการรับรู้รายการเริ่มแรก</w:t>
      </w:r>
      <w:r w:rsidRPr="0086605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</w:t>
      </w:r>
      <w:r w:rsidR="00D31647"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อิทธิพลอย่างมีนัยสำคัญหรือ</w:t>
      </w: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การควบคุมร่วมสิ้นสุดล</w:t>
      </w:r>
      <w:r w:rsidR="006006F7"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ง</w:t>
      </w:r>
    </w:p>
    <w:p w14:paraId="3605FC1C" w14:textId="77777777" w:rsidR="001A3980" w:rsidRPr="0086605F" w:rsidRDefault="001A3980" w:rsidP="001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</w:p>
    <w:p w14:paraId="448569CA" w14:textId="1B981FBB" w:rsidR="00073815" w:rsidRPr="0086605F" w:rsidRDefault="00073815" w:rsidP="001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ยอดคงเหลือและรายการบัญชีระหว่างกิจการในกลุ่ม</w:t>
      </w:r>
      <w:r w:rsidRPr="0086605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รวมถึงรายได้</w:t>
      </w:r>
      <w:r w:rsidRPr="0086605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86605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ถูกตัดรายการในการจัดทำงบการเงินรวม</w:t>
      </w:r>
      <w:r w:rsidRPr="0086605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กำไรที่ยังไม่เกิดขึ้นจริงซึ่งเป็นผลมาจากรายการ</w:t>
      </w:r>
      <w:r w:rsidR="00D31647"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กับบริษัทร่วมและ</w:t>
      </w: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การร่วมค้าถูกตัดรายการกับเงินลงทุนเท่าที่กลุ่มบริษัทมีส่วนได้เสียในกิจการที่ถูกลงทุนนั้น</w:t>
      </w:r>
      <w:r w:rsidRPr="0086605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Pr="0086605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แต่เท่าที่เมื่อไม่มีหลักฐานการด้อยค่าเกิดขึ้น</w:t>
      </w:r>
    </w:p>
    <w:p w14:paraId="5697B124" w14:textId="519E916E" w:rsidR="00073815" w:rsidRPr="0086605F" w:rsidRDefault="00073815" w:rsidP="008B3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4B3E1A37" w14:textId="77777777" w:rsidR="001A3980" w:rsidRPr="0086605F" w:rsidRDefault="001A3980" w:rsidP="008B3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57BF853B" w14:textId="77777777" w:rsidR="00871FD1" w:rsidRPr="0086605F" w:rsidRDefault="00871FD1" w:rsidP="00871FD1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605F">
        <w:rPr>
          <w:rFonts w:ascii="Angsana New" w:hAnsi="Angsana New" w:cs="Angsana New"/>
          <w:i/>
          <w:iCs/>
          <w:sz w:val="30"/>
          <w:szCs w:val="30"/>
          <w:cs/>
        </w:rPr>
        <w:t>การรวมธุรกิจ</w:t>
      </w:r>
      <w:r w:rsidRPr="0086605F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69670B1D" w14:textId="77777777" w:rsidR="001A66E5" w:rsidRPr="0086605F" w:rsidRDefault="001A66E5" w:rsidP="00871FD1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12239D8" w14:textId="0CC7AE2F" w:rsidR="00871FD1" w:rsidRPr="0086605F" w:rsidRDefault="00871FD1" w:rsidP="001A66E5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pacing w:val="4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6E7E8C" w:rsidRPr="0086605F">
        <w:rPr>
          <w:rFonts w:ascii="Angsana New" w:hAnsi="Angsana New" w:cs="Angsana New" w:hint="cs"/>
          <w:spacing w:val="4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</w:t>
      </w:r>
      <w:r w:rsidR="00073815" w:rsidRPr="0086605F">
        <w:rPr>
          <w:rFonts w:ascii="Angsana New" w:hAnsi="Angsana New" w:cs="Angsana New"/>
          <w:spacing w:val="4"/>
          <w:sz w:val="30"/>
          <w:szCs w:val="30"/>
          <w:cs/>
        </w:rPr>
        <w:br/>
      </w:r>
      <w:r w:rsidR="006E7E8C" w:rsidRPr="0086605F">
        <w:rPr>
          <w:rFonts w:ascii="Angsana New" w:hAnsi="Angsana New" w:cs="Angsana New" w:hint="cs"/>
          <w:spacing w:val="4"/>
          <w:sz w:val="30"/>
          <w:szCs w:val="30"/>
          <w:cs/>
        </w:rPr>
        <w:t>ผลผลิตได้</w:t>
      </w:r>
      <w:r w:rsidR="006E7E8C" w:rsidRPr="0086605F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6E7E8C" w:rsidRPr="0086605F">
        <w:rPr>
          <w:rFonts w:ascii="Angsana New" w:hAnsi="Angsana New" w:cs="Angsana New" w:hint="cs"/>
          <w:spacing w:val="4"/>
          <w:sz w:val="30"/>
          <w:szCs w:val="30"/>
          <w:cs/>
        </w:rPr>
        <w:t>โดยวันที่ซื้อกิจการคือวันที่อำนาจในการควบคุมนั้นได้ถูกโอนมาให้กลุ่มบริษัท</w:t>
      </w:r>
      <w:r w:rsidR="006E7E8C" w:rsidRPr="0086605F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6E7E8C" w:rsidRPr="0086605F">
        <w:rPr>
          <w:rFonts w:ascii="Angsana New" w:hAnsi="Angsana New" w:cs="Angsana New" w:hint="cs"/>
          <w:spacing w:val="4"/>
          <w:sz w:val="30"/>
          <w:szCs w:val="30"/>
          <w:cs/>
        </w:rPr>
        <w:t>ยกเว้นกรณีการรวมธุรกิจภายใต้การควบคุมเดียวกัน</w:t>
      </w:r>
      <w:r w:rsidR="006E7E8C" w:rsidRPr="0086605F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6E7E8C" w:rsidRPr="0086605F">
        <w:rPr>
          <w:rFonts w:ascii="Angsana New" w:hAnsi="Angsana New" w:cs="Angsana New" w:hint="cs"/>
          <w:spacing w:val="4"/>
          <w:sz w:val="30"/>
          <w:szCs w:val="30"/>
          <w:cs/>
        </w:rPr>
        <w:t>ทั้งนี้</w:t>
      </w:r>
      <w:r w:rsidR="006E7E8C" w:rsidRPr="0086605F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6E7E8C" w:rsidRPr="0086605F">
        <w:rPr>
          <w:rFonts w:ascii="Angsana New" w:hAnsi="Angsana New" w:cs="Angsana New" w:hint="cs"/>
          <w:spacing w:val="4"/>
          <w:sz w:val="30"/>
          <w:szCs w:val="30"/>
          <w:cs/>
        </w:rPr>
        <w:t>ค่าใช้จ่ายที่เกี่ยวข้องกับการซื้อธุรกิจรับรู้เป็นค่าใช้จ่ายเมื่อเกิดขึ้น</w:t>
      </w:r>
    </w:p>
    <w:p w14:paraId="352DC35F" w14:textId="77777777" w:rsidR="006E7E8C" w:rsidRPr="0086605F" w:rsidRDefault="006E7E8C" w:rsidP="00073815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481B4EC5" w14:textId="7ED0C1F7" w:rsidR="00871FD1" w:rsidRPr="0086605F" w:rsidRDefault="00871FD1" w:rsidP="00871FD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="00D31647"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ซึ่งรวมถึงการรับรู้จำนวนส่วนได้เสียที่ไม่มีอำนาจควบคุมในผู้ถูกซื้อ </w:t>
      </w:r>
      <w:r w:rsidR="00C64AB0" w:rsidRPr="0086605F">
        <w:rPr>
          <w:rFonts w:ascii="Angsana New" w:hAnsi="Angsana New" w:cs="Angsana New" w:hint="cs"/>
          <w:sz w:val="30"/>
          <w:szCs w:val="30"/>
          <w:cs/>
        </w:rPr>
        <w:t>หักด้วยมูลค่ายุติธรรมสุทธิของสินทรัพย์</w:t>
      </w:r>
      <w:r w:rsidRPr="0086605F">
        <w:rPr>
          <w:rFonts w:ascii="Angsana New" w:hAnsi="Angsana New" w:cs="Angsana New"/>
          <w:sz w:val="30"/>
          <w:szCs w:val="30"/>
          <w:cs/>
        </w:rPr>
        <w:t>ที่ระบุได้ที่ได้มาและหนี้สิน</w:t>
      </w:r>
      <w:r w:rsidR="00C64AB0" w:rsidRPr="0086605F">
        <w:rPr>
          <w:rFonts w:ascii="Angsana New" w:hAnsi="Angsana New" w:cs="Angsana New"/>
          <w:sz w:val="30"/>
          <w:szCs w:val="30"/>
        </w:rPr>
        <w:br/>
      </w:r>
      <w:r w:rsidRPr="0086605F">
        <w:rPr>
          <w:rFonts w:ascii="Angsana New" w:hAnsi="Angsana New" w:cs="Angsana New"/>
          <w:sz w:val="30"/>
          <w:szCs w:val="30"/>
          <w:cs/>
        </w:rPr>
        <w:t>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5AA9B34E" w14:textId="77777777" w:rsidR="00D851AB" w:rsidRPr="0086605F" w:rsidRDefault="00D851AB" w:rsidP="00871FD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B50AC13" w14:textId="11DA6FB2" w:rsidR="00871FD1" w:rsidRPr="0086605F" w:rsidRDefault="00871FD1" w:rsidP="00871FD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สิ่งตอบแทนที่โอนให้</w:t>
      </w:r>
      <w:r w:rsidR="00073815" w:rsidRPr="0086605F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สินทรัพย์ที่โอนไป หนี้สินที่กลุ่มบริษัทก่อขึ้นเพื่อจ่ายชำระให้แก่เจ้าของเดิม </w:t>
      </w:r>
      <w:r w:rsidR="00D31647" w:rsidRPr="0086605F">
        <w:rPr>
          <w:rFonts w:ascii="Angsana New" w:hAnsi="Angsana New" w:cs="Angsana New" w:hint="cs"/>
          <w:sz w:val="30"/>
          <w:szCs w:val="30"/>
          <w:cs/>
        </w:rPr>
        <w:t>หนี้สินที่อาจเกิดขึ้น</w:t>
      </w:r>
      <w:r w:rsidRPr="0086605F">
        <w:rPr>
          <w:rFonts w:ascii="Angsana New" w:hAnsi="Angsana New" w:cs="Angsana New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</w:p>
    <w:p w14:paraId="20E62E98" w14:textId="77777777" w:rsidR="00871FD1" w:rsidRPr="0086605F" w:rsidRDefault="00871FD1" w:rsidP="00073815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399640F4" w14:textId="428B54AB" w:rsidR="00871FD1" w:rsidRPr="0086605F" w:rsidRDefault="00871FD1" w:rsidP="00871FD1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63C0DC4" w14:textId="78E91CC0" w:rsidR="0068563D" w:rsidRPr="0086605F" w:rsidRDefault="0068563D" w:rsidP="00871FD1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8D3B15" w14:textId="508AE81C" w:rsidR="0077227C" w:rsidRPr="0086605F" w:rsidRDefault="00871FD1" w:rsidP="00692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C8F24E2" w14:textId="1E306D82" w:rsidR="00EF64D7" w:rsidRPr="0086605F" w:rsidRDefault="00EF6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1DD41EC2" w14:textId="667BEBBA" w:rsidR="006F4846" w:rsidRPr="0086605F" w:rsidRDefault="006F4846" w:rsidP="001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การรวมธุรกิจภายใต้การควบคุมเดียวกัน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บันทึก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บัญชี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โดย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ใช้วิธี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เสมือนว่าเป็นวิธีการรวมส่วน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ได้เสีย โดยรับรู้สิน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ทรัพย์และ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หนี้สิน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ของ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ธุรกิจที่ถูกซื้อด้วย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มูลค่าตามบัญชี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ขอ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ง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ธุรกิจดังกล่าวตาม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งบการเงินรวมของบริษัทใหญ่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ในลำ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ดับสูงสุด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ณ</w:t>
      </w:r>
      <w:r w:rsidRPr="0086605F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วันที่เกิดรายการ 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ส่วนต่างระหว่างมูลค่า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สินทรัพย์สุทธิ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ของ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ธุรกิจที่ถูกนำม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ารวมดังกล่าวกับค่าตอบแทน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ที่จ่าย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รับ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รู้เป็น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ส่วน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เกินหรือ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ส่วนขาดจากการรวมธุรกิจภาย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ใต้การ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ควบคุมเดียวกันในส่วนของ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ผู้ถือหุ้น</w:t>
      </w:r>
      <w:r w:rsidRPr="0086605F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รายการส่วนเกิน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หรือ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ส่วนขาดจะถูก</w:t>
      </w:r>
      <w:r w:rsidR="00073815" w:rsidRPr="0086605F">
        <w:rPr>
          <w:rFonts w:ascii="Angsana New" w:hAnsi="Angsana New" w:cs="Angsana New" w:hint="cs"/>
          <w:spacing w:val="2"/>
          <w:sz w:val="30"/>
          <w:szCs w:val="30"/>
          <w:cs/>
        </w:rPr>
        <w:t>ตัดจำหน่าย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เมื่อ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มีการขายเงินลงทุน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ในธุรกิจที่ซื้อ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ดังกล่าวไป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ผลการดำเนินงานของ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ธุรกิจที่ถูกซื้อ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จะรวม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อยู่ใน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งบการเงินรวม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ของผู้ซื้อ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นับตั้งแต่วัน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ที่ต้น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งวดของงบการเงินเปรียบเทียบ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หรือ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วัน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ที่ธุรกิจ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เหล่านั้น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อยู่ภายใต้การ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ควบคุมเดียวกัน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แล้ว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แต่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ระยะเวลาใดจะสั้นกว่า</w:t>
      </w:r>
      <w:r w:rsidRPr="0086605F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จนถึง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วันที่การ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ควบคุม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สิ้น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>สุด</w:t>
      </w:r>
    </w:p>
    <w:p w14:paraId="6DACAC2D" w14:textId="77777777" w:rsidR="00D851AB" w:rsidRPr="0086605F" w:rsidRDefault="00D851AB" w:rsidP="00B27BE8">
      <w:pPr>
        <w:pStyle w:val="BodyText2"/>
        <w:spacing w:line="240" w:lineRule="atLeast"/>
        <w:ind w:left="540" w:right="47" w:firstLine="0"/>
        <w:rPr>
          <w:rFonts w:ascii="Angsana New" w:hAnsi="Angsana New" w:cs="Angsana New"/>
          <w:sz w:val="28"/>
          <w:szCs w:val="28"/>
        </w:rPr>
      </w:pPr>
    </w:p>
    <w:p w14:paraId="696B50AF" w14:textId="3BE10412" w:rsidR="00510948" w:rsidRPr="0086605F" w:rsidRDefault="00510948" w:rsidP="00510948">
      <w:pPr>
        <w:pStyle w:val="Heading8"/>
        <w:numPr>
          <w:ilvl w:val="1"/>
          <w:numId w:val="7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86605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</w:t>
      </w:r>
      <w:r w:rsidRPr="0086605F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>ในบริษัท</w:t>
      </w:r>
      <w:r w:rsidRPr="0086605F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ย่อย</w:t>
      </w:r>
      <w:r w:rsidR="00C669EC" w:rsidRPr="0086605F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และบริษัทร่วม</w:t>
      </w:r>
    </w:p>
    <w:p w14:paraId="55032762" w14:textId="77777777" w:rsidR="00510948" w:rsidRPr="0086605F" w:rsidRDefault="00510948" w:rsidP="00510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A50FB15" w14:textId="3DBCC484" w:rsidR="00C64AB0" w:rsidRPr="0086605F" w:rsidRDefault="00510948" w:rsidP="00510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pacing w:val="4"/>
          <w:sz w:val="30"/>
          <w:szCs w:val="30"/>
        </w:rPr>
      </w:pPr>
      <w:r w:rsidRPr="0086605F">
        <w:rPr>
          <w:rFonts w:asciiTheme="majorBidi" w:hAnsiTheme="majorBidi" w:cstheme="majorBidi"/>
          <w:spacing w:val="4"/>
          <w:sz w:val="30"/>
          <w:szCs w:val="30"/>
          <w:cs/>
        </w:rPr>
        <w:t>เงินลงทุนในบริษัท</w:t>
      </w:r>
      <w:r w:rsidRPr="0086605F">
        <w:rPr>
          <w:rFonts w:asciiTheme="majorBidi" w:hAnsiTheme="majorBidi" w:cstheme="majorBidi" w:hint="cs"/>
          <w:spacing w:val="4"/>
          <w:sz w:val="30"/>
          <w:szCs w:val="30"/>
          <w:cs/>
        </w:rPr>
        <w:t>ย่อย</w:t>
      </w:r>
      <w:r w:rsidR="00C669EC" w:rsidRPr="0086605F">
        <w:rPr>
          <w:rFonts w:asciiTheme="majorBidi" w:hAnsiTheme="majorBidi" w:cstheme="majorBidi" w:hint="cs"/>
          <w:spacing w:val="4"/>
          <w:sz w:val="30"/>
          <w:szCs w:val="30"/>
          <w:cs/>
        </w:rPr>
        <w:t>และบริษัทร่วม</w:t>
      </w:r>
      <w:r w:rsidR="00C707CF" w:rsidRPr="0086605F">
        <w:rPr>
          <w:rFonts w:asciiTheme="majorBidi" w:hAnsiTheme="majorBidi" w:cstheme="majorBidi" w:hint="cs"/>
          <w:spacing w:val="4"/>
          <w:sz w:val="30"/>
          <w:szCs w:val="30"/>
          <w:cs/>
        </w:rPr>
        <w:t>ในงบการเงินเฉพาะกิจการวัดมูลค่าด้วยราคาทุนหักค่าเผื่อการด้อยค่า</w:t>
      </w:r>
      <w:r w:rsidRPr="0086605F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C64AB0" w:rsidRPr="0086605F">
        <w:rPr>
          <w:rFonts w:asciiTheme="majorBidi" w:hAnsiTheme="majorBidi" w:cs="Angsana New" w:hint="cs"/>
          <w:spacing w:val="4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="00C64AB0" w:rsidRPr="0086605F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C64AB0" w:rsidRPr="0086605F">
        <w:rPr>
          <w:rFonts w:asciiTheme="majorBidi" w:hAnsiTheme="majorBidi" w:cs="Angsana New" w:hint="cs"/>
          <w:spacing w:val="4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C64AB0" w:rsidRPr="0086605F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C64AB0" w:rsidRPr="0086605F">
        <w:rPr>
          <w:rFonts w:asciiTheme="majorBidi" w:hAnsiTheme="majorBidi" w:cs="Angsana New" w:hint="cs"/>
          <w:spacing w:val="4"/>
          <w:sz w:val="30"/>
          <w:szCs w:val="30"/>
          <w:cs/>
        </w:rPr>
        <w:t>กำไรหรือขาดทุนจากการขายเงินลงทุนบันทึกในกำไรหรือขาดทุน</w:t>
      </w:r>
    </w:p>
    <w:p w14:paraId="55771CB8" w14:textId="77777777" w:rsidR="00510948" w:rsidRPr="0086605F" w:rsidRDefault="00510948" w:rsidP="00C64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996C044" w14:textId="77777777" w:rsidR="00940AA3" w:rsidRPr="0086605F" w:rsidRDefault="00B27BE8" w:rsidP="00B9548F">
      <w:pPr>
        <w:pStyle w:val="Heading8"/>
        <w:numPr>
          <w:ilvl w:val="1"/>
          <w:numId w:val="7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86605F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เงินตราต่างประเทศ</w:t>
      </w:r>
    </w:p>
    <w:p w14:paraId="375ADC60" w14:textId="77777777" w:rsidR="00B27BE8" w:rsidRPr="0086605F" w:rsidRDefault="00B27BE8" w:rsidP="00940AA3">
      <w:pPr>
        <w:pStyle w:val="Heading8"/>
        <w:ind w:left="518"/>
        <w:jc w:val="both"/>
        <w:rPr>
          <w:rFonts w:ascii="Angsana New" w:eastAsia="EucrosiaUPCBold" w:hAnsi="Angsana New" w:cs="Angsana New"/>
          <w:b w:val="0"/>
          <w:bCs w:val="0"/>
          <w:sz w:val="28"/>
          <w:szCs w:val="28"/>
        </w:rPr>
      </w:pPr>
      <w:r w:rsidRPr="0086605F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 </w:t>
      </w:r>
    </w:p>
    <w:p w14:paraId="6656B60E" w14:textId="0DCBC35D" w:rsidR="005D3993" w:rsidRPr="0086605F" w:rsidRDefault="005D3993" w:rsidP="005D3993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แปลงค่าเป็นสกุลเงินที่ใช้ในการดำเนินงาน</w:t>
      </w:r>
      <w:r w:rsidR="00E97C8C" w:rsidRPr="0086605F">
        <w:rPr>
          <w:rFonts w:ascii="Angsana New" w:hAnsi="Angsana New" w:cs="Angsana New" w:hint="cs"/>
          <w:sz w:val="30"/>
          <w:szCs w:val="30"/>
          <w:cs/>
        </w:rPr>
        <w:t>ของแต่ละบริษัท</w:t>
      </w:r>
      <w:r w:rsidR="001D11F5" w:rsidRPr="0086605F">
        <w:rPr>
          <w:rFonts w:ascii="Angsana New" w:hAnsi="Angsana New" w:cs="Angsana New" w:hint="cs"/>
          <w:sz w:val="30"/>
          <w:szCs w:val="30"/>
          <w:cs/>
        </w:rPr>
        <w:t>ในกลุ่มบริษัท</w:t>
      </w:r>
      <w:r w:rsidRPr="0086605F">
        <w:rPr>
          <w:rFonts w:ascii="Angsana New" w:hAnsi="Angsana New" w:cs="Angsana New" w:hint="cs"/>
          <w:sz w:val="30"/>
          <w:szCs w:val="30"/>
          <w:cs/>
        </w:rPr>
        <w:t>โดยใช้อัตราแลกเปลี่ยน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ณ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วันที่เกิดรายการ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ณ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วันที่รายงาน </w:t>
      </w:r>
    </w:p>
    <w:p w14:paraId="6E0166B6" w14:textId="77777777" w:rsidR="005D3993" w:rsidRPr="0086605F" w:rsidRDefault="005D3993" w:rsidP="00940AA3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sz w:val="28"/>
          <w:szCs w:val="28"/>
        </w:rPr>
      </w:pPr>
    </w:p>
    <w:p w14:paraId="1C9CD3F5" w14:textId="77777777" w:rsidR="008214A7" w:rsidRPr="0086605F" w:rsidRDefault="008214A7" w:rsidP="00CA1452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477C0DA8" w14:textId="77777777" w:rsidR="008214A7" w:rsidRPr="0086605F" w:rsidRDefault="008214A7" w:rsidP="00CA1452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Angsana New" w:hAnsi="Angsana New" w:cs="Angsana New"/>
          <w:sz w:val="28"/>
          <w:szCs w:val="28"/>
          <w:cs/>
        </w:rPr>
      </w:pPr>
    </w:p>
    <w:p w14:paraId="7D24D3F3" w14:textId="77777777" w:rsidR="00CA1452" w:rsidRPr="0086605F" w:rsidRDefault="00CA1452" w:rsidP="00CA1452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i/>
          <w:iCs/>
          <w:sz w:val="30"/>
          <w:szCs w:val="30"/>
        </w:rPr>
      </w:pPr>
      <w:r w:rsidRPr="0086605F">
        <w:rPr>
          <w:rFonts w:ascii="Angsana New" w:hAnsi="Angsana New" w:cs="Angsana New"/>
          <w:i/>
          <w:iCs/>
          <w:sz w:val="30"/>
          <w:szCs w:val="30"/>
          <w:cs/>
        </w:rPr>
        <w:t xml:space="preserve">หน่วยงานในต่างประเทศ </w:t>
      </w:r>
    </w:p>
    <w:p w14:paraId="08E3FD07" w14:textId="77777777" w:rsidR="00CA1452" w:rsidRPr="0086605F" w:rsidRDefault="00CA1452" w:rsidP="00CA1452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sz w:val="28"/>
          <w:szCs w:val="28"/>
        </w:rPr>
      </w:pPr>
    </w:p>
    <w:p w14:paraId="7E64F740" w14:textId="4B569215" w:rsidR="00ED69CD" w:rsidRPr="0086605F" w:rsidRDefault="00CA1452" w:rsidP="00EF64D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วันที่รายงานรายได้และค่าใช้จ่ายของหน่วยงานในต่างประเทศ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="005D3993" w:rsidRPr="0086605F">
        <w:rPr>
          <w:rFonts w:ascii="Angsana New" w:hAnsi="Angsana New" w:cs="Angsana New" w:hint="cs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="005D3993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5D3993" w:rsidRPr="0086605F">
        <w:rPr>
          <w:rFonts w:ascii="Angsana New" w:hAnsi="Angsana New" w:cs="Angsana New" w:hint="cs"/>
          <w:sz w:val="30"/>
          <w:szCs w:val="30"/>
          <w:cs/>
        </w:rPr>
        <w:t>ณ</w:t>
      </w:r>
      <w:r w:rsidR="005D3993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5D3993" w:rsidRPr="0086605F">
        <w:rPr>
          <w:rFonts w:ascii="Angsana New" w:hAnsi="Angsana New" w:cs="Angsana New" w:hint="cs"/>
          <w:sz w:val="30"/>
          <w:szCs w:val="30"/>
          <w:cs/>
        </w:rPr>
        <w:t>วันที่เกิดรายการ</w:t>
      </w:r>
      <w:r w:rsidR="005D3993" w:rsidRPr="0086605F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7A130D17" w14:textId="77777777" w:rsidR="005D3993" w:rsidRPr="0086605F" w:rsidRDefault="005D3993" w:rsidP="00CA145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74CFD0BC" w14:textId="77777777" w:rsidR="001A3980" w:rsidRPr="0086605F" w:rsidRDefault="00CA1452" w:rsidP="001A3980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5D3993" w:rsidRPr="0086605F">
        <w:rPr>
          <w:rFonts w:ascii="Angsana New" w:hAnsi="Angsana New" w:cs="Angsana New" w:hint="cs"/>
          <w:sz w:val="30"/>
          <w:szCs w:val="30"/>
          <w:cs/>
        </w:rPr>
        <w:t>จะรับรู้</w:t>
      </w:r>
      <w:r w:rsidRPr="0086605F">
        <w:rPr>
          <w:rFonts w:ascii="Angsana New" w:hAnsi="Angsana New" w:cs="Angsana New"/>
          <w:sz w:val="30"/>
          <w:szCs w:val="30"/>
          <w:cs/>
        </w:rPr>
        <w:t>ในกำไรขาดทุนเบ็ดเสร็จอื่น และแสดงเป็น</w:t>
      </w:r>
      <w:r w:rsidR="00EF64D7" w:rsidRPr="0086605F">
        <w:rPr>
          <w:rFonts w:ascii="Angsana New" w:hAnsi="Angsana New" w:cs="Angsana New" w:hint="cs"/>
          <w:sz w:val="30"/>
          <w:szCs w:val="30"/>
          <w:cs/>
        </w:rPr>
        <w:t>ผลต่างของอัตราแลกเปลี่ยนจาก</w:t>
      </w:r>
      <w:r w:rsidR="005D3993" w:rsidRPr="0086605F">
        <w:rPr>
          <w:rFonts w:ascii="Angsana New" w:hAnsi="Angsana New" w:cs="Angsana New" w:hint="cs"/>
          <w:sz w:val="30"/>
          <w:szCs w:val="30"/>
          <w:cs/>
        </w:rPr>
        <w:t>การแปลงค่างบการเงิน</w:t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</w:t>
      </w:r>
      <w:r w:rsidRPr="0086605F">
        <w:rPr>
          <w:rFonts w:ascii="Angsana New" w:hAnsi="Angsana New" w:cs="Angsana New"/>
          <w:sz w:val="30"/>
          <w:szCs w:val="30"/>
          <w:cs/>
        </w:rPr>
        <w:t>ที่ถูกปันส่วนให้ส่วนได้เสียที่ไม่มีอำนาจควบคุม</w:t>
      </w:r>
    </w:p>
    <w:p w14:paraId="6A31C26A" w14:textId="77777777" w:rsidR="001A3980" w:rsidRPr="0086605F" w:rsidRDefault="001A3980" w:rsidP="001A3980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0FCA9CC" w14:textId="6387C231" w:rsidR="00CA1452" w:rsidRPr="0086605F" w:rsidRDefault="00CA1452" w:rsidP="001A3980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4D4214"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</w:p>
    <w:p w14:paraId="72042468" w14:textId="11FC5CF0" w:rsidR="00D70CAC" w:rsidRPr="0086605F" w:rsidRDefault="00D70CAC" w:rsidP="00D31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9862367" w14:textId="77777777" w:rsidR="001A3980" w:rsidRPr="0086605F" w:rsidRDefault="001A3980" w:rsidP="00D31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4D263683" w14:textId="4DDEFB5F" w:rsidR="00ED69CD" w:rsidRPr="0086605F" w:rsidRDefault="00ED69CD" w:rsidP="00B9548F">
      <w:pPr>
        <w:pStyle w:val="Heading8"/>
        <w:numPr>
          <w:ilvl w:val="1"/>
          <w:numId w:val="7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6605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เครื่องมือทางการเงิน</w:t>
      </w:r>
    </w:p>
    <w:p w14:paraId="6DB0FB22" w14:textId="77777777" w:rsidR="00865FA2" w:rsidRPr="0086605F" w:rsidRDefault="00865FA2" w:rsidP="002667C3">
      <w:pPr>
        <w:pStyle w:val="BodyText2"/>
        <w:tabs>
          <w:tab w:val="left" w:pos="90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4DC09" w14:textId="2964ED57" w:rsidR="00865FA2" w:rsidRPr="0086605F" w:rsidRDefault="00865FA2" w:rsidP="00865FA2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86605F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D70CAC" w:rsidRPr="0086605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6605F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418B0" w:rsidRPr="0086605F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86605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86605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 </w:t>
      </w:r>
    </w:p>
    <w:p w14:paraId="19AA0689" w14:textId="77777777" w:rsidR="00865FA2" w:rsidRPr="0086605F" w:rsidRDefault="00865FA2" w:rsidP="00865FA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2FBC60" w14:textId="2EA5A348" w:rsidR="002667C3" w:rsidRPr="0086605F" w:rsidRDefault="002667C3" w:rsidP="002667C3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/>
          <w:sz w:val="30"/>
          <w:szCs w:val="30"/>
          <w:cs/>
        </w:rPr>
        <w:t>ตราสารหนี้ที่</w:t>
      </w:r>
      <w:r w:rsidR="00D31647" w:rsidRPr="0086605F">
        <w:rPr>
          <w:rFonts w:asciiTheme="majorBidi" w:hAnsiTheme="majorBidi" w:cstheme="majorBidi" w:hint="cs"/>
          <w:sz w:val="30"/>
          <w:szCs w:val="30"/>
          <w:cs/>
        </w:rPr>
        <w:t>ออกโดย</w:t>
      </w:r>
      <w:r w:rsidRPr="0086605F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สินทรัพย์ทางการเงินและหนี้สินทางการเงินอื่นๆ (นอกเหนือจากลูกหนี้การค้า</w:t>
      </w:r>
      <w:r w:rsidR="00BC07F6" w:rsidRPr="0086605F">
        <w:rPr>
          <w:rFonts w:asciiTheme="majorBidi" w:hAnsiTheme="majorBidi" w:cstheme="majorBidi" w:hint="cs"/>
          <w:sz w:val="30"/>
          <w:szCs w:val="30"/>
          <w:cs/>
        </w:rPr>
        <w:t xml:space="preserve">และลูกหนี้อื่น </w:t>
      </w:r>
      <w:r w:rsidRPr="0086605F">
        <w:rPr>
          <w:rFonts w:asciiTheme="majorBidi" w:hAnsiTheme="majorBidi" w:cstheme="majorBidi"/>
          <w:sz w:val="30"/>
          <w:szCs w:val="30"/>
          <w:cs/>
        </w:rPr>
        <w:t>(ดูหมายเหตุข้อ</w:t>
      </w:r>
      <w:r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="00C418B0" w:rsidRPr="0086605F">
        <w:rPr>
          <w:rFonts w:asciiTheme="majorBidi" w:hAnsiTheme="majorBidi" w:cstheme="majorBidi"/>
          <w:sz w:val="30"/>
          <w:szCs w:val="30"/>
        </w:rPr>
        <w:t>3</w:t>
      </w:r>
      <w:r w:rsidR="00D40162"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Pr="0086605F">
        <w:rPr>
          <w:rFonts w:asciiTheme="majorBidi" w:hAnsiTheme="majorBidi" w:cstheme="majorBidi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Pr="0086605F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D31647" w:rsidRPr="0086605F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86605F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5F725B" w:rsidRPr="008660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31647" w:rsidRPr="0086605F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0B67BE" w:rsidRPr="008660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6605F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D31647" w:rsidRPr="0086605F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86605F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="00D31647" w:rsidRPr="0086605F">
        <w:rPr>
          <w:rFonts w:asciiTheme="majorBidi" w:hAnsiTheme="majorBidi" w:cstheme="majorBidi" w:hint="cs"/>
          <w:sz w:val="30"/>
          <w:szCs w:val="30"/>
          <w:cs/>
        </w:rPr>
        <w:t>จะรวมหรือหัก</w:t>
      </w:r>
      <w:r w:rsidRPr="0086605F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D31647" w:rsidRPr="0086605F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474F3D65" w14:textId="65BF48B1" w:rsidR="00EF64D7" w:rsidRPr="0086605F" w:rsidRDefault="00EF6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0E086B83" w14:textId="0C6BB7A1" w:rsidR="00461C2B" w:rsidRPr="0086605F" w:rsidRDefault="00461C2B" w:rsidP="00E86A29">
      <w:pPr>
        <w:pStyle w:val="BodyText2"/>
        <w:tabs>
          <w:tab w:val="left" w:pos="1260"/>
        </w:tabs>
        <w:spacing w:line="240" w:lineRule="atLeast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86605F">
        <w:rPr>
          <w:rFonts w:asciiTheme="majorBidi" w:hAnsiTheme="majorBidi" w:cs="Angsana New" w:hint="cs"/>
          <w:sz w:val="30"/>
          <w:szCs w:val="30"/>
          <w:cs/>
        </w:rPr>
        <w:t>ณ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ได้แก่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E61BC8" w:rsidRPr="0086605F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5AD99C5" w14:textId="77777777" w:rsidR="00D40162" w:rsidRPr="0086605F" w:rsidRDefault="00D40162" w:rsidP="00E86A29">
      <w:pPr>
        <w:pStyle w:val="BodyText2"/>
        <w:tabs>
          <w:tab w:val="left" w:pos="1260"/>
        </w:tabs>
        <w:spacing w:line="240" w:lineRule="atLeast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</w:p>
    <w:p w14:paraId="791AF4A3" w14:textId="0599F5BF" w:rsidR="00865FA2" w:rsidRPr="0086605F" w:rsidRDefault="00865FA2" w:rsidP="00D70CAC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="00186A27" w:rsidRPr="0086605F">
        <w:rPr>
          <w:rFonts w:asciiTheme="majorBidi" w:hAnsiTheme="majorBidi" w:cstheme="majorBidi" w:hint="cs"/>
          <w:sz w:val="30"/>
          <w:szCs w:val="30"/>
          <w:cs/>
        </w:rPr>
        <w:t>หนี้สิน</w:t>
      </w:r>
      <w:r w:rsidRPr="0086605F">
        <w:rPr>
          <w:rFonts w:asciiTheme="majorBidi" w:hAnsiTheme="majorBidi" w:cstheme="majorBidi"/>
          <w:sz w:val="30"/>
          <w:szCs w:val="30"/>
          <w:cs/>
        </w:rPr>
        <w:t>ทางการเงินจัดประเภทด้วยราคาทุนตัดจำหน่าย</w:t>
      </w:r>
      <w:r w:rsidR="00186A27" w:rsidRPr="0086605F">
        <w:rPr>
          <w:rFonts w:asciiTheme="majorBidi" w:hAnsiTheme="majorBidi" w:cstheme="majorBidi" w:hint="cs"/>
          <w:sz w:val="30"/>
          <w:szCs w:val="30"/>
          <w:cs/>
        </w:rPr>
        <w:t>ตามวิธีดอกเบี้ยที่แท้จริง</w:t>
      </w:r>
      <w:r w:rsidRPr="008660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86A27" w:rsidRPr="0086605F">
        <w:rPr>
          <w:rFonts w:asciiTheme="majorBidi" w:hAnsiTheme="majorBidi" w:cstheme="majorBidi" w:hint="cs"/>
          <w:sz w:val="30"/>
          <w:szCs w:val="30"/>
          <w:cs/>
        </w:rPr>
        <w:t>ดอกเบี้ย</w:t>
      </w:r>
      <w:r w:rsidR="00BD7065" w:rsidRPr="0086605F">
        <w:rPr>
          <w:rFonts w:asciiTheme="majorBidi" w:hAnsiTheme="majorBidi" w:cstheme="majorBidi" w:hint="cs"/>
          <w:sz w:val="30"/>
          <w:szCs w:val="30"/>
          <w:cs/>
        </w:rPr>
        <w:t>จ่าย</w:t>
      </w:r>
      <w:r w:rsidR="00186A27" w:rsidRPr="0086605F">
        <w:rPr>
          <w:rFonts w:asciiTheme="majorBidi" w:hAnsiTheme="majorBidi" w:cstheme="majorBidi" w:hint="cs"/>
          <w:sz w:val="30"/>
          <w:szCs w:val="30"/>
          <w:cs/>
        </w:rPr>
        <w:t xml:space="preserve"> กำไรและขาดทุนจากอัตราแลกเปลี่ยน และกำไรขาดทุนที่เกิดจากการตัดรายการออกจากบัญชีรับรู้ในกำไรหรือขาดทุน</w:t>
      </w:r>
      <w:r w:rsidRPr="0086605F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1A280787" w14:textId="77777777" w:rsidR="00865FA2" w:rsidRPr="0086605F" w:rsidRDefault="00865FA2" w:rsidP="00D70CAC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EC4B37" w14:textId="7B9E3B0B" w:rsidR="00461C2B" w:rsidRPr="0086605F" w:rsidRDefault="00461C2B" w:rsidP="00D70CAC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</w:t>
      </w:r>
      <w:r w:rsidR="00233A61" w:rsidRPr="0086605F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86605F">
        <w:rPr>
          <w:rFonts w:asciiTheme="majorBidi" w:hAnsiTheme="majorBidi" w:cstheme="majorBidi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1A0AFEBC" w14:textId="6013CF29" w:rsidR="00461C2B" w:rsidRPr="0086605F" w:rsidRDefault="00461C2B" w:rsidP="005476C9">
      <w:pPr>
        <w:tabs>
          <w:tab w:val="left" w:pos="14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D64D7E" w14:textId="77777777" w:rsidR="00D40162" w:rsidRPr="0086605F" w:rsidRDefault="00D4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6605F"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14:paraId="44E156EC" w14:textId="4B09181F" w:rsidR="00461C2B" w:rsidRPr="0086605F" w:rsidRDefault="00461C2B" w:rsidP="00461C2B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86605F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86605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6605F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418B0" w:rsidRPr="0086605F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86605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86605F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2FF3D58" w14:textId="77777777" w:rsidR="00461C2B" w:rsidRPr="0086605F" w:rsidRDefault="00461C2B" w:rsidP="00461C2B">
      <w:pPr>
        <w:tabs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A70FCE" w14:textId="74EEE6B9" w:rsidR="0010035F" w:rsidRPr="0086605F" w:rsidRDefault="0010035F" w:rsidP="00D70CAC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86605F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780020" w:rsidRPr="0086605F">
        <w:rPr>
          <w:rFonts w:asciiTheme="majorBidi" w:hAnsiTheme="majorBidi" w:cs="Angsana New" w:hint="cs"/>
          <w:sz w:val="30"/>
          <w:szCs w:val="30"/>
          <w:cs/>
        </w:rPr>
        <w:t xml:space="preserve">       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0B11756F" w14:textId="77777777" w:rsidR="0010035F" w:rsidRPr="0086605F" w:rsidRDefault="0010035F" w:rsidP="00D70CAC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28"/>
          <w:szCs w:val="28"/>
        </w:rPr>
      </w:pPr>
    </w:p>
    <w:p w14:paraId="0CF04E9A" w14:textId="20D67E3B" w:rsidR="0010035F" w:rsidRPr="0086605F" w:rsidRDefault="0010035F" w:rsidP="00D70CAC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86605F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ยกเลิก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หรือหมดอายุ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1D11F5" w:rsidRPr="0086605F">
        <w:rPr>
          <w:rFonts w:asciiTheme="majorBidi" w:hAnsiTheme="majorBidi" w:cs="Angsana New"/>
          <w:sz w:val="30"/>
          <w:szCs w:val="30"/>
          <w:cs/>
        </w:rPr>
        <w:br/>
      </w:r>
      <w:r w:rsidRPr="0086605F">
        <w:rPr>
          <w:rFonts w:asciiTheme="majorBidi" w:hAnsiTheme="majorBidi" w:cs="Angsana New" w:hint="cs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0CB29559" w14:textId="0DC8EBB3" w:rsidR="0010035F" w:rsidRPr="0086605F" w:rsidRDefault="0010035F" w:rsidP="00D70CAC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28"/>
          <w:szCs w:val="28"/>
        </w:rPr>
      </w:pPr>
    </w:p>
    <w:p w14:paraId="0366684B" w14:textId="77777777" w:rsidR="00AE3C0B" w:rsidRPr="0086605F" w:rsidRDefault="0010035F" w:rsidP="007B070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86605F">
        <w:rPr>
          <w:rFonts w:asciiTheme="majorBidi" w:hAnsiTheme="majorBidi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รับรู้ในกำไรหรือขาดทุน</w:t>
      </w:r>
    </w:p>
    <w:p w14:paraId="5CD5D7F5" w14:textId="77777777" w:rsidR="00AE3C0B" w:rsidRPr="0086605F" w:rsidRDefault="00AE3C0B" w:rsidP="007B070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28"/>
          <w:szCs w:val="28"/>
        </w:rPr>
      </w:pPr>
    </w:p>
    <w:p w14:paraId="470A1B22" w14:textId="35C83E15" w:rsidR="0010035F" w:rsidRPr="0086605F" w:rsidRDefault="0010035F" w:rsidP="007B070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86605F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7158F11A" w14:textId="77777777" w:rsidR="005F0AE4" w:rsidRPr="0086605F" w:rsidRDefault="005F0AE4" w:rsidP="00865FA2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7FDA39" w14:textId="35880073" w:rsidR="00865FA2" w:rsidRPr="0086605F" w:rsidRDefault="00865FA2" w:rsidP="00865FA2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6605F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5F0AE4" w:rsidRPr="0086605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6605F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418B0" w:rsidRPr="0086605F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86605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86605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16E3B964" w14:textId="77777777" w:rsidR="00865FA2" w:rsidRPr="0086605F" w:rsidRDefault="00865FA2" w:rsidP="00865FA2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221C9B" w14:textId="11834E7A" w:rsidR="0010035F" w:rsidRPr="0086605F" w:rsidRDefault="00865FA2" w:rsidP="000F16E4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30"/>
          <w:szCs w:val="30"/>
        </w:rPr>
      </w:pPr>
      <w:r w:rsidRPr="0086605F">
        <w:rPr>
          <w:rFonts w:asciiTheme="majorBidi" w:hAnsiTheme="majorBidi" w:cs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ทุ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5664608" w14:textId="77777777" w:rsidR="00E86A29" w:rsidRPr="0086605F" w:rsidRDefault="00E86A29" w:rsidP="000F16E4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28"/>
          <w:szCs w:val="28"/>
        </w:rPr>
      </w:pPr>
    </w:p>
    <w:p w14:paraId="165CBAE6" w14:textId="3E0395A6" w:rsidR="0010035F" w:rsidRPr="0086605F" w:rsidRDefault="0010035F" w:rsidP="00E1517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6605F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86605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6605F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418B0" w:rsidRPr="0086605F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86605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86605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  <w:r w:rsidR="00BC07F6" w:rsidRPr="0086605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และลูกหนี้อื่น</w:t>
      </w:r>
    </w:p>
    <w:p w14:paraId="2E3714ED" w14:textId="77777777" w:rsidR="0010035F" w:rsidRPr="0086605F" w:rsidRDefault="0010035F" w:rsidP="0010035F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367EEACD" w14:textId="24290A0D" w:rsidR="008C2759" w:rsidRPr="0086605F" w:rsidRDefault="008C2759" w:rsidP="0010035F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30"/>
          <w:szCs w:val="30"/>
        </w:rPr>
      </w:pPr>
      <w:r w:rsidRPr="0086605F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00463DAD" w14:textId="77777777" w:rsidR="008C2759" w:rsidRPr="0086605F" w:rsidRDefault="008C2759" w:rsidP="0010035F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28"/>
          <w:szCs w:val="28"/>
        </w:rPr>
      </w:pPr>
    </w:p>
    <w:p w14:paraId="61666471" w14:textId="30283B2A" w:rsidR="00932807" w:rsidRPr="0086605F" w:rsidRDefault="0010035F" w:rsidP="00932807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86605F">
        <w:rPr>
          <w:rFonts w:asciiTheme="majorBidi" w:hAnsiTheme="majorBidi" w:cs="Angsana New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D40162" w:rsidRPr="0086605F">
        <w:rPr>
          <w:rFonts w:asciiTheme="majorBidi" w:hAnsiTheme="majorBidi" w:cs="Angsana New"/>
          <w:sz w:val="30"/>
          <w:szCs w:val="30"/>
        </w:rPr>
        <w:t xml:space="preserve"> </w:t>
      </w:r>
      <w:r w:rsidR="00C418B0" w:rsidRPr="0086605F">
        <w:rPr>
          <w:rFonts w:asciiTheme="majorBidi" w:hAnsiTheme="majorBidi" w:cs="Angsana New"/>
          <w:sz w:val="30"/>
          <w:szCs w:val="30"/>
        </w:rPr>
        <w:t>12</w:t>
      </w:r>
      <w:r w:rsidR="00D40162" w:rsidRPr="0086605F">
        <w:rPr>
          <w:rFonts w:asciiTheme="majorBidi" w:hAnsiTheme="majorBidi" w:cs="Angsana New"/>
          <w:sz w:val="30"/>
          <w:szCs w:val="30"/>
        </w:rPr>
        <w:t xml:space="preserve"> 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  <w:r w:rsidR="00932807" w:rsidRPr="0086605F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0E63BDF8" w14:textId="49629397" w:rsidR="0010035F" w:rsidRPr="0086605F" w:rsidRDefault="0010035F" w:rsidP="0010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6605F">
        <w:rPr>
          <w:rFonts w:asciiTheme="majorBidi" w:hAnsiTheme="majorBidi" w:cs="Angsana New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37B98EE" w14:textId="77777777" w:rsidR="0010035F" w:rsidRPr="0086605F" w:rsidRDefault="0010035F" w:rsidP="0010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2E7C56B8" w14:textId="092B1FFA" w:rsidR="0010035F" w:rsidRPr="0086605F" w:rsidRDefault="00C16F6B" w:rsidP="00D31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86605F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ความเสี่ยงจากการผิดนัดชำระหนี้อยู่ในระดับต่ำ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และผู้กู้มีความสามารถทางการเงินที่จะปฏิบัติตามภาระผูกพันตามสัญญาได้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418B0" w:rsidRPr="0086605F">
        <w:rPr>
          <w:rFonts w:asciiTheme="majorBidi" w:hAnsiTheme="majorBidi" w:cs="Angsana New"/>
          <w:sz w:val="30"/>
          <w:szCs w:val="30"/>
        </w:rPr>
        <w:t>12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เดือนข้างหน้า</w:t>
      </w:r>
    </w:p>
    <w:p w14:paraId="1DD05CEC" w14:textId="76549D6B" w:rsidR="00C16F6B" w:rsidRPr="0086605F" w:rsidRDefault="00C16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4"/>
          <w:szCs w:val="24"/>
          <w:cs/>
        </w:rPr>
      </w:pPr>
    </w:p>
    <w:p w14:paraId="7317AE20" w14:textId="2E3ABA15" w:rsidR="0010035F" w:rsidRPr="0086605F" w:rsidRDefault="0010035F" w:rsidP="007F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86605F">
        <w:rPr>
          <w:rFonts w:asciiTheme="majorBidi" w:hAnsiTheme="majorBidi" w:cs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 </w:t>
      </w:r>
    </w:p>
    <w:p w14:paraId="6E80074B" w14:textId="77777777" w:rsidR="0010035F" w:rsidRPr="0086605F" w:rsidRDefault="0010035F" w:rsidP="007F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24"/>
          <w:szCs w:val="24"/>
        </w:rPr>
      </w:pPr>
    </w:p>
    <w:p w14:paraId="40A4CA3F" w14:textId="0C53B112" w:rsidR="0010035F" w:rsidRPr="0086605F" w:rsidRDefault="0010035F" w:rsidP="007F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86605F">
        <w:rPr>
          <w:rFonts w:asciiTheme="majorBidi" w:hAnsiTheme="majorBidi" w:cs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0CEFB26C" w14:textId="7FB14400" w:rsidR="0010035F" w:rsidRPr="0086605F" w:rsidRDefault="0010035F" w:rsidP="002E4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170" w:hanging="180"/>
        <w:jc w:val="thaiDistribute"/>
        <w:rPr>
          <w:rFonts w:asciiTheme="majorBidi" w:hAnsiTheme="majorBidi" w:cs="Angsana New"/>
          <w:sz w:val="30"/>
          <w:szCs w:val="30"/>
        </w:rPr>
      </w:pPr>
      <w:r w:rsidRPr="0086605F">
        <w:rPr>
          <w:rFonts w:asciiTheme="majorBidi" w:hAnsiTheme="majorBidi" w:cs="Angsana New"/>
          <w:sz w:val="30"/>
          <w:szCs w:val="30"/>
          <w:cs/>
        </w:rPr>
        <w:t>-</w:t>
      </w:r>
      <w:r w:rsidR="002E4D29" w:rsidRPr="0086605F">
        <w:rPr>
          <w:rFonts w:asciiTheme="majorBidi" w:hAnsiTheme="majorBidi" w:cs="Angsana New"/>
          <w:sz w:val="30"/>
          <w:szCs w:val="30"/>
        </w:rPr>
        <w:t xml:space="preserve">   </w:t>
      </w:r>
      <w:r w:rsidRPr="0086605F">
        <w:rPr>
          <w:rFonts w:asciiTheme="majorBidi" w:hAnsiTheme="majorBidi" w:cs="Angsana New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</w:t>
      </w:r>
      <w:r w:rsidR="00E15174" w:rsidRPr="0086605F">
        <w:rPr>
          <w:rFonts w:asciiTheme="majorBidi" w:hAnsiTheme="majorBidi" w:cs="Angsana New"/>
          <w:sz w:val="30"/>
          <w:szCs w:val="30"/>
          <w:cs/>
        </w:rPr>
        <w:t>ท</w:t>
      </w:r>
      <w:r w:rsidRPr="0086605F">
        <w:rPr>
          <w:rFonts w:asciiTheme="majorBidi" w:hAnsiTheme="majorBidi" w:cs="Angsana New"/>
          <w:sz w:val="30"/>
          <w:szCs w:val="30"/>
          <w:cs/>
        </w:rPr>
        <w:t>ได้เต็มจำนวน อีกทั้งกลุ่มบริษัทไม่มีสิทธิใน</w:t>
      </w:r>
      <w:r w:rsidR="002E4D29" w:rsidRPr="0086605F">
        <w:rPr>
          <w:rFonts w:asciiTheme="majorBidi" w:hAnsiTheme="majorBidi" w:cs="Angsana New"/>
          <w:sz w:val="30"/>
          <w:szCs w:val="30"/>
        </w:rPr>
        <w:t xml:space="preserve">  </w:t>
      </w:r>
      <w:r w:rsidR="002E4D29" w:rsidRPr="0086605F">
        <w:rPr>
          <w:rFonts w:asciiTheme="majorBidi" w:hAnsiTheme="majorBidi" w:cs="Angsana New"/>
          <w:sz w:val="30"/>
          <w:szCs w:val="30"/>
        </w:rPr>
        <w:br/>
        <w:t xml:space="preserve"> 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การไล่เบี้ย เช่น การยึดหลักประกัน </w:t>
      </w:r>
      <w:r w:rsidR="007F2C6F" w:rsidRPr="0086605F">
        <w:rPr>
          <w:rFonts w:asciiTheme="majorBidi" w:hAnsiTheme="majorBidi" w:cs="Angsana New"/>
          <w:sz w:val="30"/>
          <w:szCs w:val="30"/>
          <w:cs/>
        </w:rPr>
        <w:t>(</w:t>
      </w:r>
      <w:r w:rsidRPr="0086605F">
        <w:rPr>
          <w:rFonts w:asciiTheme="majorBidi" w:hAnsiTheme="majorBidi" w:cs="Angsana New"/>
          <w:sz w:val="30"/>
          <w:szCs w:val="30"/>
          <w:cs/>
        </w:rPr>
        <w:t>หากมีการวางหลักประกัน</w:t>
      </w:r>
      <w:r w:rsidR="007F2C6F" w:rsidRPr="0086605F">
        <w:rPr>
          <w:rFonts w:asciiTheme="majorBidi" w:hAnsiTheme="majorBidi" w:cs="Angsana New"/>
          <w:sz w:val="30"/>
          <w:szCs w:val="30"/>
          <w:cs/>
        </w:rPr>
        <w:t>)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หรือ </w:t>
      </w:r>
    </w:p>
    <w:p w14:paraId="629CA369" w14:textId="7C2FAF00" w:rsidR="0010035F" w:rsidRPr="0086605F" w:rsidRDefault="0010035F" w:rsidP="002E4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80"/>
        <w:jc w:val="thaiDistribute"/>
        <w:rPr>
          <w:rFonts w:asciiTheme="majorBidi" w:hAnsiTheme="majorBidi" w:cs="Angsana New"/>
          <w:sz w:val="30"/>
          <w:szCs w:val="30"/>
        </w:rPr>
      </w:pPr>
      <w:r w:rsidRPr="0086605F">
        <w:rPr>
          <w:rFonts w:asciiTheme="majorBidi" w:hAnsiTheme="majorBidi" w:cs="Angsana New"/>
          <w:sz w:val="30"/>
          <w:szCs w:val="30"/>
          <w:cs/>
        </w:rPr>
        <w:t>-</w:t>
      </w:r>
      <w:r w:rsidRPr="0086605F">
        <w:rPr>
          <w:rFonts w:asciiTheme="majorBidi" w:hAnsiTheme="majorBidi" w:cs="Angsana New"/>
          <w:sz w:val="30"/>
          <w:szCs w:val="30"/>
          <w:cs/>
        </w:rPr>
        <w:tab/>
      </w:r>
      <w:r w:rsidR="002E4D29" w:rsidRPr="0086605F">
        <w:rPr>
          <w:rFonts w:asciiTheme="majorBidi" w:hAnsiTheme="majorBidi" w:cs="Angsana New"/>
          <w:sz w:val="30"/>
          <w:szCs w:val="30"/>
        </w:rPr>
        <w:t xml:space="preserve"> 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C418B0" w:rsidRPr="0086605F">
        <w:rPr>
          <w:rFonts w:ascii="Angsana New" w:hAnsi="Angsana New" w:cs="Angsana New"/>
          <w:sz w:val="30"/>
          <w:szCs w:val="30"/>
        </w:rPr>
        <w:t>90</w:t>
      </w:r>
      <w:r w:rsidR="00D40162"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Theme="majorBidi" w:hAnsiTheme="majorBidi" w:cs="Angsana New"/>
          <w:sz w:val="30"/>
          <w:szCs w:val="30"/>
          <w:cs/>
        </w:rPr>
        <w:t>วัน</w:t>
      </w:r>
    </w:p>
    <w:p w14:paraId="1E80867F" w14:textId="77777777" w:rsidR="000F16E4" w:rsidRPr="0086605F" w:rsidRDefault="000F16E4" w:rsidP="0010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10740781" w14:textId="27971788" w:rsidR="00E15174" w:rsidRPr="0086605F" w:rsidRDefault="00E15174" w:rsidP="00E1517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6605F">
        <w:rPr>
          <w:rFonts w:ascii="Angsana New" w:hAnsi="Angsana New" w:cs="Angsana New"/>
          <w:i/>
          <w:iCs/>
          <w:sz w:val="30"/>
          <w:szCs w:val="30"/>
        </w:rPr>
        <w:t>(</w:t>
      </w:r>
      <w:r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ง.</w:t>
      </w:r>
      <w:r w:rsidR="00C418B0" w:rsidRPr="0086605F">
        <w:rPr>
          <w:rFonts w:ascii="Angsana New" w:hAnsi="Angsana New" w:cs="Angsana New"/>
          <w:i/>
          <w:iCs/>
          <w:sz w:val="30"/>
          <w:szCs w:val="30"/>
        </w:rPr>
        <w:t>5</w:t>
      </w:r>
      <w:proofErr w:type="gramStart"/>
      <w:r w:rsidRPr="0086605F">
        <w:rPr>
          <w:rFonts w:ascii="Angsana New" w:hAnsi="Angsana New" w:cs="Angsana New"/>
          <w:i/>
          <w:iCs/>
          <w:sz w:val="30"/>
          <w:szCs w:val="30"/>
        </w:rPr>
        <w:t xml:space="preserve">)  </w:t>
      </w:r>
      <w:r w:rsidR="0010035F"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การตัดจำหน่าย</w:t>
      </w:r>
      <w:proofErr w:type="gramEnd"/>
      <w:r w:rsidR="0010035F" w:rsidRPr="0086605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5244C419" w14:textId="77777777" w:rsidR="00E15174" w:rsidRPr="0086605F" w:rsidRDefault="00E15174" w:rsidP="00E1517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43AF7E3D" w14:textId="7271B8BD" w:rsidR="0068563D" w:rsidRPr="0086605F" w:rsidRDefault="0010035F" w:rsidP="0068563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1AA42399" w14:textId="4178B026" w:rsidR="002E4D29" w:rsidRPr="0086605F" w:rsidRDefault="002E4D29" w:rsidP="00E1517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="Angsana New" w:hAnsi="Angsana New" w:cs="Angsana New"/>
          <w:sz w:val="24"/>
          <w:szCs w:val="24"/>
        </w:rPr>
      </w:pPr>
    </w:p>
    <w:p w14:paraId="6D6447FE" w14:textId="5469CA8C" w:rsidR="002E4D29" w:rsidRPr="0086605F" w:rsidRDefault="002E4D29" w:rsidP="002E4D2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605F">
        <w:rPr>
          <w:rFonts w:ascii="Angsana New" w:hAnsi="Angsana New" w:cs="Angsana New"/>
          <w:i/>
          <w:iCs/>
          <w:sz w:val="30"/>
          <w:szCs w:val="30"/>
        </w:rPr>
        <w:t>(</w:t>
      </w:r>
      <w:r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ง</w:t>
      </w:r>
      <w:r w:rsidRPr="0086605F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C418B0" w:rsidRPr="0086605F">
        <w:rPr>
          <w:rFonts w:ascii="Angsana New" w:hAnsi="Angsana New" w:cs="Angsana New"/>
          <w:i/>
          <w:iCs/>
          <w:sz w:val="30"/>
          <w:szCs w:val="30"/>
        </w:rPr>
        <w:t>6</w:t>
      </w:r>
      <w:proofErr w:type="gramStart"/>
      <w:r w:rsidRPr="0086605F">
        <w:rPr>
          <w:rFonts w:ascii="Angsana New" w:hAnsi="Angsana New" w:cs="Angsana New"/>
          <w:i/>
          <w:iCs/>
          <w:sz w:val="30"/>
          <w:szCs w:val="30"/>
        </w:rPr>
        <w:t xml:space="preserve">)  </w:t>
      </w:r>
      <w:r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ดอกเบี้ย</w:t>
      </w:r>
      <w:proofErr w:type="gramEnd"/>
      <w:r w:rsidRPr="0086605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2BE40165" w14:textId="77777777" w:rsidR="00EA3764" w:rsidRPr="0086605F" w:rsidRDefault="00EA3764" w:rsidP="002E4D2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90781E9" w14:textId="300FBA49" w:rsidR="00932807" w:rsidRPr="0086605F" w:rsidRDefault="002E4D29" w:rsidP="0093280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86605F">
        <w:rPr>
          <w:rFonts w:asciiTheme="majorBidi" w:hAnsiTheme="majorBidi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หรือราคาทุนตัดจำหน่ายของหนี้สิน</w:t>
      </w:r>
      <w:r w:rsidRPr="0086605F">
        <w:rPr>
          <w:rFonts w:asciiTheme="majorBidi" w:hAnsiTheme="majorBidi" w:cs="Angsana New"/>
          <w:sz w:val="30"/>
          <w:szCs w:val="30"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อย่างไรก็ตามสำหรับสินทรัพย์ทางการเงินที่มีการ</w:t>
      </w:r>
      <w:r w:rsidR="00C16F6B" w:rsidRPr="0086605F">
        <w:rPr>
          <w:rFonts w:asciiTheme="majorBidi" w:hAnsiTheme="majorBidi" w:cs="Angsana New"/>
          <w:sz w:val="30"/>
          <w:szCs w:val="30"/>
        </w:rPr>
        <w:br/>
      </w:r>
      <w:r w:rsidRPr="0086605F">
        <w:rPr>
          <w:rFonts w:asciiTheme="majorBidi" w:hAnsiTheme="majorBidi" w:cs="Angsana New" w:hint="cs"/>
          <w:sz w:val="30"/>
          <w:szCs w:val="30"/>
          <w:cs/>
        </w:rPr>
        <w:t>ด้อยค่าด้านเครดิตภายหลังการรับรู้เมื่อเริ่มแรก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  <w:r w:rsidR="00932807" w:rsidRPr="0086605F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DF68E3A" w14:textId="77777777" w:rsidR="00E5040D" w:rsidRPr="0086605F" w:rsidRDefault="00E5040D" w:rsidP="00B9548F">
      <w:pPr>
        <w:pStyle w:val="Heading8"/>
        <w:numPr>
          <w:ilvl w:val="1"/>
          <w:numId w:val="7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6605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26BB40E8" w14:textId="77777777" w:rsidR="00E5040D" w:rsidRPr="0086605F" w:rsidRDefault="00E5040D" w:rsidP="00E50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A042036" w14:textId="11B571CF" w:rsidR="005346A6" w:rsidRPr="0086605F" w:rsidRDefault="00E5040D" w:rsidP="00534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</w:rPr>
        <w:tab/>
      </w:r>
      <w:r w:rsidRPr="0086605F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</w:t>
      </w:r>
      <w:r w:rsidR="00D51CBD" w:rsidRPr="0086605F">
        <w:rPr>
          <w:rFonts w:ascii="Angsana New" w:hAnsi="Angsana New" w:cs="Angsana New" w:hint="cs"/>
          <w:sz w:val="30"/>
          <w:szCs w:val="30"/>
          <w:cs/>
        </w:rPr>
        <w:t>ธนาคาร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C90425" w:rsidRPr="0086605F">
        <w:rPr>
          <w:rFonts w:ascii="Angsana New" w:hAnsi="Angsana New" w:cs="Angsana New"/>
          <w:sz w:val="30"/>
          <w:szCs w:val="30"/>
          <w:cs/>
        </w:rPr>
        <w:t>และ</w:t>
      </w:r>
      <w:r w:rsidR="007160D5" w:rsidRPr="0086605F">
        <w:rPr>
          <w:rFonts w:ascii="Angsana New" w:hAnsi="Angsana New" w:cs="Angsana New" w:hint="cs"/>
          <w:sz w:val="30"/>
          <w:szCs w:val="30"/>
          <w:cs/>
        </w:rPr>
        <w:t>เงินลงทุน</w:t>
      </w:r>
      <w:r w:rsidR="0029193F" w:rsidRPr="0086605F">
        <w:rPr>
          <w:rFonts w:ascii="Angsana New" w:hAnsi="Angsana New" w:cs="Angsana New" w:hint="cs"/>
          <w:sz w:val="30"/>
          <w:szCs w:val="30"/>
          <w:cs/>
        </w:rPr>
        <w:t xml:space="preserve">ระยะสั้นที่มีสภาพคล่องสูง </w:t>
      </w:r>
      <w:r w:rsidR="00E15174" w:rsidRPr="0086605F">
        <w:rPr>
          <w:rFonts w:ascii="Angsana New" w:hAnsi="Angsana New" w:cs="Angsana New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7CF704B6" w14:textId="003BDF48" w:rsidR="00D51CBD" w:rsidRPr="0086605F" w:rsidRDefault="00D51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07DD86B5" w14:textId="2CF8A435" w:rsidR="002F02FB" w:rsidRPr="0086605F" w:rsidRDefault="002F02FB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6605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</w:t>
      </w:r>
      <w:r w:rsidR="008A487A" w:rsidRPr="0086605F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="00F22951" w:rsidRPr="0086605F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และ</w:t>
      </w:r>
      <w:r w:rsidRPr="0086605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ลูกหนี้อื่น</w:t>
      </w:r>
    </w:p>
    <w:p w14:paraId="58858427" w14:textId="77777777" w:rsidR="002F02FB" w:rsidRPr="0086605F" w:rsidRDefault="002F02FB" w:rsidP="002F0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5CEB4EF" w14:textId="10C301C4" w:rsidR="008A487A" w:rsidRPr="0086605F" w:rsidRDefault="008A487A" w:rsidP="00D93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ลูกหนี้</w:t>
      </w:r>
      <w:r w:rsidR="005346A6" w:rsidRPr="0086605F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="00640A3D" w:rsidRPr="0086605F">
        <w:rPr>
          <w:rFonts w:ascii="Angsana New" w:hAnsi="Angsana New" w:cs="Angsana New" w:hint="cs"/>
          <w:sz w:val="30"/>
          <w:szCs w:val="30"/>
          <w:cs/>
        </w:rPr>
        <w:t>และลูกหนี้อื่น</w:t>
      </w:r>
      <w:r w:rsidRPr="0086605F">
        <w:rPr>
          <w:rFonts w:ascii="Angsana New" w:hAnsi="Angsana New" w:cs="Angsana New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="006115F1" w:rsidRPr="0086605F">
        <w:rPr>
          <w:rFonts w:ascii="Angsana New" w:hAnsi="Angsana New" w:cs="Angsana New"/>
          <w:sz w:val="30"/>
          <w:szCs w:val="30"/>
        </w:rPr>
        <w:t xml:space="preserve"> </w:t>
      </w:r>
      <w:r w:rsidR="00640A3D" w:rsidRPr="0086605F">
        <w:rPr>
          <w:rFonts w:ascii="Angsana New" w:hAnsi="Angsana New" w:cs="Angsana New" w:hint="cs"/>
          <w:sz w:val="30"/>
          <w:szCs w:val="30"/>
          <w:cs/>
        </w:rPr>
        <w:t>และ</w:t>
      </w:r>
      <w:r w:rsidR="00640A3D" w:rsidRPr="0086605F">
        <w:rPr>
          <w:rFonts w:ascii="Angsana New" w:hAnsi="Angsana New" w:cs="Angsana New"/>
          <w:sz w:val="30"/>
          <w:szCs w:val="30"/>
          <w:cs/>
        </w:rPr>
        <w:br/>
      </w:r>
      <w:r w:rsidR="00D9372B" w:rsidRPr="0086605F">
        <w:rPr>
          <w:rFonts w:ascii="Angsana New" w:hAnsi="Angsana New" w:cs="Angsana New" w:hint="cs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D9372B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D9372B" w:rsidRPr="0086605F">
        <w:rPr>
          <w:rFonts w:ascii="Angsana New" w:hAnsi="Angsana New" w:cs="Angsana New" w:hint="cs"/>
          <w:sz w:val="30"/>
          <w:szCs w:val="30"/>
          <w:cs/>
        </w:rPr>
        <w:t>หนี้สูญจะถูกตัดจำหน่ายเมื่อเกิดขึ้น</w:t>
      </w:r>
      <w:r w:rsidR="00D9372B" w:rsidRPr="0086605F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42858FD8" w14:textId="12B40A78" w:rsidR="00D9372B" w:rsidRPr="0086605F" w:rsidRDefault="00D9372B" w:rsidP="00D93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5C63386B" w14:textId="2375C3BB" w:rsidR="00E86A29" w:rsidRPr="0086605F" w:rsidRDefault="00D9372B" w:rsidP="00E86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โดยนำข้อมูลผลขาดทุนที่เกิดขึ้นในอดีต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การปรับปรุงปัจจัยที่มีความเฉพาะ</w:t>
      </w:r>
      <w:r w:rsidR="00E86A29" w:rsidRPr="0086605F">
        <w:rPr>
          <w:rFonts w:ascii="Angsana New" w:hAnsi="Angsana New" w:cs="Angsana New" w:hint="cs"/>
          <w:sz w:val="30"/>
          <w:szCs w:val="30"/>
          <w:cs/>
        </w:rPr>
        <w:t>เฉพาะเจาะจงกับลูกหนี้นั้นๆ</w:t>
      </w:r>
      <w:r w:rsidR="00E86A29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E86A29" w:rsidRPr="0086605F">
        <w:rPr>
          <w:rFonts w:ascii="Angsana New" w:hAnsi="Angsana New" w:cs="Angsana New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="00E86A29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E86A29" w:rsidRPr="0086605F">
        <w:rPr>
          <w:rFonts w:ascii="Angsana New" w:hAnsi="Angsana New" w:cs="Angsana New" w:hint="cs"/>
          <w:sz w:val="30"/>
          <w:szCs w:val="30"/>
          <w:cs/>
        </w:rPr>
        <w:t>ณ</w:t>
      </w:r>
      <w:r w:rsidR="00E86A29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E86A29" w:rsidRPr="0086605F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</w:p>
    <w:p w14:paraId="008F5A48" w14:textId="77777777" w:rsidR="00876C4A" w:rsidRPr="0086605F" w:rsidRDefault="00876C4A" w:rsidP="00E86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348A1DFA" w14:textId="78B1426F" w:rsidR="00610DA5" w:rsidRPr="0086605F" w:rsidRDefault="00610DA5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6605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31ACDD1B" w14:textId="77777777" w:rsidR="00610DA5" w:rsidRPr="0086605F" w:rsidRDefault="00610DA5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FAB341E" w14:textId="77777777" w:rsidR="00610DA5" w:rsidRPr="0086605F" w:rsidRDefault="00610DA5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86605F">
        <w:rPr>
          <w:rFonts w:ascii="Angsana New" w:hAnsi="Angsana New" w:cs="Angsana New"/>
          <w:i/>
          <w:iCs/>
          <w:sz w:val="30"/>
          <w:szCs w:val="30"/>
        </w:rPr>
        <w:tab/>
      </w:r>
      <w:r w:rsidRPr="0086605F">
        <w:rPr>
          <w:rFonts w:ascii="Angsana New" w:hAnsi="Angsana New" w:cs="Angsana New"/>
          <w:sz w:val="30"/>
          <w:szCs w:val="30"/>
          <w:cs/>
        </w:rPr>
        <w:t>สินค้าคงเหลือ</w:t>
      </w:r>
      <w:r w:rsidR="004E0002" w:rsidRPr="0086605F">
        <w:rPr>
          <w:rFonts w:ascii="Angsana New" w:hAnsi="Angsana New" w:cs="Angsana New"/>
          <w:sz w:val="30"/>
          <w:szCs w:val="30"/>
          <w:cs/>
        </w:rPr>
        <w:t>วัดมูลค่าด้วย</w:t>
      </w:r>
      <w:r w:rsidRPr="0086605F">
        <w:rPr>
          <w:rFonts w:ascii="Angsana New" w:hAnsi="Angsana New" w:cs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75FB3E88" w14:textId="246E4F11" w:rsidR="00610DA5" w:rsidRPr="0086605F" w:rsidRDefault="00610DA5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028AF8E" w14:textId="47994E7E" w:rsidR="00C24B54" w:rsidRPr="0086605F" w:rsidRDefault="00D40162" w:rsidP="00C24B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</w:rPr>
        <w:tab/>
      </w:r>
      <w:r w:rsidR="00C24B54" w:rsidRPr="0086605F">
        <w:rPr>
          <w:rFonts w:ascii="Angsana New" w:hAnsi="Angsana New" w:cs="Angsana New"/>
          <w:sz w:val="30"/>
          <w:szCs w:val="30"/>
          <w:cs/>
        </w:rPr>
        <w:t>ต้นทุน</w:t>
      </w:r>
      <w:r w:rsidR="00D31647" w:rsidRPr="0086605F">
        <w:rPr>
          <w:rFonts w:ascii="Angsana New" w:hAnsi="Angsana New" w:cs="Angsana New" w:hint="cs"/>
          <w:sz w:val="30"/>
          <w:szCs w:val="30"/>
          <w:cs/>
        </w:rPr>
        <w:t>ของสินค้า</w:t>
      </w:r>
      <w:r w:rsidR="00C24B54" w:rsidRPr="0086605F">
        <w:rPr>
          <w:rFonts w:ascii="Angsana New" w:hAnsi="Angsana New" w:cs="Angsana New"/>
          <w:sz w:val="30"/>
          <w:szCs w:val="30"/>
          <w:cs/>
        </w:rPr>
        <w:t>คำนวณโดยวิธีดังต่อไปนี้</w:t>
      </w:r>
    </w:p>
    <w:p w14:paraId="43E3C476" w14:textId="77777777" w:rsidR="00C24B54" w:rsidRPr="0086605F" w:rsidRDefault="00C24B54" w:rsidP="00C24B54">
      <w:pPr>
        <w:pStyle w:val="a4"/>
        <w:tabs>
          <w:tab w:val="clear" w:pos="360"/>
          <w:tab w:val="clear" w:pos="720"/>
          <w:tab w:val="clear" w:pos="1080"/>
        </w:tabs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510"/>
        <w:gridCol w:w="5465"/>
      </w:tblGrid>
      <w:tr w:rsidR="00C24B54" w:rsidRPr="0086605F" w14:paraId="2236F520" w14:textId="77777777" w:rsidTr="00F37F96">
        <w:tc>
          <w:tcPr>
            <w:tcW w:w="3510" w:type="dxa"/>
          </w:tcPr>
          <w:p w14:paraId="13F4AF99" w14:textId="77777777" w:rsidR="00C24B54" w:rsidRPr="0086605F" w:rsidRDefault="00C24B54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8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สินค้าสำเร็จรูปที่ซื้อมาเพื่อขาย</w:t>
            </w:r>
          </w:p>
        </w:tc>
        <w:tc>
          <w:tcPr>
            <w:tcW w:w="5465" w:type="dxa"/>
          </w:tcPr>
          <w:p w14:paraId="2D01340F" w14:textId="77777777" w:rsidR="00C24B54" w:rsidRPr="0086605F" w:rsidRDefault="00C24B54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ราคาทุนวิธีเข้าก่อนออกก่อน</w:t>
            </w:r>
          </w:p>
        </w:tc>
      </w:tr>
      <w:tr w:rsidR="00C24B54" w:rsidRPr="0086605F" w14:paraId="1AE62AE5" w14:textId="77777777" w:rsidTr="00F37F96">
        <w:tc>
          <w:tcPr>
            <w:tcW w:w="3510" w:type="dxa"/>
          </w:tcPr>
          <w:p w14:paraId="31667FA7" w14:textId="77777777" w:rsidR="00C24B54" w:rsidRPr="0086605F" w:rsidRDefault="00C24B54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8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สินค้าสำเร็จรูปและสินค้าระหว่างผลิต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465" w:type="dxa"/>
          </w:tcPr>
          <w:p w14:paraId="443BF7E5" w14:textId="77777777" w:rsidR="00C24B54" w:rsidRPr="0086605F" w:rsidRDefault="00C24B54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342" w:hanging="3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ราคาต้นทุนมาตรฐานซึ่งใกล้เคียงกับต้นทุนจริงตามวิธี</w:t>
            </w:r>
          </w:p>
          <w:p w14:paraId="4BA1D7F2" w14:textId="77777777" w:rsidR="00C24B54" w:rsidRPr="0086605F" w:rsidRDefault="00C24B54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972" w:hanging="3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เข้าก่อนออกก่อน</w:t>
            </w:r>
          </w:p>
        </w:tc>
      </w:tr>
      <w:tr w:rsidR="00C24B54" w:rsidRPr="0086605F" w14:paraId="29F029DC" w14:textId="77777777" w:rsidTr="00F37F96">
        <w:tc>
          <w:tcPr>
            <w:tcW w:w="3510" w:type="dxa"/>
          </w:tcPr>
          <w:p w14:paraId="0B084DB7" w14:textId="77777777" w:rsidR="00C24B54" w:rsidRPr="0086605F" w:rsidRDefault="00C24B54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8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วัตถุดิบและวัสดุสิ้นเปลืองโรงงาน</w:t>
            </w:r>
          </w:p>
        </w:tc>
        <w:tc>
          <w:tcPr>
            <w:tcW w:w="5465" w:type="dxa"/>
          </w:tcPr>
          <w:p w14:paraId="589A13A3" w14:textId="77777777" w:rsidR="00C24B54" w:rsidRPr="0086605F" w:rsidRDefault="00C24B54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ราคาทุนวิธีถัวเฉลี่ยถ่วงน้ำหนัก</w:t>
            </w:r>
          </w:p>
        </w:tc>
      </w:tr>
    </w:tbl>
    <w:p w14:paraId="0F90C6C8" w14:textId="77777777" w:rsidR="00C24B54" w:rsidRPr="0086605F" w:rsidRDefault="00C24B54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D1F207A" w14:textId="3E2DB592" w:rsidR="00932807" w:rsidRPr="0086605F" w:rsidRDefault="00610DA5" w:rsidP="00932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605F">
        <w:rPr>
          <w:rFonts w:ascii="Angsana New" w:hAnsi="Angsana New" w:cs="Angsana New"/>
          <w:sz w:val="30"/>
          <w:szCs w:val="30"/>
        </w:rPr>
        <w:tab/>
      </w:r>
      <w:r w:rsidR="00C24B54" w:rsidRPr="0086605F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86605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24B54" w:rsidRPr="0086605F">
        <w:rPr>
          <w:rFonts w:ascii="Angsana New" w:hAnsi="Angsana New" w:cs="Angsana New" w:hint="cs"/>
          <w:spacing w:val="-6"/>
          <w:sz w:val="30"/>
          <w:szCs w:val="30"/>
          <w:cs/>
        </w:rPr>
        <w:t>สำหรับ</w:t>
      </w:r>
      <w:r w:rsidRPr="0086605F">
        <w:rPr>
          <w:rFonts w:ascii="Angsana New" w:hAnsi="Angsana New" w:cs="Angsana New"/>
          <w:spacing w:val="-6"/>
          <w:sz w:val="30"/>
          <w:szCs w:val="30"/>
          <w:cs/>
        </w:rPr>
        <w:t>สินค้าสำเร็จรูปและสินค้าระหว่างผลิตที่ผลิตเอง ต้นทุนสินค้ารวมการปันส่วน</w:t>
      </w:r>
      <w:r w:rsidRPr="0086605F">
        <w:rPr>
          <w:rFonts w:ascii="Angsana New" w:hAnsi="Angsana New" w:cs="Angsana New"/>
          <w:sz w:val="30"/>
          <w:szCs w:val="30"/>
          <w:cs/>
        </w:rPr>
        <w:t>ของค่าโสหุ้ยการผลิตอย่างเหมาะสม</w:t>
      </w:r>
      <w:r w:rsidR="00446E69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โดยคำนึงถึงระดับกำลังการผลิตตามปกติ</w:t>
      </w:r>
      <w:r w:rsidR="00406B27" w:rsidRPr="0086605F">
        <w:rPr>
          <w:rFonts w:ascii="Angsana New" w:hAnsi="Angsana New" w:cs="Angsana New" w:hint="cs"/>
          <w:sz w:val="30"/>
          <w:szCs w:val="30"/>
          <w:cs/>
        </w:rPr>
        <w:t xml:space="preserve"> ทั้งนี้ </w:t>
      </w:r>
      <w:r w:rsidRPr="0086605F">
        <w:rPr>
          <w:rFonts w:ascii="Angsana New" w:hAnsi="Angsana New" w:cs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</w:t>
      </w:r>
      <w:r w:rsidR="00C81D2E" w:rsidRPr="0086605F">
        <w:rPr>
          <w:rFonts w:ascii="Angsana New" w:hAnsi="Angsana New" w:cs="Angsana New" w:hint="cs"/>
          <w:sz w:val="30"/>
          <w:szCs w:val="30"/>
          <w:cs/>
        </w:rPr>
        <w:t>หักด้วยประมาณการต้นทุนในการผลิตสินค้าให้เสร็จและค่าใช้จ่ายที่จำเป็นโดยประมาณในการขาย</w:t>
      </w:r>
      <w:r w:rsidR="00932807" w:rsidRPr="0086605F">
        <w:rPr>
          <w:rFonts w:ascii="Angsana New" w:hAnsi="Angsana New" w:cs="Angsana New"/>
          <w:sz w:val="30"/>
          <w:szCs w:val="30"/>
          <w:cs/>
        </w:rPr>
        <w:br w:type="page"/>
      </w:r>
    </w:p>
    <w:p w14:paraId="239A05B7" w14:textId="77777777" w:rsidR="00610DA5" w:rsidRPr="0086605F" w:rsidRDefault="00610DA5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6605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สินทรัพย์ชีวภาพ</w:t>
      </w:r>
    </w:p>
    <w:p w14:paraId="66DA0ACE" w14:textId="77777777" w:rsidR="00610DA5" w:rsidRPr="0086605F" w:rsidRDefault="00610DA5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5DD6C0F" w14:textId="6D8CEAA4" w:rsidR="002D12F3" w:rsidRPr="0086605F" w:rsidRDefault="00610DA5" w:rsidP="00C90425">
      <w:pPr>
        <w:pStyle w:val="BodyText2"/>
        <w:tabs>
          <w:tab w:val="left" w:pos="540"/>
        </w:tabs>
        <w:spacing w:line="240" w:lineRule="atLeast"/>
        <w:ind w:left="547" w:right="-25" w:firstLine="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สินทรัพย์ชีวภาพวัดมูลค่าด้วยมูลค่ายุติธรรมหักต้นทุนในการขาย (ต้นทุนส่วนเพิ่มที่เกี่ยวข้องโดยตรงกับการจำหน่าย</w:t>
      </w:r>
      <w:r w:rsidR="00D37B17" w:rsidRPr="0086605F">
        <w:rPr>
          <w:rFonts w:ascii="Angsana New" w:hAnsi="Angsana New" w:cs="Angsana New"/>
          <w:sz w:val="30"/>
          <w:szCs w:val="30"/>
          <w:cs/>
        </w:rPr>
        <w:t>สินทรัพย์ชีวภาพ</w:t>
      </w:r>
      <w:r w:rsidR="00D37B17" w:rsidRPr="0086605F">
        <w:rPr>
          <w:rFonts w:ascii="Angsana New" w:hAnsi="Angsana New" w:cs="Angsana New"/>
          <w:sz w:val="30"/>
          <w:szCs w:val="30"/>
        </w:rPr>
        <w:t xml:space="preserve">) </w:t>
      </w:r>
      <w:r w:rsidR="00D37B17" w:rsidRPr="0086605F">
        <w:rPr>
          <w:rFonts w:ascii="Angsana New" w:hAnsi="Angsana New" w:cs="Angsana New"/>
          <w:sz w:val="30"/>
          <w:szCs w:val="30"/>
          <w:cs/>
        </w:rPr>
        <w:t>เว้นแต่กรณีที่ไม่สามาร</w:t>
      </w:r>
      <w:r w:rsidR="00C36F3B" w:rsidRPr="0086605F">
        <w:rPr>
          <w:rFonts w:ascii="Angsana New" w:hAnsi="Angsana New" w:cs="Angsana New" w:hint="cs"/>
          <w:sz w:val="30"/>
          <w:szCs w:val="30"/>
          <w:cs/>
        </w:rPr>
        <w:t>ถ</w:t>
      </w:r>
      <w:r w:rsidR="00D37B17" w:rsidRPr="0086605F">
        <w:rPr>
          <w:rFonts w:ascii="Angsana New" w:hAnsi="Angsana New" w:cs="Angsana New"/>
          <w:sz w:val="30"/>
          <w:szCs w:val="30"/>
          <w:cs/>
        </w:rPr>
        <w:t>วัดมูลค่ายุติธรรมได้อย่างน่าเชื่อถือ ให้วัดมูลค่าด้วยราคาทุนสุทธิจากค่าเสื่อมราคาสะสมและผลขาดทุนจากการด้อยค่าสะสม ผลกำไรหรือขาดทุนที่เกิดจากการเปลี่ยนแปลงในมูลค่ายุติธรรมหักต้นทุนในการขายบันทึกในกำไรหรือขาดทุน</w:t>
      </w:r>
    </w:p>
    <w:p w14:paraId="34E9B1B1" w14:textId="77777777" w:rsidR="00333D8B" w:rsidRPr="0086605F" w:rsidRDefault="00333D8B" w:rsidP="00C90425">
      <w:pPr>
        <w:pStyle w:val="BodyText2"/>
        <w:tabs>
          <w:tab w:val="left" w:pos="540"/>
        </w:tabs>
        <w:spacing w:line="240" w:lineRule="atLeast"/>
        <w:ind w:left="547" w:right="-2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A875284" w14:textId="77777777" w:rsidR="00735E64" w:rsidRPr="0086605F" w:rsidRDefault="00735E64" w:rsidP="00610DA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ราคาทุน</w:t>
      </w:r>
      <w:r w:rsidR="00C90425" w:rsidRPr="0086605F">
        <w:rPr>
          <w:rFonts w:ascii="Angsana New" w:hAnsi="Angsana New" w:cs="Angsana New"/>
          <w:sz w:val="30"/>
          <w:szCs w:val="30"/>
          <w:cs/>
        </w:rPr>
        <w:t>ของสินทรัพย์ชีวภาพ</w:t>
      </w:r>
      <w:r w:rsidRPr="0086605F">
        <w:rPr>
          <w:rFonts w:ascii="Angsana New" w:hAnsi="Angsana New" w:cs="Angsana New"/>
          <w:sz w:val="30"/>
          <w:szCs w:val="30"/>
          <w:cs/>
        </w:rPr>
        <w:t>ประกอบด้วยราคา</w:t>
      </w:r>
      <w:r w:rsidR="00C90425" w:rsidRPr="0086605F">
        <w:rPr>
          <w:rFonts w:ascii="Angsana New" w:hAnsi="Angsana New" w:cs="Angsana New"/>
          <w:sz w:val="30"/>
          <w:szCs w:val="30"/>
          <w:cs/>
        </w:rPr>
        <w:t>ทางตรงที่เกี่ยวข้องกับการได้มาของสินทรัพย์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และต้นทุนอื่นเพื่อให้</w:t>
      </w:r>
      <w:r w:rsidR="00C90425" w:rsidRPr="0086605F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86605F">
        <w:rPr>
          <w:rFonts w:ascii="Angsana New" w:hAnsi="Angsana New" w:cs="Angsana New"/>
          <w:sz w:val="30"/>
          <w:szCs w:val="30"/>
          <w:cs/>
        </w:rPr>
        <w:t>อยู่ในสถานที่และสภาพปัจจุบัน</w:t>
      </w:r>
    </w:p>
    <w:p w14:paraId="223DA783" w14:textId="1A29AC8C" w:rsidR="00AF2FFC" w:rsidRPr="0086605F" w:rsidRDefault="00AF2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4816D805" w14:textId="23C045AC" w:rsidR="00735E64" w:rsidRPr="0086605F" w:rsidRDefault="00735E64" w:rsidP="00FB4D56">
      <w:pPr>
        <w:pStyle w:val="BodyText2"/>
        <w:tabs>
          <w:tab w:val="left" w:pos="540"/>
          <w:tab w:val="left" w:pos="747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ค่าเสื่อม</w:t>
      </w:r>
      <w:r w:rsidR="00C90425" w:rsidRPr="0086605F">
        <w:rPr>
          <w:rFonts w:ascii="Angsana New" w:hAnsi="Angsana New" w:cs="Angsana New"/>
          <w:sz w:val="30"/>
          <w:szCs w:val="30"/>
          <w:cs/>
        </w:rPr>
        <w:t>ราคาของสินทรัพย์ชีวภาพที่ให้ผลิตผล เช่น พ่อแม่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พันธุ์คำนวณโดยใช้วิธีเส้นตรงจากราคาทุนหักด้วยมูลค่าคงเหลือโดยประมาณ </w:t>
      </w:r>
      <w:r w:rsidR="00C90425" w:rsidRPr="0086605F">
        <w:rPr>
          <w:rFonts w:ascii="Angsana New" w:hAnsi="Angsana New" w:cs="Angsana New"/>
          <w:sz w:val="30"/>
          <w:szCs w:val="30"/>
          <w:cs/>
        </w:rPr>
        <w:t>ตามเกณฑ์</w:t>
      </w:r>
      <w:r w:rsidRPr="0086605F">
        <w:rPr>
          <w:rFonts w:ascii="Angsana New" w:hAnsi="Angsana New" w:cs="Angsana New"/>
          <w:sz w:val="30"/>
          <w:szCs w:val="30"/>
          <w:cs/>
        </w:rPr>
        <w:t>อายุ</w:t>
      </w:r>
      <w:r w:rsidR="00E710E2" w:rsidRPr="0086605F">
        <w:rPr>
          <w:rFonts w:ascii="Angsana New" w:hAnsi="Angsana New" w:cs="Angsana New"/>
          <w:sz w:val="30"/>
          <w:szCs w:val="30"/>
          <w:cs/>
        </w:rPr>
        <w:t>การให้ประโยชน์ของพ่อแม่พันธุ์</w:t>
      </w:r>
      <w:r w:rsidRPr="0086605F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2F6A1E8B" w14:textId="77777777" w:rsidR="00E710E2" w:rsidRPr="0086605F" w:rsidRDefault="00E710E2" w:rsidP="00E710E2">
      <w:pPr>
        <w:pStyle w:val="BodyText2"/>
        <w:tabs>
          <w:tab w:val="left" w:pos="540"/>
          <w:tab w:val="left" w:pos="747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450" w:type="dxa"/>
        <w:tblLook w:val="0000" w:firstRow="0" w:lastRow="0" w:firstColumn="0" w:lastColumn="0" w:noHBand="0" w:noVBand="0"/>
      </w:tblPr>
      <w:tblGrid>
        <w:gridCol w:w="7308"/>
        <w:gridCol w:w="1260"/>
        <w:gridCol w:w="720"/>
      </w:tblGrid>
      <w:tr w:rsidR="00E710E2" w:rsidRPr="0086605F" w14:paraId="40180452" w14:textId="77777777" w:rsidTr="00E710E2">
        <w:tc>
          <w:tcPr>
            <w:tcW w:w="7308" w:type="dxa"/>
            <w:vAlign w:val="bottom"/>
          </w:tcPr>
          <w:p w14:paraId="15229576" w14:textId="77777777" w:rsidR="00E710E2" w:rsidRPr="0086605F" w:rsidRDefault="00E710E2" w:rsidP="00F2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พ่อแม่พันธุ์ไก่</w:t>
            </w:r>
          </w:p>
        </w:tc>
        <w:tc>
          <w:tcPr>
            <w:tcW w:w="1260" w:type="dxa"/>
          </w:tcPr>
          <w:p w14:paraId="6ACC96F9" w14:textId="461739F8" w:rsidR="00E710E2" w:rsidRPr="0086605F" w:rsidRDefault="00E710E2" w:rsidP="00E7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C418B0" w:rsidRPr="0086605F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720" w:type="dxa"/>
          </w:tcPr>
          <w:p w14:paraId="45C8B6C2" w14:textId="31AB4059" w:rsidR="00E710E2" w:rsidRPr="0086605F" w:rsidRDefault="008B3361" w:rsidP="00E3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</w:tr>
      <w:tr w:rsidR="00E710E2" w:rsidRPr="0086605F" w14:paraId="187AE42E" w14:textId="77777777" w:rsidTr="00E710E2">
        <w:tc>
          <w:tcPr>
            <w:tcW w:w="7308" w:type="dxa"/>
            <w:vAlign w:val="bottom"/>
          </w:tcPr>
          <w:p w14:paraId="746AA171" w14:textId="77777777" w:rsidR="00E710E2" w:rsidRPr="0086605F" w:rsidRDefault="00E710E2" w:rsidP="00F2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พ่อแม่พันธุ์สุกร</w:t>
            </w:r>
          </w:p>
        </w:tc>
        <w:tc>
          <w:tcPr>
            <w:tcW w:w="1260" w:type="dxa"/>
          </w:tcPr>
          <w:p w14:paraId="39C05C38" w14:textId="2DF172CC" w:rsidR="00E710E2" w:rsidRPr="0086605F" w:rsidRDefault="00E710E2" w:rsidP="00E3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C418B0" w:rsidRPr="0086605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C418B0" w:rsidRPr="0086605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720" w:type="dxa"/>
          </w:tcPr>
          <w:p w14:paraId="239EA70A" w14:textId="77777777" w:rsidR="00E710E2" w:rsidRPr="0086605F" w:rsidRDefault="00E710E2" w:rsidP="00E3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3D907F5E" w14:textId="77777777" w:rsidR="00E710E2" w:rsidRPr="0086605F" w:rsidRDefault="00E710E2" w:rsidP="00E710E2">
      <w:pPr>
        <w:pStyle w:val="BodyText2"/>
        <w:tabs>
          <w:tab w:val="left" w:pos="540"/>
          <w:tab w:val="left" w:pos="747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6B731E00" w14:textId="4BCD24F1" w:rsidR="00D37B17" w:rsidRPr="0086605F" w:rsidRDefault="00D37B17" w:rsidP="00610DA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สินทรัพย์ชีวภาพไม่หมุน</w:t>
      </w:r>
      <w:r w:rsidR="00C36F3B" w:rsidRPr="0086605F">
        <w:rPr>
          <w:rFonts w:ascii="Angsana New" w:hAnsi="Angsana New" w:cs="Angsana New" w:hint="cs"/>
          <w:sz w:val="30"/>
          <w:szCs w:val="30"/>
          <w:cs/>
        </w:rPr>
        <w:t>เ</w:t>
      </w:r>
      <w:r w:rsidRPr="0086605F">
        <w:rPr>
          <w:rFonts w:ascii="Angsana New" w:hAnsi="Angsana New" w:cs="Angsana New"/>
          <w:sz w:val="30"/>
          <w:szCs w:val="30"/>
          <w:cs/>
        </w:rPr>
        <w:t>วียนส่วนใหญ่ประกอบด้วย สุกรพันธุ์ ซึ่งได้แยกแสดงรายการไว้ภายใต้หมวด “สินทรัพย์ไม่หมุนเวียน” ส่วนสินทรัพย์ชีวภาพอื่นๆ แสดงไว้ภายใต้หมวด “สินทรัพย์หมุนวียน” ในงบแสดงฐานะการเงิน</w:t>
      </w:r>
    </w:p>
    <w:p w14:paraId="0A89F1AC" w14:textId="2325B4B9" w:rsidR="009C2481" w:rsidRPr="0086605F" w:rsidRDefault="009C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</w:p>
    <w:p w14:paraId="1282A340" w14:textId="19FFEF3F" w:rsidR="00234ED9" w:rsidRPr="0086605F" w:rsidRDefault="00234ED9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86605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8BD9B80" w14:textId="77777777" w:rsidR="00234ED9" w:rsidRPr="0086605F" w:rsidRDefault="00234ED9" w:rsidP="00234ED9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p w14:paraId="0D431516" w14:textId="1936B495" w:rsidR="00C809AF" w:rsidRPr="0086605F" w:rsidRDefault="00C809AF" w:rsidP="00C80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="00114B52" w:rsidRPr="0086605F">
        <w:rPr>
          <w:rFonts w:ascii="Angsana New" w:hAnsi="Angsana New" w:cs="Angsana New" w:hint="cs"/>
          <w:sz w:val="30"/>
          <w:szCs w:val="30"/>
          <w:cs/>
        </w:rPr>
        <w:t>สะสม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18C92D4" w14:textId="77777777" w:rsidR="00C809AF" w:rsidRPr="0086605F" w:rsidRDefault="00C809AF" w:rsidP="00C80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E9C4CD" w14:textId="2D94A241" w:rsidR="00C809AF" w:rsidRPr="0086605F" w:rsidRDefault="00C809AF" w:rsidP="0084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</w:t>
      </w:r>
      <w:r w:rsidR="000B67BE" w:rsidRPr="0086605F">
        <w:rPr>
          <w:rFonts w:ascii="Angsana New" w:hAnsi="Angsana New" w:cs="Angsana New"/>
          <w:sz w:val="30"/>
          <w:szCs w:val="30"/>
          <w:cs/>
        </w:rPr>
        <w:br/>
      </w:r>
      <w:r w:rsidR="00C418B0" w:rsidRPr="0086605F">
        <w:rPr>
          <w:rFonts w:ascii="Angsana New" w:hAnsi="Angsana New" w:cs="Angsana New"/>
          <w:sz w:val="30"/>
          <w:szCs w:val="30"/>
        </w:rPr>
        <w:t>40</w:t>
      </w:r>
      <w:r w:rsidR="00844E73"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ปีและรับรู้ในกำไรหรือขาดทุน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</w:t>
      </w:r>
      <w:r w:rsidR="00844E73" w:rsidRPr="0086605F">
        <w:rPr>
          <w:rFonts w:ascii="Angsana New" w:hAnsi="Angsana New" w:cs="Angsana New" w:hint="cs"/>
          <w:sz w:val="30"/>
          <w:szCs w:val="30"/>
          <w:cs/>
        </w:rPr>
        <w:t>ร</w:t>
      </w:r>
      <w:r w:rsidRPr="0086605F">
        <w:rPr>
          <w:rFonts w:ascii="Angsana New" w:hAnsi="Angsana New" w:cs="Angsana New" w:hint="cs"/>
          <w:sz w:val="30"/>
          <w:szCs w:val="30"/>
          <w:cs/>
        </w:rPr>
        <w:t>ก่อสร้าง</w:t>
      </w:r>
    </w:p>
    <w:p w14:paraId="6B2FDAFD" w14:textId="77777777" w:rsidR="00C809AF" w:rsidRPr="0086605F" w:rsidRDefault="00C809AF" w:rsidP="00C80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F472BCD" w14:textId="4E068456" w:rsidR="00114B52" w:rsidRPr="0086605F" w:rsidRDefault="00C809AF" w:rsidP="00C80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A3C2C6F" w14:textId="77777777" w:rsidR="00FF32E2" w:rsidRPr="0086605F" w:rsidRDefault="00FF3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86605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598E4359" w14:textId="0CD88A3E" w:rsidR="00CE5CE1" w:rsidRPr="0086605F" w:rsidRDefault="00CE5CE1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6605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41BAA212" w14:textId="77777777" w:rsidR="002675AC" w:rsidRPr="0086605F" w:rsidRDefault="002675AC" w:rsidP="00234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28"/>
          <w:szCs w:val="28"/>
        </w:rPr>
      </w:pPr>
    </w:p>
    <w:p w14:paraId="055196C8" w14:textId="341ECBA5" w:rsidR="00AC5B25" w:rsidRPr="0086605F" w:rsidRDefault="00984194" w:rsidP="00AC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>อ</w:t>
      </w:r>
      <w:r w:rsidR="00AC5B25" w:rsidRPr="0086605F">
        <w:rPr>
          <w:rFonts w:ascii="Angsana New" w:hAnsi="Angsana New" w:cs="Angsana New" w:hint="cs"/>
          <w:sz w:val="30"/>
          <w:szCs w:val="30"/>
          <w:cs/>
        </w:rPr>
        <w:t>าคารและอุปกรณ์วัดมูลค่าด้วยราคาทุนหักค่าเสื่อมราคาสะสมและขาดทุนจากการด้อยค่า</w:t>
      </w:r>
      <w:r w:rsidRPr="0086605F">
        <w:rPr>
          <w:rFonts w:ascii="Angsana New" w:hAnsi="Angsana New" w:cs="Angsana New" w:hint="cs"/>
          <w:sz w:val="30"/>
          <w:szCs w:val="30"/>
          <w:cs/>
        </w:rPr>
        <w:t>สะสม</w:t>
      </w:r>
      <w:r w:rsidR="00AC5B25" w:rsidRPr="0086605F">
        <w:rPr>
          <w:rFonts w:ascii="Angsana New" w:hAnsi="Angsana New" w:cs="Angsana New" w:hint="cs"/>
          <w:sz w:val="30"/>
          <w:szCs w:val="30"/>
          <w:cs/>
        </w:rPr>
        <w:t xml:space="preserve"> ที่ดินวัดมูลค่า</w:t>
      </w:r>
      <w:r w:rsidR="0045679B" w:rsidRPr="0086605F">
        <w:rPr>
          <w:rFonts w:ascii="Angsana New" w:hAnsi="Angsana New" w:cs="Angsana New"/>
          <w:sz w:val="30"/>
          <w:szCs w:val="30"/>
        </w:rPr>
        <w:br/>
      </w:r>
      <w:r w:rsidR="00AC5B25" w:rsidRPr="0086605F">
        <w:rPr>
          <w:rFonts w:ascii="Angsana New" w:hAnsi="Angsana New" w:cs="Angsana New" w:hint="cs"/>
          <w:sz w:val="30"/>
          <w:szCs w:val="30"/>
          <w:cs/>
        </w:rPr>
        <w:t>ด้วยราคาที่ตีใหม่</w:t>
      </w:r>
      <w:r w:rsidR="00AC5B25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AC5B25" w:rsidRPr="0086605F">
        <w:rPr>
          <w:rFonts w:ascii="Angsana New" w:hAnsi="Angsana New" w:cs="Angsana New" w:hint="cs"/>
          <w:sz w:val="30"/>
          <w:szCs w:val="30"/>
          <w:cs/>
        </w:rPr>
        <w:t>ราคาที่ตีใหม่หมายถึงมูลค่ายุติธรรมซึ่งกำหนดจากเกณฑ์การใช้งานของสินทรัพย์ที่มีอยู่จริง</w:t>
      </w:r>
      <w:r w:rsidR="00AC5B25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AC5B25" w:rsidRPr="0086605F">
        <w:rPr>
          <w:rFonts w:ascii="Angsana New" w:hAnsi="Angsana New" w:cs="Angsana New" w:hint="cs"/>
          <w:sz w:val="30"/>
          <w:szCs w:val="30"/>
          <w:cs/>
        </w:rPr>
        <w:t>ณ</w:t>
      </w:r>
      <w:r w:rsidR="00AC5B25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AC5B25" w:rsidRPr="0086605F">
        <w:rPr>
          <w:rFonts w:ascii="Angsana New" w:hAnsi="Angsana New" w:cs="Angsana New" w:hint="cs"/>
          <w:sz w:val="30"/>
          <w:szCs w:val="30"/>
          <w:cs/>
        </w:rPr>
        <w:t>วันที่มีการตีราคาใหม่หักด้วยค่าเผื่อการด้อยค่าของสินทรัพย์</w:t>
      </w:r>
    </w:p>
    <w:p w14:paraId="26122A35" w14:textId="77777777" w:rsidR="00AC5B25" w:rsidRPr="0086605F" w:rsidRDefault="00AC5B25" w:rsidP="00AC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21EA0BE5" w14:textId="6EDEDE7A" w:rsidR="00AC5B25" w:rsidRPr="0086605F" w:rsidRDefault="00AC5B25" w:rsidP="00AC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รวมถึงต้นทุนการกู้ยืม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และต้นทุนในการรื้อถอน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การขนย้าย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AD72576" w14:textId="77777777" w:rsidR="00AC5B25" w:rsidRPr="0086605F" w:rsidRDefault="00AC5B25" w:rsidP="00AC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641657B6" w14:textId="43B4887C" w:rsidR="00AC5B25" w:rsidRPr="0086605F" w:rsidRDefault="00AC5B25" w:rsidP="00AC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อาคาร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และอุปกรณ์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รับรู้ในกำไรหรือขาดทุน</w:t>
      </w:r>
    </w:p>
    <w:p w14:paraId="7FE4C86C" w14:textId="06E9CD1A" w:rsidR="000F16E4" w:rsidRPr="0086605F" w:rsidRDefault="000F16E4" w:rsidP="00AC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55AABEA1" w14:textId="4A9A5B22" w:rsidR="00874A68" w:rsidRPr="0086605F" w:rsidRDefault="00874A68" w:rsidP="00AC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ณ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ซึ่งมูลค่าของสินทรัพย์ส่วนที่ตีเพิ่มขึ้นจะบันทึกไปยังกำไรขาดทุนเบ็ดเสร็จอื่นและแสดงเป็น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“</w:t>
      </w:r>
      <w:r w:rsidRPr="0086605F">
        <w:rPr>
          <w:rFonts w:ascii="Angsana New" w:hAnsi="Angsana New" w:cs="Angsana New" w:hint="cs"/>
          <w:sz w:val="30"/>
          <w:szCs w:val="30"/>
          <w:cs/>
        </w:rPr>
        <w:t>สำรองการ</w:t>
      </w:r>
      <w:r w:rsidR="00984194" w:rsidRPr="0086605F">
        <w:rPr>
          <w:rFonts w:ascii="Angsana New" w:hAnsi="Angsana New" w:cs="Angsana New"/>
          <w:sz w:val="30"/>
          <w:szCs w:val="30"/>
          <w:cs/>
        </w:rPr>
        <w:br/>
      </w:r>
      <w:r w:rsidRPr="0086605F">
        <w:rPr>
          <w:rFonts w:ascii="Angsana New" w:hAnsi="Angsana New" w:cs="Angsana New" w:hint="cs"/>
          <w:sz w:val="30"/>
          <w:szCs w:val="30"/>
          <w:cs/>
        </w:rPr>
        <w:t>ตีราคาสินทรัพย์</w:t>
      </w:r>
      <w:r w:rsidRPr="0086605F">
        <w:rPr>
          <w:rFonts w:ascii="Angsana New" w:hAnsi="Angsana New" w:cs="Angsana New" w:hint="eastAsia"/>
          <w:sz w:val="30"/>
          <w:szCs w:val="30"/>
          <w:cs/>
        </w:rPr>
        <w:t>”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ส่วนที่ตีเพิ่มขึ้นดังกล่าวจะรับรู้ในกำไรหรือขาดทุน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ในกรณีที่มีการจำหน่ายสินทรัพย์ที่เคยตีราคาใหม่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3653B178" w14:textId="77777777" w:rsidR="00110A19" w:rsidRPr="0086605F" w:rsidRDefault="00110A19" w:rsidP="009841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23B7DE2B" w14:textId="7E5C8F75" w:rsidR="00110A19" w:rsidRPr="0086605F" w:rsidRDefault="00110A19" w:rsidP="00685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อาคารและอุปกรณ์ </w:t>
      </w:r>
      <w:r w:rsidR="00984194" w:rsidRPr="0086605F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86605F">
        <w:rPr>
          <w:rFonts w:ascii="Angsana New" w:hAnsi="Angsana New" w:cs="Angsana New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</w:t>
      </w:r>
      <w:r w:rsidR="00984194" w:rsidRPr="0086605F">
        <w:rPr>
          <w:rFonts w:ascii="Angsana New" w:hAnsi="Angsana New" w:cs="Angsana New" w:hint="cs"/>
          <w:sz w:val="30"/>
          <w:szCs w:val="30"/>
          <w:cs/>
        </w:rPr>
        <w:t>เป็นประจำ</w:t>
      </w:r>
      <w:r w:rsidRPr="0086605F">
        <w:rPr>
          <w:rFonts w:ascii="Angsana New" w:hAnsi="Angsana New" w:cs="Angsana New"/>
          <w:sz w:val="30"/>
          <w:szCs w:val="30"/>
          <w:cs/>
        </w:rPr>
        <w:t>ในการซ่อมบำรุงที่ดิน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8D92D18" w14:textId="77777777" w:rsidR="00844E73" w:rsidRPr="0086605F" w:rsidRDefault="00844E73" w:rsidP="0084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4E3DB0D" w14:textId="54575292" w:rsidR="00932807" w:rsidRPr="0086605F" w:rsidRDefault="00874A68" w:rsidP="00932807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605F">
        <w:rPr>
          <w:rFonts w:ascii="Angsana New" w:hAnsi="Angsana New" w:cs="Angsana New" w:hint="cs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86605F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color w:val="auto"/>
          <w:sz w:val="30"/>
          <w:szCs w:val="30"/>
          <w:cs/>
        </w:rPr>
        <w:t>และรับรู้ในกำไรหรือขาดทุน</w:t>
      </w:r>
      <w:r w:rsidRPr="0086605F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color w:val="auto"/>
          <w:sz w:val="30"/>
          <w:szCs w:val="30"/>
          <w:cs/>
        </w:rPr>
        <w:t>ทั้งนี้</w:t>
      </w:r>
      <w:r w:rsidRPr="0086605F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86605F">
        <w:rPr>
          <w:rFonts w:ascii="Angsana New" w:hAnsi="Angsana New" w:cs="Angsana New"/>
          <w:color w:val="auto"/>
          <w:sz w:val="30"/>
          <w:szCs w:val="30"/>
          <w:cs/>
        </w:rPr>
        <w:t xml:space="preserve">  </w:t>
      </w:r>
      <w:r w:rsidR="00932807" w:rsidRPr="0086605F">
        <w:rPr>
          <w:rFonts w:ascii="Angsana New" w:hAnsi="Angsana New" w:cs="Angsana New"/>
          <w:color w:val="auto"/>
          <w:sz w:val="30"/>
          <w:szCs w:val="30"/>
          <w:cs/>
        </w:rPr>
        <w:br w:type="page"/>
      </w:r>
    </w:p>
    <w:p w14:paraId="2128E00E" w14:textId="45813DB2" w:rsidR="00110A19" w:rsidRPr="0086605F" w:rsidRDefault="00874A68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7CA6C5F" w14:textId="77777777" w:rsidR="00EC7350" w:rsidRPr="0086605F" w:rsidRDefault="00EC7350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810" w:type="dxa"/>
        <w:tblInd w:w="360" w:type="dxa"/>
        <w:tblLook w:val="0000" w:firstRow="0" w:lastRow="0" w:firstColumn="0" w:lastColumn="0" w:noHBand="0" w:noVBand="0"/>
      </w:tblPr>
      <w:tblGrid>
        <w:gridCol w:w="7830"/>
        <w:gridCol w:w="1170"/>
        <w:gridCol w:w="810"/>
      </w:tblGrid>
      <w:tr w:rsidR="00CF4E8F" w:rsidRPr="0086605F" w14:paraId="1D0747DE" w14:textId="77777777" w:rsidTr="00D46582">
        <w:tc>
          <w:tcPr>
            <w:tcW w:w="7830" w:type="dxa"/>
            <w:vAlign w:val="bottom"/>
          </w:tcPr>
          <w:p w14:paraId="79D4CFE0" w14:textId="77777777" w:rsidR="00CF4E8F" w:rsidRPr="0086605F" w:rsidRDefault="00CF4E8F" w:rsidP="00D4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72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0" w:name="_Hlk32338312"/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</w:t>
            </w:r>
            <w:r w:rsidR="00202245" w:rsidRPr="0086605F">
              <w:rPr>
                <w:rFonts w:ascii="Angsana New" w:hAnsi="Angsana New" w:cs="Angsana New"/>
                <w:sz w:val="30"/>
                <w:szCs w:val="30"/>
                <w:cs/>
              </w:rPr>
              <w:t>่วนปรับปรุง</w:t>
            </w:r>
            <w:r w:rsidR="00BD54BF" w:rsidRPr="0086605F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14:paraId="7437C2A0" w14:textId="264227B7" w:rsidR="00CF4E8F" w:rsidRPr="0086605F" w:rsidRDefault="00B83E44" w:rsidP="00D4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86754" w:rsidRPr="0086605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418B0" w:rsidRPr="0086605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810" w:type="dxa"/>
          </w:tcPr>
          <w:p w14:paraId="1A3276E1" w14:textId="77777777" w:rsidR="00CF4E8F" w:rsidRPr="0086605F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F4E8F" w:rsidRPr="0086605F" w14:paraId="34CD111C" w14:textId="77777777" w:rsidTr="00D46582">
        <w:tc>
          <w:tcPr>
            <w:tcW w:w="7830" w:type="dxa"/>
            <w:vAlign w:val="bottom"/>
          </w:tcPr>
          <w:p w14:paraId="3B5CD6FB" w14:textId="77777777" w:rsidR="00CF4E8F" w:rsidRPr="0086605F" w:rsidRDefault="00B86754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170" w:type="dxa"/>
            <w:vAlign w:val="bottom"/>
          </w:tcPr>
          <w:p w14:paraId="73B03206" w14:textId="57B3D137" w:rsidR="00CF4E8F" w:rsidRPr="0086605F" w:rsidRDefault="00C418B0" w:rsidP="00D4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86754" w:rsidRPr="0086605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14:paraId="497BFE06" w14:textId="77777777" w:rsidR="00CF4E8F" w:rsidRPr="0086605F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F4E8F" w:rsidRPr="0086605F" w14:paraId="493EBE64" w14:textId="77777777" w:rsidTr="00D46582">
        <w:tc>
          <w:tcPr>
            <w:tcW w:w="7830" w:type="dxa"/>
            <w:vAlign w:val="bottom"/>
          </w:tcPr>
          <w:p w14:paraId="3A162C59" w14:textId="77777777" w:rsidR="00CF4E8F" w:rsidRPr="0086605F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7FB02F9D" w14:textId="243F3C3D" w:rsidR="00CF4E8F" w:rsidRPr="0086605F" w:rsidRDefault="00C418B0" w:rsidP="00D4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86754" w:rsidRPr="0086605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B83E44" w:rsidRPr="0086605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810" w:type="dxa"/>
          </w:tcPr>
          <w:p w14:paraId="251F9FB6" w14:textId="77777777" w:rsidR="00CF4E8F" w:rsidRPr="0086605F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F4E8F" w:rsidRPr="0086605F" w14:paraId="68819FA5" w14:textId="77777777" w:rsidTr="00D46582">
        <w:tc>
          <w:tcPr>
            <w:tcW w:w="7830" w:type="dxa"/>
            <w:vAlign w:val="bottom"/>
          </w:tcPr>
          <w:p w14:paraId="071AE1CA" w14:textId="77777777" w:rsidR="00CF4E8F" w:rsidRPr="0086605F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  <w:vAlign w:val="bottom"/>
          </w:tcPr>
          <w:p w14:paraId="2D54C598" w14:textId="35389263" w:rsidR="00CF4E8F" w:rsidRPr="0086605F" w:rsidRDefault="00B83E44" w:rsidP="00D4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86754" w:rsidRPr="0086605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810" w:type="dxa"/>
          </w:tcPr>
          <w:p w14:paraId="282D2F70" w14:textId="77777777" w:rsidR="00CF4E8F" w:rsidRPr="0086605F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F4E8F" w:rsidRPr="0086605F" w14:paraId="2F2D2B2B" w14:textId="77777777" w:rsidTr="00D46582">
        <w:tc>
          <w:tcPr>
            <w:tcW w:w="7830" w:type="dxa"/>
            <w:shd w:val="clear" w:color="auto" w:fill="auto"/>
            <w:vAlign w:val="bottom"/>
          </w:tcPr>
          <w:p w14:paraId="4FD6737A" w14:textId="77777777" w:rsidR="00CF4E8F" w:rsidRPr="0086605F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7118F6CB" w14:textId="6F71E0A0" w:rsidR="00CF4E8F" w:rsidRPr="0086605F" w:rsidRDefault="00B83E44" w:rsidP="00D4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86754" w:rsidRPr="0086605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C418B0" w:rsidRPr="008660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810" w:type="dxa"/>
            <w:shd w:val="clear" w:color="auto" w:fill="auto"/>
          </w:tcPr>
          <w:p w14:paraId="65C0C407" w14:textId="77777777" w:rsidR="00CF4E8F" w:rsidRPr="0086605F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bookmarkEnd w:id="0"/>
    </w:tbl>
    <w:p w14:paraId="72DDD64D" w14:textId="77777777" w:rsidR="00C97DF0" w:rsidRPr="0086605F" w:rsidRDefault="00C97DF0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7A38E095" w14:textId="0708306F" w:rsidR="00B201E7" w:rsidRPr="0086605F" w:rsidRDefault="00B201E7" w:rsidP="00F45847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i/>
          <w:iCs/>
          <w:sz w:val="30"/>
          <w:szCs w:val="30"/>
          <w:lang w:val="th-TH"/>
        </w:rPr>
      </w:pPr>
      <w:r w:rsidRPr="0086605F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ค่าความนิยม</w:t>
      </w:r>
    </w:p>
    <w:p w14:paraId="5D71E113" w14:textId="77777777" w:rsidR="00B201E7" w:rsidRPr="0086605F" w:rsidRDefault="00B201E7" w:rsidP="00B201E7">
      <w:pPr>
        <w:pStyle w:val="ListParagraph"/>
        <w:ind w:left="518"/>
        <w:rPr>
          <w:b/>
          <w:bCs/>
          <w:i/>
          <w:iCs/>
          <w:sz w:val="30"/>
          <w:szCs w:val="30"/>
          <w:lang w:val="th-TH"/>
        </w:rPr>
      </w:pPr>
    </w:p>
    <w:p w14:paraId="1C1D7981" w14:textId="454BCA1F" w:rsidR="00B201E7" w:rsidRPr="0086605F" w:rsidRDefault="00B201E7" w:rsidP="00B201E7">
      <w:pPr>
        <w:ind w:left="540"/>
        <w:jc w:val="thaiDistribute"/>
        <w:rPr>
          <w:rFonts w:ascii="Angsana New" w:hAnsi="Angsana New" w:cs="Angsana New"/>
          <w:spacing w:val="-3"/>
          <w:sz w:val="30"/>
          <w:szCs w:val="30"/>
        </w:rPr>
      </w:pPr>
      <w:r w:rsidRPr="0086605F">
        <w:rPr>
          <w:rFonts w:ascii="Angsana New" w:hAnsi="Angsana New" w:cs="Angsana New" w:hint="cs"/>
          <w:spacing w:val="-3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  <w:r w:rsidRPr="0086605F">
        <w:rPr>
          <w:rFonts w:ascii="Angsana New" w:hAnsi="Angsana New" w:cs="Angsana New"/>
          <w:spacing w:val="-3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pacing w:val="-3"/>
          <w:sz w:val="30"/>
          <w:szCs w:val="30"/>
          <w:cs/>
        </w:rPr>
        <w:t>โดยค่าความนิยมของเงินลงทุนที่บันทึกตามวิธี</w:t>
      </w:r>
      <w:r w:rsidRPr="0086605F">
        <w:rPr>
          <w:rFonts w:ascii="Angsana New" w:hAnsi="Angsana New" w:cs="Angsana New"/>
          <w:spacing w:val="-3"/>
          <w:sz w:val="30"/>
          <w:szCs w:val="30"/>
          <w:cs/>
        </w:rPr>
        <w:t xml:space="preserve">     </w:t>
      </w:r>
      <w:r w:rsidRPr="0086605F">
        <w:rPr>
          <w:rFonts w:ascii="Angsana New" w:hAnsi="Angsana New" w:cs="Angsana New" w:hint="cs"/>
          <w:spacing w:val="-3"/>
          <w:sz w:val="30"/>
          <w:szCs w:val="30"/>
          <w:cs/>
        </w:rPr>
        <w:t>ส่วนได้เสียรวมอยู่ในมูลค่าตามบัญชีของเงินลงทุน</w:t>
      </w:r>
      <w:r w:rsidRPr="0086605F">
        <w:rPr>
          <w:rFonts w:ascii="Angsana New" w:hAnsi="Angsana New" w:cs="Angsana New"/>
          <w:spacing w:val="-3"/>
          <w:sz w:val="30"/>
          <w:szCs w:val="30"/>
          <w:cs/>
        </w:rPr>
        <w:t xml:space="preserve"> </w:t>
      </w:r>
    </w:p>
    <w:p w14:paraId="3D4A91FB" w14:textId="77777777" w:rsidR="0068563D" w:rsidRPr="0086605F" w:rsidRDefault="0068563D" w:rsidP="000F16E4">
      <w:pPr>
        <w:jc w:val="thaiDistribute"/>
        <w:rPr>
          <w:rFonts w:ascii="Angsana New" w:hAnsi="Angsana New" w:cs="Angsana New"/>
          <w:spacing w:val="-3"/>
          <w:sz w:val="30"/>
          <w:szCs w:val="30"/>
        </w:rPr>
      </w:pPr>
    </w:p>
    <w:p w14:paraId="6F08AE9D" w14:textId="2423B10C" w:rsidR="00D73498" w:rsidRPr="0086605F" w:rsidRDefault="00D73498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86605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B201E7" w:rsidRPr="0086605F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อื่น</w:t>
      </w:r>
    </w:p>
    <w:p w14:paraId="5CFCD2B6" w14:textId="05415C2B" w:rsidR="00D73498" w:rsidRPr="0086605F" w:rsidRDefault="00B201E7" w:rsidP="00B201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ab/>
      </w:r>
    </w:p>
    <w:p w14:paraId="1CCC401B" w14:textId="1774C8DD" w:rsidR="00B201E7" w:rsidRPr="0086605F" w:rsidRDefault="00B201E7" w:rsidP="00D734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6605F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="00F45847" w:rsidRPr="0086605F">
        <w:rPr>
          <w:rFonts w:ascii="Angsana New" w:hAnsi="Angsana New" w:cs="Angsana New" w:hint="cs"/>
          <w:spacing w:val="-4"/>
          <w:sz w:val="30"/>
          <w:szCs w:val="30"/>
          <w:cs/>
        </w:rPr>
        <w:t>สะสม</w:t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สินทรัพย์ไม่มีตัวตนอื่นๆ</w:t>
      </w:r>
      <w:r w:rsidR="00F45847" w:rsidRPr="0086605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pacing w:val="-4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F45847" w:rsidRPr="0086605F">
        <w:rPr>
          <w:rFonts w:ascii="Angsana New" w:hAnsi="Angsana New" w:cs="Angsana New" w:hint="cs"/>
          <w:spacing w:val="-4"/>
          <w:sz w:val="30"/>
          <w:szCs w:val="30"/>
          <w:cs/>
        </w:rPr>
        <w:t>สะสม</w:t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pacing w:val="-4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pacing w:val="-4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50E3AB8" w14:textId="77777777" w:rsidR="00B201E7" w:rsidRPr="0086605F" w:rsidRDefault="00B201E7" w:rsidP="00D734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4F0F02D" w14:textId="47D4DAA9" w:rsidR="00B1575A" w:rsidRPr="0086605F" w:rsidRDefault="00B201E7" w:rsidP="00C00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BD571F7" w14:textId="77777777" w:rsidR="00B201E7" w:rsidRPr="0086605F" w:rsidRDefault="00B201E7" w:rsidP="00C00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360" w:type="dxa"/>
        <w:tblInd w:w="360" w:type="dxa"/>
        <w:tblLook w:val="0000" w:firstRow="0" w:lastRow="0" w:firstColumn="0" w:lastColumn="0" w:noHBand="0" w:noVBand="0"/>
      </w:tblPr>
      <w:tblGrid>
        <w:gridCol w:w="6120"/>
        <w:gridCol w:w="2880"/>
        <w:gridCol w:w="360"/>
      </w:tblGrid>
      <w:tr w:rsidR="00B1575A" w:rsidRPr="0086605F" w14:paraId="3946B1C1" w14:textId="77777777" w:rsidTr="00D46582">
        <w:tc>
          <w:tcPr>
            <w:tcW w:w="6120" w:type="dxa"/>
            <w:vAlign w:val="bottom"/>
          </w:tcPr>
          <w:p w14:paraId="0FDB1548" w14:textId="18799CC9" w:rsidR="00B1575A" w:rsidRPr="0086605F" w:rsidRDefault="00B1575A" w:rsidP="00FD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880" w:type="dxa"/>
            <w:vAlign w:val="bottom"/>
          </w:tcPr>
          <w:p w14:paraId="62CC1ABC" w14:textId="691453EA" w:rsidR="00B1575A" w:rsidRPr="0086605F" w:rsidRDefault="00B1575A" w:rsidP="00D4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2571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C418B0" w:rsidRPr="0086605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B83E44" w:rsidRPr="008660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418B0" w:rsidRPr="0086605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360" w:type="dxa"/>
          </w:tcPr>
          <w:p w14:paraId="4B2A853F" w14:textId="77777777" w:rsidR="00B1575A" w:rsidRPr="0086605F" w:rsidRDefault="00B1575A" w:rsidP="00FD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6780E" w:rsidRPr="0086605F" w14:paraId="1F31118D" w14:textId="77777777" w:rsidTr="00D46582">
        <w:tc>
          <w:tcPr>
            <w:tcW w:w="6120" w:type="dxa"/>
            <w:vAlign w:val="bottom"/>
          </w:tcPr>
          <w:p w14:paraId="2FB15171" w14:textId="1FED8A4D" w:rsidR="0046780E" w:rsidRPr="0086605F" w:rsidRDefault="0046780E" w:rsidP="0046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2880" w:type="dxa"/>
            <w:vAlign w:val="bottom"/>
          </w:tcPr>
          <w:p w14:paraId="408E1E23" w14:textId="5F620FC1" w:rsidR="0046780E" w:rsidRPr="0086605F" w:rsidRDefault="0046780E" w:rsidP="00D4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2571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C418B0" w:rsidRPr="0086605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27270680" w14:textId="771A99DF" w:rsidR="0046780E" w:rsidRPr="0086605F" w:rsidRDefault="0046780E" w:rsidP="0046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6780E" w:rsidRPr="0086605F" w14:paraId="2C989E09" w14:textId="77777777" w:rsidTr="0029193F">
        <w:tc>
          <w:tcPr>
            <w:tcW w:w="6120" w:type="dxa"/>
            <w:vAlign w:val="bottom"/>
          </w:tcPr>
          <w:p w14:paraId="681E1A38" w14:textId="42AE9864" w:rsidR="0046780E" w:rsidRPr="0086605F" w:rsidRDefault="0046780E" w:rsidP="0046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3240" w:type="dxa"/>
            <w:gridSpan w:val="2"/>
          </w:tcPr>
          <w:p w14:paraId="7A29B1D8" w14:textId="42F86A11" w:rsidR="0046780E" w:rsidRPr="0086605F" w:rsidRDefault="0046780E" w:rsidP="0046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อายุการให้ประโยชน์ไม่ทราบแน่นอน</w:t>
            </w:r>
          </w:p>
        </w:tc>
      </w:tr>
    </w:tbl>
    <w:p w14:paraId="57552814" w14:textId="5681F223" w:rsidR="00B45DEA" w:rsidRPr="0086605F" w:rsidRDefault="00B45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</w:p>
    <w:p w14:paraId="6F5C982F" w14:textId="067CA495" w:rsidR="00B6195B" w:rsidRPr="0086605F" w:rsidRDefault="00844E73" w:rsidP="0084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 w:cs="Angsana New"/>
          <w:sz w:val="30"/>
          <w:szCs w:val="30"/>
          <w:cs/>
        </w:rPr>
      </w:pPr>
      <w:r w:rsidRPr="0086605F">
        <w:rPr>
          <w:rFonts w:ascii="Angsana New" w:hAnsi="Angsana New" w:cs="Angsana New" w:hint="cs"/>
          <w:sz w:val="30"/>
          <w:szCs w:val="30"/>
          <w:cs/>
          <w:lang w:val="th-TH"/>
        </w:rPr>
        <w:t>ค่าตัดจำหน่ายของสินทรัพย์ไม่มีตัวตนอื่นบันทึกในค่าใช้จ่ายในการบริหาร</w:t>
      </w:r>
      <w:r w:rsidR="000B67BE" w:rsidRPr="0086605F">
        <w:rPr>
          <w:rFonts w:ascii="Angsana New" w:hAnsi="Angsana New" w:cs="Angsana New" w:hint="cs"/>
          <w:sz w:val="30"/>
          <w:szCs w:val="30"/>
          <w:cs/>
        </w:rPr>
        <w:t xml:space="preserve"> ต้นทุนในการจัดจำหน่าย</w:t>
      </w:r>
      <w:r w:rsidR="00E86A29" w:rsidRPr="0086605F">
        <w:rPr>
          <w:rFonts w:ascii="Angsana New" w:hAnsi="Angsana New" w:cs="Angsana New" w:hint="cs"/>
          <w:sz w:val="30"/>
          <w:szCs w:val="30"/>
          <w:cs/>
        </w:rPr>
        <w:t xml:space="preserve"> และต้นทุนขาย</w:t>
      </w:r>
      <w:r w:rsidR="000B67BE" w:rsidRPr="0086605F">
        <w:rPr>
          <w:rFonts w:ascii="Angsana New" w:hAnsi="Angsana New" w:cs="Angsana New" w:hint="cs"/>
          <w:sz w:val="30"/>
          <w:szCs w:val="30"/>
          <w:cs/>
        </w:rPr>
        <w:t>สินค้าและต้นทุนการให้บริการ</w:t>
      </w:r>
    </w:p>
    <w:p w14:paraId="686A6EE5" w14:textId="31CD69F2" w:rsidR="00D40162" w:rsidRPr="0086605F" w:rsidRDefault="00D4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</w:p>
    <w:p w14:paraId="045256BA" w14:textId="77777777" w:rsidR="00FF32E2" w:rsidRPr="0086605F" w:rsidRDefault="00FF3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86605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670C1CA3" w14:textId="21819C35" w:rsidR="007E38B7" w:rsidRPr="0086605F" w:rsidRDefault="007E38B7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86605F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สัญญาเช่า</w:t>
      </w:r>
    </w:p>
    <w:p w14:paraId="1F130511" w14:textId="77777777" w:rsidR="007E38B7" w:rsidRPr="0086605F" w:rsidRDefault="007E38B7" w:rsidP="007E38B7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C0E5CA0" w14:textId="0A7190DE" w:rsidR="00493029" w:rsidRPr="0086605F" w:rsidRDefault="00CC2E64" w:rsidP="00B6195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6605F">
        <w:rPr>
          <w:rFonts w:asciiTheme="majorBidi" w:hAnsiTheme="majorBidi" w:cs="Angsana New" w:hint="cs"/>
          <w:sz w:val="30"/>
          <w:szCs w:val="30"/>
          <w:cs/>
        </w:rPr>
        <w:t>ณ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1CF541D" w14:textId="77777777" w:rsidR="00B6195B" w:rsidRPr="0086605F" w:rsidRDefault="00B6195B" w:rsidP="00B6195B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044A5471" w14:textId="7719B3B8" w:rsidR="00CC2E64" w:rsidRPr="0086605F" w:rsidRDefault="00B6195B" w:rsidP="00CC2E64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86605F">
        <w:rPr>
          <w:rFonts w:asciiTheme="majorBidi" w:hAnsiTheme="majorBidi" w:cs="Angsana New" w:hint="cs"/>
          <w:i/>
          <w:iCs/>
          <w:sz w:val="30"/>
          <w:szCs w:val="30"/>
          <w:cs/>
        </w:rPr>
        <w:t>ในฐานะ</w:t>
      </w:r>
      <w:r w:rsidR="00CC2E64" w:rsidRPr="0086605F">
        <w:rPr>
          <w:rFonts w:asciiTheme="majorBidi" w:hAnsiTheme="majorBidi" w:cs="Angsana New" w:hint="cs"/>
          <w:i/>
          <w:iCs/>
          <w:sz w:val="30"/>
          <w:szCs w:val="30"/>
          <w:cs/>
        </w:rPr>
        <w:t>ผู้เช่า</w:t>
      </w:r>
    </w:p>
    <w:p w14:paraId="148818C3" w14:textId="77777777" w:rsidR="00CC2E64" w:rsidRPr="0086605F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9638CF" w14:textId="65D5DD42" w:rsidR="00CC2E64" w:rsidRPr="0086605F" w:rsidRDefault="00CC2E64" w:rsidP="00844E73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6605F">
        <w:rPr>
          <w:rFonts w:asciiTheme="majorBidi" w:hAnsiTheme="majorBidi" w:cs="Angsana New" w:hint="cs"/>
          <w:sz w:val="30"/>
          <w:szCs w:val="30"/>
          <w:cs/>
        </w:rPr>
        <w:t>ณ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หรือวันที่มีการเปลี่ยนแปลงสัญญาเช่า</w:t>
      </w:r>
      <w:r w:rsidRPr="0086605F">
        <w:rPr>
          <w:rFonts w:asciiTheme="majorBidi" w:hAnsiTheme="majorBidi" w:cs="Angsana New"/>
          <w:sz w:val="30"/>
          <w:szCs w:val="30"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สำหรับสัญญาเช่า</w:t>
      </w:r>
      <w:r w:rsidR="001D11F5" w:rsidRPr="0086605F">
        <w:rPr>
          <w:rFonts w:asciiTheme="majorBidi" w:hAnsiTheme="majorBidi" w:cs="Angsana New" w:hint="cs"/>
          <w:sz w:val="30"/>
          <w:szCs w:val="30"/>
          <w:cs/>
        </w:rPr>
        <w:t>อสังหาริมทรัพย์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589615F3" w14:textId="77777777" w:rsidR="00FF32E2" w:rsidRPr="0086605F" w:rsidRDefault="00FF32E2" w:rsidP="00844E73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5006531" w14:textId="5D613527" w:rsidR="00CC2E64" w:rsidRPr="0086605F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ณ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 w:rsidRPr="0086605F">
        <w:rPr>
          <w:rFonts w:asciiTheme="majorBidi" w:hAnsiTheme="majorBidi" w:cs="Angsana New"/>
          <w:sz w:val="30"/>
          <w:szCs w:val="30"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B36E5B6" w14:textId="77777777" w:rsidR="00CC2E64" w:rsidRPr="0086605F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1759F2" w14:textId="2BD7F8DF" w:rsidR="00CC2E64" w:rsidRPr="0086605F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="00B6195B" w:rsidRPr="0086605F">
        <w:rPr>
          <w:rFonts w:asciiTheme="majorBidi" w:hAnsiTheme="majorBidi" w:cs="Angsana New" w:hint="cs"/>
          <w:sz w:val="30"/>
          <w:szCs w:val="30"/>
          <w:cs/>
        </w:rPr>
        <w:t>สะสม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</w:t>
      </w:r>
      <w:r w:rsidR="0045679B" w:rsidRPr="0086605F">
        <w:rPr>
          <w:rFonts w:asciiTheme="majorBidi" w:hAnsiTheme="majorBidi" w:cs="Angsana New"/>
          <w:sz w:val="30"/>
          <w:szCs w:val="30"/>
        </w:rPr>
        <w:br/>
      </w:r>
      <w:r w:rsidRPr="0086605F">
        <w:rPr>
          <w:rFonts w:asciiTheme="majorBidi" w:hAnsiTheme="majorBidi" w:cs="Angsana New" w:hint="cs"/>
          <w:sz w:val="30"/>
          <w:szCs w:val="30"/>
          <w:cs/>
        </w:rPr>
        <w:t>นับจากวันที่สัญญาเช่าเริ่มมีผลจนถึงวันสิ้นสุดอายุสัญญาเช่า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  <w:r w:rsidRPr="0086605F">
        <w:rPr>
          <w:rFonts w:asciiTheme="majorBidi" w:hAnsiTheme="majorBidi" w:cstheme="majorBidi"/>
          <w:sz w:val="30"/>
          <w:szCs w:val="30"/>
        </w:rPr>
        <w:t xml:space="preserve"> </w:t>
      </w:r>
    </w:p>
    <w:p w14:paraId="6EE28927" w14:textId="77777777" w:rsidR="00CC2E64" w:rsidRPr="0086605F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B4A11F" w14:textId="0FD04D5B" w:rsidR="00CC2E64" w:rsidRPr="0086605F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กลุ่มบริษัท ใช้</w:t>
      </w:r>
      <w:r w:rsidR="004B6B81" w:rsidRPr="0086605F">
        <w:rPr>
          <w:rFonts w:asciiTheme="majorBidi" w:hAnsiTheme="majorBidi" w:cs="Angsana New" w:hint="cs"/>
          <w:sz w:val="30"/>
          <w:szCs w:val="30"/>
          <w:cs/>
        </w:rPr>
        <w:t>อัตราดอกเบี้ยเงินกู้ยืมส่วนเพิ่มของกลุ่มบริษัท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ในการคิดลดเป็นมูลค่าปัจจุบัน</w:t>
      </w:r>
      <w:r w:rsidR="00B6195B" w:rsidRPr="0086605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กลุ่มบริษัทกำหนดอัตราดอกเบี้ย</w:t>
      </w:r>
      <w:r w:rsidR="00FF32E2" w:rsidRPr="0086605F">
        <w:rPr>
          <w:rFonts w:asciiTheme="majorBidi" w:hAnsiTheme="majorBidi" w:cs="Angsana New"/>
          <w:sz w:val="30"/>
          <w:szCs w:val="30"/>
        </w:rPr>
        <w:br/>
      </w:r>
      <w:r w:rsidRPr="0086605F">
        <w:rPr>
          <w:rFonts w:asciiTheme="majorBidi" w:hAnsiTheme="majorBidi" w:cs="Angsana New" w:hint="cs"/>
          <w:sz w:val="30"/>
          <w:szCs w:val="30"/>
          <w:cs/>
        </w:rPr>
        <w:t>เงินกู้ยืมส่วนเพิ่มโดยนำอัตราดอกเบี้ยจากแหล่งเงิน</w:t>
      </w:r>
      <w:r w:rsidR="0009439D" w:rsidRPr="0086605F">
        <w:rPr>
          <w:rFonts w:asciiTheme="majorBidi" w:hAnsiTheme="majorBidi" w:cs="Angsana New" w:hint="cs"/>
          <w:sz w:val="30"/>
          <w:szCs w:val="30"/>
          <w:cs/>
        </w:rPr>
        <w:t>ทุน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86605F">
        <w:rPr>
          <w:rFonts w:asciiTheme="majorBidi" w:hAnsiTheme="majorBidi" w:cstheme="majorBidi"/>
          <w:sz w:val="30"/>
          <w:szCs w:val="30"/>
        </w:rPr>
        <w:t xml:space="preserve"> </w:t>
      </w:r>
    </w:p>
    <w:p w14:paraId="56DAA616" w14:textId="70CF1FF9" w:rsidR="00A54131" w:rsidRPr="0086605F" w:rsidRDefault="00A54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5B4989B8" w14:textId="77777777" w:rsidR="00FF32E2" w:rsidRPr="0086605F" w:rsidRDefault="00FF3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 w:rsidRPr="0086605F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E5B3811" w14:textId="3848C8BB" w:rsidR="00A54131" w:rsidRPr="0086605F" w:rsidRDefault="00A54131" w:rsidP="00FF3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และหนี้สินตามสัญญาเช่าจะถูก</w:t>
      </w:r>
      <w:r w:rsidR="001F4FEF" w:rsidRPr="0086605F">
        <w:rPr>
          <w:rFonts w:asciiTheme="majorBidi" w:hAnsiTheme="majorBidi" w:cs="Angsana New"/>
          <w:sz w:val="30"/>
          <w:szCs w:val="30"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วัดมูลค่าใหม่เมื่อมีการเปลี่ยนแปลงสัญญาเช่า หรือมีการเปลี่ยนแปลงการประเมินการเลือกใช้สิทธิที่ระบุใน</w:t>
      </w:r>
      <w:r w:rsidRPr="0086605F">
        <w:rPr>
          <w:rFonts w:asciiTheme="majorBidi" w:hAnsiTheme="majorBidi" w:cs="Angsana New"/>
          <w:sz w:val="30"/>
          <w:szCs w:val="30"/>
          <w:cs/>
        </w:rPr>
        <w:br/>
      </w:r>
      <w:r w:rsidRPr="0086605F">
        <w:rPr>
          <w:rFonts w:asciiTheme="majorBidi" w:hAnsiTheme="majorBidi" w:cs="Angsana New" w:hint="cs"/>
          <w:sz w:val="30"/>
          <w:szCs w:val="30"/>
          <w:cs/>
        </w:rPr>
        <w:t>สัญญาเช่า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หรือรับรู้ในกำไรหรือขาดทุน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3BDBF761" w14:textId="77777777" w:rsidR="00DC4710" w:rsidRPr="0086605F" w:rsidRDefault="00DC4710" w:rsidP="00CC2E64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643062E8" w14:textId="75042A69" w:rsidR="00CC2E64" w:rsidRPr="0086605F" w:rsidRDefault="00B6195B" w:rsidP="00CC2E64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86605F">
        <w:rPr>
          <w:rFonts w:asciiTheme="majorBidi" w:hAnsiTheme="majorBidi" w:cs="Angsana New" w:hint="cs"/>
          <w:i/>
          <w:iCs/>
          <w:sz w:val="30"/>
          <w:szCs w:val="30"/>
          <w:cs/>
        </w:rPr>
        <w:t>ในฐานะ</w:t>
      </w:r>
      <w:r w:rsidR="00CC2E64" w:rsidRPr="0086605F">
        <w:rPr>
          <w:rFonts w:asciiTheme="majorBidi" w:hAnsiTheme="majorBidi" w:cs="Angsana New" w:hint="cs"/>
          <w:i/>
          <w:iCs/>
          <w:sz w:val="30"/>
          <w:szCs w:val="30"/>
          <w:cs/>
        </w:rPr>
        <w:t>ผู้ให้เช่า</w:t>
      </w:r>
    </w:p>
    <w:p w14:paraId="57268E48" w14:textId="77777777" w:rsidR="00CC2E64" w:rsidRPr="0086605F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4F52A5" w14:textId="1EB49225" w:rsidR="00CC2E64" w:rsidRPr="0086605F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="Angsana New" w:hint="cs"/>
          <w:sz w:val="30"/>
          <w:szCs w:val="30"/>
          <w:cs/>
        </w:rPr>
        <w:t>ณ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วันเริ่มต้นของสัญญาเช่าหรือวันที่มีการเปลี่ยนแปลงสัญญาเช่า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1226128" w14:textId="77777777" w:rsidR="00CC2E64" w:rsidRPr="0086605F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5ED82" w14:textId="2E55DF10" w:rsidR="00B366CF" w:rsidRPr="0086605F" w:rsidRDefault="00CC2E64" w:rsidP="00CC2E64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6605F">
        <w:rPr>
          <w:rFonts w:asciiTheme="majorBidi" w:hAnsiTheme="majorBidi" w:cs="Angsana New" w:hint="cs"/>
          <w:sz w:val="30"/>
          <w:szCs w:val="30"/>
          <w:cs/>
        </w:rPr>
        <w:t>ณ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วันเริ่มต้นของสัญญาให้เช่า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สัญญาที่ไม่เข้าเงื่อนไขดังกล่าวจะจัดประเภทเป็นสัญญาเช่าดำเนินงาน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2F5B4281" w14:textId="77777777" w:rsidR="00D40162" w:rsidRPr="0086605F" w:rsidRDefault="00D40162" w:rsidP="00CC2E64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55F69C8" w14:textId="399C320E" w:rsidR="00CC2E64" w:rsidRPr="0086605F" w:rsidRDefault="00CC2E64" w:rsidP="0058173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6605F">
        <w:rPr>
          <w:rFonts w:asciiTheme="majorBidi" w:hAnsiTheme="majorBidi" w:cs="Angsana New" w:hint="cs"/>
          <w:sz w:val="30"/>
          <w:szCs w:val="30"/>
          <w:cs/>
        </w:rPr>
        <w:t>เมื่อกลุ่มบริษัทเป็นผู้ให้เช่าช่วง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เว้นแต่สัญญาเช่าหลักเป็นสัญญาเช่าระยะสั้นสัญญาให้เช่าช่วงจะถูกจัดประเภทเป็นสัญญาเช่าดำเนินงาน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สินทรัพย์สิทธิการใช้ดังกล่าวจะแสดงเป็นอสังหาริมทรัพย์เพื่อการลงทุน</w:t>
      </w:r>
      <w:r w:rsidRPr="0086605F">
        <w:rPr>
          <w:rFonts w:asciiTheme="majorBidi" w:hAnsiTheme="majorBidi" w:cstheme="majorBidi"/>
          <w:sz w:val="30"/>
          <w:szCs w:val="30"/>
        </w:rPr>
        <w:t xml:space="preserve"> </w:t>
      </w:r>
    </w:p>
    <w:p w14:paraId="7869F266" w14:textId="77777777" w:rsidR="00CC2E64" w:rsidRPr="0086605F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851D9B" w14:textId="173E97CF" w:rsidR="00CC2E64" w:rsidRPr="0086605F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74CD822C" w14:textId="77777777" w:rsidR="00CC2E64" w:rsidRPr="0086605F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07BB0A" w14:textId="759E34F1" w:rsidR="00CC2E64" w:rsidRPr="0086605F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05BD5938" w14:textId="7AB0C427" w:rsidR="00D40162" w:rsidRPr="0086605F" w:rsidRDefault="00D4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589A69BA" w14:textId="77777777" w:rsidR="00FF32E2" w:rsidRPr="0086605F" w:rsidRDefault="00FF3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 w:rsidRPr="0086605F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247A2E92" w14:textId="246FF931" w:rsidR="00CC2E64" w:rsidRPr="0086605F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="Angsana New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โดยนำข้อมูลผลขาดทุนที่เกิดขึ้นในอดีต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ณ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กลุ่มบริษัทตัดรายการลูกหนี้สัญญาเช่าตามที่เปิดเผยในหมายเหตุข้อ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418B0" w:rsidRPr="0086605F">
        <w:rPr>
          <w:rFonts w:asciiTheme="majorBidi" w:hAnsiTheme="majorBidi" w:cstheme="majorBidi"/>
          <w:sz w:val="30"/>
          <w:szCs w:val="30"/>
        </w:rPr>
        <w:t>3</w:t>
      </w:r>
      <w:r w:rsidR="009F4D2D"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Pr="0086605F">
        <w:rPr>
          <w:rFonts w:asciiTheme="majorBidi" w:hAnsiTheme="majorBidi" w:cstheme="majorBidi"/>
          <w:sz w:val="30"/>
          <w:szCs w:val="30"/>
        </w:rPr>
        <w:t>(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ง</w:t>
      </w:r>
      <w:r w:rsidRPr="0086605F">
        <w:rPr>
          <w:rFonts w:asciiTheme="majorBidi" w:hAnsiTheme="majorBidi" w:cs="Angsana New"/>
          <w:sz w:val="30"/>
          <w:szCs w:val="30"/>
          <w:cs/>
        </w:rPr>
        <w:t>)</w:t>
      </w:r>
    </w:p>
    <w:p w14:paraId="21B566F3" w14:textId="107E3F78" w:rsidR="00B6195B" w:rsidRPr="0086605F" w:rsidRDefault="00B6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  <w:bookmarkStart w:id="1" w:name="OLE_LINK7"/>
      <w:bookmarkStart w:id="2" w:name="OLE_LINK8"/>
    </w:p>
    <w:p w14:paraId="7426F9A9" w14:textId="4203349B" w:rsidR="004747CF" w:rsidRPr="0086605F" w:rsidRDefault="004747CF" w:rsidP="00B9548F">
      <w:pPr>
        <w:pStyle w:val="ListParagraph"/>
        <w:numPr>
          <w:ilvl w:val="1"/>
          <w:numId w:val="7"/>
        </w:numPr>
        <w:tabs>
          <w:tab w:val="clear" w:pos="454"/>
          <w:tab w:val="clear" w:pos="518"/>
        </w:tabs>
        <w:ind w:left="540" w:hanging="540"/>
        <w:rPr>
          <w:b/>
          <w:bCs/>
          <w:i/>
          <w:iCs/>
          <w:sz w:val="30"/>
          <w:szCs w:val="30"/>
          <w:lang w:val="th-TH"/>
        </w:rPr>
      </w:pPr>
      <w:r w:rsidRPr="0086605F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7141E98A" w14:textId="5D072D0C" w:rsidR="004747CF" w:rsidRPr="0086605F" w:rsidRDefault="004747CF" w:rsidP="004747CF">
      <w:pPr>
        <w:pStyle w:val="ListParagraph"/>
        <w:ind w:left="518"/>
        <w:rPr>
          <w:rFonts w:ascii="Angsana New" w:hAnsi="Angsana New"/>
          <w:sz w:val="30"/>
          <w:szCs w:val="30"/>
          <w:lang w:val="th-TH"/>
        </w:rPr>
      </w:pPr>
    </w:p>
    <w:p w14:paraId="4D32A0F4" w14:textId="27EE3171" w:rsidR="00B366CF" w:rsidRPr="0086605F" w:rsidRDefault="004747CF" w:rsidP="00B619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ยอดสินทรัพย์ตามบัญชีของกลุ่มบริษัท</w:t>
      </w:r>
      <w:r w:rsidRPr="0086605F">
        <w:rPr>
          <w:rFonts w:asciiTheme="majorBidi" w:hAnsiTheme="majorBidi" w:cstheme="majorBidi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="00B6195B" w:rsidRPr="0086605F">
        <w:rPr>
          <w:rFonts w:asciiTheme="majorBidi" w:hAnsiTheme="majorBidi" w:cstheme="majorBidi"/>
          <w:sz w:val="30"/>
          <w:szCs w:val="30"/>
          <w:cs/>
        </w:rPr>
        <w:br/>
      </w:r>
      <w:r w:rsidRPr="0086605F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86605F">
        <w:rPr>
          <w:rFonts w:ascii="Angsana New" w:hAnsi="Angsana New" w:cs="Angsana New"/>
          <w:sz w:val="30"/>
          <w:szCs w:val="30"/>
          <w:cs/>
        </w:rPr>
        <w:t>สำหรับค่าความนิยมและสินทรัพย์</w:t>
      </w:r>
      <w:r w:rsidR="001F4FEF" w:rsidRPr="0086605F">
        <w:rPr>
          <w:rFonts w:ascii="Angsana New" w:hAnsi="Angsana New" w:cs="Angsana New"/>
          <w:sz w:val="30"/>
          <w:szCs w:val="30"/>
        </w:rPr>
        <w:t xml:space="preserve">          </w:t>
      </w:r>
      <w:r w:rsidRPr="0086605F">
        <w:rPr>
          <w:rFonts w:ascii="Angsana New" w:hAnsi="Angsana New" w:cs="Angsana New"/>
          <w:sz w:val="30"/>
          <w:szCs w:val="30"/>
          <w:cs/>
        </w:rPr>
        <w:t>ไม่มีตัวตนที่</w:t>
      </w:r>
      <w:r w:rsidRPr="0086605F">
        <w:rPr>
          <w:rFonts w:ascii="Angsana New" w:hAnsi="Angsana New" w:cs="Angsana New" w:hint="cs"/>
          <w:sz w:val="30"/>
          <w:szCs w:val="30"/>
          <w:cs/>
        </w:rPr>
        <w:t>มีอายุการให้ประโยชน์ไม่ทราบแน่นอน หรือ</w:t>
      </w:r>
      <w:r w:rsidRPr="0086605F">
        <w:rPr>
          <w:rFonts w:ascii="Angsana New" w:hAnsi="Angsana New" w:cs="Angsana New"/>
          <w:sz w:val="30"/>
          <w:szCs w:val="30"/>
          <w:cs/>
        </w:rPr>
        <w:t>ยังไม่พร้อมใช้งาน</w:t>
      </w:r>
      <w:r w:rsidR="00B6195B"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14:paraId="77EB8EB2" w14:textId="77777777" w:rsidR="005E6B00" w:rsidRPr="0086605F" w:rsidRDefault="005E6B00" w:rsidP="00B619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FF07D7A" w14:textId="24B2A67B" w:rsidR="004747CF" w:rsidRPr="0086605F" w:rsidRDefault="004747CF" w:rsidP="004747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466FBF" w:rsidRPr="0086605F">
        <w:rPr>
          <w:rFonts w:asciiTheme="majorBidi" w:hAnsiTheme="majorBidi" w:cs="Angsana New" w:hint="cs"/>
          <w:sz w:val="30"/>
          <w:szCs w:val="30"/>
          <w:cs/>
        </w:rPr>
        <w:t>ในกำไรหรือขาดทุน</w:t>
      </w:r>
      <w:r w:rsidRPr="0086605F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</w:t>
      </w:r>
      <w:r w:rsidR="00B6195B" w:rsidRPr="0086605F">
        <w:rPr>
          <w:rFonts w:asciiTheme="majorBidi" w:hAnsiTheme="majorBidi" w:cstheme="majorBidi" w:hint="cs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86605F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</w:t>
      </w:r>
      <w:r w:rsidR="00B6195B" w:rsidRPr="008660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</w:t>
      </w:r>
      <w:r w:rsidR="00B6195B" w:rsidRPr="0086605F">
        <w:rPr>
          <w:rFonts w:ascii="Angsana New" w:hAnsi="Angsana New" w:cs="Angsana New" w:hint="cs"/>
          <w:sz w:val="30"/>
          <w:szCs w:val="30"/>
          <w:cs/>
        </w:rPr>
        <w:t>ส่วนของผู้ถือหุ้น</w:t>
      </w:r>
    </w:p>
    <w:p w14:paraId="62F49BBA" w14:textId="621A0E2F" w:rsidR="004747CF" w:rsidRPr="0086605F" w:rsidRDefault="004747CF" w:rsidP="004747CF">
      <w:pPr>
        <w:pStyle w:val="ListParagraph"/>
        <w:ind w:left="518"/>
        <w:rPr>
          <w:rFonts w:asciiTheme="majorBidi" w:hAnsiTheme="majorBidi" w:cstheme="majorBidi"/>
          <w:sz w:val="30"/>
          <w:szCs w:val="30"/>
          <w:lang w:val="th-TH"/>
        </w:rPr>
      </w:pPr>
    </w:p>
    <w:p w14:paraId="72314CC0" w14:textId="1AEF32E5" w:rsidR="00B56062" w:rsidRPr="0086605F" w:rsidRDefault="00B56062" w:rsidP="00B560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BD7065"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86605F">
        <w:rPr>
          <w:rFonts w:ascii="Angsana New" w:hAnsi="Angsana New" w:cs="Angsana New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86605F">
        <w:rPr>
          <w:rFonts w:ascii="Angsana New" w:hAnsi="Angsana New" w:cs="Angsana New" w:hint="cs"/>
          <w:sz w:val="30"/>
          <w:szCs w:val="30"/>
          <w:cs/>
        </w:rPr>
        <w:t>สินทรัพย์นั้น</w:t>
      </w:r>
      <w:r w:rsidRPr="0086605F">
        <w:rPr>
          <w:rFonts w:ascii="Angsana New" w:hAnsi="Angsana New" w:cs="Angsana New"/>
          <w:sz w:val="30"/>
          <w:szCs w:val="30"/>
          <w:cs/>
        </w:rPr>
        <w:t>เกี่ยวข้อง</w:t>
      </w:r>
      <w:r w:rsidRPr="0086605F">
        <w:rPr>
          <w:rFonts w:ascii="Angsana New" w:hAnsi="Angsana New" w:cs="Angsana New" w:hint="cs"/>
          <w:sz w:val="30"/>
          <w:szCs w:val="30"/>
          <w:cs/>
        </w:rPr>
        <w:t>ด้วย</w:t>
      </w:r>
    </w:p>
    <w:p w14:paraId="685A5211" w14:textId="77777777" w:rsidR="00B56062" w:rsidRPr="0086605F" w:rsidRDefault="00B56062" w:rsidP="00B5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0926DD90" w14:textId="60B8ED08" w:rsidR="00FF42C3" w:rsidRPr="0086605F" w:rsidRDefault="00B56062" w:rsidP="00B366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86605F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  <w:bookmarkEnd w:id="1"/>
      <w:bookmarkEnd w:id="2"/>
    </w:p>
    <w:p w14:paraId="316A3029" w14:textId="35078481" w:rsidR="00932807" w:rsidRPr="0086605F" w:rsidRDefault="00932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 w:rsidRPr="0086605F">
        <w:rPr>
          <w:rFonts w:ascii="Angsana New" w:hAnsi="Angsana New" w:cs="Angsana New"/>
          <w:sz w:val="28"/>
          <w:szCs w:val="28"/>
        </w:rPr>
        <w:br w:type="page"/>
      </w:r>
    </w:p>
    <w:p w14:paraId="330E9968" w14:textId="77777777" w:rsidR="009B7A45" w:rsidRPr="0086605F" w:rsidRDefault="009B7A45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6605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Pr="0086605F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86605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พนักงาน</w:t>
      </w:r>
    </w:p>
    <w:p w14:paraId="521FF82E" w14:textId="77777777" w:rsidR="009B7A45" w:rsidRPr="0086605F" w:rsidRDefault="009B7A45" w:rsidP="009B7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927AC19" w14:textId="66DDBAD0" w:rsidR="009B7A45" w:rsidRPr="0086605F" w:rsidRDefault="00B56062" w:rsidP="00B6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Cs/>
          <w:sz w:val="30"/>
          <w:szCs w:val="30"/>
        </w:rPr>
      </w:pPr>
      <w:r w:rsidRPr="0086605F">
        <w:rPr>
          <w:rFonts w:ascii="Angsana New" w:hAnsi="Angsana New" w:cs="Angsana New" w:hint="cs"/>
          <w:i/>
          <w:sz w:val="30"/>
          <w:szCs w:val="30"/>
          <w:cs/>
        </w:rPr>
        <w:t>ภาระผูกพันในการสมทบเข้า</w:t>
      </w:r>
      <w:r w:rsidR="00B6195B" w:rsidRPr="0086605F">
        <w:rPr>
          <w:rFonts w:ascii="Angsana New" w:hAnsi="Angsana New" w:cs="Angsana New" w:hint="cs"/>
          <w:i/>
          <w:sz w:val="30"/>
          <w:szCs w:val="30"/>
          <w:cs/>
        </w:rPr>
        <w:t>โครงการสมทบ</w:t>
      </w:r>
      <w:r w:rsidR="0058173F" w:rsidRPr="0086605F">
        <w:rPr>
          <w:rFonts w:ascii="Angsana New" w:hAnsi="Angsana New" w:cs="Angsana New" w:hint="cs"/>
          <w:i/>
          <w:sz w:val="30"/>
          <w:szCs w:val="30"/>
          <w:cs/>
        </w:rPr>
        <w:t>เข้ากองทุนสำรองเลี้ยงชีพ</w:t>
      </w:r>
      <w:r w:rsidRPr="0086605F">
        <w:rPr>
          <w:rFonts w:ascii="Angsana New" w:hAnsi="Angsana New" w:cs="Angsana New" w:hint="cs"/>
          <w:i/>
          <w:sz w:val="30"/>
          <w:szCs w:val="30"/>
          <w:cs/>
        </w:rPr>
        <w:t>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86605F">
        <w:rPr>
          <w:rFonts w:ascii="Angsana New" w:hAnsi="Angsana New" w:cs="Angsana New"/>
          <w:i/>
          <w:sz w:val="30"/>
          <w:szCs w:val="30"/>
          <w:cs/>
        </w:rPr>
        <w:t xml:space="preserve"> </w:t>
      </w:r>
    </w:p>
    <w:p w14:paraId="13CD140D" w14:textId="56558794" w:rsidR="003803E3" w:rsidRPr="0086605F" w:rsidRDefault="00380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</w:p>
    <w:p w14:paraId="5BDED3C4" w14:textId="22CE29EB" w:rsidR="007D4328" w:rsidRPr="0086605F" w:rsidRDefault="009B7A45" w:rsidP="00E91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sz w:val="30"/>
          <w:szCs w:val="30"/>
        </w:rPr>
      </w:pPr>
      <w:r w:rsidRPr="0086605F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="003803E3" w:rsidRPr="0086605F">
        <w:rPr>
          <w:rFonts w:ascii="Angsana New" w:hAnsi="Angsana New" w:cs="Angsana New" w:hint="cs"/>
          <w:i/>
          <w:sz w:val="30"/>
          <w:szCs w:val="30"/>
          <w:cs/>
        </w:rPr>
        <w:t xml:space="preserve"> ซึ่ง</w:t>
      </w:r>
      <w:r w:rsidRPr="0086605F">
        <w:rPr>
          <w:rFonts w:ascii="Angsana New" w:hAnsi="Angsana New" w:cs="Angsana New"/>
          <w:i/>
          <w:sz w:val="30"/>
          <w:szCs w:val="30"/>
          <w:cs/>
        </w:rPr>
        <w:t>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5A2ADB89" w14:textId="77777777" w:rsidR="005E6B00" w:rsidRPr="0086605F" w:rsidRDefault="005E6B00" w:rsidP="00E91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Cs/>
          <w:sz w:val="30"/>
          <w:szCs w:val="30"/>
          <w:cs/>
        </w:rPr>
      </w:pPr>
    </w:p>
    <w:p w14:paraId="4E902364" w14:textId="4474EBA3" w:rsidR="009B7A45" w:rsidRPr="0086605F" w:rsidRDefault="009B7A45" w:rsidP="00D2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86605F">
        <w:rPr>
          <w:rFonts w:ascii="Angsana New" w:hAnsi="Angsana New" w:cs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6605F">
        <w:rPr>
          <w:rFonts w:ascii="Angsana New" w:hAnsi="Angsana New" w:cs="Angsana New"/>
          <w:i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6605F">
        <w:rPr>
          <w:rFonts w:ascii="Angsana New" w:hAnsi="Angsana New" w:cs="Angsana New"/>
          <w:i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8308CC" w:rsidRPr="0086605F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</w:t>
      </w:r>
      <w:r w:rsidRPr="0086605F">
        <w:rPr>
          <w:rFonts w:ascii="Angsana New" w:hAnsi="Angsana New" w:cs="Angsana New"/>
          <w:i/>
          <w:spacing w:val="-2"/>
          <w:sz w:val="30"/>
          <w:szCs w:val="30"/>
          <w:cs/>
        </w:rPr>
        <w:t>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</w:t>
      </w:r>
      <w:r w:rsidRPr="0086605F">
        <w:rPr>
          <w:rFonts w:ascii="Angsana New" w:hAnsi="Angsana New" w:cs="Angsana New"/>
          <w:i/>
          <w:sz w:val="30"/>
          <w:szCs w:val="30"/>
          <w:cs/>
        </w:rPr>
        <w:t>ในกำไรหรือขาดทุน</w:t>
      </w:r>
    </w:p>
    <w:p w14:paraId="1214D40C" w14:textId="77777777" w:rsidR="005F3F08" w:rsidRPr="0086605F" w:rsidRDefault="005F3F08" w:rsidP="00D2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F37E4F6" w14:textId="0274A446" w:rsidR="00FF42C3" w:rsidRPr="0086605F" w:rsidRDefault="009B7A45" w:rsidP="00E86A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i/>
          <w:sz w:val="30"/>
          <w:szCs w:val="30"/>
        </w:rPr>
      </w:pPr>
      <w:r w:rsidRPr="0086605F">
        <w:rPr>
          <w:rFonts w:ascii="Angsana New" w:hAnsi="Angsana New" w:cs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FCEC08F" w14:textId="77777777" w:rsidR="005E6B00" w:rsidRPr="0086605F" w:rsidRDefault="005E6B00" w:rsidP="00E86A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0B952074" w14:textId="4D21BD3D" w:rsidR="009B7A45" w:rsidRPr="0086605F" w:rsidRDefault="009B7A45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86605F">
        <w:rPr>
          <w:rFonts w:ascii="Angsana New" w:hAnsi="Angsana New" w:cs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="001F4FEF" w:rsidRPr="0086605F">
        <w:rPr>
          <w:rFonts w:ascii="Angsana New" w:hAnsi="Angsana New" w:cs="Angsana New"/>
          <w:i/>
          <w:sz w:val="30"/>
          <w:szCs w:val="30"/>
        </w:rPr>
        <w:t xml:space="preserve">         </w:t>
      </w:r>
      <w:r w:rsidRPr="0086605F">
        <w:rPr>
          <w:rFonts w:ascii="Angsana New" w:hAnsi="Angsana New" w:cs="Angsana New"/>
          <w:i/>
          <w:sz w:val="30"/>
          <w:szCs w:val="30"/>
          <w:cs/>
        </w:rPr>
        <w:t>หากระยะเวลาการจ่ายผลประโยชน์เกินกว่า</w:t>
      </w:r>
      <w:r w:rsidR="005E6B00" w:rsidRPr="0086605F">
        <w:rPr>
          <w:rFonts w:ascii="Angsana New" w:hAnsi="Angsana New" w:cs="Angsana New"/>
          <w:i/>
          <w:sz w:val="30"/>
          <w:szCs w:val="30"/>
        </w:rPr>
        <w:t xml:space="preserve"> </w:t>
      </w:r>
      <w:r w:rsidR="00C418B0" w:rsidRPr="0086605F">
        <w:rPr>
          <w:rFonts w:ascii="Angsana New" w:hAnsi="Angsana New" w:cs="Angsana New"/>
          <w:iCs/>
          <w:sz w:val="30"/>
          <w:szCs w:val="30"/>
        </w:rPr>
        <w:t>12</w:t>
      </w:r>
      <w:r w:rsidR="005E6B00" w:rsidRPr="0086605F">
        <w:rPr>
          <w:rFonts w:ascii="Angsana New" w:hAnsi="Angsana New" w:cs="Angsana New"/>
          <w:iCs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30AB40A" w14:textId="77777777" w:rsidR="00AD33D8" w:rsidRPr="0086605F" w:rsidRDefault="00AD33D8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7408360" w14:textId="5F9E313B" w:rsidR="009B7A45" w:rsidRPr="0086605F" w:rsidRDefault="009B7A45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  <w:r w:rsidRPr="0086605F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6605F">
        <w:rPr>
          <w:rFonts w:ascii="Angsana New" w:hAnsi="Angsana New" w:cs="Angsana New"/>
          <w:i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หนี้สินรับรู้ด้วยมูลค่าที่คาดว่าจะจ่ายชำระ</w:t>
      </w:r>
      <w:r w:rsidR="001F4FEF" w:rsidRPr="0086605F">
        <w:rPr>
          <w:rFonts w:ascii="Angsana New" w:hAnsi="Angsana New" w:cs="Angsana New"/>
          <w:i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i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86605F">
        <w:rPr>
          <w:rFonts w:ascii="Angsana New" w:hAnsi="Angsana New" w:cs="Angsana New"/>
          <w:sz w:val="20"/>
          <w:szCs w:val="20"/>
        </w:rPr>
        <w:t xml:space="preserve"> </w:t>
      </w:r>
    </w:p>
    <w:p w14:paraId="12E50D56" w14:textId="67358FD5" w:rsidR="005E6B00" w:rsidRPr="0086605F" w:rsidRDefault="005E6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E3539CA" w14:textId="77777777" w:rsidR="00FF32E2" w:rsidRPr="0086605F" w:rsidRDefault="00FF3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86605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5B9AC041" w14:textId="32A8BBB1" w:rsidR="009B7A45" w:rsidRPr="0086605F" w:rsidRDefault="009B7A45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6605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5ACE7619" w14:textId="77777777" w:rsidR="009B7A45" w:rsidRPr="0086605F" w:rsidRDefault="009B7A45" w:rsidP="00FF42C3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3D9579EB" w14:textId="783D5509" w:rsidR="007D4328" w:rsidRPr="0086605F" w:rsidRDefault="009B7A45" w:rsidP="009B7A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724F27" w:rsidRPr="0086605F">
        <w:rPr>
          <w:rFonts w:ascii="Angsana New" w:hAnsi="Angsana New" w:cs="Angsana New"/>
          <w:sz w:val="30"/>
          <w:szCs w:val="30"/>
          <w:cs/>
        </w:rPr>
        <w:t>ผูกพัน</w:t>
      </w:r>
      <w:r w:rsidRPr="0086605F">
        <w:rPr>
          <w:rFonts w:ascii="Angsana New" w:hAnsi="Angsana New" w:cs="Angsana New"/>
          <w:sz w:val="30"/>
          <w:szCs w:val="30"/>
          <w:cs/>
        </w:rPr>
        <w:t>ตามกฎหมาย</w:t>
      </w:r>
      <w:r w:rsidR="00724F27" w:rsidRPr="0086605F">
        <w:rPr>
          <w:rFonts w:ascii="Angsana New" w:hAnsi="Angsana New" w:cs="Angsana New"/>
          <w:sz w:val="30"/>
          <w:szCs w:val="30"/>
          <w:cs/>
        </w:rPr>
        <w:t>หรือภาระผูกพันจากการอนุมาน</w:t>
      </w:r>
      <w:r w:rsidRPr="0086605F">
        <w:rPr>
          <w:rFonts w:ascii="Angsana New" w:hAnsi="Angsana New" w:cs="Angsana New"/>
          <w:sz w:val="30"/>
          <w:szCs w:val="30"/>
          <w:cs/>
        </w:rPr>
        <w:t>ที่เกิดขึ้นในปัจจุบัน</w:t>
      </w:r>
      <w:r w:rsidRPr="0086605F">
        <w:rPr>
          <w:rFonts w:ascii="Angsana New" w:hAnsi="Angsana New" w:cs="Angsana New"/>
          <w:spacing w:val="-1"/>
          <w:sz w:val="30"/>
          <w:szCs w:val="30"/>
          <w:cs/>
        </w:rPr>
        <w:t>อันเป็นผลมาจากเหตุการณ์ในอดีต</w:t>
      </w:r>
      <w:r w:rsidR="00724F27" w:rsidRPr="0086605F">
        <w:rPr>
          <w:rFonts w:ascii="Angsana New" w:hAnsi="Angsana New" w:cs="Angsana New"/>
          <w:spacing w:val="-1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86605F">
        <w:rPr>
          <w:rFonts w:ascii="Angsana New" w:hAnsi="Angsana New" w:cs="Angsana New"/>
          <w:spacing w:val="-1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</w:t>
      </w:r>
      <w:r w:rsidR="00207E1F" w:rsidRPr="0086605F">
        <w:rPr>
          <w:rFonts w:ascii="Angsana New" w:hAnsi="Angsana New" w:cs="Angsana New"/>
          <w:sz w:val="30"/>
          <w:szCs w:val="30"/>
          <w:cs/>
        </w:rPr>
        <w:t>เพื่อชำระภาระ</w:t>
      </w:r>
      <w:r w:rsidR="00724F27" w:rsidRPr="0086605F">
        <w:rPr>
          <w:rFonts w:ascii="Angsana New" w:hAnsi="Angsana New" w:cs="Angsana New"/>
          <w:sz w:val="30"/>
          <w:szCs w:val="30"/>
          <w:cs/>
        </w:rPr>
        <w:t>ผูกพัน</w:t>
      </w:r>
      <w:r w:rsidR="00207E1F" w:rsidRPr="0086605F">
        <w:rPr>
          <w:rFonts w:ascii="Angsana New" w:hAnsi="Angsana New" w:cs="Angsana New"/>
          <w:sz w:val="30"/>
          <w:szCs w:val="30"/>
          <w:cs/>
        </w:rPr>
        <w:t xml:space="preserve">ดังกล่าว </w:t>
      </w:r>
      <w:r w:rsidRPr="0086605F">
        <w:rPr>
          <w:rFonts w:ascii="Angsana New" w:hAnsi="Angsana New" w:cs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</w:t>
      </w:r>
      <w:r w:rsidR="00207E1F" w:rsidRPr="0086605F">
        <w:rPr>
          <w:rFonts w:ascii="Angsana New" w:hAnsi="Angsana New" w:cs="Angsana New"/>
          <w:sz w:val="30"/>
          <w:szCs w:val="30"/>
          <w:cs/>
        </w:rPr>
        <w:t xml:space="preserve">นได้ </w:t>
      </w:r>
      <w:r w:rsidRPr="0086605F">
        <w:rPr>
          <w:rFonts w:ascii="Angsana New" w:hAnsi="Angsana New" w:cs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207E1F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017C0084" w14:textId="77777777" w:rsidR="0011336B" w:rsidRPr="0086605F" w:rsidRDefault="0011336B" w:rsidP="009B7A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CFF082" w14:textId="780EA675" w:rsidR="00AB1A86" w:rsidRPr="0086605F" w:rsidRDefault="00AB1A86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6605F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292D8424" w14:textId="52332C9F" w:rsidR="00AB1A86" w:rsidRPr="0086605F" w:rsidRDefault="00AB1A86" w:rsidP="009B7A45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3F76FD65" w14:textId="0EE54663" w:rsidR="003752F0" w:rsidRPr="0086605F" w:rsidRDefault="003752F0" w:rsidP="003752F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86605F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86605F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FA56E4" w:rsidRPr="0086605F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86605F">
        <w:rPr>
          <w:rFonts w:asciiTheme="majorBidi" w:hAnsiTheme="majorBidi" w:cstheme="majorBidi"/>
          <w:sz w:val="30"/>
          <w:szCs w:val="30"/>
          <w:cs/>
        </w:rPr>
        <w:t>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2E3F1D1" w14:textId="60C43769" w:rsidR="003752F0" w:rsidRPr="0086605F" w:rsidRDefault="003752F0" w:rsidP="003752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C821C7C" w14:textId="34DE2374" w:rsidR="005149BA" w:rsidRPr="0086605F" w:rsidRDefault="005149BA" w:rsidP="00514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lang w:val="en-GB" w:bidi="ar-SA"/>
        </w:rPr>
      </w:pPr>
      <w:r w:rsidRPr="0086605F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86605F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86605F" w:rsidDel="001A6CC8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6605F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86605F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  <w:r w:rsidRPr="0086605F" w:rsidDel="001A6CC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902E950" w14:textId="77777777" w:rsidR="005149BA" w:rsidRPr="0086605F" w:rsidDel="001A6CC8" w:rsidRDefault="005149BA" w:rsidP="00514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8B9A5D" w14:textId="56924EF3" w:rsidR="005149BA" w:rsidRPr="0086605F" w:rsidDel="001A6CC8" w:rsidRDefault="005149BA" w:rsidP="005149BA">
      <w:pPr>
        <w:pStyle w:val="block"/>
        <w:numPr>
          <w:ilvl w:val="0"/>
          <w:numId w:val="3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6605F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C418B0" w:rsidRPr="0086605F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86605F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E6B00" w:rsidRPr="0086605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6605F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4ADA90B" w14:textId="2FF2A61D" w:rsidR="005149BA" w:rsidRPr="0086605F" w:rsidDel="001A6CC8" w:rsidRDefault="005149BA" w:rsidP="005149BA">
      <w:pPr>
        <w:pStyle w:val="block"/>
        <w:numPr>
          <w:ilvl w:val="0"/>
          <w:numId w:val="3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6605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6605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418B0" w:rsidRPr="0086605F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86605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86605F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C418B0" w:rsidRPr="0086605F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353ADADF" w14:textId="5CB09863" w:rsidR="005149BA" w:rsidRPr="0086605F" w:rsidDel="001A6CC8" w:rsidRDefault="005149BA" w:rsidP="005149BA">
      <w:pPr>
        <w:pStyle w:val="block"/>
        <w:numPr>
          <w:ilvl w:val="0"/>
          <w:numId w:val="3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6605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6605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418B0" w:rsidRPr="0086605F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86605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86605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DEB689E" w14:textId="77777777" w:rsidR="005149BA" w:rsidRPr="0086605F" w:rsidDel="001A6CC8" w:rsidRDefault="005149BA" w:rsidP="00514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3B193371" w14:textId="0551657A" w:rsidR="005149BA" w:rsidRPr="0086605F" w:rsidDel="001A6CC8" w:rsidRDefault="005149BA" w:rsidP="00514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lang w:val="en-GB" w:bidi="ar-SA"/>
        </w:rPr>
      </w:pPr>
      <w:r w:rsidRPr="0086605F" w:rsidDel="001A6CC8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0D738D0" w14:textId="77777777" w:rsidR="005149BA" w:rsidRPr="0086605F" w:rsidDel="001A6CC8" w:rsidRDefault="005149BA" w:rsidP="00514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39AA5A1A" w14:textId="775514C1" w:rsidR="00C374F1" w:rsidRPr="0086605F" w:rsidRDefault="005149BA" w:rsidP="0068563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theme="minorBidi"/>
          <w:sz w:val="28"/>
          <w:szCs w:val="28"/>
        </w:rPr>
      </w:pPr>
      <w:r w:rsidRPr="0086605F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3803E3" w:rsidRPr="008660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6605F" w:rsidDel="001A6CC8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  <w:r w:rsidRPr="0086605F" w:rsidDel="001A6CC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F0CFFEF" w14:textId="77777777" w:rsidR="00C374F1" w:rsidRPr="0086605F" w:rsidDel="001A6CC8" w:rsidRDefault="00C374F1" w:rsidP="00514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theme="minorBidi"/>
          <w:sz w:val="20"/>
          <w:szCs w:val="20"/>
        </w:rPr>
      </w:pPr>
    </w:p>
    <w:p w14:paraId="5495614D" w14:textId="77777777" w:rsidR="00FF32E2" w:rsidRPr="0086605F" w:rsidRDefault="00FF3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6605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137C9BC" w14:textId="2AF6AE9C" w:rsidR="007D4328" w:rsidRPr="0086605F" w:rsidRDefault="005149BA" w:rsidP="00514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605F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</w:t>
      </w:r>
      <w:r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Pr="0086605F" w:rsidDel="001A6CC8">
        <w:rPr>
          <w:rFonts w:asciiTheme="majorBidi" w:hAnsiTheme="majorBidi" w:cstheme="majorBidi"/>
          <w:sz w:val="30"/>
          <w:szCs w:val="30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C418B0" w:rsidRPr="0086605F">
        <w:rPr>
          <w:rFonts w:asciiTheme="majorBidi" w:hAnsiTheme="majorBidi" w:cstheme="majorBidi"/>
          <w:sz w:val="30"/>
          <w:szCs w:val="30"/>
        </w:rPr>
        <w:t>3</w:t>
      </w:r>
      <w:r w:rsidRPr="0086605F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B103F04" w14:textId="77777777" w:rsidR="005E6B00" w:rsidRPr="0086605F" w:rsidRDefault="005E6B00" w:rsidP="00514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A0FB3CD" w14:textId="7BF5BA3F" w:rsidR="0081743E" w:rsidRPr="0086605F" w:rsidRDefault="0081743E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6605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  <w:r w:rsidR="003803E3" w:rsidRPr="0086605F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67717651" w14:textId="77777777" w:rsidR="0081743E" w:rsidRPr="0086605F" w:rsidRDefault="0081743E" w:rsidP="008174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19DE0D3" w14:textId="6DC57B2C" w:rsidR="00BF64B7" w:rsidRPr="0086605F" w:rsidRDefault="00BF64B7" w:rsidP="00BF64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605F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86605F">
        <w:rPr>
          <w:rFonts w:ascii="Angsana New" w:hAnsi="Angsana New"/>
          <w:sz w:val="30"/>
          <w:szCs w:val="30"/>
        </w:rPr>
        <w:br/>
      </w:r>
      <w:r w:rsidRPr="0086605F">
        <w:rPr>
          <w:rFonts w:ascii="Angsana New" w:hAnsi="Angsana New"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3803E3" w:rsidRPr="0086605F">
        <w:rPr>
          <w:rFonts w:ascii="Angsana New" w:hAnsi="Angsana New" w:hint="cs"/>
          <w:sz w:val="30"/>
          <w:szCs w:val="30"/>
          <w:cs/>
        </w:rPr>
        <w:t>รายได้ที่รับรู้ไม่รวม</w:t>
      </w:r>
      <w:r w:rsidRPr="0086605F">
        <w:rPr>
          <w:rFonts w:ascii="Angsana New" w:hAnsi="Angsana New"/>
          <w:sz w:val="30"/>
          <w:szCs w:val="30"/>
          <w:cs/>
        </w:rPr>
        <w:t>ภาษีมูลค่าเพิ่ม และแสดงสุทธิจากส่วนลดการค้าและส่วนลดตามปริมาณ</w:t>
      </w:r>
      <w:r w:rsidRPr="0086605F">
        <w:rPr>
          <w:rFonts w:ascii="Angsana New" w:hAnsi="Angsana New"/>
          <w:sz w:val="30"/>
          <w:szCs w:val="30"/>
        </w:rPr>
        <w:t xml:space="preserve"> </w:t>
      </w:r>
    </w:p>
    <w:p w14:paraId="5DA7C7F8" w14:textId="77777777" w:rsidR="005F3F08" w:rsidRPr="0086605F" w:rsidRDefault="005F3F08" w:rsidP="00BF64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E4FA4A6" w14:textId="4A21102F" w:rsidR="00BF64B7" w:rsidRPr="0086605F" w:rsidRDefault="00BF64B7" w:rsidP="00BF64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605F">
        <w:rPr>
          <w:rFonts w:ascii="Angsana New" w:hAnsi="Angsana New"/>
          <w:sz w:val="30"/>
          <w:szCs w:val="30"/>
          <w:cs/>
        </w:rPr>
        <w:t>รายได้จากการขายสินค้ารับรู้</w:t>
      </w:r>
      <w:r w:rsidR="00220576" w:rsidRPr="0086605F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Pr="0086605F">
        <w:rPr>
          <w:rFonts w:ascii="Angsana New" w:hAnsi="Angsana New"/>
          <w:sz w:val="30"/>
          <w:szCs w:val="30"/>
          <w:cs/>
        </w:rPr>
        <w:t>มีการส่งมอบสินค้าให้กับลูกค้า</w:t>
      </w:r>
      <w:r w:rsidRPr="0086605F">
        <w:rPr>
          <w:rFonts w:ascii="Angsana New" w:hAnsi="Angsana New"/>
          <w:sz w:val="30"/>
          <w:szCs w:val="30"/>
        </w:rPr>
        <w:t xml:space="preserve"> </w:t>
      </w:r>
    </w:p>
    <w:p w14:paraId="206C26CF" w14:textId="77777777" w:rsidR="00BF64B7" w:rsidRPr="0086605F" w:rsidRDefault="00BF64B7" w:rsidP="00BF6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7B7E258A" w14:textId="52D37CD9" w:rsidR="000F16E4" w:rsidRPr="0086605F" w:rsidRDefault="00BF64B7" w:rsidP="00E8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605F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Pr="0086605F">
        <w:rPr>
          <w:rFonts w:ascii="Angsana New" w:hAnsi="Angsana New" w:hint="cs"/>
          <w:sz w:val="30"/>
          <w:szCs w:val="30"/>
          <w:cs/>
        </w:rPr>
        <w:t>เมื่อได้ให้บริการ</w:t>
      </w:r>
      <w:r w:rsidRPr="0086605F">
        <w:rPr>
          <w:rFonts w:ascii="Angsana New" w:hAnsi="Angsana New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16697790" w14:textId="77777777" w:rsidR="001F4FEF" w:rsidRPr="0086605F" w:rsidRDefault="001F4FEF" w:rsidP="00E86A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290D8A6" w14:textId="77777777" w:rsidR="00E92B3F" w:rsidRPr="0086605F" w:rsidRDefault="00E92B3F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6605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29D4117A" w14:textId="77777777" w:rsidR="00E92B3F" w:rsidRPr="0086605F" w:rsidRDefault="00E92B3F" w:rsidP="00E92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4"/>
          <w:szCs w:val="24"/>
        </w:rPr>
      </w:pPr>
    </w:p>
    <w:p w14:paraId="47AF3F80" w14:textId="22456135" w:rsidR="00E92B3F" w:rsidRPr="0086605F" w:rsidRDefault="00E92B3F" w:rsidP="00E92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</w:t>
      </w:r>
      <w:r w:rsidR="00C27A7D" w:rsidRPr="0086605F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86605F">
        <w:rPr>
          <w:rFonts w:ascii="Angsana New" w:hAnsi="Angsana New" w:cs="Angsana New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5AAEF031" w14:textId="77777777" w:rsidR="00C27A7D" w:rsidRPr="0086605F" w:rsidRDefault="00C27A7D" w:rsidP="00E92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0FA7D880" w14:textId="160A1A4A" w:rsidR="00C374F1" w:rsidRPr="0086605F" w:rsidRDefault="00E92B3F" w:rsidP="00685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</w:t>
      </w:r>
      <w:r w:rsidR="007D2C17" w:rsidRPr="0086605F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86605F">
        <w:rPr>
          <w:rFonts w:ascii="Angsana New" w:hAnsi="Angsana New" w:cs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86605F">
        <w:rPr>
          <w:rFonts w:ascii="Angsana New" w:hAnsi="Angsana New" w:cs="Angsana New"/>
          <w:b/>
          <w:bCs/>
          <w:i/>
          <w:iCs/>
        </w:rPr>
        <w:t xml:space="preserve"> </w:t>
      </w:r>
    </w:p>
    <w:p w14:paraId="0F4DD368" w14:textId="77777777" w:rsidR="00C374F1" w:rsidRPr="0086605F" w:rsidRDefault="00C37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02D5E6C7" w14:textId="63031185" w:rsidR="00932807" w:rsidRPr="0086605F" w:rsidRDefault="00E92B3F" w:rsidP="009328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605F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86605F">
        <w:rPr>
          <w:rFonts w:ascii="Angsana New" w:hAnsi="Angsana New" w:cs="Angsana New"/>
          <w:spacing w:val="-2"/>
          <w:sz w:val="30"/>
          <w:szCs w:val="30"/>
          <w:cs/>
        </w:rPr>
        <w:t>และหนี้สินและจำนว</w:t>
      </w:r>
      <w:r w:rsidR="00C64AD9" w:rsidRPr="0086605F">
        <w:rPr>
          <w:rFonts w:ascii="Angsana New" w:hAnsi="Angsana New" w:cs="Angsana New"/>
          <w:spacing w:val="-2"/>
          <w:sz w:val="30"/>
          <w:szCs w:val="30"/>
          <w:cs/>
        </w:rPr>
        <w:t>นที่ใช้เพื่อความมุ่งหมายทางภาษี</w:t>
      </w:r>
      <w:r w:rsidRPr="0086605F">
        <w:rPr>
          <w:rFonts w:ascii="Angsana New" w:hAnsi="Angsana New" w:cs="Angsana New"/>
          <w:spacing w:val="-2"/>
          <w:sz w:val="30"/>
          <w:szCs w:val="30"/>
          <w:cs/>
        </w:rPr>
        <w:t xml:space="preserve"> ภาษีเงินได้รอการตัดบัญชีจะไม่ถูกรับรู้เมื่อเกิดจากผลแตกต่าง</w:t>
      </w:r>
      <w:r w:rsidRPr="0086605F">
        <w:rPr>
          <w:rFonts w:ascii="Angsana New" w:hAnsi="Angsana New" w:cs="Angsana New"/>
          <w:sz w:val="30"/>
          <w:szCs w:val="30"/>
          <w:cs/>
        </w:rPr>
        <w:t>ชั่วคราว</w:t>
      </w:r>
      <w:r w:rsidR="007D2C17" w:rsidRPr="0086605F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46780E" w:rsidRPr="0086605F">
        <w:rPr>
          <w:rFonts w:ascii="Angsana New" w:hAnsi="Angsana New" w:cs="Angsana New" w:hint="cs"/>
          <w:sz w:val="30"/>
          <w:szCs w:val="30"/>
          <w:cs/>
        </w:rPr>
        <w:t>การรับรู้ค่าความนิยมในครั้งแรก</w:t>
      </w:r>
      <w:r w:rsidR="0046780E"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</w:t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>ผลกระทบต่อกำไรขาดทุนทางบัญชีหรือทางภาษี และผลแตกต่างที่เกี่ยวข้องกับ</w:t>
      </w:r>
      <w:r w:rsidR="00776F6B" w:rsidRPr="0086605F">
        <w:rPr>
          <w:rFonts w:ascii="Angsana New" w:hAnsi="Angsana New" w:cs="Angsana New"/>
          <w:spacing w:val="-4"/>
          <w:sz w:val="30"/>
          <w:szCs w:val="30"/>
        </w:rPr>
        <w:br/>
      </w:r>
      <w:r w:rsidR="007D4328" w:rsidRPr="0086605F">
        <w:rPr>
          <w:rFonts w:ascii="Angsana New" w:hAnsi="Angsana New" w:cs="Angsana New" w:hint="cs"/>
          <w:spacing w:val="-4"/>
          <w:sz w:val="30"/>
          <w:szCs w:val="30"/>
          <w:cs/>
        </w:rPr>
        <w:t>เ</w:t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>งินลงทุนในบริษัทย่อย</w:t>
      </w:r>
      <w:r w:rsidR="00E53FDB" w:rsidRPr="0086605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53FDB" w:rsidRPr="0086605F">
        <w:rPr>
          <w:rFonts w:ascii="Angsana New" w:hAnsi="Angsana New" w:cs="Angsana New" w:hint="cs"/>
          <w:spacing w:val="-4"/>
          <w:sz w:val="30"/>
          <w:szCs w:val="30"/>
          <w:cs/>
        </w:rPr>
        <w:t>บริษัทร่วม</w:t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>และการร่วมค้า</w:t>
      </w:r>
      <w:r w:rsidRPr="0086605F">
        <w:rPr>
          <w:rFonts w:ascii="Angsana New" w:hAnsi="Angsana New" w:cs="Angsana New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  <w:r w:rsidR="00932807" w:rsidRPr="0086605F">
        <w:rPr>
          <w:rFonts w:ascii="Angsana New" w:hAnsi="Angsana New" w:cs="Angsana New"/>
          <w:sz w:val="30"/>
          <w:szCs w:val="30"/>
          <w:cs/>
        </w:rPr>
        <w:br w:type="page"/>
      </w:r>
    </w:p>
    <w:p w14:paraId="067F898B" w14:textId="2019BCEE" w:rsidR="00E92B3F" w:rsidRPr="0086605F" w:rsidRDefault="001876E1" w:rsidP="007D2C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การวัดมู</w:t>
      </w:r>
      <w:r w:rsidR="00E92B3F" w:rsidRPr="0086605F">
        <w:rPr>
          <w:rFonts w:ascii="Angsana New" w:hAnsi="Angsana New" w:cs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7D2C17"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2B3F" w:rsidRPr="0086605F">
        <w:rPr>
          <w:rFonts w:ascii="Angsana New" w:hAnsi="Angsana New" w:cs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65CC4434" w14:textId="77777777" w:rsidR="00E92B3F" w:rsidRPr="0086605F" w:rsidRDefault="00E92B3F" w:rsidP="00E91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7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78A5F58" w14:textId="222F4FA9" w:rsidR="00E92B3F" w:rsidRPr="0086605F" w:rsidRDefault="00E92B3F" w:rsidP="00D2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7855A3" w:rsidRPr="0086605F">
        <w:rPr>
          <w:rFonts w:ascii="Angsana New" w:hAnsi="Angsana New" w:cs="Angsana New"/>
          <w:sz w:val="30"/>
          <w:szCs w:val="30"/>
          <w:cs/>
        </w:rPr>
        <w:t>ื่อมีความเป็นไปได้ค่อนข้างแน่</w:t>
      </w:r>
      <w:r w:rsidRPr="0086605F">
        <w:rPr>
          <w:rFonts w:ascii="Angsana New" w:hAnsi="Angsana New" w:cs="Angsana New"/>
          <w:sz w:val="30"/>
          <w:szCs w:val="30"/>
          <w:cs/>
        </w:rPr>
        <w:t>ว่ากำไรเพื่อเสียภาษีในอนาคตจะมีจำนวนเพียงพอกับการใช้ประโยชน์จากผลแตกต่างชั่วคราวดังกล่</w:t>
      </w:r>
      <w:r w:rsidR="00DD0527" w:rsidRPr="0086605F">
        <w:rPr>
          <w:rFonts w:ascii="Angsana New" w:hAnsi="Angsana New" w:cs="Angsana New"/>
          <w:sz w:val="30"/>
          <w:szCs w:val="30"/>
          <w:cs/>
        </w:rPr>
        <w:t>าว</w:t>
      </w:r>
      <w:r w:rsidR="007855A3"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0527" w:rsidRPr="0086605F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</w:t>
      </w:r>
      <w:r w:rsidRPr="0086605F">
        <w:rPr>
          <w:rFonts w:ascii="Angsana New" w:hAnsi="Angsana New" w:cs="Angsana New"/>
          <w:sz w:val="30"/>
          <w:szCs w:val="30"/>
          <w:cs/>
        </w:rPr>
        <w:t>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</w:p>
    <w:p w14:paraId="0C0FDD3D" w14:textId="77777777" w:rsidR="001F4FEF" w:rsidRPr="0086605F" w:rsidRDefault="001F4FEF" w:rsidP="00D2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52159D08" w14:textId="0926AD62" w:rsidR="00E81431" w:rsidRPr="0086605F" w:rsidRDefault="00E81431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86605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กำไรต่อหุ้น</w:t>
      </w:r>
      <w:r w:rsidR="0045679B" w:rsidRPr="0086605F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ขั้นพื้นฐาน</w:t>
      </w:r>
      <w:r w:rsidRPr="0086605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</w:t>
      </w:r>
    </w:p>
    <w:p w14:paraId="2236160C" w14:textId="77777777" w:rsidR="00E81431" w:rsidRPr="0086605F" w:rsidRDefault="00E81431" w:rsidP="00E81431">
      <w:pPr>
        <w:pStyle w:val="AccPolicyHeading"/>
        <w:rPr>
          <w:b w:val="0"/>
          <w:bCs w:val="0"/>
          <w:i w:val="0"/>
          <w:iCs w:val="0"/>
          <w:cs/>
        </w:rPr>
      </w:pPr>
    </w:p>
    <w:p w14:paraId="0FF8918B" w14:textId="4D3FA383" w:rsidR="00E81431" w:rsidRPr="0086605F" w:rsidRDefault="00E81431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b/>
          <w:sz w:val="30"/>
          <w:szCs w:val="30"/>
        </w:rPr>
      </w:pPr>
      <w:r w:rsidRPr="0086605F">
        <w:rPr>
          <w:rFonts w:ascii="Angsana New" w:hAnsi="Angsana New" w:cs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7D4328" w:rsidRPr="0086605F">
        <w:rPr>
          <w:rFonts w:ascii="Angsana New" w:hAnsi="Angsana New" w:cs="Angsana New"/>
          <w:b/>
          <w:sz w:val="30"/>
          <w:szCs w:val="30"/>
          <w:cs/>
        </w:rPr>
        <w:br/>
      </w:r>
      <w:r w:rsidR="0058173F" w:rsidRPr="0086605F">
        <w:rPr>
          <w:rFonts w:ascii="Angsana New" w:hAnsi="Angsana New" w:cs="Angsana New" w:hint="cs"/>
          <w:b/>
          <w:sz w:val="30"/>
          <w:szCs w:val="30"/>
          <w:cs/>
        </w:rPr>
        <w:t>ถัวเฉลี่ยถ่วงน้ำหนัก</w:t>
      </w:r>
      <w:r w:rsidRPr="0086605F">
        <w:rPr>
          <w:rFonts w:ascii="Angsana New" w:hAnsi="Angsana New" w:cs="Angsana New"/>
          <w:b/>
          <w:sz w:val="30"/>
          <w:szCs w:val="30"/>
          <w:cs/>
        </w:rPr>
        <w:t>ที่ออกจำหน่ายระหว่างปี</w:t>
      </w:r>
    </w:p>
    <w:p w14:paraId="611AC195" w14:textId="77777777" w:rsidR="007D4328" w:rsidRPr="0086605F" w:rsidRDefault="007D4328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2A94DF54" w14:textId="525DCB9B" w:rsidR="00093B30" w:rsidRPr="0086605F" w:rsidRDefault="00804175" w:rsidP="001E7B31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C48621F" w14:textId="77777777" w:rsidR="002F116D" w:rsidRPr="0086605F" w:rsidRDefault="002F116D" w:rsidP="001E7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58F426CE" w14:textId="71A511D7" w:rsidR="00352973" w:rsidRPr="0086605F" w:rsidRDefault="00E55AE2" w:rsidP="00C374F1">
      <w:pPr>
        <w:ind w:left="540" w:right="45"/>
        <w:jc w:val="thaiDistribute"/>
        <w:rPr>
          <w:rFonts w:asciiTheme="majorBidi" w:hAnsiTheme="majorBidi" w:cs="Angsana New"/>
          <w:b/>
          <w:sz w:val="30"/>
          <w:szCs w:val="30"/>
        </w:rPr>
      </w:pPr>
      <w:r w:rsidRPr="0086605F">
        <w:rPr>
          <w:rFonts w:asciiTheme="majorBidi" w:hAnsiTheme="majorBidi" w:cs="Angsana New" w:hint="cs"/>
          <w:b/>
          <w:sz w:val="30"/>
          <w:szCs w:val="30"/>
          <w:cs/>
        </w:rPr>
        <w:t>บุคคลหรือกิจการที่เกี่ยวข้องกัน</w:t>
      </w:r>
      <w:r w:rsidRPr="0086605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b/>
          <w:sz w:val="30"/>
          <w:szCs w:val="30"/>
          <w:cs/>
        </w:rPr>
        <w:t>หมายถึง</w:t>
      </w:r>
      <w:r w:rsidRPr="0086605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b/>
          <w:sz w:val="30"/>
          <w:szCs w:val="30"/>
          <w:cs/>
        </w:rPr>
        <w:t>บุคคลหรือกิจการที่มีอำนาจควบคุม</w:t>
      </w:r>
      <w:r w:rsidR="0058173F" w:rsidRPr="0086605F">
        <w:rPr>
          <w:rFonts w:asciiTheme="majorBidi" w:hAnsiTheme="majorBidi" w:cs="Angsana New" w:hint="cs"/>
          <w:b/>
          <w:sz w:val="30"/>
          <w:szCs w:val="30"/>
          <w:cs/>
        </w:rPr>
        <w:t>หรือควบคุมร่วมกัน</w:t>
      </w:r>
      <w:r w:rsidRPr="0086605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86605F">
        <w:rPr>
          <w:rFonts w:asciiTheme="majorBidi" w:hAnsiTheme="majorBidi" w:cs="Angsana New"/>
          <w:b/>
          <w:sz w:val="30"/>
          <w:szCs w:val="30"/>
        </w:rPr>
        <w:t xml:space="preserve"> </w:t>
      </w:r>
      <w:r w:rsidRPr="0086605F">
        <w:rPr>
          <w:rFonts w:asciiTheme="majorBidi" w:hAnsiTheme="majorBidi" w:cs="Angsana New" w:hint="cs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86605F">
        <w:rPr>
          <w:rFonts w:asciiTheme="majorBidi" w:hAnsiTheme="majorBidi" w:cs="Angsana New"/>
          <w:b/>
          <w:sz w:val="30"/>
          <w:szCs w:val="30"/>
        </w:rPr>
        <w:t xml:space="preserve"> </w:t>
      </w:r>
      <w:r w:rsidRPr="0086605F">
        <w:rPr>
          <w:rFonts w:asciiTheme="majorBidi" w:hAnsiTheme="majorBidi" w:cs="Angsana New" w:hint="cs"/>
          <w:b/>
          <w:sz w:val="30"/>
          <w:szCs w:val="30"/>
          <w:cs/>
        </w:rPr>
        <w:t>หรือกลุ่มบริษัทมีอำนาจควบคุม</w:t>
      </w:r>
      <w:r w:rsidR="0058173F" w:rsidRPr="0086605F">
        <w:rPr>
          <w:rFonts w:asciiTheme="majorBidi" w:hAnsiTheme="majorBidi" w:cs="Angsana New" w:hint="cs"/>
          <w:b/>
          <w:sz w:val="30"/>
          <w:szCs w:val="30"/>
          <w:cs/>
        </w:rPr>
        <w:t>หรือควบคุมร่วมกัน</w:t>
      </w:r>
      <w:r w:rsidRPr="0086605F">
        <w:rPr>
          <w:rFonts w:asciiTheme="majorBidi" w:hAnsiTheme="majorBidi" w:cs="Angsana New" w:hint="cs"/>
          <w:b/>
          <w:sz w:val="30"/>
          <w:szCs w:val="30"/>
          <w:cs/>
        </w:rPr>
        <w:t>ทั้งทางตรงและทางอ้อม</w:t>
      </w:r>
      <w:r w:rsidRPr="0086605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b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4AA69E0" w14:textId="77777777" w:rsidR="0058173F" w:rsidRPr="0086605F" w:rsidRDefault="0058173F" w:rsidP="00C374F1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2221A2ED" w14:textId="77777777" w:rsidR="00FF32E2" w:rsidRPr="0086605F" w:rsidRDefault="00FF3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 w:rsidRPr="0086605F"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608D3736" w14:textId="0C53F528" w:rsidR="00B63EF6" w:rsidRPr="0086605F" w:rsidRDefault="00B63EF6" w:rsidP="00BC7B72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6605F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58173F" w:rsidRPr="0086605F">
        <w:rPr>
          <w:rFonts w:asciiTheme="majorBidi" w:hAnsiTheme="majorBidi" w:cstheme="majorBidi" w:hint="cs"/>
          <w:b/>
          <w:sz w:val="30"/>
          <w:szCs w:val="30"/>
          <w:cs/>
        </w:rPr>
        <w:t xml:space="preserve"> บริษัทร่วม</w:t>
      </w:r>
      <w:r w:rsidRPr="0086605F">
        <w:rPr>
          <w:rFonts w:asciiTheme="majorBidi" w:hAnsiTheme="majorBidi" w:cstheme="majorBidi"/>
          <w:b/>
          <w:sz w:val="30"/>
          <w:szCs w:val="30"/>
          <w:cs/>
        </w:rPr>
        <w:t xml:space="preserve"> และการร่วมค้าได้เปิดเผยในหมายเหตุข้อ</w:t>
      </w:r>
      <w:r w:rsidRPr="0086605F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C418B0" w:rsidRPr="0086605F">
        <w:rPr>
          <w:rFonts w:asciiTheme="majorBidi" w:hAnsiTheme="majorBidi" w:cstheme="majorBidi"/>
          <w:bCs/>
          <w:sz w:val="30"/>
          <w:szCs w:val="30"/>
        </w:rPr>
        <w:t>11</w:t>
      </w:r>
      <w:r w:rsidRPr="0086605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6605F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C418B0" w:rsidRPr="0086605F">
        <w:rPr>
          <w:rFonts w:asciiTheme="majorBidi" w:hAnsiTheme="majorBidi" w:cstheme="majorBidi"/>
          <w:bCs/>
          <w:sz w:val="30"/>
          <w:szCs w:val="30"/>
        </w:rPr>
        <w:t>12</w:t>
      </w:r>
      <w:r w:rsidRPr="0086605F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E55AE2" w:rsidRPr="0086605F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Pr="0086605F">
        <w:rPr>
          <w:rFonts w:asciiTheme="majorBidi" w:hAnsiTheme="majorBidi" w:cstheme="majorBidi"/>
          <w:b/>
          <w:sz w:val="30"/>
          <w:szCs w:val="30"/>
          <w:cs/>
        </w:rPr>
        <w:t>บุคคล</w:t>
      </w:r>
      <w:r w:rsidR="000A18C3" w:rsidRPr="0086605F">
        <w:rPr>
          <w:rFonts w:asciiTheme="majorBidi" w:hAnsiTheme="majorBidi" w:cstheme="majorBidi"/>
          <w:b/>
          <w:sz w:val="30"/>
          <w:szCs w:val="30"/>
        </w:rPr>
        <w:t xml:space="preserve">    </w:t>
      </w:r>
      <w:r w:rsidRPr="0086605F">
        <w:rPr>
          <w:rFonts w:asciiTheme="majorBidi" w:hAnsiTheme="majorBidi" w:cstheme="majorBidi"/>
          <w:b/>
          <w:sz w:val="30"/>
          <w:szCs w:val="30"/>
          <w:cs/>
        </w:rPr>
        <w:t>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3178093F" w14:textId="77777777" w:rsidR="00F8287E" w:rsidRPr="0086605F" w:rsidRDefault="00F8287E" w:rsidP="00BC7B72">
      <w:pPr>
        <w:ind w:left="540" w:right="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088"/>
        <w:gridCol w:w="4770"/>
      </w:tblGrid>
      <w:tr w:rsidR="00310DDA" w:rsidRPr="0086605F" w14:paraId="39D0C83C" w14:textId="77777777" w:rsidTr="00113DEC">
        <w:trPr>
          <w:trHeight w:val="993"/>
          <w:tblHeader/>
        </w:trPr>
        <w:tc>
          <w:tcPr>
            <w:tcW w:w="2790" w:type="dxa"/>
          </w:tcPr>
          <w:p w14:paraId="34D13E7D" w14:textId="77777777" w:rsidR="00310DDA" w:rsidRPr="0086605F" w:rsidRDefault="00310DDA" w:rsidP="00B4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ชื่อกิจการหรือบุคคล</w:t>
            </w:r>
          </w:p>
        </w:tc>
        <w:tc>
          <w:tcPr>
            <w:tcW w:w="2088" w:type="dxa"/>
          </w:tcPr>
          <w:p w14:paraId="5A571B2C" w14:textId="77777777" w:rsidR="00310DDA" w:rsidRPr="0086605F" w:rsidRDefault="00310DDA" w:rsidP="00B402D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จัดตั้ง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770" w:type="dxa"/>
          </w:tcPr>
          <w:p w14:paraId="5ABA580D" w14:textId="77777777" w:rsidR="00310DDA" w:rsidRPr="0086605F" w:rsidRDefault="00310DDA" w:rsidP="00B402D7">
            <w:pPr>
              <w:tabs>
                <w:tab w:val="clear" w:pos="227"/>
              </w:tabs>
              <w:ind w:left="252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10DDA" w:rsidRPr="0086605F" w14:paraId="71A3F16A" w14:textId="77777777" w:rsidTr="00113DEC">
        <w:trPr>
          <w:trHeight w:val="20"/>
        </w:trPr>
        <w:tc>
          <w:tcPr>
            <w:tcW w:w="2790" w:type="dxa"/>
          </w:tcPr>
          <w:p w14:paraId="199E73A6" w14:textId="77777777" w:rsidR="00310DDA" w:rsidRPr="0086605F" w:rsidRDefault="00310DDA" w:rsidP="00B4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บริษัท นิวสตาร์ วิคเตอร์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088" w:type="dxa"/>
          </w:tcPr>
          <w:p w14:paraId="6EC77694" w14:textId="77777777" w:rsidR="00310DDA" w:rsidRPr="0086605F" w:rsidRDefault="00310DDA" w:rsidP="00B402D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770" w:type="dxa"/>
          </w:tcPr>
          <w:p w14:paraId="751CEC58" w14:textId="77777777" w:rsidR="00310DDA" w:rsidRPr="0086605F" w:rsidRDefault="00310DDA" w:rsidP="00B402D7">
            <w:pPr>
              <w:tabs>
                <w:tab w:val="clear" w:pos="227"/>
              </w:tabs>
              <w:ind w:left="72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เป็นผู้ถือหุ้นรายใหญ่  มีกรรมการและผู้ถือหุ้นร่วมกัน</w:t>
            </w:r>
          </w:p>
        </w:tc>
      </w:tr>
      <w:tr w:rsidR="00310DDA" w:rsidRPr="0086605F" w14:paraId="14418EE5" w14:textId="77777777" w:rsidTr="00113DEC">
        <w:trPr>
          <w:trHeight w:val="20"/>
        </w:trPr>
        <w:tc>
          <w:tcPr>
            <w:tcW w:w="2790" w:type="dxa"/>
          </w:tcPr>
          <w:p w14:paraId="618ED053" w14:textId="77777777" w:rsidR="001C7DD6" w:rsidRPr="0086605F" w:rsidRDefault="002E4881" w:rsidP="00B4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BNP PARIBAS HONGKONG </w:t>
            </w:r>
          </w:p>
          <w:p w14:paraId="7B595CC2" w14:textId="1BCB71F4" w:rsidR="00310DDA" w:rsidRPr="0086605F" w:rsidRDefault="001C7DD6" w:rsidP="00B4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2E4881" w:rsidRPr="0086605F">
              <w:rPr>
                <w:rFonts w:ascii="Angsana New" w:hAnsi="Angsana New" w:cs="Angsana New"/>
                <w:sz w:val="30"/>
                <w:szCs w:val="30"/>
              </w:rPr>
              <w:t>BRANCH</w:t>
            </w:r>
          </w:p>
        </w:tc>
        <w:tc>
          <w:tcPr>
            <w:tcW w:w="2088" w:type="dxa"/>
          </w:tcPr>
          <w:p w14:paraId="2E487DA2" w14:textId="77777777" w:rsidR="00310DDA" w:rsidRPr="0086605F" w:rsidRDefault="00310DDA" w:rsidP="00B402D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เขตบริหารพิเศษฮ่องกง แห่งสาธารณรัฐ ประชาชนจีน</w:t>
            </w:r>
          </w:p>
        </w:tc>
        <w:tc>
          <w:tcPr>
            <w:tcW w:w="4770" w:type="dxa"/>
          </w:tcPr>
          <w:p w14:paraId="2E086CC5" w14:textId="4E95EB38" w:rsidR="00310DDA" w:rsidRPr="0086605F" w:rsidRDefault="002E4881" w:rsidP="00B402D7">
            <w:pPr>
              <w:tabs>
                <w:tab w:val="clear" w:pos="227"/>
              </w:tabs>
              <w:ind w:left="72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เป็นผู้ถือหุ้นรายใหญ่  </w:t>
            </w:r>
          </w:p>
        </w:tc>
      </w:tr>
      <w:tr w:rsidR="00AA36AD" w:rsidRPr="0086605F" w14:paraId="0D0ADE14" w14:textId="77777777" w:rsidTr="00113DEC">
        <w:trPr>
          <w:trHeight w:val="20"/>
        </w:trPr>
        <w:tc>
          <w:tcPr>
            <w:tcW w:w="2790" w:type="dxa"/>
          </w:tcPr>
          <w:p w14:paraId="24622D9B" w14:textId="0900934C" w:rsidR="00AA36AD" w:rsidRPr="0086605F" w:rsidRDefault="00AA36AD" w:rsidP="00B4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Thai Viet Agri Group </w:t>
            </w:r>
            <w:proofErr w:type="spellStart"/>
            <w:proofErr w:type="gramStart"/>
            <w:r w:rsidRPr="0086605F">
              <w:rPr>
                <w:rFonts w:ascii="Angsana New" w:hAnsi="Angsana New" w:cs="Angsana New"/>
                <w:sz w:val="30"/>
                <w:szCs w:val="30"/>
              </w:rPr>
              <w:t>Co.,Ltd</w:t>
            </w:r>
            <w:proofErr w:type="spellEnd"/>
            <w:r w:rsidRPr="0086605F">
              <w:rPr>
                <w:rFonts w:ascii="Angsana New" w:hAnsi="Angsana New" w:cs="Angsana New"/>
                <w:sz w:val="30"/>
                <w:szCs w:val="30"/>
              </w:rPr>
              <w:t>.</w:t>
            </w:r>
            <w:proofErr w:type="gramEnd"/>
          </w:p>
        </w:tc>
        <w:tc>
          <w:tcPr>
            <w:tcW w:w="2088" w:type="dxa"/>
          </w:tcPr>
          <w:p w14:paraId="657C56F8" w14:textId="7D0398F5" w:rsidR="00AA36AD" w:rsidRPr="0086605F" w:rsidRDefault="00AA36AD" w:rsidP="00B402D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770" w:type="dxa"/>
          </w:tcPr>
          <w:p w14:paraId="6E2142C1" w14:textId="0F1E5208" w:rsidR="00AA36AD" w:rsidRPr="0086605F" w:rsidRDefault="00AA36AD" w:rsidP="00B402D7">
            <w:pPr>
              <w:tabs>
                <w:tab w:val="clear" w:pos="227"/>
              </w:tabs>
              <w:ind w:left="72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ผู้ถือหุ้นมีความสัมพันธ์กับกรรมการ</w:t>
            </w:r>
          </w:p>
        </w:tc>
      </w:tr>
      <w:tr w:rsidR="00310DDA" w:rsidRPr="0086605F" w14:paraId="1D7E87FC" w14:textId="77777777" w:rsidTr="00113DEC">
        <w:trPr>
          <w:trHeight w:val="20"/>
        </w:trPr>
        <w:tc>
          <w:tcPr>
            <w:tcW w:w="2790" w:type="dxa"/>
            <w:shd w:val="clear" w:color="auto" w:fill="auto"/>
          </w:tcPr>
          <w:p w14:paraId="3213AC0D" w14:textId="77777777" w:rsidR="00310DDA" w:rsidRPr="0086605F" w:rsidRDefault="00310DDA" w:rsidP="00B402D7">
            <w:pPr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6605F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นายวินัย เตียวสมบูรณ์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กิจ</w:t>
            </w:r>
          </w:p>
        </w:tc>
        <w:tc>
          <w:tcPr>
            <w:tcW w:w="2088" w:type="dxa"/>
            <w:shd w:val="clear" w:color="auto" w:fill="auto"/>
          </w:tcPr>
          <w:p w14:paraId="37BC45CA" w14:textId="77777777" w:rsidR="00310DDA" w:rsidRPr="0086605F" w:rsidRDefault="00310DDA" w:rsidP="00B402D7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770" w:type="dxa"/>
            <w:shd w:val="clear" w:color="auto" w:fill="auto"/>
          </w:tcPr>
          <w:p w14:paraId="4CCE32C5" w14:textId="77777777" w:rsidR="00310DDA" w:rsidRPr="0086605F" w:rsidRDefault="00310DDA" w:rsidP="00B402D7">
            <w:pPr>
              <w:tabs>
                <w:tab w:val="clear" w:pos="227"/>
              </w:tabs>
              <w:ind w:left="72" w:right="-1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ของกลุ่มบริษัทไม่ว่าทางตรงหรือทางอ้อม ทั้งนี้รวมถึงเป็นผู้ถือหุ้นรายใหญ่และเป็นกรรมการของกลุ่มบริษัท</w:t>
            </w:r>
          </w:p>
        </w:tc>
      </w:tr>
      <w:tr w:rsidR="00310DDA" w:rsidRPr="0086605F" w14:paraId="40FB5898" w14:textId="77777777" w:rsidTr="00113DEC">
        <w:trPr>
          <w:trHeight w:val="20"/>
        </w:trPr>
        <w:tc>
          <w:tcPr>
            <w:tcW w:w="2790" w:type="dxa"/>
            <w:shd w:val="clear" w:color="auto" w:fill="auto"/>
          </w:tcPr>
          <w:p w14:paraId="1A338EEA" w14:textId="77777777" w:rsidR="00310DDA" w:rsidRPr="0086605F" w:rsidRDefault="00310DDA" w:rsidP="00692629">
            <w:pPr>
              <w:ind w:right="-108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088" w:type="dxa"/>
            <w:shd w:val="clear" w:color="auto" w:fill="auto"/>
          </w:tcPr>
          <w:p w14:paraId="46FE5B9B" w14:textId="77777777" w:rsidR="00310DDA" w:rsidRPr="0086605F" w:rsidRDefault="00310DDA" w:rsidP="00B402D7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770" w:type="dxa"/>
            <w:shd w:val="clear" w:color="auto" w:fill="auto"/>
          </w:tcPr>
          <w:p w14:paraId="270D36C8" w14:textId="77777777" w:rsidR="00310DDA" w:rsidRPr="0086605F" w:rsidRDefault="00310DDA" w:rsidP="00B402D7">
            <w:pPr>
              <w:tabs>
                <w:tab w:val="clear" w:pos="227"/>
              </w:tabs>
              <w:ind w:left="72"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บุคคลที่มีอำนาจและความรับผิดชอบการวางแผน สั่ง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การและควบคุมกิจกรรมต่างๆ ของกลุ่มบริษัทไม่ว่าทางตรงหรือทางอ้อม ทั้งนี้รวมถึงกรรมการ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ของกลุ่มบริษัท</w:t>
            </w:r>
          </w:p>
        </w:tc>
      </w:tr>
    </w:tbl>
    <w:p w14:paraId="2235FA2F" w14:textId="4D801F9C" w:rsidR="001F4FEF" w:rsidRPr="0086605F" w:rsidRDefault="001F4FEF" w:rsidP="00685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13D55E39" w14:textId="77777777" w:rsidR="00FF32E2" w:rsidRPr="0086605F" w:rsidRDefault="00FF32E2">
      <w:r w:rsidRPr="0086605F">
        <w:br w:type="page"/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951"/>
        <w:gridCol w:w="267"/>
        <w:gridCol w:w="1097"/>
        <w:gridCol w:w="268"/>
        <w:gridCol w:w="1077"/>
        <w:gridCol w:w="252"/>
        <w:gridCol w:w="1096"/>
      </w:tblGrid>
      <w:tr w:rsidR="00804175" w:rsidRPr="0086605F" w14:paraId="5317FF06" w14:textId="77777777" w:rsidTr="00E23C5F">
        <w:tc>
          <w:tcPr>
            <w:tcW w:w="2257" w:type="pct"/>
          </w:tcPr>
          <w:p w14:paraId="55A0588D" w14:textId="21995EC5" w:rsidR="00804175" w:rsidRPr="0086605F" w:rsidRDefault="00740D12" w:rsidP="00EF69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</w:rPr>
              <w:br w:type="page"/>
            </w:r>
            <w:r w:rsidR="00EF69B4"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8" w:type="pct"/>
            <w:gridSpan w:val="3"/>
          </w:tcPr>
          <w:p w14:paraId="03720653" w14:textId="77777777" w:rsidR="00804175" w:rsidRPr="0086605F" w:rsidRDefault="00804175" w:rsidP="00750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8693D3F" w14:textId="77777777" w:rsidR="00804175" w:rsidRPr="0086605F" w:rsidRDefault="00804175" w:rsidP="00750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085F8257" w14:textId="77777777" w:rsidR="00804175" w:rsidRPr="0086605F" w:rsidRDefault="00804175" w:rsidP="00750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666" w:rsidRPr="0086605F" w14:paraId="6F301C52" w14:textId="77777777" w:rsidTr="00781E3E">
        <w:tc>
          <w:tcPr>
            <w:tcW w:w="2257" w:type="pct"/>
          </w:tcPr>
          <w:p w14:paraId="5A9F6497" w14:textId="678C7C9D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1" w:type="pct"/>
            <w:vAlign w:val="center"/>
          </w:tcPr>
          <w:p w14:paraId="2FE2E5C6" w14:textId="482197B6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  <w:vAlign w:val="center"/>
          </w:tcPr>
          <w:p w14:paraId="2E95AC81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3F07A6F5" w14:textId="07A07F01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  <w:vAlign w:val="center"/>
          </w:tcPr>
          <w:p w14:paraId="239CD388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526BC9AB" w14:textId="696D2D84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8" w:type="pct"/>
            <w:vAlign w:val="center"/>
          </w:tcPr>
          <w:p w14:paraId="0C2486FB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705B0733" w14:textId="46385D3D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92025" w:rsidRPr="0086605F" w14:paraId="6C56FD9B" w14:textId="77777777" w:rsidTr="00E23C5F">
        <w:tc>
          <w:tcPr>
            <w:tcW w:w="2257" w:type="pct"/>
          </w:tcPr>
          <w:p w14:paraId="23BB6C1A" w14:textId="77777777" w:rsidR="00292025" w:rsidRPr="0086605F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gridSpan w:val="7"/>
          </w:tcPr>
          <w:p w14:paraId="682EF417" w14:textId="77777777" w:rsidR="00292025" w:rsidRPr="0086605F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2025" w:rsidRPr="0086605F" w14:paraId="34821AAF" w14:textId="77777777" w:rsidTr="00E23C5F">
        <w:tc>
          <w:tcPr>
            <w:tcW w:w="2257" w:type="pct"/>
          </w:tcPr>
          <w:p w14:paraId="604C08AF" w14:textId="77777777" w:rsidR="00292025" w:rsidRPr="0086605F" w:rsidRDefault="00292025" w:rsidP="0029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1" w:type="pct"/>
          </w:tcPr>
          <w:p w14:paraId="5FF618A2" w14:textId="77777777" w:rsidR="00292025" w:rsidRPr="0086605F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F1BF0BD" w14:textId="77777777" w:rsidR="00292025" w:rsidRPr="0086605F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DEF8675" w14:textId="77777777" w:rsidR="00292025" w:rsidRPr="0086605F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90623D4" w14:textId="77777777" w:rsidR="00292025" w:rsidRPr="0086605F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B993018" w14:textId="77777777" w:rsidR="00292025" w:rsidRPr="0086605F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5ED6C569" w14:textId="77777777" w:rsidR="00292025" w:rsidRPr="0086605F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0602BED" w14:textId="77777777" w:rsidR="00292025" w:rsidRPr="0086605F" w:rsidRDefault="00292025" w:rsidP="00292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73D7" w:rsidRPr="0086605F" w14:paraId="4AC79BB5" w14:textId="77777777" w:rsidTr="00E23C5F">
        <w:tc>
          <w:tcPr>
            <w:tcW w:w="2257" w:type="pct"/>
          </w:tcPr>
          <w:p w14:paraId="7E468183" w14:textId="71A48F54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1" w:type="pct"/>
          </w:tcPr>
          <w:p w14:paraId="71E38BE7" w14:textId="4AC423F0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7B0CF0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8AC1BF2" w14:textId="04966C76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DB8D4B3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6C4C34C" w14:textId="630F7EBA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7,596,574</w:t>
            </w:r>
          </w:p>
        </w:tc>
        <w:tc>
          <w:tcPr>
            <w:tcW w:w="138" w:type="pct"/>
          </w:tcPr>
          <w:p w14:paraId="25852695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025F228" w14:textId="6128703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5,064,874</w:t>
            </w:r>
          </w:p>
        </w:tc>
      </w:tr>
      <w:tr w:rsidR="00ED73D7" w:rsidRPr="0086605F" w14:paraId="5D3742EC" w14:textId="77777777" w:rsidTr="00E23C5F">
        <w:tc>
          <w:tcPr>
            <w:tcW w:w="2257" w:type="pct"/>
          </w:tcPr>
          <w:p w14:paraId="3C0D8A82" w14:textId="2D864FEB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และค่าบริการที่เกี่ยวข้อง</w:t>
            </w:r>
          </w:p>
        </w:tc>
        <w:tc>
          <w:tcPr>
            <w:tcW w:w="521" w:type="pct"/>
          </w:tcPr>
          <w:p w14:paraId="6E877E8E" w14:textId="61A385B4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F0F0BEA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F48F370" w14:textId="330DAD13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AFEAF4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3D54F42" w14:textId="6E4A4D8D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21,400</w:t>
            </w:r>
          </w:p>
        </w:tc>
        <w:tc>
          <w:tcPr>
            <w:tcW w:w="138" w:type="pct"/>
          </w:tcPr>
          <w:p w14:paraId="394E6ECB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0FD3718" w14:textId="4C399A4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18,974</w:t>
            </w:r>
          </w:p>
        </w:tc>
      </w:tr>
      <w:tr w:rsidR="00ED73D7" w:rsidRPr="0086605F" w14:paraId="1A1F30FD" w14:textId="77777777" w:rsidTr="00E23C5F">
        <w:tc>
          <w:tcPr>
            <w:tcW w:w="2257" w:type="pct"/>
          </w:tcPr>
          <w:p w14:paraId="66AD4AEA" w14:textId="6E323630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21" w:type="pct"/>
          </w:tcPr>
          <w:p w14:paraId="211FEB45" w14:textId="594D2A39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0917DFF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89B87DD" w14:textId="02DEEACF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1B7F62A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96B6AAB" w14:textId="4B28D9E8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654,799</w:t>
            </w:r>
          </w:p>
        </w:tc>
        <w:tc>
          <w:tcPr>
            <w:tcW w:w="138" w:type="pct"/>
          </w:tcPr>
          <w:p w14:paraId="08E811EB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A041825" w14:textId="6F296289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488,500</w:t>
            </w:r>
          </w:p>
        </w:tc>
      </w:tr>
      <w:tr w:rsidR="00ED73D7" w:rsidRPr="0086605F" w14:paraId="7F9971DD" w14:textId="77777777" w:rsidTr="00E23C5F">
        <w:tc>
          <w:tcPr>
            <w:tcW w:w="2257" w:type="pct"/>
          </w:tcPr>
          <w:p w14:paraId="39A722D1" w14:textId="2810A922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1" w:type="pct"/>
          </w:tcPr>
          <w:p w14:paraId="5BEF7BA6" w14:textId="0059B2C3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D677356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4C07086" w14:textId="5E2F326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5A9AD0D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960CCE7" w14:textId="76F73258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730,600</w:t>
            </w:r>
          </w:p>
        </w:tc>
        <w:tc>
          <w:tcPr>
            <w:tcW w:w="138" w:type="pct"/>
          </w:tcPr>
          <w:p w14:paraId="61A17316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9C9038A" w14:textId="5ECA12AD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63,000</w:t>
            </w:r>
          </w:p>
        </w:tc>
      </w:tr>
      <w:tr w:rsidR="00ED73D7" w:rsidRPr="0086605F" w14:paraId="6018F60F" w14:textId="77777777" w:rsidTr="00E23C5F">
        <w:tc>
          <w:tcPr>
            <w:tcW w:w="2257" w:type="pct"/>
          </w:tcPr>
          <w:p w14:paraId="3CB215FC" w14:textId="76E13D4A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1" w:type="pct"/>
          </w:tcPr>
          <w:p w14:paraId="17023134" w14:textId="0C2BA574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264466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91AD2D9" w14:textId="44616C2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517A7D9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8F0195" w14:textId="7CFF6790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29,643</w:t>
            </w:r>
          </w:p>
        </w:tc>
        <w:tc>
          <w:tcPr>
            <w:tcW w:w="138" w:type="pct"/>
          </w:tcPr>
          <w:p w14:paraId="143C6B20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CE674BA" w14:textId="432326A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20,095</w:t>
            </w:r>
          </w:p>
        </w:tc>
      </w:tr>
      <w:tr w:rsidR="00ED73D7" w:rsidRPr="0086605F" w14:paraId="6675915A" w14:textId="77777777" w:rsidTr="00E23C5F">
        <w:tc>
          <w:tcPr>
            <w:tcW w:w="2257" w:type="pct"/>
          </w:tcPr>
          <w:p w14:paraId="38A48C45" w14:textId="4093AEC8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21" w:type="pct"/>
          </w:tcPr>
          <w:p w14:paraId="1BA5FF59" w14:textId="017718FB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41A95C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40B18D2" w14:textId="66CB87ED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8C4076E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35DEA51" w14:textId="197229A4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16,231,854</w:t>
            </w:r>
          </w:p>
        </w:tc>
        <w:tc>
          <w:tcPr>
            <w:tcW w:w="138" w:type="pct"/>
          </w:tcPr>
          <w:p w14:paraId="64F2F9B8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862EEF2" w14:textId="1BCF1722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15,552,777</w:t>
            </w:r>
          </w:p>
        </w:tc>
      </w:tr>
      <w:tr w:rsidR="00ED73D7" w:rsidRPr="0086605F" w14:paraId="2E125A7F" w14:textId="77777777" w:rsidTr="00E23C5F">
        <w:tc>
          <w:tcPr>
            <w:tcW w:w="2257" w:type="pct"/>
            <w:shd w:val="clear" w:color="auto" w:fill="auto"/>
          </w:tcPr>
          <w:p w14:paraId="643208A7" w14:textId="5991FAFC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21" w:type="pct"/>
            <w:shd w:val="clear" w:color="auto" w:fill="auto"/>
          </w:tcPr>
          <w:p w14:paraId="6E82DF95" w14:textId="5105FBC3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DC84D11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78415B6A" w14:textId="5C3C2305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E5CF454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F164069" w14:textId="4BB447B4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23B1ECC4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7BD4CEE6" w14:textId="7892B696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408</w:t>
            </w:r>
          </w:p>
        </w:tc>
      </w:tr>
      <w:tr w:rsidR="00ED73D7" w:rsidRPr="0086605F" w14:paraId="52A51F8F" w14:textId="77777777" w:rsidTr="00E23C5F">
        <w:tc>
          <w:tcPr>
            <w:tcW w:w="2257" w:type="pct"/>
          </w:tcPr>
          <w:p w14:paraId="4C964801" w14:textId="77777777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21" w:type="pct"/>
          </w:tcPr>
          <w:p w14:paraId="3C551E76" w14:textId="6D984753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7E7560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669BBEB" w14:textId="64B24DFB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15AEA41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D9AF2E" w14:textId="5C2BE2F0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32,983</w:t>
            </w:r>
          </w:p>
        </w:tc>
        <w:tc>
          <w:tcPr>
            <w:tcW w:w="138" w:type="pct"/>
          </w:tcPr>
          <w:p w14:paraId="05226363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34B811E" w14:textId="0253A3CB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41,227</w:t>
            </w:r>
          </w:p>
        </w:tc>
      </w:tr>
      <w:tr w:rsidR="00ED73D7" w:rsidRPr="0086605F" w14:paraId="5E259980" w14:textId="77777777" w:rsidTr="00E23C5F">
        <w:tc>
          <w:tcPr>
            <w:tcW w:w="2257" w:type="pct"/>
          </w:tcPr>
          <w:p w14:paraId="23B88B9D" w14:textId="77777777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21" w:type="pct"/>
          </w:tcPr>
          <w:p w14:paraId="79D0D7A1" w14:textId="05F5379D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BED3445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5FB33C7" w14:textId="248D522F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FE24AD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0D1A9FC" w14:textId="658C193B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294,104</w:t>
            </w:r>
          </w:p>
        </w:tc>
        <w:tc>
          <w:tcPr>
            <w:tcW w:w="138" w:type="pct"/>
          </w:tcPr>
          <w:p w14:paraId="7672F7AB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3945FA2" w14:textId="0EA3CE2C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209,859</w:t>
            </w:r>
          </w:p>
        </w:tc>
      </w:tr>
      <w:tr w:rsidR="00ED73D7" w:rsidRPr="0086605F" w14:paraId="67B7B5E1" w14:textId="77777777" w:rsidTr="00E23C5F">
        <w:trPr>
          <w:trHeight w:hRule="exact" w:val="216"/>
        </w:trPr>
        <w:tc>
          <w:tcPr>
            <w:tcW w:w="2257" w:type="pct"/>
          </w:tcPr>
          <w:p w14:paraId="637EA08F" w14:textId="77777777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1" w:type="pct"/>
          </w:tcPr>
          <w:p w14:paraId="0BE27EB8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0B241A7C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1" w:type="pct"/>
          </w:tcPr>
          <w:p w14:paraId="0318BF06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6764F097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0" w:type="pct"/>
          </w:tcPr>
          <w:p w14:paraId="266EBF87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14:paraId="01B67364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</w:tcPr>
          <w:p w14:paraId="4F757288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D73D7" w:rsidRPr="0086605F" w14:paraId="3CDF51EA" w14:textId="77777777" w:rsidTr="00E23C5F">
        <w:tc>
          <w:tcPr>
            <w:tcW w:w="2257" w:type="pct"/>
          </w:tcPr>
          <w:p w14:paraId="0DC96DDB" w14:textId="45E8FA73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21" w:type="pct"/>
          </w:tcPr>
          <w:p w14:paraId="03881A5E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7683748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41D824D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B1C7FD7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F6139F8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6FF990EB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4397F8E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73D7" w:rsidRPr="0086605F" w14:paraId="35BE3B79" w14:textId="77777777" w:rsidTr="00E23C5F">
        <w:tc>
          <w:tcPr>
            <w:tcW w:w="2257" w:type="pct"/>
          </w:tcPr>
          <w:p w14:paraId="5E5643FD" w14:textId="1B96C7B1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1" w:type="pct"/>
          </w:tcPr>
          <w:p w14:paraId="2E7B33C7" w14:textId="272D0480" w:rsidR="00ED73D7" w:rsidRPr="0086605F" w:rsidRDefault="000D0D55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="00B30158" w:rsidRPr="0086605F">
              <w:rPr>
                <w:rFonts w:ascii="Angsana New" w:hAnsi="Angsana New" w:cs="Angsana New"/>
                <w:sz w:val="30"/>
                <w:szCs w:val="30"/>
              </w:rPr>
              <w:t>16,743</w:t>
            </w:r>
          </w:p>
        </w:tc>
        <w:tc>
          <w:tcPr>
            <w:tcW w:w="146" w:type="pct"/>
          </w:tcPr>
          <w:p w14:paraId="477E1E3A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C5A751B" w14:textId="185A1FDE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183,000</w:t>
            </w:r>
          </w:p>
        </w:tc>
        <w:tc>
          <w:tcPr>
            <w:tcW w:w="147" w:type="pct"/>
          </w:tcPr>
          <w:p w14:paraId="454B6513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87162B0" w14:textId="4B481E3A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158" w:rsidRPr="0086605F">
              <w:rPr>
                <w:rFonts w:ascii="Angsana New" w:hAnsi="Angsana New" w:cs="Angsana New"/>
                <w:sz w:val="30"/>
                <w:szCs w:val="30"/>
              </w:rPr>
              <w:t>28,693</w:t>
            </w:r>
          </w:p>
        </w:tc>
        <w:tc>
          <w:tcPr>
            <w:tcW w:w="138" w:type="pct"/>
          </w:tcPr>
          <w:p w14:paraId="30E40382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6675896" w14:textId="6E17FBFC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174,140</w:t>
            </w:r>
          </w:p>
        </w:tc>
      </w:tr>
      <w:tr w:rsidR="00ED73D7" w:rsidRPr="0086605F" w14:paraId="651E4FAD" w14:textId="77777777" w:rsidTr="00E23C5F">
        <w:tc>
          <w:tcPr>
            <w:tcW w:w="2257" w:type="pct"/>
          </w:tcPr>
          <w:p w14:paraId="1788B544" w14:textId="04BC4293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และค่าบริการที่เกี่ยวข้อง</w:t>
            </w:r>
          </w:p>
        </w:tc>
        <w:tc>
          <w:tcPr>
            <w:tcW w:w="521" w:type="pct"/>
          </w:tcPr>
          <w:p w14:paraId="729EA3AD" w14:textId="0FD6D09E" w:rsidR="00ED73D7" w:rsidRPr="0086605F" w:rsidRDefault="000D0D55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778</w:t>
            </w:r>
          </w:p>
        </w:tc>
        <w:tc>
          <w:tcPr>
            <w:tcW w:w="146" w:type="pct"/>
          </w:tcPr>
          <w:p w14:paraId="4AFA29F8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A28EE53" w14:textId="195088BC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351</w:t>
            </w:r>
          </w:p>
        </w:tc>
        <w:tc>
          <w:tcPr>
            <w:tcW w:w="147" w:type="pct"/>
          </w:tcPr>
          <w:p w14:paraId="0F4BE130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D0AABCD" w14:textId="61D66DE3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38" w:type="pct"/>
          </w:tcPr>
          <w:p w14:paraId="4D6DCE9C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89C0952" w14:textId="6DF4D569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351</w:t>
            </w:r>
          </w:p>
        </w:tc>
      </w:tr>
      <w:tr w:rsidR="00ED73D7" w:rsidRPr="0086605F" w14:paraId="662044A2" w14:textId="77777777" w:rsidTr="00E23C5F">
        <w:tc>
          <w:tcPr>
            <w:tcW w:w="2257" w:type="pct"/>
          </w:tcPr>
          <w:p w14:paraId="55791D04" w14:textId="3126B459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21" w:type="pct"/>
          </w:tcPr>
          <w:p w14:paraId="225B0416" w14:textId="503B391A" w:rsidR="00ED73D7" w:rsidRPr="0086605F" w:rsidRDefault="000D0D55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312</w:t>
            </w:r>
          </w:p>
        </w:tc>
        <w:tc>
          <w:tcPr>
            <w:tcW w:w="146" w:type="pct"/>
          </w:tcPr>
          <w:p w14:paraId="18B88D79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B180763" w14:textId="59528AFC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2,324</w:t>
            </w:r>
          </w:p>
        </w:tc>
        <w:tc>
          <w:tcPr>
            <w:tcW w:w="147" w:type="pct"/>
          </w:tcPr>
          <w:p w14:paraId="63E05627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055F34E" w14:textId="19BB2175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C63C8B5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B17ABA2" w14:textId="38482404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D73D7" w:rsidRPr="0086605F" w14:paraId="5E77908F" w14:textId="77777777" w:rsidTr="00E23C5F">
        <w:tc>
          <w:tcPr>
            <w:tcW w:w="2257" w:type="pct"/>
          </w:tcPr>
          <w:p w14:paraId="55C8FDA2" w14:textId="619931EA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1" w:type="pct"/>
          </w:tcPr>
          <w:p w14:paraId="1AB70CC5" w14:textId="51609284" w:rsidR="00ED73D7" w:rsidRPr="0086605F" w:rsidRDefault="000D0D55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240</w:t>
            </w:r>
          </w:p>
        </w:tc>
        <w:tc>
          <w:tcPr>
            <w:tcW w:w="146" w:type="pct"/>
          </w:tcPr>
          <w:p w14:paraId="7B718EAC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E7B43A9" w14:textId="09B910E8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326</w:t>
            </w:r>
          </w:p>
        </w:tc>
        <w:tc>
          <w:tcPr>
            <w:tcW w:w="147" w:type="pct"/>
          </w:tcPr>
          <w:p w14:paraId="69DF88E0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F92FB73" w14:textId="2E8A7FFF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38" w:type="pct"/>
          </w:tcPr>
          <w:p w14:paraId="04C55135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0C91D59" w14:textId="3C004888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326</w:t>
            </w:r>
          </w:p>
        </w:tc>
      </w:tr>
      <w:tr w:rsidR="00ED73D7" w:rsidRPr="0086605F" w14:paraId="43F2E4BD" w14:textId="77777777" w:rsidTr="00E23C5F">
        <w:tc>
          <w:tcPr>
            <w:tcW w:w="2257" w:type="pct"/>
          </w:tcPr>
          <w:p w14:paraId="7E5810EE" w14:textId="16D9FB0C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21" w:type="pct"/>
          </w:tcPr>
          <w:p w14:paraId="138E8143" w14:textId="029EA784" w:rsidR="00ED73D7" w:rsidRPr="0086605F" w:rsidRDefault="00E30BB8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147,166</w:t>
            </w:r>
          </w:p>
        </w:tc>
        <w:tc>
          <w:tcPr>
            <w:tcW w:w="146" w:type="pct"/>
          </w:tcPr>
          <w:p w14:paraId="5D01921F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04FA49A" w14:textId="2A00CC45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A6A6CA8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FD73229" w14:textId="3AFF371B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DAC3387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2417359" w14:textId="7BA940B0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D73D7" w:rsidRPr="0086605F" w14:paraId="7C6A2F96" w14:textId="77777777" w:rsidTr="00E23C5F">
        <w:tc>
          <w:tcPr>
            <w:tcW w:w="2257" w:type="pct"/>
          </w:tcPr>
          <w:p w14:paraId="546D05EE" w14:textId="7C8C5D1A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75896556" w14:textId="34753AF3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30177F9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A645C4E" w14:textId="2EBD789F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35F5CD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C238EAA" w14:textId="509F1DA6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B24FDC2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527A178" w14:textId="3EE170F3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73D7" w:rsidRPr="0086605F" w14:paraId="52C801D6" w14:textId="77777777" w:rsidTr="00E23C5F">
        <w:tc>
          <w:tcPr>
            <w:tcW w:w="2257" w:type="pct"/>
          </w:tcPr>
          <w:p w14:paraId="5F2773AF" w14:textId="5E7F2F2F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21" w:type="pct"/>
          </w:tcPr>
          <w:p w14:paraId="078DD89E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7BBE948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EF15EBA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CBCACD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1301462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C8ABB76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14658C4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73D7" w:rsidRPr="0086605F" w14:paraId="5CB3CCB8" w14:textId="77777777" w:rsidTr="00E23C5F">
        <w:tc>
          <w:tcPr>
            <w:tcW w:w="2257" w:type="pct"/>
          </w:tcPr>
          <w:p w14:paraId="3951BA01" w14:textId="5C665091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firstLine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และค่าบริการที่เกี่ยวข้อง</w:t>
            </w:r>
          </w:p>
        </w:tc>
        <w:tc>
          <w:tcPr>
            <w:tcW w:w="521" w:type="pct"/>
          </w:tcPr>
          <w:p w14:paraId="0F597954" w14:textId="0108DE3D" w:rsidR="00ED73D7" w:rsidRPr="0086605F" w:rsidRDefault="000D0D55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853</w:t>
            </w:r>
          </w:p>
        </w:tc>
        <w:tc>
          <w:tcPr>
            <w:tcW w:w="146" w:type="pct"/>
          </w:tcPr>
          <w:p w14:paraId="7690517F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9936801" w14:textId="37F3A8E3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1,856</w:t>
            </w:r>
          </w:p>
        </w:tc>
        <w:tc>
          <w:tcPr>
            <w:tcW w:w="147" w:type="pct"/>
          </w:tcPr>
          <w:p w14:paraId="4709B35F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A332884" w14:textId="470D1100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1,678</w:t>
            </w:r>
          </w:p>
        </w:tc>
        <w:tc>
          <w:tcPr>
            <w:tcW w:w="138" w:type="pct"/>
          </w:tcPr>
          <w:p w14:paraId="77A62418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BC3AC3F" w14:textId="6F061126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1,683</w:t>
            </w:r>
          </w:p>
        </w:tc>
      </w:tr>
      <w:tr w:rsidR="00ED73D7" w:rsidRPr="0086605F" w14:paraId="7185FD7F" w14:textId="77777777" w:rsidTr="00E23C5F">
        <w:tc>
          <w:tcPr>
            <w:tcW w:w="2257" w:type="pct"/>
          </w:tcPr>
          <w:p w14:paraId="6AE43291" w14:textId="160F31A2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21" w:type="pct"/>
          </w:tcPr>
          <w:p w14:paraId="4F74D5D1" w14:textId="0A428984" w:rsidR="00ED73D7" w:rsidRPr="0086605F" w:rsidRDefault="000D0D55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14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889</w:t>
            </w:r>
          </w:p>
        </w:tc>
        <w:tc>
          <w:tcPr>
            <w:tcW w:w="146" w:type="pct"/>
          </w:tcPr>
          <w:p w14:paraId="503B978E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931FA41" w14:textId="15C3DA0B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5,064</w:t>
            </w:r>
          </w:p>
        </w:tc>
        <w:tc>
          <w:tcPr>
            <w:tcW w:w="147" w:type="pct"/>
          </w:tcPr>
          <w:p w14:paraId="2D5A5705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DC938A0" w14:textId="04838E1F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138" w:type="pct"/>
          </w:tcPr>
          <w:p w14:paraId="2B8E3BDA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A9AD910" w14:textId="0C9FA0F6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D73D7" w:rsidRPr="0086605F" w14:paraId="23B735C5" w14:textId="77777777" w:rsidTr="00E23C5F">
        <w:tc>
          <w:tcPr>
            <w:tcW w:w="2257" w:type="pct"/>
          </w:tcPr>
          <w:p w14:paraId="36571873" w14:textId="10F1C2D3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1" w:type="pct"/>
          </w:tcPr>
          <w:p w14:paraId="4651D63C" w14:textId="41E1BCD7" w:rsidR="00ED73D7" w:rsidRPr="0086605F" w:rsidRDefault="000D0D55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076</w:t>
            </w:r>
          </w:p>
        </w:tc>
        <w:tc>
          <w:tcPr>
            <w:tcW w:w="146" w:type="pct"/>
          </w:tcPr>
          <w:p w14:paraId="4C948933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960355A" w14:textId="64B0D939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969</w:t>
            </w:r>
          </w:p>
        </w:tc>
        <w:tc>
          <w:tcPr>
            <w:tcW w:w="147" w:type="pct"/>
          </w:tcPr>
          <w:p w14:paraId="7AEBB700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FD87E33" w14:textId="63F3BFD8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960</w:t>
            </w:r>
          </w:p>
        </w:tc>
        <w:tc>
          <w:tcPr>
            <w:tcW w:w="138" w:type="pct"/>
          </w:tcPr>
          <w:p w14:paraId="6F6E4676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4921832" w14:textId="7884D156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969</w:t>
            </w:r>
          </w:p>
        </w:tc>
      </w:tr>
      <w:tr w:rsidR="008016E2" w:rsidRPr="0086605F" w14:paraId="03FA308A" w14:textId="77777777" w:rsidTr="00E23C5F">
        <w:tc>
          <w:tcPr>
            <w:tcW w:w="2257" w:type="pct"/>
          </w:tcPr>
          <w:p w14:paraId="796F530D" w14:textId="486523B0" w:rsidR="008016E2" w:rsidRPr="0086605F" w:rsidRDefault="008016E2" w:rsidP="0080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521" w:type="pct"/>
          </w:tcPr>
          <w:p w14:paraId="3ED20DDD" w14:textId="6B16FEA3" w:rsidR="008016E2" w:rsidRPr="0086605F" w:rsidRDefault="008016E2" w:rsidP="00801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104,083</w:t>
            </w:r>
          </w:p>
        </w:tc>
        <w:tc>
          <w:tcPr>
            <w:tcW w:w="146" w:type="pct"/>
          </w:tcPr>
          <w:p w14:paraId="1B6A9FBE" w14:textId="77777777" w:rsidR="008016E2" w:rsidRPr="0086605F" w:rsidRDefault="008016E2" w:rsidP="00801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47F084C" w14:textId="6C339C0A" w:rsidR="008016E2" w:rsidRPr="0086605F" w:rsidRDefault="008016E2" w:rsidP="00801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84,268</w:t>
            </w:r>
          </w:p>
        </w:tc>
        <w:tc>
          <w:tcPr>
            <w:tcW w:w="147" w:type="pct"/>
          </w:tcPr>
          <w:p w14:paraId="786E485D" w14:textId="77777777" w:rsidR="008016E2" w:rsidRPr="0086605F" w:rsidRDefault="008016E2" w:rsidP="00801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9DB022F" w14:textId="12F609F8" w:rsidR="008016E2" w:rsidRPr="0086605F" w:rsidRDefault="008016E2" w:rsidP="00801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41,280</w:t>
            </w:r>
          </w:p>
        </w:tc>
        <w:tc>
          <w:tcPr>
            <w:tcW w:w="138" w:type="pct"/>
          </w:tcPr>
          <w:p w14:paraId="21EF9C38" w14:textId="77777777" w:rsidR="008016E2" w:rsidRPr="0086605F" w:rsidRDefault="008016E2" w:rsidP="00801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048CD57" w14:textId="03E93CF3" w:rsidR="008016E2" w:rsidRPr="0086605F" w:rsidRDefault="008016E2" w:rsidP="00801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44,154</w:t>
            </w:r>
          </w:p>
        </w:tc>
      </w:tr>
      <w:tr w:rsidR="00ED73D7" w:rsidRPr="0086605F" w14:paraId="545198B2" w14:textId="77777777" w:rsidTr="00E23C5F">
        <w:tc>
          <w:tcPr>
            <w:tcW w:w="2257" w:type="pct"/>
          </w:tcPr>
          <w:p w14:paraId="54972CCA" w14:textId="2C1A5A1E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521" w:type="pct"/>
          </w:tcPr>
          <w:p w14:paraId="469E1A9F" w14:textId="48D00F69" w:rsidR="00ED73D7" w:rsidRPr="0086605F" w:rsidRDefault="000D0D55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74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766</w:t>
            </w:r>
          </w:p>
        </w:tc>
        <w:tc>
          <w:tcPr>
            <w:tcW w:w="146" w:type="pct"/>
          </w:tcPr>
          <w:p w14:paraId="3A702C6A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C64B280" w14:textId="2723A709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E20CA17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AF5BC49" w14:textId="19139CBC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044ED87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F58FF94" w14:textId="1DCBCAEE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D73D7" w:rsidRPr="0086605F" w14:paraId="26F18BDC" w14:textId="77777777" w:rsidTr="00E23C5F">
        <w:tc>
          <w:tcPr>
            <w:tcW w:w="2257" w:type="pct"/>
          </w:tcPr>
          <w:p w14:paraId="035FA88D" w14:textId="1E22F6E8" w:rsidR="00ED73D7" w:rsidRPr="0086605F" w:rsidRDefault="007C0D66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21" w:type="pct"/>
          </w:tcPr>
          <w:p w14:paraId="07D1DCED" w14:textId="30A96377" w:rsidR="00ED73D7" w:rsidRPr="0086605F" w:rsidRDefault="007C0D66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967</w:t>
            </w:r>
          </w:p>
        </w:tc>
        <w:tc>
          <w:tcPr>
            <w:tcW w:w="146" w:type="pct"/>
          </w:tcPr>
          <w:p w14:paraId="19153050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CEB3A16" w14:textId="6D59A34B" w:rsidR="00ED73D7" w:rsidRPr="0086605F" w:rsidRDefault="007C0D66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72053B4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E3807F1" w14:textId="22DA7700" w:rsidR="00ED73D7" w:rsidRPr="0086605F" w:rsidRDefault="007C0D66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6958371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0E04631" w14:textId="3213ED21" w:rsidR="00ED73D7" w:rsidRPr="0086605F" w:rsidRDefault="007C0D66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A6B31" w:rsidRPr="0086605F" w14:paraId="18DCF266" w14:textId="77777777" w:rsidTr="00E23C5F">
        <w:tc>
          <w:tcPr>
            <w:tcW w:w="2257" w:type="pct"/>
          </w:tcPr>
          <w:p w14:paraId="4BF661DE" w14:textId="77777777" w:rsidR="009A6B31" w:rsidRPr="0086605F" w:rsidRDefault="009A6B31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46155079" w14:textId="77777777" w:rsidR="009A6B31" w:rsidRPr="0086605F" w:rsidRDefault="009A6B31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ABD0F18" w14:textId="77777777" w:rsidR="009A6B31" w:rsidRPr="0086605F" w:rsidRDefault="009A6B31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1F8DD18" w14:textId="77777777" w:rsidR="009A6B31" w:rsidRPr="0086605F" w:rsidRDefault="009A6B31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3469F3C" w14:textId="77777777" w:rsidR="009A6B31" w:rsidRPr="0086605F" w:rsidRDefault="009A6B31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7579F83" w14:textId="77777777" w:rsidR="009A6B31" w:rsidRPr="0086605F" w:rsidRDefault="009A6B31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478F1F7C" w14:textId="77777777" w:rsidR="009A6B31" w:rsidRPr="0086605F" w:rsidRDefault="009A6B31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8B7A90B" w14:textId="77777777" w:rsidR="009A6B31" w:rsidRPr="0086605F" w:rsidRDefault="009A6B31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73D7" w:rsidRPr="0086605F" w14:paraId="7648AF7F" w14:textId="77777777" w:rsidTr="00E23C5F">
        <w:tc>
          <w:tcPr>
            <w:tcW w:w="2257" w:type="pct"/>
          </w:tcPr>
          <w:p w14:paraId="321CE5B0" w14:textId="266737D4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521" w:type="pct"/>
          </w:tcPr>
          <w:p w14:paraId="19A46529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2C98FAA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9994853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8784A48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9C6737D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D495941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1F1DA18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73D7" w:rsidRPr="0086605F" w14:paraId="590B33FC" w14:textId="77777777" w:rsidTr="00E23C5F">
        <w:tc>
          <w:tcPr>
            <w:tcW w:w="2257" w:type="pct"/>
          </w:tcPr>
          <w:p w14:paraId="5D8180BD" w14:textId="36C6058B" w:rsidR="00ED73D7" w:rsidRPr="0086605F" w:rsidRDefault="00ED73D7" w:rsidP="00ED7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21" w:type="pct"/>
            <w:shd w:val="clear" w:color="auto" w:fill="auto"/>
          </w:tcPr>
          <w:p w14:paraId="4C34B830" w14:textId="5280198F" w:rsidR="00ED73D7" w:rsidRPr="0086605F" w:rsidRDefault="000D0D55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511</w:t>
            </w:r>
          </w:p>
        </w:tc>
        <w:tc>
          <w:tcPr>
            <w:tcW w:w="146" w:type="pct"/>
          </w:tcPr>
          <w:p w14:paraId="1D8AE800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4F30450" w14:textId="137B7BAB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16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95,130</w:t>
            </w:r>
          </w:p>
        </w:tc>
        <w:tc>
          <w:tcPr>
            <w:tcW w:w="147" w:type="pct"/>
          </w:tcPr>
          <w:p w14:paraId="29F979BC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2BFE0C2" w14:textId="64BEBDED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61E6CE8" w14:textId="77777777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844F8D8" w14:textId="2BE38A6B" w:rsidR="00ED73D7" w:rsidRPr="0086605F" w:rsidRDefault="00ED73D7" w:rsidP="00ED7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41BC6BFA" w14:textId="7398CD24" w:rsidR="007D4328" w:rsidRPr="0086605F" w:rsidRDefault="007D4328">
      <w:pPr>
        <w:rPr>
          <w:rFonts w:cstheme="minorBidi"/>
          <w:cs/>
        </w:rPr>
      </w:pPr>
    </w:p>
    <w:p w14:paraId="6E8B5DC2" w14:textId="6778C376" w:rsidR="007300A1" w:rsidRPr="0086605F" w:rsidRDefault="007D4328" w:rsidP="00DA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 w:rsidRPr="0086605F">
        <w:rPr>
          <w:rFonts w:cstheme="minorBidi"/>
          <w:cs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2"/>
        <w:gridCol w:w="988"/>
        <w:gridCol w:w="273"/>
        <w:gridCol w:w="951"/>
        <w:gridCol w:w="267"/>
        <w:gridCol w:w="1075"/>
        <w:gridCol w:w="252"/>
        <w:gridCol w:w="1142"/>
      </w:tblGrid>
      <w:tr w:rsidR="00037582" w:rsidRPr="0086605F" w14:paraId="725D72A8" w14:textId="77777777" w:rsidTr="001D379A">
        <w:trPr>
          <w:trHeight w:val="398"/>
        </w:trPr>
        <w:tc>
          <w:tcPr>
            <w:tcW w:w="2331" w:type="pct"/>
            <w:shd w:val="clear" w:color="auto" w:fill="FFFFFF"/>
          </w:tcPr>
          <w:p w14:paraId="10D70234" w14:textId="062E3ED9" w:rsidR="00037582" w:rsidRPr="0086605F" w:rsidRDefault="00037582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</w:rPr>
              <w:br w:type="page"/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193" w:type="pct"/>
            <w:gridSpan w:val="3"/>
          </w:tcPr>
          <w:p w14:paraId="601A062C" w14:textId="7E91D511" w:rsidR="00037582" w:rsidRPr="0086605F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16BA511" w14:textId="77777777" w:rsidR="00037582" w:rsidRPr="0086605F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57EB20FD" w14:textId="5C85BFB1" w:rsidR="00037582" w:rsidRPr="0086605F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6B1666" w:rsidRPr="0086605F" w14:paraId="3012276A" w14:textId="77777777" w:rsidTr="006B1666">
        <w:tc>
          <w:tcPr>
            <w:tcW w:w="2331" w:type="pct"/>
            <w:shd w:val="clear" w:color="auto" w:fill="FFFFFF"/>
          </w:tcPr>
          <w:p w14:paraId="69C64215" w14:textId="5E9A9D91" w:rsidR="006B1666" w:rsidRPr="0086605F" w:rsidRDefault="006B1666" w:rsidP="006B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3" w:type="pct"/>
            <w:vAlign w:val="bottom"/>
          </w:tcPr>
          <w:p w14:paraId="75E22260" w14:textId="6B4E52CF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  <w:vAlign w:val="bottom"/>
          </w:tcPr>
          <w:p w14:paraId="7F4DBBA6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  <w:vAlign w:val="bottom"/>
          </w:tcPr>
          <w:p w14:paraId="6424DC65" w14:textId="402EBECA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  <w:vAlign w:val="bottom"/>
          </w:tcPr>
          <w:p w14:paraId="7527E9BA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173E7903" w14:textId="5CC52916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6" w:type="pct"/>
            <w:vAlign w:val="bottom"/>
          </w:tcPr>
          <w:p w14:paraId="52B5260E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0A81C93F" w14:textId="5723AACD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037582" w:rsidRPr="0086605F" w14:paraId="731C0FBC" w14:textId="77777777" w:rsidTr="001D379A">
        <w:tc>
          <w:tcPr>
            <w:tcW w:w="2331" w:type="pct"/>
            <w:shd w:val="clear" w:color="auto" w:fill="FFFFFF"/>
          </w:tcPr>
          <w:p w14:paraId="14086180" w14:textId="77777777" w:rsidR="00037582" w:rsidRPr="0086605F" w:rsidRDefault="00037582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9" w:type="pct"/>
            <w:gridSpan w:val="7"/>
          </w:tcPr>
          <w:p w14:paraId="1FBEBB16" w14:textId="64252358" w:rsidR="00037582" w:rsidRPr="0086605F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7582" w:rsidRPr="0086605F" w14:paraId="2E28CBF5" w14:textId="77777777" w:rsidTr="001D379A">
        <w:tc>
          <w:tcPr>
            <w:tcW w:w="2331" w:type="pct"/>
            <w:shd w:val="clear" w:color="auto" w:fill="FFFFFF"/>
          </w:tcPr>
          <w:p w14:paraId="0464DE96" w14:textId="3BFF884A" w:rsidR="00037582" w:rsidRPr="0086605F" w:rsidRDefault="00037582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3" w:type="pct"/>
          </w:tcPr>
          <w:p w14:paraId="2CBBDA0A" w14:textId="77777777" w:rsidR="00037582" w:rsidRPr="0086605F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A8784A" w14:textId="77777777" w:rsidR="00037582" w:rsidRPr="0086605F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031B93BE" w14:textId="77777777" w:rsidR="00037582" w:rsidRPr="0086605F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3FF7FDE" w14:textId="77777777" w:rsidR="00037582" w:rsidRPr="0086605F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D94910" w14:textId="77777777" w:rsidR="00037582" w:rsidRPr="0086605F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9D49406" w14:textId="77777777" w:rsidR="00037582" w:rsidRPr="0086605F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B3F8045" w14:textId="77777777" w:rsidR="00037582" w:rsidRPr="0086605F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7582" w:rsidRPr="0086605F" w14:paraId="581B4DE3" w14:textId="77777777" w:rsidTr="001D379A">
        <w:tc>
          <w:tcPr>
            <w:tcW w:w="2331" w:type="pct"/>
            <w:shd w:val="clear" w:color="auto" w:fill="FFFFFF"/>
          </w:tcPr>
          <w:p w14:paraId="6E253744" w14:textId="77777777" w:rsidR="00037582" w:rsidRPr="0086605F" w:rsidRDefault="00037582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33" w:type="pct"/>
          </w:tcPr>
          <w:p w14:paraId="24C60D90" w14:textId="77777777" w:rsidR="00037582" w:rsidRPr="0086605F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03097A" w14:textId="77777777" w:rsidR="00037582" w:rsidRPr="0086605F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588F880D" w14:textId="77777777" w:rsidR="00037582" w:rsidRPr="0086605F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56348CC" w14:textId="77777777" w:rsidR="00037582" w:rsidRPr="0086605F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CEC6712" w14:textId="77777777" w:rsidR="00037582" w:rsidRPr="0086605F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43AD06B" w14:textId="77777777" w:rsidR="00037582" w:rsidRPr="0086605F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4F5A5929" w14:textId="77777777" w:rsidR="00037582" w:rsidRPr="0086605F" w:rsidRDefault="00037582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1666" w:rsidRPr="0086605F" w14:paraId="42498A64" w14:textId="77777777" w:rsidTr="001D379A">
        <w:tc>
          <w:tcPr>
            <w:tcW w:w="2331" w:type="pct"/>
            <w:shd w:val="clear" w:color="auto" w:fill="FFFFFF"/>
          </w:tcPr>
          <w:p w14:paraId="2A87EF0F" w14:textId="77777777" w:rsidR="006B1666" w:rsidRPr="0086605F" w:rsidRDefault="006B1666" w:rsidP="006B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33" w:type="pct"/>
            <w:shd w:val="clear" w:color="auto" w:fill="auto"/>
          </w:tcPr>
          <w:p w14:paraId="3BEAD403" w14:textId="32C4ECE1" w:rsidR="006B1666" w:rsidRPr="0086605F" w:rsidRDefault="000D0D55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73,224</w:t>
            </w:r>
          </w:p>
        </w:tc>
        <w:tc>
          <w:tcPr>
            <w:tcW w:w="147" w:type="pct"/>
          </w:tcPr>
          <w:p w14:paraId="3AD44E75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7DD2B066" w14:textId="4C31DBDD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74,686</w:t>
            </w:r>
          </w:p>
        </w:tc>
        <w:tc>
          <w:tcPr>
            <w:tcW w:w="144" w:type="pct"/>
          </w:tcPr>
          <w:p w14:paraId="16C6275A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AE0698F" w14:textId="7563D850" w:rsidR="006B1666" w:rsidRPr="0086605F" w:rsidRDefault="00DC482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B5014" w:rsidRPr="0086605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,385</w:t>
            </w:r>
          </w:p>
        </w:tc>
        <w:tc>
          <w:tcPr>
            <w:tcW w:w="136" w:type="pct"/>
          </w:tcPr>
          <w:p w14:paraId="1E3E5FD4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9EF096D" w14:textId="06CD739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26,250</w:t>
            </w:r>
          </w:p>
        </w:tc>
      </w:tr>
      <w:tr w:rsidR="006B1666" w:rsidRPr="0086605F" w14:paraId="6D03E4E8" w14:textId="77777777" w:rsidTr="001D379A">
        <w:tc>
          <w:tcPr>
            <w:tcW w:w="2331" w:type="pct"/>
            <w:shd w:val="clear" w:color="auto" w:fill="FFFFFF"/>
          </w:tcPr>
          <w:p w14:paraId="1A4EF878" w14:textId="77777777" w:rsidR="006B1666" w:rsidRPr="0086605F" w:rsidRDefault="006B1666" w:rsidP="006B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629EDAC6" w14:textId="7BCABC30" w:rsidR="006B1666" w:rsidRPr="0086605F" w:rsidRDefault="000D0D55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774</w:t>
            </w:r>
          </w:p>
        </w:tc>
        <w:tc>
          <w:tcPr>
            <w:tcW w:w="147" w:type="pct"/>
          </w:tcPr>
          <w:p w14:paraId="033BCD34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283BED41" w14:textId="5631B3BC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819</w:t>
            </w:r>
          </w:p>
        </w:tc>
        <w:tc>
          <w:tcPr>
            <w:tcW w:w="144" w:type="pct"/>
          </w:tcPr>
          <w:p w14:paraId="1E099449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08A6B70" w14:textId="293BDE4D" w:rsidR="006B1666" w:rsidRPr="0086605F" w:rsidRDefault="00DC482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136" w:type="pct"/>
          </w:tcPr>
          <w:p w14:paraId="0948AD5D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42F7E0F" w14:textId="0863B4A2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</w:tr>
      <w:tr w:rsidR="006B1666" w:rsidRPr="0086605F" w14:paraId="1259B7C2" w14:textId="77777777" w:rsidTr="001D379A">
        <w:tc>
          <w:tcPr>
            <w:tcW w:w="2331" w:type="pct"/>
            <w:shd w:val="clear" w:color="auto" w:fill="FFFFFF"/>
          </w:tcPr>
          <w:p w14:paraId="497181DB" w14:textId="77777777" w:rsidR="006B1666" w:rsidRPr="0086605F" w:rsidRDefault="006B1666" w:rsidP="0032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firstLine="18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F85DA" w14:textId="17AD6EFC" w:rsidR="006B1666" w:rsidRPr="0086605F" w:rsidRDefault="000D0D55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73,998</w:t>
            </w:r>
          </w:p>
        </w:tc>
        <w:tc>
          <w:tcPr>
            <w:tcW w:w="147" w:type="pct"/>
          </w:tcPr>
          <w:p w14:paraId="770EC71F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0CF9E2AE" w14:textId="7A82AF76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75,505</w:t>
            </w:r>
          </w:p>
        </w:tc>
        <w:tc>
          <w:tcPr>
            <w:tcW w:w="144" w:type="pct"/>
          </w:tcPr>
          <w:p w14:paraId="6979EEC5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9F94D" w14:textId="33F153BA" w:rsidR="006B1666" w:rsidRPr="0086605F" w:rsidRDefault="00DC482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9B5014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,412</w:t>
            </w:r>
          </w:p>
        </w:tc>
        <w:tc>
          <w:tcPr>
            <w:tcW w:w="136" w:type="pct"/>
          </w:tcPr>
          <w:p w14:paraId="306DAA82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7A330528" w14:textId="03511EE9" w:rsidR="006B1666" w:rsidRPr="0086605F" w:rsidRDefault="0092023F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26,498</w:t>
            </w:r>
          </w:p>
        </w:tc>
      </w:tr>
    </w:tbl>
    <w:p w14:paraId="3ED96D11" w14:textId="77777777" w:rsidR="0068563D" w:rsidRPr="0086605F" w:rsidRDefault="0068563D" w:rsidP="00767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6"/>
        <w:gridCol w:w="997"/>
        <w:gridCol w:w="252"/>
        <w:gridCol w:w="11"/>
        <w:gridCol w:w="986"/>
        <w:gridCol w:w="273"/>
        <w:gridCol w:w="984"/>
        <w:gridCol w:w="271"/>
        <w:gridCol w:w="1170"/>
      </w:tblGrid>
      <w:tr w:rsidR="00804175" w:rsidRPr="0086605F" w14:paraId="47960E40" w14:textId="77777777" w:rsidTr="001F4FEF">
        <w:tc>
          <w:tcPr>
            <w:tcW w:w="2333" w:type="pct"/>
            <w:shd w:val="clear" w:color="auto" w:fill="auto"/>
          </w:tcPr>
          <w:p w14:paraId="564E0157" w14:textId="664289A5" w:rsidR="00804175" w:rsidRPr="0086605F" w:rsidRDefault="0076712C" w:rsidP="00AD33D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1" w:type="pct"/>
            <w:gridSpan w:val="4"/>
          </w:tcPr>
          <w:p w14:paraId="099654D4" w14:textId="77777777" w:rsidR="00804175" w:rsidRPr="0086605F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7410F5F" w14:textId="77777777" w:rsidR="00804175" w:rsidRPr="0086605F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5F79EDB" w14:textId="77777777" w:rsidR="00804175" w:rsidRPr="0086605F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666" w:rsidRPr="0086605F" w14:paraId="5CFCFC48" w14:textId="77777777" w:rsidTr="00704DDD">
        <w:tc>
          <w:tcPr>
            <w:tcW w:w="2333" w:type="pct"/>
            <w:shd w:val="clear" w:color="auto" w:fill="auto"/>
          </w:tcPr>
          <w:p w14:paraId="7E135C6B" w14:textId="4DE1B8B6" w:rsidR="006B1666" w:rsidRPr="0086605F" w:rsidRDefault="006B1666" w:rsidP="006B1666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ณ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วันที่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31 </w:t>
            </w:r>
            <w:r w:rsidRPr="008660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8" w:type="pct"/>
            <w:vAlign w:val="bottom"/>
          </w:tcPr>
          <w:p w14:paraId="2C40243C" w14:textId="07BB96CB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0" w:right="-100" w:firstLine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6" w:type="pct"/>
            <w:vAlign w:val="bottom"/>
          </w:tcPr>
          <w:p w14:paraId="1FA1FA3D" w14:textId="379362C0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 w:hanging="25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gridSpan w:val="2"/>
            <w:vAlign w:val="bottom"/>
          </w:tcPr>
          <w:p w14:paraId="169B9A53" w14:textId="5B6E9939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31" w:firstLine="6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2409B015" w14:textId="3CC61836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 w:hanging="2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1" w:type="pct"/>
            <w:vAlign w:val="bottom"/>
          </w:tcPr>
          <w:p w14:paraId="0B18B232" w14:textId="21E48651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89" w:hanging="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  <w:vAlign w:val="bottom"/>
          </w:tcPr>
          <w:p w14:paraId="22B4D8C4" w14:textId="3795DBA9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 w:hanging="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280182A0" w14:textId="747633FF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E14702" w:rsidRPr="0086605F" w14:paraId="196B3538" w14:textId="77777777" w:rsidTr="001F4FEF">
        <w:tc>
          <w:tcPr>
            <w:tcW w:w="2333" w:type="pct"/>
          </w:tcPr>
          <w:p w14:paraId="7B46DF7B" w14:textId="77777777" w:rsidR="00E14702" w:rsidRPr="0086605F" w:rsidRDefault="00E14702" w:rsidP="00E14702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7" w:type="pct"/>
            <w:gridSpan w:val="8"/>
            <w:vAlign w:val="center"/>
          </w:tcPr>
          <w:p w14:paraId="4913D8A6" w14:textId="04DF7C49" w:rsidR="00E14702" w:rsidRPr="0086605F" w:rsidRDefault="00E14702" w:rsidP="00E14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47AE" w:rsidRPr="0086605F" w14:paraId="5C8BD783" w14:textId="77777777" w:rsidTr="00CB47AE">
        <w:tc>
          <w:tcPr>
            <w:tcW w:w="2333" w:type="pct"/>
          </w:tcPr>
          <w:p w14:paraId="62AD8D28" w14:textId="545E29BB" w:rsidR="00867C28" w:rsidRPr="0086605F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8" w:type="pct"/>
          </w:tcPr>
          <w:p w14:paraId="370D248E" w14:textId="22A4FC1D" w:rsidR="00867C28" w:rsidRPr="0086605F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0E401A14" w14:textId="77777777" w:rsidR="00867C28" w:rsidRPr="0086605F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4C353779" w14:textId="2E68B024" w:rsidR="00867C28" w:rsidRPr="0086605F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09DFE5D" w14:textId="77777777" w:rsidR="00867C28" w:rsidRPr="0086605F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83414B8" w14:textId="013A131F" w:rsidR="00867C28" w:rsidRPr="0086605F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10BB601" w14:textId="77777777" w:rsidR="00867C28" w:rsidRPr="0086605F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9521210" w14:textId="2BFC4F06" w:rsidR="00867C28" w:rsidRPr="0086605F" w:rsidRDefault="00867C28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1666" w:rsidRPr="0086605F" w14:paraId="344C9C0F" w14:textId="77777777" w:rsidTr="00CB47AE">
        <w:tc>
          <w:tcPr>
            <w:tcW w:w="2333" w:type="pct"/>
          </w:tcPr>
          <w:p w14:paraId="6737840B" w14:textId="77777777" w:rsidR="006B1666" w:rsidRPr="0086605F" w:rsidRDefault="006B1666" w:rsidP="006B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8" w:type="pct"/>
            <w:shd w:val="clear" w:color="auto" w:fill="auto"/>
          </w:tcPr>
          <w:p w14:paraId="57D17615" w14:textId="016182E1" w:rsidR="006B1666" w:rsidRPr="0086605F" w:rsidRDefault="000D0D55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370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19ABE689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72B7E69D" w14:textId="0E6570FB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1714DE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48837A1" w14:textId="5E45CE1B" w:rsidR="006B1666" w:rsidRPr="0086605F" w:rsidRDefault="00DC482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736,492</w:t>
            </w:r>
          </w:p>
        </w:tc>
        <w:tc>
          <w:tcPr>
            <w:tcW w:w="146" w:type="pct"/>
          </w:tcPr>
          <w:p w14:paraId="08CAF10F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6C8E908F" w14:textId="3AD453A5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556,179</w:t>
            </w:r>
          </w:p>
        </w:tc>
      </w:tr>
      <w:tr w:rsidR="006B1666" w:rsidRPr="0086605F" w14:paraId="7FE80562" w14:textId="77777777" w:rsidTr="00E405EB">
        <w:tc>
          <w:tcPr>
            <w:tcW w:w="2333" w:type="pct"/>
          </w:tcPr>
          <w:p w14:paraId="55E4F6EE" w14:textId="0CBCFACF" w:rsidR="006B1666" w:rsidRPr="0086605F" w:rsidRDefault="006B1666" w:rsidP="006B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4BE1DD81" w14:textId="54270E84" w:rsidR="006B1666" w:rsidRPr="0086605F" w:rsidRDefault="000D0D55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65,528</w:t>
            </w:r>
          </w:p>
        </w:tc>
        <w:tc>
          <w:tcPr>
            <w:tcW w:w="142" w:type="pct"/>
            <w:gridSpan w:val="2"/>
          </w:tcPr>
          <w:p w14:paraId="32FB7DEC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751A9B53" w14:textId="34D8EE1F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48,575</w:t>
            </w:r>
          </w:p>
        </w:tc>
        <w:tc>
          <w:tcPr>
            <w:tcW w:w="147" w:type="pct"/>
          </w:tcPr>
          <w:p w14:paraId="18C5C221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75B532F1" w14:textId="4A3A299F" w:rsidR="006B1666" w:rsidRPr="0086605F" w:rsidRDefault="00DC482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42,864</w:t>
            </w:r>
          </w:p>
        </w:tc>
        <w:tc>
          <w:tcPr>
            <w:tcW w:w="146" w:type="pct"/>
          </w:tcPr>
          <w:p w14:paraId="43704847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4591A808" w14:textId="6B03F7CD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46,798</w:t>
            </w:r>
          </w:p>
        </w:tc>
      </w:tr>
      <w:tr w:rsidR="006B1666" w:rsidRPr="0086605F" w14:paraId="21E0CC62" w14:textId="77777777" w:rsidTr="00E405EB">
        <w:tc>
          <w:tcPr>
            <w:tcW w:w="2333" w:type="pct"/>
          </w:tcPr>
          <w:p w14:paraId="7BC3337E" w14:textId="57F11D1C" w:rsidR="006B1666" w:rsidRPr="0086605F" w:rsidRDefault="006B1666" w:rsidP="006B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0A9B726C" w14:textId="2C277934" w:rsidR="006B1666" w:rsidRPr="0086605F" w:rsidRDefault="000D0D55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65,528</w:t>
            </w:r>
          </w:p>
        </w:tc>
        <w:tc>
          <w:tcPr>
            <w:tcW w:w="142" w:type="pct"/>
            <w:gridSpan w:val="2"/>
          </w:tcPr>
          <w:p w14:paraId="08814047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B8941" w14:textId="3E7A58B5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48,575</w:t>
            </w:r>
          </w:p>
        </w:tc>
        <w:tc>
          <w:tcPr>
            <w:tcW w:w="147" w:type="pct"/>
          </w:tcPr>
          <w:p w14:paraId="411D7BEC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2327E97F" w14:textId="17E6223A" w:rsidR="006B1666" w:rsidRPr="0086605F" w:rsidRDefault="00DC482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779,356</w:t>
            </w:r>
          </w:p>
        </w:tc>
        <w:tc>
          <w:tcPr>
            <w:tcW w:w="146" w:type="pct"/>
          </w:tcPr>
          <w:p w14:paraId="4D358208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A3F08" w14:textId="2F63F88D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602,977</w:t>
            </w:r>
          </w:p>
        </w:tc>
      </w:tr>
      <w:tr w:rsidR="00E405EB" w:rsidRPr="0086605F" w14:paraId="143D6009" w14:textId="77777777" w:rsidTr="00E405EB">
        <w:tc>
          <w:tcPr>
            <w:tcW w:w="2333" w:type="pct"/>
          </w:tcPr>
          <w:p w14:paraId="37F6F76C" w14:textId="77777777" w:rsidR="00E405EB" w:rsidRPr="0086605F" w:rsidRDefault="00E405EB" w:rsidP="0086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</w:tcPr>
          <w:p w14:paraId="187EACB3" w14:textId="77777777" w:rsidR="00E405EB" w:rsidRPr="0086605F" w:rsidRDefault="00E405EB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4EB406EC" w14:textId="77777777" w:rsidR="00E405EB" w:rsidRPr="0086605F" w:rsidRDefault="00E405EB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  <w:shd w:val="clear" w:color="auto" w:fill="auto"/>
          </w:tcPr>
          <w:p w14:paraId="6B7A78E7" w14:textId="77777777" w:rsidR="00E405EB" w:rsidRPr="0086605F" w:rsidRDefault="00E405EB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7D28B5" w14:textId="77777777" w:rsidR="00E405EB" w:rsidRPr="0086605F" w:rsidRDefault="00E405EB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608F8C15" w14:textId="77777777" w:rsidR="00E405EB" w:rsidRPr="0086605F" w:rsidRDefault="00E405EB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DFDE3C8" w14:textId="77777777" w:rsidR="00E405EB" w:rsidRPr="0086605F" w:rsidRDefault="00E405EB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10186DEA" w14:textId="77777777" w:rsidR="00E405EB" w:rsidRPr="0086605F" w:rsidRDefault="00E405EB" w:rsidP="00CB4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405EB" w:rsidRPr="0086605F" w14:paraId="0F12A206" w14:textId="77777777" w:rsidTr="00E405EB">
        <w:tc>
          <w:tcPr>
            <w:tcW w:w="2333" w:type="pct"/>
          </w:tcPr>
          <w:p w14:paraId="5971166A" w14:textId="74B298B6" w:rsidR="00E405EB" w:rsidRPr="0086605F" w:rsidRDefault="00E405EB" w:rsidP="00E40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38" w:type="pct"/>
          </w:tcPr>
          <w:p w14:paraId="6275CE80" w14:textId="77777777" w:rsidR="00E405EB" w:rsidRPr="0086605F" w:rsidRDefault="00E405EB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C7FF737" w14:textId="77777777" w:rsidR="00E405EB" w:rsidRPr="0086605F" w:rsidRDefault="00E405EB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343BD658" w14:textId="77777777" w:rsidR="00E405EB" w:rsidRPr="0086605F" w:rsidRDefault="00E405EB" w:rsidP="001F4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69AADE1" w14:textId="77777777" w:rsidR="00E405EB" w:rsidRPr="0086605F" w:rsidRDefault="00E405EB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270D8E9F" w14:textId="77777777" w:rsidR="00E405EB" w:rsidRPr="0086605F" w:rsidRDefault="00E405EB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E25233B" w14:textId="77777777" w:rsidR="00E405EB" w:rsidRPr="0086605F" w:rsidRDefault="00E405EB" w:rsidP="0086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1C5747D" w14:textId="77777777" w:rsidR="00E405EB" w:rsidRPr="0086605F" w:rsidRDefault="00E405EB" w:rsidP="00CB4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B1666" w:rsidRPr="0086605F" w14:paraId="7229EE77" w14:textId="77777777" w:rsidTr="00880AE9">
        <w:tc>
          <w:tcPr>
            <w:tcW w:w="2333" w:type="pct"/>
          </w:tcPr>
          <w:p w14:paraId="591D6D36" w14:textId="277D6748" w:rsidR="006B1666" w:rsidRPr="0086605F" w:rsidRDefault="006B1666" w:rsidP="006B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8" w:type="pct"/>
            <w:vAlign w:val="bottom"/>
          </w:tcPr>
          <w:p w14:paraId="58F38CED" w14:textId="6F280CB5" w:rsidR="006B1666" w:rsidRPr="0086605F" w:rsidRDefault="0013110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127257E9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47A34A21" w14:textId="5BAB36C2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5FAE93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17B92E66" w14:textId="73544CF3" w:rsidR="006B1666" w:rsidRPr="0086605F" w:rsidRDefault="00DC482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129,696</w:t>
            </w:r>
          </w:p>
        </w:tc>
        <w:tc>
          <w:tcPr>
            <w:tcW w:w="146" w:type="pct"/>
          </w:tcPr>
          <w:p w14:paraId="3635AF3C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49062C5" w14:textId="52572768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85,773</w:t>
            </w:r>
          </w:p>
        </w:tc>
      </w:tr>
      <w:tr w:rsidR="006B1666" w:rsidRPr="0086605F" w14:paraId="416C35BA" w14:textId="77777777" w:rsidTr="00880AE9">
        <w:tc>
          <w:tcPr>
            <w:tcW w:w="2333" w:type="pct"/>
          </w:tcPr>
          <w:p w14:paraId="7C35A20F" w14:textId="6716EF8E" w:rsidR="006B1666" w:rsidRPr="0086605F" w:rsidRDefault="006B1666" w:rsidP="006B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8" w:type="pct"/>
            <w:vAlign w:val="bottom"/>
          </w:tcPr>
          <w:p w14:paraId="30972411" w14:textId="59026C0D" w:rsidR="006B1666" w:rsidRPr="0086605F" w:rsidRDefault="000D0D55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2,563</w:t>
            </w:r>
          </w:p>
        </w:tc>
        <w:tc>
          <w:tcPr>
            <w:tcW w:w="142" w:type="pct"/>
            <w:gridSpan w:val="2"/>
          </w:tcPr>
          <w:p w14:paraId="314F7B84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51423A8A" w14:textId="5C70798E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497</w:t>
            </w:r>
          </w:p>
        </w:tc>
        <w:tc>
          <w:tcPr>
            <w:tcW w:w="147" w:type="pct"/>
          </w:tcPr>
          <w:p w14:paraId="74CC93D3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675001BB" w14:textId="007155CA" w:rsidR="006B1666" w:rsidRPr="0086605F" w:rsidRDefault="00C3172C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5F5B59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C4014D5" w14:textId="43CCBBB4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B1666" w:rsidRPr="0086605F" w14:paraId="5C789245" w14:textId="77777777" w:rsidTr="004A6C95">
        <w:tc>
          <w:tcPr>
            <w:tcW w:w="2333" w:type="pct"/>
          </w:tcPr>
          <w:p w14:paraId="1ADBB8CA" w14:textId="5E27F8E3" w:rsidR="006B1666" w:rsidRPr="0086605F" w:rsidRDefault="006B1666" w:rsidP="006B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CECBB" w14:textId="5E7A3955" w:rsidR="006B1666" w:rsidRPr="0086605F" w:rsidRDefault="000D0D55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2,15</w:t>
            </w:r>
            <w:r w:rsidR="004A6C95" w:rsidRPr="0086605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2" w:type="pct"/>
            <w:gridSpan w:val="2"/>
          </w:tcPr>
          <w:p w14:paraId="7422A97B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CD515" w14:textId="6C384354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682</w:t>
            </w:r>
          </w:p>
        </w:tc>
        <w:tc>
          <w:tcPr>
            <w:tcW w:w="147" w:type="pct"/>
          </w:tcPr>
          <w:p w14:paraId="7D177B24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08DBFF4E" w14:textId="32CDC14B" w:rsidR="006B1666" w:rsidRPr="0086605F" w:rsidRDefault="00C3172C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46" w:type="pct"/>
          </w:tcPr>
          <w:p w14:paraId="7ADE041C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250AFE4" w14:textId="460101E3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6B1666" w:rsidRPr="0086605F" w14:paraId="1ACA9B86" w14:textId="77777777" w:rsidTr="004A6C95">
        <w:tc>
          <w:tcPr>
            <w:tcW w:w="2333" w:type="pct"/>
          </w:tcPr>
          <w:p w14:paraId="04F8B595" w14:textId="3A008552" w:rsidR="006B1666" w:rsidRPr="0086605F" w:rsidRDefault="006B1666" w:rsidP="006B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5AD69E" w14:textId="06676AF4" w:rsidR="006B1666" w:rsidRPr="0086605F" w:rsidRDefault="000D0D55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</w:t>
            </w:r>
            <w:r w:rsidR="004A6C95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42" w:type="pct"/>
            <w:gridSpan w:val="2"/>
            <w:vAlign w:val="bottom"/>
          </w:tcPr>
          <w:p w14:paraId="3BE83BCC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4AD720" w14:textId="3AC686C5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1,179</w:t>
            </w:r>
          </w:p>
        </w:tc>
        <w:tc>
          <w:tcPr>
            <w:tcW w:w="147" w:type="pct"/>
          </w:tcPr>
          <w:p w14:paraId="6D2BD48B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4585C43E" w14:textId="5414F740" w:rsidR="006B1666" w:rsidRPr="0086605F" w:rsidRDefault="00DC482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129,731</w:t>
            </w:r>
          </w:p>
        </w:tc>
        <w:tc>
          <w:tcPr>
            <w:tcW w:w="146" w:type="pct"/>
          </w:tcPr>
          <w:p w14:paraId="37C66028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3AC02" w14:textId="610A8E7E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85,784</w:t>
            </w:r>
          </w:p>
        </w:tc>
      </w:tr>
      <w:tr w:rsidR="006B1666" w:rsidRPr="0086605F" w14:paraId="20A66676" w14:textId="77777777" w:rsidTr="00E405EB">
        <w:tc>
          <w:tcPr>
            <w:tcW w:w="2333" w:type="pct"/>
          </w:tcPr>
          <w:p w14:paraId="4873F7B3" w14:textId="77777777" w:rsidR="006B1666" w:rsidRPr="0086605F" w:rsidRDefault="006B1666" w:rsidP="006B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</w:tcPr>
          <w:p w14:paraId="23F25B5B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23A776EB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  <w:shd w:val="clear" w:color="auto" w:fill="auto"/>
          </w:tcPr>
          <w:p w14:paraId="6A89EC6F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8406113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68D8EE51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53B8027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36B03322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B1666" w:rsidRPr="0086605F" w14:paraId="4251A75A" w14:textId="77777777" w:rsidTr="004105EA">
        <w:tc>
          <w:tcPr>
            <w:tcW w:w="2333" w:type="pct"/>
          </w:tcPr>
          <w:p w14:paraId="2FAD39E6" w14:textId="141D6C07" w:rsidR="006B1666" w:rsidRPr="0086605F" w:rsidRDefault="006B1666" w:rsidP="006B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สัญญาเช่าเงินทุน</w:t>
            </w:r>
          </w:p>
        </w:tc>
        <w:tc>
          <w:tcPr>
            <w:tcW w:w="538" w:type="pct"/>
          </w:tcPr>
          <w:p w14:paraId="2393098B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AE1DCEE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25E58296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0CF6C16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60727FA7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39806A8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A441E78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B1666" w:rsidRPr="0086605F" w14:paraId="0B5D14FE" w14:textId="77777777" w:rsidTr="004105EA">
        <w:tc>
          <w:tcPr>
            <w:tcW w:w="2333" w:type="pct"/>
          </w:tcPr>
          <w:p w14:paraId="0ED7754F" w14:textId="47C60024" w:rsidR="006B1666" w:rsidRPr="0086605F" w:rsidRDefault="006B1666" w:rsidP="006B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8" w:type="pct"/>
          </w:tcPr>
          <w:p w14:paraId="7ABC1104" w14:textId="1C2EE3EF" w:rsidR="006B1666" w:rsidRPr="0086605F" w:rsidRDefault="000D0D55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1BE5C4EF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58C0CFAD" w14:textId="75E0AF82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7EC0B4B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357A2838" w14:textId="7602500B" w:rsidR="006B1666" w:rsidRPr="0086605F" w:rsidRDefault="003C196C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="Angsana New"/>
                <w:sz w:val="30"/>
                <w:szCs w:val="30"/>
                <w:cs/>
              </w:rPr>
              <w:t>3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605F">
              <w:rPr>
                <w:rFonts w:asciiTheme="majorBidi" w:hAnsiTheme="majorBidi" w:cs="Angsana New"/>
                <w:sz w:val="30"/>
                <w:szCs w:val="30"/>
                <w:cs/>
              </w:rPr>
              <w:t>734</w:t>
            </w:r>
          </w:p>
        </w:tc>
        <w:tc>
          <w:tcPr>
            <w:tcW w:w="146" w:type="pct"/>
          </w:tcPr>
          <w:p w14:paraId="2A65BC72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BFB1B90" w14:textId="1C4FE5E5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6,592</w:t>
            </w:r>
          </w:p>
        </w:tc>
      </w:tr>
      <w:tr w:rsidR="004105EA" w:rsidRPr="0086605F" w14:paraId="6EF4C518" w14:textId="77777777" w:rsidTr="004105EA">
        <w:tc>
          <w:tcPr>
            <w:tcW w:w="2333" w:type="pct"/>
          </w:tcPr>
          <w:p w14:paraId="18828884" w14:textId="572A96BD" w:rsidR="004105EA" w:rsidRPr="0086605F" w:rsidRDefault="004105EA" w:rsidP="006B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8" w:type="pct"/>
          </w:tcPr>
          <w:p w14:paraId="62BBEBF8" w14:textId="11965030" w:rsidR="004105EA" w:rsidRPr="0086605F" w:rsidRDefault="000D0D55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42" w:type="pct"/>
            <w:gridSpan w:val="2"/>
          </w:tcPr>
          <w:p w14:paraId="5E5875E3" w14:textId="77777777" w:rsidR="004105EA" w:rsidRPr="0086605F" w:rsidRDefault="004105EA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02AF7BC8" w14:textId="5A1B786E" w:rsidR="004105EA" w:rsidRPr="0086605F" w:rsidRDefault="0092023F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12C53DE" w14:textId="77777777" w:rsidR="004105EA" w:rsidRPr="0086605F" w:rsidRDefault="004105EA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3C9A2592" w14:textId="23EF7C42" w:rsidR="004105EA" w:rsidRPr="0086605F" w:rsidRDefault="00695F6C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46" w:type="pct"/>
          </w:tcPr>
          <w:p w14:paraId="00A02C2F" w14:textId="77777777" w:rsidR="004105EA" w:rsidRPr="0086605F" w:rsidRDefault="004105EA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BCBA7E5" w14:textId="6132BC46" w:rsidR="004105EA" w:rsidRPr="0086605F" w:rsidRDefault="0092023F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105EA" w:rsidRPr="0086605F" w14:paraId="2CE15791" w14:textId="77777777" w:rsidTr="004105EA">
        <w:tc>
          <w:tcPr>
            <w:tcW w:w="2333" w:type="pct"/>
          </w:tcPr>
          <w:p w14:paraId="1A863E96" w14:textId="6099F9C8" w:rsidR="004105EA" w:rsidRPr="0086605F" w:rsidRDefault="004105EA" w:rsidP="006B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2B1BB505" w14:textId="4F74B0AF" w:rsidR="004105EA" w:rsidRPr="0086605F" w:rsidRDefault="000D0D55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142" w:type="pct"/>
            <w:gridSpan w:val="2"/>
          </w:tcPr>
          <w:p w14:paraId="60FC40F4" w14:textId="77777777" w:rsidR="004105EA" w:rsidRPr="0086605F" w:rsidRDefault="004105EA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4854BD10" w14:textId="6AE7FF1C" w:rsidR="004105EA" w:rsidRPr="0086605F" w:rsidRDefault="0092023F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5E5E248" w14:textId="77777777" w:rsidR="004105EA" w:rsidRPr="0086605F" w:rsidRDefault="004105EA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0F26CB56" w14:textId="666605F3" w:rsidR="004105EA" w:rsidRPr="0086605F" w:rsidRDefault="00695F6C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="Angsana New"/>
                <w:sz w:val="30"/>
                <w:szCs w:val="30"/>
                <w:cs/>
              </w:rPr>
              <w:t>354</w:t>
            </w:r>
          </w:p>
        </w:tc>
        <w:tc>
          <w:tcPr>
            <w:tcW w:w="146" w:type="pct"/>
          </w:tcPr>
          <w:p w14:paraId="5E535A5D" w14:textId="77777777" w:rsidR="004105EA" w:rsidRPr="0086605F" w:rsidRDefault="004105EA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EBE7D7F" w14:textId="726DA0DE" w:rsidR="004105EA" w:rsidRPr="0086605F" w:rsidRDefault="0092023F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B1666" w:rsidRPr="0086605F" w14:paraId="36580C98" w14:textId="77777777" w:rsidTr="00E405EB">
        <w:tc>
          <w:tcPr>
            <w:tcW w:w="2333" w:type="pct"/>
          </w:tcPr>
          <w:p w14:paraId="70CEE333" w14:textId="5318517D" w:rsidR="006B1666" w:rsidRPr="0086605F" w:rsidRDefault="006B1666" w:rsidP="006B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4BEF1A15" w14:textId="75BE8D6B" w:rsidR="006B1666" w:rsidRPr="0086605F" w:rsidRDefault="000D0D55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C7BB1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2" w:type="pct"/>
            <w:gridSpan w:val="2"/>
          </w:tcPr>
          <w:p w14:paraId="2EC86987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527F9" w14:textId="474FA924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45B63AE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210BFD74" w14:textId="4F31F158" w:rsidR="006B1666" w:rsidRPr="0086605F" w:rsidRDefault="003C196C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174</w:t>
            </w:r>
          </w:p>
        </w:tc>
        <w:tc>
          <w:tcPr>
            <w:tcW w:w="146" w:type="pct"/>
          </w:tcPr>
          <w:p w14:paraId="64070C8D" w14:textId="77777777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796D03" w14:textId="0ADA8D8D" w:rsidR="006B1666" w:rsidRPr="0086605F" w:rsidRDefault="006B1666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6,592</w:t>
            </w:r>
          </w:p>
        </w:tc>
      </w:tr>
    </w:tbl>
    <w:p w14:paraId="3DDA9678" w14:textId="365C89F6" w:rsidR="00325519" w:rsidRPr="0086605F" w:rsidRDefault="00325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</w:p>
    <w:p w14:paraId="54CB2677" w14:textId="11940C07" w:rsidR="00E405EB" w:rsidRPr="0086605F" w:rsidRDefault="00325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  <w:r w:rsidRPr="0086605F">
        <w:rPr>
          <w:rFonts w:ascii="Angsana New" w:hAnsi="Angsana New" w:cs="Angsana New"/>
          <w:b/>
          <w:bCs/>
          <w:sz w:val="24"/>
          <w:szCs w:val="24"/>
        </w:rPr>
        <w:br w:type="page"/>
      </w:r>
    </w:p>
    <w:tbl>
      <w:tblPr>
        <w:tblW w:w="93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3"/>
        <w:gridCol w:w="1079"/>
        <w:gridCol w:w="270"/>
        <w:gridCol w:w="1057"/>
        <w:gridCol w:w="292"/>
        <w:gridCol w:w="1061"/>
        <w:gridCol w:w="264"/>
        <w:gridCol w:w="1133"/>
        <w:gridCol w:w="6"/>
      </w:tblGrid>
      <w:tr w:rsidR="00F14656" w:rsidRPr="0086605F" w14:paraId="21B02BE1" w14:textId="77777777" w:rsidTr="00E405EB">
        <w:trPr>
          <w:gridAfter w:val="1"/>
          <w:wAfter w:w="3" w:type="pct"/>
        </w:trPr>
        <w:tc>
          <w:tcPr>
            <w:tcW w:w="2226" w:type="pct"/>
            <w:vAlign w:val="bottom"/>
          </w:tcPr>
          <w:p w14:paraId="320B64B2" w14:textId="77777777" w:rsidR="00F14656" w:rsidRPr="0086605F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  <w:vAlign w:val="bottom"/>
          </w:tcPr>
          <w:p w14:paraId="7A22BCC1" w14:textId="33D8B8FC" w:rsidR="00F14656" w:rsidRPr="0086605F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660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14656" w:rsidRPr="0086605F" w14:paraId="05CB1F37" w14:textId="77777777" w:rsidTr="006B1666">
        <w:tc>
          <w:tcPr>
            <w:tcW w:w="2226" w:type="pct"/>
            <w:shd w:val="clear" w:color="auto" w:fill="auto"/>
            <w:vAlign w:val="bottom"/>
          </w:tcPr>
          <w:p w14:paraId="7E9022A3" w14:textId="1E80DB4A" w:rsidR="00F14656" w:rsidRPr="0086605F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0" w:type="pct"/>
            <w:vAlign w:val="bottom"/>
          </w:tcPr>
          <w:p w14:paraId="7A8DC77D" w14:textId="77777777" w:rsidR="00F14656" w:rsidRPr="0086605F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C2B056A" w14:textId="0DB3E125" w:rsidR="00F14656" w:rsidRPr="0086605F" w:rsidRDefault="00C418B0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4656"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5" w:type="pct"/>
            <w:vAlign w:val="bottom"/>
          </w:tcPr>
          <w:p w14:paraId="097B88DB" w14:textId="77777777" w:rsidR="00F14656" w:rsidRPr="0086605F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33DE8C3" w14:textId="77777777" w:rsidR="00F14656" w:rsidRPr="0086605F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7" w:type="pct"/>
            <w:vAlign w:val="bottom"/>
          </w:tcPr>
          <w:p w14:paraId="59176B50" w14:textId="77777777" w:rsidR="00F14656" w:rsidRPr="0086605F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727CBA2B" w14:textId="77777777" w:rsidR="00F14656" w:rsidRPr="0086605F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2" w:type="pct"/>
            <w:vAlign w:val="bottom"/>
          </w:tcPr>
          <w:p w14:paraId="35FF0938" w14:textId="77777777" w:rsidR="00F14656" w:rsidRPr="0086605F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  <w:vAlign w:val="bottom"/>
          </w:tcPr>
          <w:p w14:paraId="14117E17" w14:textId="77777777" w:rsidR="00F14656" w:rsidRPr="0086605F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E1EFC89" w14:textId="6691A3B0" w:rsidR="00F14656" w:rsidRPr="0086605F" w:rsidRDefault="00C418B0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14656"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14656" w:rsidRPr="0086605F" w14:paraId="19F78FC6" w14:textId="77777777" w:rsidTr="00E405EB">
        <w:trPr>
          <w:gridAfter w:val="1"/>
          <w:wAfter w:w="3" w:type="pct"/>
          <w:trHeight w:hRule="exact" w:val="414"/>
        </w:trPr>
        <w:tc>
          <w:tcPr>
            <w:tcW w:w="2226" w:type="pct"/>
          </w:tcPr>
          <w:p w14:paraId="5C7935CE" w14:textId="77777777" w:rsidR="00F14656" w:rsidRPr="0086605F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3111FBD9" w14:textId="77777777" w:rsidR="00F14656" w:rsidRPr="0086605F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4656" w:rsidRPr="0086605F" w14:paraId="6FCE25A2" w14:textId="77777777" w:rsidTr="00E405EB">
        <w:trPr>
          <w:gridAfter w:val="1"/>
          <w:wAfter w:w="3" w:type="pct"/>
          <w:trHeight w:hRule="exact" w:val="414"/>
        </w:trPr>
        <w:tc>
          <w:tcPr>
            <w:tcW w:w="2226" w:type="pct"/>
          </w:tcPr>
          <w:p w14:paraId="49534D89" w14:textId="702C2C8D" w:rsidR="00F14656" w:rsidRPr="0086605F" w:rsidRDefault="00C418B0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B1666"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71" w:type="pct"/>
            <w:gridSpan w:val="7"/>
          </w:tcPr>
          <w:p w14:paraId="1BD259DD" w14:textId="77777777" w:rsidR="00F14656" w:rsidRPr="0086605F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1666" w:rsidRPr="0086605F" w14:paraId="0BAF4BC5" w14:textId="77777777" w:rsidTr="0073312B">
        <w:tc>
          <w:tcPr>
            <w:tcW w:w="2226" w:type="pct"/>
          </w:tcPr>
          <w:p w14:paraId="52CBA552" w14:textId="1DB9B689" w:rsidR="006B1666" w:rsidRPr="0086605F" w:rsidRDefault="004105EA" w:rsidP="006B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0" w:type="pct"/>
            <w:vAlign w:val="bottom"/>
          </w:tcPr>
          <w:p w14:paraId="69920F9B" w14:textId="676DE17C" w:rsidR="006B1666" w:rsidRPr="0086605F" w:rsidRDefault="00325519" w:rsidP="006B1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236D9ED4" w14:textId="77777777" w:rsidR="006B1666" w:rsidRPr="0086605F" w:rsidRDefault="006B1666" w:rsidP="006B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3F72E59C" w14:textId="2BE1D85E" w:rsidR="006B1666" w:rsidRPr="0086605F" w:rsidRDefault="0073312B" w:rsidP="006B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35DF6D29" w14:textId="77777777" w:rsidR="006B1666" w:rsidRPr="0086605F" w:rsidRDefault="006B1666" w:rsidP="006B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576B8F6A" w14:textId="473DA04D" w:rsidR="006B1666" w:rsidRPr="0086605F" w:rsidRDefault="00CF5F3D" w:rsidP="006B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469C753" w14:textId="77777777" w:rsidR="006B1666" w:rsidRPr="0086605F" w:rsidRDefault="006B1666" w:rsidP="006B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  <w:vAlign w:val="bottom"/>
          </w:tcPr>
          <w:p w14:paraId="7910919E" w14:textId="571B3F3C" w:rsidR="006B1666" w:rsidRPr="0086605F" w:rsidRDefault="0073312B" w:rsidP="006B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4105EA" w:rsidRPr="0086605F" w14:paraId="198A8329" w14:textId="77777777" w:rsidTr="0073312B">
        <w:tc>
          <w:tcPr>
            <w:tcW w:w="2226" w:type="pct"/>
          </w:tcPr>
          <w:p w14:paraId="04CF62BA" w14:textId="3E94F3BD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230B3AFC" w14:textId="00EF97BC" w:rsidR="004105EA" w:rsidRPr="0086605F" w:rsidRDefault="004105EA" w:rsidP="00410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145,500</w:t>
            </w:r>
          </w:p>
        </w:tc>
        <w:tc>
          <w:tcPr>
            <w:tcW w:w="145" w:type="pct"/>
            <w:vAlign w:val="bottom"/>
          </w:tcPr>
          <w:p w14:paraId="00E29EFB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9B6F6" w14:textId="1B2175CD" w:rsidR="004105EA" w:rsidRPr="0086605F" w:rsidRDefault="008A105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659,250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56ECC28D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06FA1" w14:textId="0622E124" w:rsidR="004105EA" w:rsidRPr="0086605F" w:rsidRDefault="00186E33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A105A" w:rsidRPr="0086605F">
              <w:rPr>
                <w:rFonts w:asciiTheme="majorBidi" w:hAnsiTheme="majorBidi" w:cstheme="majorBidi"/>
                <w:sz w:val="30"/>
                <w:szCs w:val="30"/>
              </w:rPr>
              <w:t>330,400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9F751E6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DB94D" w14:textId="3968B576" w:rsidR="004105EA" w:rsidRPr="0086605F" w:rsidRDefault="008A105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474,350</w:t>
            </w:r>
          </w:p>
        </w:tc>
      </w:tr>
      <w:tr w:rsidR="004105EA" w:rsidRPr="0086605F" w14:paraId="7F03C189" w14:textId="77777777" w:rsidTr="0073312B">
        <w:tc>
          <w:tcPr>
            <w:tcW w:w="2226" w:type="pct"/>
          </w:tcPr>
          <w:p w14:paraId="5EFA714C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48D95B4F" w14:textId="0E4D1961" w:rsidR="004105EA" w:rsidRPr="0086605F" w:rsidRDefault="004105EA" w:rsidP="00410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145,500</w:t>
            </w:r>
          </w:p>
        </w:tc>
        <w:tc>
          <w:tcPr>
            <w:tcW w:w="145" w:type="pct"/>
            <w:vAlign w:val="bottom"/>
          </w:tcPr>
          <w:p w14:paraId="5590B25A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16F991" w14:textId="08B92B9D" w:rsidR="004105EA" w:rsidRPr="0086605F" w:rsidRDefault="000C7BB1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709,250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2B710578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EBA59C" w14:textId="0F9987B6" w:rsidR="004105EA" w:rsidRPr="0086605F" w:rsidRDefault="00186E33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A105A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330,400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03D236B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  <w:vAlign w:val="bottom"/>
          </w:tcPr>
          <w:p w14:paraId="5484A03A" w14:textId="06D5EE26" w:rsidR="004105EA" w:rsidRPr="0086605F" w:rsidRDefault="000C7BB1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524,350</w:t>
            </w:r>
          </w:p>
        </w:tc>
      </w:tr>
      <w:tr w:rsidR="004105EA" w:rsidRPr="0086605F" w14:paraId="61FC2F87" w14:textId="77777777" w:rsidTr="00A624C9">
        <w:tc>
          <w:tcPr>
            <w:tcW w:w="2226" w:type="pct"/>
          </w:tcPr>
          <w:p w14:paraId="35284567" w14:textId="7CF3BBB2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6605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64FB541C" w14:textId="3ED34833" w:rsidR="004105EA" w:rsidRPr="0086605F" w:rsidRDefault="004105EA" w:rsidP="00410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(12,143)</w:t>
            </w:r>
          </w:p>
        </w:tc>
        <w:tc>
          <w:tcPr>
            <w:tcW w:w="145" w:type="pct"/>
            <w:vAlign w:val="bottom"/>
          </w:tcPr>
          <w:p w14:paraId="18D6B241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139A8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" w:type="pct"/>
            <w:shd w:val="clear" w:color="auto" w:fill="auto"/>
            <w:vAlign w:val="bottom"/>
          </w:tcPr>
          <w:p w14:paraId="1B8DDE44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49079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5A774D85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5BFCF" w14:textId="15ADB1B8" w:rsidR="004105EA" w:rsidRPr="0086605F" w:rsidRDefault="00A624C9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(1,997)</w:t>
            </w:r>
          </w:p>
        </w:tc>
      </w:tr>
      <w:tr w:rsidR="004105EA" w:rsidRPr="0086605F" w14:paraId="006AD69C" w14:textId="77777777" w:rsidTr="0073312B">
        <w:tc>
          <w:tcPr>
            <w:tcW w:w="2226" w:type="pct"/>
          </w:tcPr>
          <w:p w14:paraId="40402BE3" w14:textId="2D74A8AE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06FD0" w14:textId="4A859B94" w:rsidR="004105EA" w:rsidRPr="0086605F" w:rsidRDefault="004105EA" w:rsidP="00410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133,357</w:t>
            </w:r>
          </w:p>
        </w:tc>
        <w:tc>
          <w:tcPr>
            <w:tcW w:w="145" w:type="pct"/>
            <w:vAlign w:val="bottom"/>
          </w:tcPr>
          <w:p w14:paraId="552E8249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744910F2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" w:type="pct"/>
            <w:shd w:val="clear" w:color="auto" w:fill="auto"/>
            <w:vAlign w:val="bottom"/>
          </w:tcPr>
          <w:p w14:paraId="321BF95E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763A62E3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38F09334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C0BBC" w14:textId="458240C1" w:rsidR="004105EA" w:rsidRPr="0086605F" w:rsidRDefault="0073312B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624C9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22,35</w:t>
            </w:r>
            <w:r w:rsidR="004266A4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4105EA" w:rsidRPr="0086605F" w14:paraId="65892EFA" w14:textId="77777777" w:rsidTr="006B1666">
        <w:tc>
          <w:tcPr>
            <w:tcW w:w="2226" w:type="pct"/>
            <w:vAlign w:val="bottom"/>
          </w:tcPr>
          <w:p w14:paraId="208443C3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bottom"/>
          </w:tcPr>
          <w:p w14:paraId="0D284D22" w14:textId="77777777" w:rsidR="004105EA" w:rsidRPr="0086605F" w:rsidRDefault="004105EA" w:rsidP="00410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5E23DB28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209B6427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  <w:vAlign w:val="bottom"/>
          </w:tcPr>
          <w:p w14:paraId="045DDEC0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2037102B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7B73FFBC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top w:val="double" w:sz="4" w:space="0" w:color="auto"/>
            </w:tcBorders>
            <w:vAlign w:val="bottom"/>
          </w:tcPr>
          <w:p w14:paraId="2C26BF64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05EA" w:rsidRPr="0086605F" w14:paraId="0C443051" w14:textId="77777777" w:rsidTr="004105EA">
        <w:tc>
          <w:tcPr>
            <w:tcW w:w="2226" w:type="pct"/>
          </w:tcPr>
          <w:p w14:paraId="5ADC09E1" w14:textId="09676850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80" w:type="pct"/>
          </w:tcPr>
          <w:p w14:paraId="4673ED81" w14:textId="77777777" w:rsidR="004105EA" w:rsidRPr="0086605F" w:rsidRDefault="004105EA" w:rsidP="00410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686B55DD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78C9DD9E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  <w:vAlign w:val="bottom"/>
          </w:tcPr>
          <w:p w14:paraId="7347EA89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28FD7897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1F080536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11BC9F9E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05EA" w:rsidRPr="0086605F" w14:paraId="384B26B5" w14:textId="77777777" w:rsidTr="004105EA">
        <w:tc>
          <w:tcPr>
            <w:tcW w:w="2226" w:type="pct"/>
          </w:tcPr>
          <w:p w14:paraId="0B3E48AA" w14:textId="4AA2BC7B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6F764832" w14:textId="60258D54" w:rsidR="004105EA" w:rsidRPr="0086605F" w:rsidRDefault="004105EA" w:rsidP="00410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87,300</w:t>
            </w:r>
          </w:p>
        </w:tc>
        <w:tc>
          <w:tcPr>
            <w:tcW w:w="145" w:type="pct"/>
            <w:vAlign w:val="bottom"/>
          </w:tcPr>
          <w:p w14:paraId="27BC86F9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0692CC03" w14:textId="1BABB6C5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161,300</w:t>
            </w:r>
          </w:p>
        </w:tc>
        <w:tc>
          <w:tcPr>
            <w:tcW w:w="157" w:type="pct"/>
            <w:vAlign w:val="bottom"/>
          </w:tcPr>
          <w:p w14:paraId="48A9427E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2068A67B" w14:textId="741BC03E" w:rsidR="004105EA" w:rsidRPr="0086605F" w:rsidRDefault="00182257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105EA" w:rsidRPr="0086605F">
              <w:rPr>
                <w:rFonts w:asciiTheme="majorBidi" w:hAnsiTheme="majorBidi" w:cstheme="majorBidi"/>
                <w:sz w:val="30"/>
                <w:szCs w:val="30"/>
              </w:rPr>
              <w:t>103,100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69C773D4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  <w:vAlign w:val="bottom"/>
          </w:tcPr>
          <w:p w14:paraId="23B3803B" w14:textId="08C5BEC1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145,500</w:t>
            </w:r>
          </w:p>
        </w:tc>
      </w:tr>
      <w:tr w:rsidR="004105EA" w:rsidRPr="0086605F" w14:paraId="144F8A9D" w14:textId="77777777" w:rsidTr="006B1666">
        <w:tc>
          <w:tcPr>
            <w:tcW w:w="2226" w:type="pct"/>
          </w:tcPr>
          <w:p w14:paraId="52916E0F" w14:textId="4CC87B4E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303804CD" w14:textId="2B9CA365" w:rsidR="004105EA" w:rsidRPr="0086605F" w:rsidRDefault="004105EA" w:rsidP="00410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87,300</w:t>
            </w:r>
          </w:p>
        </w:tc>
        <w:tc>
          <w:tcPr>
            <w:tcW w:w="145" w:type="pct"/>
            <w:vAlign w:val="bottom"/>
          </w:tcPr>
          <w:p w14:paraId="701CEDA8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64749" w14:textId="1B5CF633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161,300</w:t>
            </w:r>
          </w:p>
        </w:tc>
        <w:tc>
          <w:tcPr>
            <w:tcW w:w="157" w:type="pct"/>
            <w:vAlign w:val="bottom"/>
          </w:tcPr>
          <w:p w14:paraId="57797BBB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CA852" w14:textId="264624A6" w:rsidR="004105EA" w:rsidRPr="0086605F" w:rsidRDefault="00182257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105EA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103,100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31224781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</w:tcBorders>
            <w:vAlign w:val="bottom"/>
          </w:tcPr>
          <w:p w14:paraId="0B1DE10E" w14:textId="61E0611A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145,500</w:t>
            </w:r>
          </w:p>
        </w:tc>
      </w:tr>
      <w:tr w:rsidR="004105EA" w:rsidRPr="0086605F" w14:paraId="3E6747D1" w14:textId="77777777" w:rsidTr="006B1666">
        <w:trPr>
          <w:trHeight w:val="413"/>
        </w:trPr>
        <w:tc>
          <w:tcPr>
            <w:tcW w:w="2226" w:type="pct"/>
          </w:tcPr>
          <w:p w14:paraId="355E5F1E" w14:textId="77FA1528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6605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0073CB08" w14:textId="500AA341" w:rsidR="004105EA" w:rsidRPr="0086605F" w:rsidRDefault="004105EA" w:rsidP="00410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7540B02B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vAlign w:val="bottom"/>
          </w:tcPr>
          <w:p w14:paraId="4DB35FA7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" w:type="pct"/>
            <w:vAlign w:val="bottom"/>
          </w:tcPr>
          <w:p w14:paraId="75695C9C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6612CFCB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7ABA9A26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  <w:vAlign w:val="bottom"/>
          </w:tcPr>
          <w:p w14:paraId="63B8AA39" w14:textId="4325DB0A" w:rsidR="004105EA" w:rsidRPr="0086605F" w:rsidRDefault="004105EA" w:rsidP="00410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(12,143)</w:t>
            </w:r>
          </w:p>
        </w:tc>
      </w:tr>
      <w:tr w:rsidR="004105EA" w:rsidRPr="0086605F" w14:paraId="5C682B57" w14:textId="77777777" w:rsidTr="006B1666">
        <w:tc>
          <w:tcPr>
            <w:tcW w:w="2226" w:type="pct"/>
          </w:tcPr>
          <w:p w14:paraId="15E3F8FA" w14:textId="1E50F41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33FE5" w14:textId="22B0C796" w:rsidR="004105EA" w:rsidRPr="0086605F" w:rsidRDefault="004105EA" w:rsidP="00410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87,300</w:t>
            </w:r>
          </w:p>
        </w:tc>
        <w:tc>
          <w:tcPr>
            <w:tcW w:w="145" w:type="pct"/>
            <w:vAlign w:val="bottom"/>
          </w:tcPr>
          <w:p w14:paraId="7447336B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A8C7A0B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" w:type="pct"/>
            <w:vAlign w:val="bottom"/>
          </w:tcPr>
          <w:p w14:paraId="2A32E0AC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7CE1F6CE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03C63241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28D00" w14:textId="72E585EE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133,357</w:t>
            </w:r>
          </w:p>
        </w:tc>
      </w:tr>
    </w:tbl>
    <w:p w14:paraId="5452606B" w14:textId="417314B4" w:rsidR="00F14656" w:rsidRPr="0086605F" w:rsidRDefault="00F1465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141"/>
      </w:tblGrid>
      <w:tr w:rsidR="00BD0832" w:rsidRPr="0086605F" w14:paraId="5B58EBD6" w14:textId="77777777" w:rsidTr="007846A3">
        <w:trPr>
          <w:tblHeader/>
        </w:trPr>
        <w:tc>
          <w:tcPr>
            <w:tcW w:w="4140" w:type="dxa"/>
            <w:vAlign w:val="bottom"/>
          </w:tcPr>
          <w:p w14:paraId="1641A0BD" w14:textId="77777777" w:rsidR="00BD0832" w:rsidRPr="0086605F" w:rsidRDefault="00BD0832" w:rsidP="00BD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3" w:name="_Hlk156984793"/>
          </w:p>
        </w:tc>
        <w:tc>
          <w:tcPr>
            <w:tcW w:w="5191" w:type="dxa"/>
            <w:gridSpan w:val="7"/>
            <w:shd w:val="clear" w:color="auto" w:fill="auto"/>
            <w:vAlign w:val="bottom"/>
          </w:tcPr>
          <w:p w14:paraId="6EC01E57" w14:textId="77777777" w:rsidR="00BD0832" w:rsidRPr="0086605F" w:rsidRDefault="00BD0832" w:rsidP="00BD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61D9" w:rsidRPr="0086605F" w14:paraId="6BCFDD3D" w14:textId="77777777" w:rsidTr="007846A3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7D5C50DF" w14:textId="708B8D83" w:rsidR="00CF61D9" w:rsidRPr="0086605F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70345A"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080" w:type="dxa"/>
            <w:vAlign w:val="bottom"/>
          </w:tcPr>
          <w:p w14:paraId="59977CF0" w14:textId="77777777" w:rsidR="00CF61D9" w:rsidRPr="0086605F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3A0DBD4" w14:textId="5DD372A6" w:rsidR="00CF61D9" w:rsidRPr="0086605F" w:rsidRDefault="00C418B0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61D9"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6D1E2948" w14:textId="77777777" w:rsidR="00CF61D9" w:rsidRPr="0086605F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22A41F" w14:textId="0DACD250" w:rsidR="00CF61D9" w:rsidRPr="0086605F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0FF0192" w14:textId="77777777" w:rsidR="00CF61D9" w:rsidRPr="0086605F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EBFC61" w14:textId="3A0D0FE5" w:rsidR="00CF61D9" w:rsidRPr="0086605F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53DF3DF" w14:textId="77777777" w:rsidR="00CF61D9" w:rsidRPr="0086605F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14C1A721" w14:textId="77777777" w:rsidR="00CF61D9" w:rsidRPr="0086605F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354CCA" w14:textId="10CC7197" w:rsidR="00CF61D9" w:rsidRPr="0086605F" w:rsidRDefault="00C418B0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F61D9"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61D9" w:rsidRPr="0086605F" w14:paraId="1B24FF05" w14:textId="77777777" w:rsidTr="007846A3">
        <w:trPr>
          <w:trHeight w:hRule="exact" w:val="414"/>
          <w:tblHeader/>
        </w:trPr>
        <w:tc>
          <w:tcPr>
            <w:tcW w:w="4140" w:type="dxa"/>
          </w:tcPr>
          <w:p w14:paraId="0E02DCCA" w14:textId="73BAA7B7" w:rsidR="00CF61D9" w:rsidRPr="0086605F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91" w:type="dxa"/>
            <w:gridSpan w:val="7"/>
          </w:tcPr>
          <w:p w14:paraId="1EDCE409" w14:textId="77777777" w:rsidR="00CF61D9" w:rsidRPr="0086605F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3"/>
      <w:tr w:rsidR="00AF205F" w:rsidRPr="0086605F" w14:paraId="3180EB9F" w14:textId="77777777" w:rsidTr="007846A3">
        <w:trPr>
          <w:trHeight w:hRule="exact" w:val="414"/>
        </w:trPr>
        <w:tc>
          <w:tcPr>
            <w:tcW w:w="4140" w:type="dxa"/>
          </w:tcPr>
          <w:p w14:paraId="658C8CDA" w14:textId="6B121E78" w:rsidR="00AF205F" w:rsidRPr="0086605F" w:rsidRDefault="00C418B0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846A3"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191" w:type="dxa"/>
            <w:gridSpan w:val="7"/>
          </w:tcPr>
          <w:p w14:paraId="5C047171" w14:textId="77777777" w:rsidR="00AF205F" w:rsidRPr="0086605F" w:rsidRDefault="00AF205F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105EA" w:rsidRPr="0086605F" w14:paraId="3F16BC56" w14:textId="77777777" w:rsidTr="007846A3">
        <w:tc>
          <w:tcPr>
            <w:tcW w:w="4140" w:type="dxa"/>
          </w:tcPr>
          <w:p w14:paraId="28FB92D8" w14:textId="4A62FACB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563D3AD0" w14:textId="523C284B" w:rsidR="004105EA" w:rsidRPr="0086605F" w:rsidRDefault="004105EA" w:rsidP="00410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11,197,43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6062F4F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5192D6" w14:textId="1A0D531B" w:rsidR="004105EA" w:rsidRPr="0086605F" w:rsidRDefault="003C196C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="Angsana New"/>
                <w:sz w:val="30"/>
                <w:szCs w:val="30"/>
                <w:cs/>
              </w:rPr>
              <w:t>38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605F">
              <w:rPr>
                <w:rFonts w:asciiTheme="majorBidi" w:hAnsiTheme="majorBidi" w:cs="Angsana New"/>
                <w:sz w:val="30"/>
                <w:szCs w:val="30"/>
                <w:cs/>
              </w:rPr>
              <w:t>843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32AF5" w:rsidRPr="0086605F">
              <w:rPr>
                <w:rFonts w:asciiTheme="majorBidi" w:hAnsiTheme="majorBidi" w:cs="Angsana New"/>
                <w:sz w:val="30"/>
                <w:szCs w:val="30"/>
              </w:rPr>
              <w:t>9</w:t>
            </w:r>
            <w:r w:rsidRPr="0086605F">
              <w:rPr>
                <w:rFonts w:asciiTheme="majorBidi" w:hAnsiTheme="majorBidi" w:cs="Angsana New"/>
                <w:sz w:val="30"/>
                <w:szCs w:val="30"/>
                <w:cs/>
              </w:rPr>
              <w:t>54</w:t>
            </w:r>
          </w:p>
        </w:tc>
        <w:tc>
          <w:tcPr>
            <w:tcW w:w="270" w:type="dxa"/>
            <w:vAlign w:val="bottom"/>
          </w:tcPr>
          <w:p w14:paraId="727AEADD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91194B" w14:textId="28775FD3" w:rsidR="004105EA" w:rsidRPr="0086605F" w:rsidRDefault="005072E1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="Angsana New"/>
                <w:sz w:val="30"/>
                <w:szCs w:val="30"/>
              </w:rPr>
              <w:t>(</w:t>
            </w:r>
            <w:r w:rsidR="003C196C" w:rsidRPr="0086605F">
              <w:rPr>
                <w:rFonts w:asciiTheme="majorBidi" w:hAnsiTheme="majorBidi" w:cs="Angsana New"/>
                <w:sz w:val="30"/>
                <w:szCs w:val="30"/>
                <w:cs/>
              </w:rPr>
              <w:t>38</w:t>
            </w:r>
            <w:r w:rsidR="003C196C" w:rsidRPr="008660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196C" w:rsidRPr="0086605F">
              <w:rPr>
                <w:rFonts w:asciiTheme="majorBidi" w:hAnsiTheme="majorBidi" w:cs="Angsana New"/>
                <w:sz w:val="30"/>
                <w:szCs w:val="30"/>
                <w:cs/>
              </w:rPr>
              <w:t>180</w:t>
            </w:r>
            <w:r w:rsidR="003C196C" w:rsidRPr="008660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32AF5" w:rsidRPr="0086605F">
              <w:rPr>
                <w:rFonts w:asciiTheme="majorBidi" w:hAnsiTheme="majorBidi" w:cs="Angsana New"/>
                <w:sz w:val="30"/>
                <w:szCs w:val="30"/>
              </w:rPr>
              <w:t>9</w:t>
            </w:r>
            <w:r w:rsidR="003C196C" w:rsidRPr="0086605F">
              <w:rPr>
                <w:rFonts w:asciiTheme="majorBidi" w:hAnsiTheme="majorBidi" w:cs="Angsana New"/>
                <w:sz w:val="30"/>
                <w:szCs w:val="30"/>
                <w:cs/>
              </w:rPr>
              <w:t>98</w:t>
            </w:r>
            <w:r w:rsidRPr="0086605F">
              <w:rPr>
                <w:rFonts w:asciiTheme="majorBidi" w:hAnsiTheme="majorBidi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9843993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30A18276" w14:textId="601C1E38" w:rsidR="004105EA" w:rsidRPr="0086605F" w:rsidRDefault="003C196C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="Angsana New"/>
                <w:sz w:val="30"/>
                <w:szCs w:val="30"/>
                <w:cs/>
              </w:rPr>
              <w:t>11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605F">
              <w:rPr>
                <w:rFonts w:asciiTheme="majorBidi" w:hAnsiTheme="majorBidi" w:cs="Angsana New"/>
                <w:sz w:val="30"/>
                <w:szCs w:val="30"/>
                <w:cs/>
              </w:rPr>
              <w:t>860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605F">
              <w:rPr>
                <w:rFonts w:asciiTheme="majorBidi" w:hAnsiTheme="majorBidi" w:cs="Angsana New"/>
                <w:sz w:val="30"/>
                <w:szCs w:val="30"/>
                <w:cs/>
              </w:rPr>
              <w:t>389</w:t>
            </w:r>
          </w:p>
        </w:tc>
      </w:tr>
      <w:tr w:rsidR="004105EA" w:rsidRPr="0086605F" w14:paraId="6B06AF4C" w14:textId="77777777" w:rsidTr="007846A3">
        <w:tc>
          <w:tcPr>
            <w:tcW w:w="4140" w:type="dxa"/>
          </w:tcPr>
          <w:p w14:paraId="2B61A81F" w14:textId="585A7753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  <w:vAlign w:val="bottom"/>
          </w:tcPr>
          <w:p w14:paraId="5C7B73D8" w14:textId="1087E2D2" w:rsidR="004105EA" w:rsidRPr="0086605F" w:rsidRDefault="004105EA" w:rsidP="00410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18035C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458463" w14:textId="0154CF81" w:rsidR="004105EA" w:rsidRPr="0086605F" w:rsidRDefault="005072E1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41,700</w:t>
            </w:r>
          </w:p>
        </w:tc>
        <w:tc>
          <w:tcPr>
            <w:tcW w:w="270" w:type="dxa"/>
            <w:vAlign w:val="bottom"/>
          </w:tcPr>
          <w:p w14:paraId="68F4AAFF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50DB19" w14:textId="0918D7E5" w:rsidR="004105EA" w:rsidRPr="0086605F" w:rsidRDefault="005072E1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(28,700)</w:t>
            </w:r>
          </w:p>
        </w:tc>
        <w:tc>
          <w:tcPr>
            <w:tcW w:w="270" w:type="dxa"/>
            <w:vAlign w:val="bottom"/>
          </w:tcPr>
          <w:p w14:paraId="71F1F51E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6A557216" w14:textId="3740F357" w:rsidR="004105EA" w:rsidRPr="0086605F" w:rsidRDefault="002A484A" w:rsidP="002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 w:right="-120" w:firstLine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5072E1" w:rsidRPr="0086605F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</w:tr>
      <w:tr w:rsidR="004105EA" w:rsidRPr="0086605F" w14:paraId="0D769D28" w14:textId="77777777" w:rsidTr="007846A3">
        <w:tc>
          <w:tcPr>
            <w:tcW w:w="4140" w:type="dxa"/>
          </w:tcPr>
          <w:p w14:paraId="2E371DCC" w14:textId="63A01705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7EE644" w14:textId="4970F6E1" w:rsidR="004105EA" w:rsidRPr="0086605F" w:rsidRDefault="004105EA" w:rsidP="00410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11,197,43</w:t>
            </w:r>
            <w:r w:rsidRPr="0086605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654794D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E3418" w14:textId="74B74FEE" w:rsidR="004105EA" w:rsidRPr="0086605F" w:rsidRDefault="003C196C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38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61034" w:rsidRPr="0086605F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885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61034" w:rsidRPr="0086605F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654</w:t>
            </w:r>
          </w:p>
        </w:tc>
        <w:tc>
          <w:tcPr>
            <w:tcW w:w="270" w:type="dxa"/>
            <w:vAlign w:val="bottom"/>
          </w:tcPr>
          <w:p w14:paraId="28E1749B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329C2" w14:textId="5F96DE2B" w:rsidR="004105EA" w:rsidRPr="0086605F" w:rsidRDefault="00661034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(</w:t>
            </w:r>
            <w:r w:rsidR="003C196C" w:rsidRPr="0086605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38</w:t>
            </w:r>
            <w:r w:rsidR="003C196C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209</w:t>
            </w:r>
            <w:r w:rsidR="003C196C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698</w:t>
            </w:r>
            <w:r w:rsidRPr="0086605F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7A5F44E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649A45DA" w14:textId="32A99FC0" w:rsidR="004105EA" w:rsidRPr="0086605F" w:rsidRDefault="005072E1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11,873,389</w:t>
            </w:r>
          </w:p>
        </w:tc>
      </w:tr>
      <w:tr w:rsidR="004105EA" w:rsidRPr="0086605F" w14:paraId="100C4499" w14:textId="77777777" w:rsidTr="007846A3">
        <w:tc>
          <w:tcPr>
            <w:tcW w:w="4140" w:type="dxa"/>
          </w:tcPr>
          <w:p w14:paraId="375DFF24" w14:textId="5D5123E9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6605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11C8BE" w14:textId="0DBBE47E" w:rsidR="004105EA" w:rsidRPr="0086605F" w:rsidRDefault="004105EA" w:rsidP="00410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after="0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(111,651)</w:t>
            </w:r>
          </w:p>
        </w:tc>
        <w:tc>
          <w:tcPr>
            <w:tcW w:w="270" w:type="dxa"/>
            <w:vAlign w:val="bottom"/>
          </w:tcPr>
          <w:p w14:paraId="414EF17F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C937220" w14:textId="7A70D3B5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8DF910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498A092" w14:textId="562F94EB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54DEFF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18FBD44D" w14:textId="71746CEB" w:rsidR="004105EA" w:rsidRPr="0086605F" w:rsidRDefault="005072E1" w:rsidP="004B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2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(299,077)</w:t>
            </w:r>
          </w:p>
        </w:tc>
      </w:tr>
      <w:tr w:rsidR="004105EA" w:rsidRPr="0086605F" w14:paraId="472B50F1" w14:textId="77777777" w:rsidTr="007846A3">
        <w:tc>
          <w:tcPr>
            <w:tcW w:w="4140" w:type="dxa"/>
          </w:tcPr>
          <w:p w14:paraId="0EAA4162" w14:textId="05FA7116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9B01E0" w14:textId="7C396593" w:rsidR="004105EA" w:rsidRPr="0086605F" w:rsidRDefault="004105EA" w:rsidP="00410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11,085,78</w:t>
            </w:r>
            <w:r w:rsidRPr="0086605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9A3CDD6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C4DF4" w14:textId="13B4664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E760DB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7B9BE1" w14:textId="25F71A30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17FD46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35C4E0E" w14:textId="76DB8515" w:rsidR="004105EA" w:rsidRPr="0086605F" w:rsidRDefault="005072E1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11,574,312</w:t>
            </w:r>
          </w:p>
        </w:tc>
      </w:tr>
      <w:tr w:rsidR="004105EA" w:rsidRPr="0086605F" w14:paraId="40568490" w14:textId="77777777" w:rsidTr="007846A3">
        <w:tc>
          <w:tcPr>
            <w:tcW w:w="4140" w:type="dxa"/>
          </w:tcPr>
          <w:p w14:paraId="6C02F479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69C75C" w14:textId="77777777" w:rsidR="004105EA" w:rsidRPr="0086605F" w:rsidRDefault="004105EA" w:rsidP="00410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1E293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2DE630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E48F89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635B46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B18AD6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827F7B4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F19FF76" w14:textId="77777777" w:rsidR="00121ADB" w:rsidRPr="0086605F" w:rsidRDefault="00121ADB">
      <w:pPr>
        <w:rPr>
          <w:rFonts w:cstheme="minorBidi"/>
          <w:cs/>
        </w:rPr>
      </w:pPr>
      <w:r w:rsidRPr="0086605F">
        <w:br w:type="page"/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141"/>
      </w:tblGrid>
      <w:tr w:rsidR="00F8287E" w:rsidRPr="0086605F" w14:paraId="51093D34" w14:textId="77777777" w:rsidTr="00CE4908">
        <w:trPr>
          <w:tblHeader/>
        </w:trPr>
        <w:tc>
          <w:tcPr>
            <w:tcW w:w="4140" w:type="dxa"/>
            <w:vAlign w:val="bottom"/>
          </w:tcPr>
          <w:p w14:paraId="3FE05C02" w14:textId="77777777" w:rsidR="00F8287E" w:rsidRPr="0086605F" w:rsidRDefault="00F8287E" w:rsidP="00CE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91" w:type="dxa"/>
            <w:gridSpan w:val="7"/>
            <w:shd w:val="clear" w:color="auto" w:fill="auto"/>
            <w:vAlign w:val="bottom"/>
          </w:tcPr>
          <w:p w14:paraId="1D368E99" w14:textId="77777777" w:rsidR="00F8287E" w:rsidRPr="0086605F" w:rsidRDefault="00F8287E" w:rsidP="00CE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287E" w:rsidRPr="0086605F" w14:paraId="79C76131" w14:textId="77777777" w:rsidTr="00CE4908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6A7DC184" w14:textId="165CCCF3" w:rsidR="00F8287E" w:rsidRPr="0086605F" w:rsidRDefault="00F8287E" w:rsidP="00CE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r w:rsidR="00C555AE"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80" w:type="dxa"/>
            <w:vAlign w:val="bottom"/>
          </w:tcPr>
          <w:p w14:paraId="7575C5AF" w14:textId="77777777" w:rsidR="00F8287E" w:rsidRPr="0086605F" w:rsidRDefault="00F8287E" w:rsidP="00CE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22DB785" w14:textId="77777777" w:rsidR="00F8287E" w:rsidRPr="0086605F" w:rsidRDefault="00F8287E" w:rsidP="00CE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6EE64759" w14:textId="77777777" w:rsidR="00F8287E" w:rsidRPr="0086605F" w:rsidRDefault="00F8287E" w:rsidP="00CE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4C1FF7" w14:textId="77777777" w:rsidR="00F8287E" w:rsidRPr="0086605F" w:rsidRDefault="00F8287E" w:rsidP="00CE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A72F94E" w14:textId="77777777" w:rsidR="00F8287E" w:rsidRPr="0086605F" w:rsidRDefault="00F8287E" w:rsidP="00CE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D3167A" w14:textId="77777777" w:rsidR="00F8287E" w:rsidRPr="0086605F" w:rsidRDefault="00F8287E" w:rsidP="00CE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8122ACC" w14:textId="77777777" w:rsidR="00F8287E" w:rsidRPr="0086605F" w:rsidRDefault="00F8287E" w:rsidP="00CE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C00C434" w14:textId="77777777" w:rsidR="00F8287E" w:rsidRPr="0086605F" w:rsidRDefault="00F8287E" w:rsidP="00CE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473CE8A" w14:textId="77777777" w:rsidR="00F8287E" w:rsidRPr="0086605F" w:rsidRDefault="00F8287E" w:rsidP="00CE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8287E" w:rsidRPr="0086605F" w14:paraId="268BF221" w14:textId="77777777" w:rsidTr="00CE4908">
        <w:trPr>
          <w:trHeight w:hRule="exact" w:val="414"/>
          <w:tblHeader/>
        </w:trPr>
        <w:tc>
          <w:tcPr>
            <w:tcW w:w="4140" w:type="dxa"/>
          </w:tcPr>
          <w:p w14:paraId="70E88591" w14:textId="77777777" w:rsidR="00F8287E" w:rsidRPr="0086605F" w:rsidRDefault="00F8287E" w:rsidP="00CE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91" w:type="dxa"/>
            <w:gridSpan w:val="7"/>
          </w:tcPr>
          <w:p w14:paraId="2358F3C1" w14:textId="77777777" w:rsidR="00F8287E" w:rsidRPr="0086605F" w:rsidRDefault="00F8287E" w:rsidP="00CE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05EA" w:rsidRPr="0086605F" w14:paraId="5E97ABB5" w14:textId="77777777" w:rsidTr="007846A3">
        <w:trPr>
          <w:trHeight w:hRule="exact" w:val="414"/>
        </w:trPr>
        <w:tc>
          <w:tcPr>
            <w:tcW w:w="4140" w:type="dxa"/>
          </w:tcPr>
          <w:p w14:paraId="6146A632" w14:textId="723324DC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191" w:type="dxa"/>
            <w:gridSpan w:val="7"/>
          </w:tcPr>
          <w:p w14:paraId="6E62C7CB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105EA" w:rsidRPr="0086605F" w14:paraId="37D043ED" w14:textId="77777777" w:rsidTr="007846A3">
        <w:tc>
          <w:tcPr>
            <w:tcW w:w="4140" w:type="dxa"/>
          </w:tcPr>
          <w:p w14:paraId="7BA32D6B" w14:textId="4BB74B8F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3E126CF0" w14:textId="50DD90D2" w:rsidR="004105EA" w:rsidRPr="0086605F" w:rsidRDefault="004105EA" w:rsidP="00410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7,341,219</w:t>
            </w:r>
          </w:p>
        </w:tc>
        <w:tc>
          <w:tcPr>
            <w:tcW w:w="270" w:type="dxa"/>
            <w:vAlign w:val="bottom"/>
          </w:tcPr>
          <w:p w14:paraId="63EA11D2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BA8EF1" w14:textId="0E3EED71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33,127,48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10A6B60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C601B8" w14:textId="02A35006" w:rsidR="004105EA" w:rsidRPr="0086605F" w:rsidRDefault="00661034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105EA" w:rsidRPr="0086605F">
              <w:rPr>
                <w:rFonts w:asciiTheme="majorBidi" w:hAnsiTheme="majorBidi" w:cstheme="majorBidi"/>
                <w:sz w:val="30"/>
                <w:szCs w:val="30"/>
              </w:rPr>
              <w:t>29,271,267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23C9A07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79EDEDFF" w14:textId="7F0966F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11,197,43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4105EA" w:rsidRPr="0086605F" w14:paraId="066A8893" w14:textId="77777777" w:rsidTr="007846A3">
        <w:tc>
          <w:tcPr>
            <w:tcW w:w="4140" w:type="dxa"/>
          </w:tcPr>
          <w:p w14:paraId="4BCAB157" w14:textId="1632E7B1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023311" w14:textId="32CA4092" w:rsidR="004105EA" w:rsidRPr="0086605F" w:rsidRDefault="004105EA" w:rsidP="00410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7,341,219</w:t>
            </w:r>
          </w:p>
        </w:tc>
        <w:tc>
          <w:tcPr>
            <w:tcW w:w="270" w:type="dxa"/>
            <w:vAlign w:val="bottom"/>
          </w:tcPr>
          <w:p w14:paraId="016DF290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F3A8D" w14:textId="0EC80EAF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33,127,48</w:t>
            </w:r>
            <w:r w:rsidRPr="0086605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77634EC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9374C" w14:textId="0D1A62BE" w:rsidR="004105EA" w:rsidRPr="0086605F" w:rsidRDefault="00661034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105EA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29,271,267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42B3839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3918C5D7" w14:textId="09E98266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11,197,43</w:t>
            </w:r>
            <w:r w:rsidRPr="0086605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</w:tr>
      <w:tr w:rsidR="004105EA" w:rsidRPr="0086605F" w14:paraId="6A9C6D7E" w14:textId="77777777" w:rsidTr="007846A3">
        <w:tc>
          <w:tcPr>
            <w:tcW w:w="4140" w:type="dxa"/>
          </w:tcPr>
          <w:p w14:paraId="40061D1C" w14:textId="7189EA26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6605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978D5E" w14:textId="48945F1A" w:rsidR="004105EA" w:rsidRPr="0086605F" w:rsidRDefault="004105EA" w:rsidP="00410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after="0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(181,878)</w:t>
            </w:r>
          </w:p>
        </w:tc>
        <w:tc>
          <w:tcPr>
            <w:tcW w:w="270" w:type="dxa"/>
            <w:vAlign w:val="bottom"/>
          </w:tcPr>
          <w:p w14:paraId="621732F3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F0A9262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9E87FA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D35B83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6A7453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64FD75C8" w14:textId="547C1871" w:rsidR="004105EA" w:rsidRPr="0086605F" w:rsidRDefault="004105EA" w:rsidP="00410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(111,651)</w:t>
            </w:r>
          </w:p>
        </w:tc>
      </w:tr>
      <w:tr w:rsidR="004105EA" w:rsidRPr="0086605F" w14:paraId="25A9C1A9" w14:textId="77777777" w:rsidTr="007846A3">
        <w:tc>
          <w:tcPr>
            <w:tcW w:w="4140" w:type="dxa"/>
          </w:tcPr>
          <w:p w14:paraId="0E2173F0" w14:textId="03A42716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6966A6" w14:textId="3B1F84C7" w:rsidR="004105EA" w:rsidRPr="0086605F" w:rsidRDefault="004105EA" w:rsidP="00410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7,159,341</w:t>
            </w:r>
          </w:p>
        </w:tc>
        <w:tc>
          <w:tcPr>
            <w:tcW w:w="270" w:type="dxa"/>
          </w:tcPr>
          <w:p w14:paraId="4A93CB71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F07F6D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5361C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09D540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469C24" w14:textId="77777777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EE0EB25" w14:textId="7A83D313" w:rsidR="004105EA" w:rsidRPr="0086605F" w:rsidRDefault="004105EA" w:rsidP="0041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11,085,78</w:t>
            </w:r>
            <w:r w:rsidRPr="0086605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</w:tr>
    </w:tbl>
    <w:p w14:paraId="6BA58A37" w14:textId="77777777" w:rsidR="00121ADB" w:rsidRPr="0086605F" w:rsidRDefault="00121ADB" w:rsidP="00F4383D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14:paraId="72D9A8C4" w14:textId="0B80FE8F" w:rsidR="00DF13D2" w:rsidRPr="0086605F" w:rsidRDefault="002B7574" w:rsidP="00F4383D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605F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="00C418B0" w:rsidRPr="0086605F">
        <w:rPr>
          <w:rFonts w:ascii="Angsana New" w:hAnsi="Angsana New" w:cs="Angsana New"/>
          <w:spacing w:val="6"/>
          <w:sz w:val="30"/>
          <w:szCs w:val="30"/>
        </w:rPr>
        <w:t>31</w:t>
      </w:r>
      <w:r w:rsidRPr="0086605F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BE61AF" w:rsidRPr="0086605F">
        <w:rPr>
          <w:rFonts w:ascii="Angsana New" w:hAnsi="Angsana New" w:cs="Angsana New"/>
          <w:spacing w:val="6"/>
          <w:sz w:val="30"/>
          <w:szCs w:val="30"/>
          <w:cs/>
        </w:rPr>
        <w:t>ธันวาคม</w:t>
      </w:r>
      <w:r w:rsidRPr="0086605F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C418B0" w:rsidRPr="0086605F">
        <w:rPr>
          <w:rFonts w:ascii="Angsana New" w:hAnsi="Angsana New" w:cs="Angsana New"/>
          <w:spacing w:val="6"/>
          <w:sz w:val="30"/>
          <w:szCs w:val="30"/>
        </w:rPr>
        <w:t>256</w:t>
      </w:r>
      <w:r w:rsidR="00745995" w:rsidRPr="0086605F">
        <w:rPr>
          <w:rFonts w:ascii="Angsana New" w:hAnsi="Angsana New" w:cs="Angsana New"/>
          <w:spacing w:val="6"/>
          <w:sz w:val="30"/>
          <w:szCs w:val="30"/>
        </w:rPr>
        <w:t>6</w:t>
      </w:r>
      <w:r w:rsidR="00D24C61" w:rsidRPr="0086605F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pacing w:val="6"/>
          <w:sz w:val="30"/>
          <w:szCs w:val="30"/>
          <w:cs/>
        </w:rPr>
        <w:t>เงินให</w:t>
      </w:r>
      <w:r w:rsidR="001D6F45" w:rsidRPr="0086605F">
        <w:rPr>
          <w:rFonts w:ascii="Angsana New" w:hAnsi="Angsana New" w:cs="Angsana New"/>
          <w:spacing w:val="6"/>
          <w:sz w:val="30"/>
          <w:szCs w:val="30"/>
          <w:cs/>
        </w:rPr>
        <w:t>้กู้ยืมระยะสั้นแก่บริษัทย่อย</w:t>
      </w:r>
      <w:r w:rsidR="00121ADB" w:rsidRPr="0086605F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121ADB" w:rsidRPr="0086605F">
        <w:rPr>
          <w:rFonts w:ascii="Angsana New" w:hAnsi="Angsana New" w:cs="Angsana New" w:hint="cs"/>
          <w:spacing w:val="6"/>
          <w:sz w:val="30"/>
          <w:szCs w:val="30"/>
          <w:cs/>
        </w:rPr>
        <w:t>การร่วมค้า</w:t>
      </w:r>
      <w:r w:rsidR="0015348E" w:rsidRPr="0086605F">
        <w:rPr>
          <w:rFonts w:ascii="Angsana New" w:hAnsi="Angsana New" w:cs="Angsana New" w:hint="cs"/>
          <w:spacing w:val="6"/>
          <w:sz w:val="30"/>
          <w:szCs w:val="30"/>
          <w:cs/>
        </w:rPr>
        <w:t>และ</w:t>
      </w:r>
      <w:r w:rsidR="00A83074" w:rsidRPr="0086605F">
        <w:rPr>
          <w:rFonts w:ascii="Angsana New" w:hAnsi="Angsana New" w:cs="Angsana New" w:hint="cs"/>
          <w:spacing w:val="6"/>
          <w:sz w:val="30"/>
          <w:szCs w:val="30"/>
          <w:cs/>
        </w:rPr>
        <w:t>บริษัทร่ว</w:t>
      </w:r>
      <w:r w:rsidR="00121ADB" w:rsidRPr="0086605F">
        <w:rPr>
          <w:rFonts w:ascii="Angsana New" w:hAnsi="Angsana New" w:cs="Angsana New" w:hint="cs"/>
          <w:spacing w:val="6"/>
          <w:sz w:val="30"/>
          <w:szCs w:val="30"/>
          <w:cs/>
        </w:rPr>
        <w:t>ม</w:t>
      </w:r>
      <w:r w:rsidR="001D6F45" w:rsidRPr="0086605F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pacing w:val="6"/>
          <w:sz w:val="30"/>
          <w:szCs w:val="30"/>
          <w:cs/>
        </w:rPr>
        <w:t>เป็น</w:t>
      </w:r>
      <w:r w:rsidR="001D6F45" w:rsidRPr="0086605F">
        <w:rPr>
          <w:rFonts w:ascii="Angsana New" w:hAnsi="Angsana New" w:cs="Angsana New"/>
          <w:spacing w:val="6"/>
          <w:sz w:val="30"/>
          <w:szCs w:val="30"/>
          <w:cs/>
        </w:rPr>
        <w:t>เงินให้กู้ยืมประเภทไม่มี</w:t>
      </w:r>
      <w:r w:rsidR="001D6F45" w:rsidRPr="0086605F">
        <w:rPr>
          <w:rFonts w:ascii="Angsana New" w:hAnsi="Angsana New" w:cs="Angsana New"/>
          <w:sz w:val="30"/>
          <w:szCs w:val="30"/>
          <w:cs/>
        </w:rPr>
        <w:t>หลักประกันและ</w:t>
      </w:r>
      <w:r w:rsidR="001D6F45" w:rsidRPr="0086605F">
        <w:rPr>
          <w:rFonts w:ascii="Angsana New" w:hAnsi="Angsana New" w:cs="Angsana New"/>
          <w:spacing w:val="8"/>
          <w:sz w:val="30"/>
          <w:szCs w:val="30"/>
          <w:cs/>
        </w:rPr>
        <w:t>ชำระคืนเมื่อทวงถาม โดยมี</w:t>
      </w:r>
      <w:r w:rsidRPr="0086605F">
        <w:rPr>
          <w:rFonts w:ascii="Angsana New" w:hAnsi="Angsana New" w:cs="Angsana New"/>
          <w:spacing w:val="8"/>
          <w:sz w:val="30"/>
          <w:szCs w:val="30"/>
          <w:cs/>
        </w:rPr>
        <w:t>อัตราดอกเบี้ย</w:t>
      </w:r>
      <w:r w:rsidR="00782542" w:rsidRPr="0086605F">
        <w:rPr>
          <w:rFonts w:ascii="Angsana New" w:hAnsi="Angsana New" w:cs="Angsana New"/>
          <w:spacing w:val="8"/>
          <w:sz w:val="30"/>
          <w:szCs w:val="30"/>
          <w:cs/>
        </w:rPr>
        <w:t>ระหว่าง</w:t>
      </w:r>
      <w:r w:rsidR="00FD1DE1" w:rsidRPr="0086605F"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 w:rsidR="00EC081E" w:rsidRPr="0086605F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ะ </w:t>
      </w:r>
      <w:r w:rsidR="003C196C" w:rsidRPr="0086605F">
        <w:rPr>
          <w:rFonts w:ascii="Angsana New" w:hAnsi="Angsana New" w:cs="Angsana New"/>
          <w:spacing w:val="8"/>
          <w:sz w:val="30"/>
          <w:szCs w:val="30"/>
        </w:rPr>
        <w:t>4.</w:t>
      </w:r>
      <w:r w:rsidR="00C972E3" w:rsidRPr="0086605F">
        <w:rPr>
          <w:rFonts w:ascii="Angsana New" w:hAnsi="Angsana New" w:cs="Angsana New"/>
          <w:spacing w:val="8"/>
          <w:sz w:val="30"/>
          <w:szCs w:val="30"/>
        </w:rPr>
        <w:t>81</w:t>
      </w:r>
      <w:r w:rsidR="00064F27" w:rsidRPr="0086605F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782542" w:rsidRPr="0086605F">
        <w:rPr>
          <w:rFonts w:ascii="Angsana New" w:hAnsi="Angsana New" w:cs="Angsana New"/>
          <w:spacing w:val="8"/>
          <w:sz w:val="30"/>
          <w:szCs w:val="30"/>
          <w:cs/>
        </w:rPr>
        <w:t>ถึง</w:t>
      </w:r>
      <w:r w:rsidR="001D6F45" w:rsidRPr="0086605F">
        <w:rPr>
          <w:rFonts w:ascii="Angsana New" w:hAnsi="Angsana New" w:cs="Angsana New"/>
          <w:spacing w:val="8"/>
          <w:sz w:val="30"/>
          <w:szCs w:val="30"/>
          <w:cs/>
        </w:rPr>
        <w:t>ร้อยละ</w:t>
      </w:r>
      <w:r w:rsidR="00414278" w:rsidRPr="0086605F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695F6C" w:rsidRPr="0086605F">
        <w:rPr>
          <w:rFonts w:ascii="Angsana New" w:hAnsi="Angsana New" w:cs="Angsana New"/>
          <w:spacing w:val="8"/>
          <w:sz w:val="30"/>
          <w:szCs w:val="30"/>
        </w:rPr>
        <w:t>7.00</w:t>
      </w:r>
      <w:r w:rsidRPr="0086605F">
        <w:rPr>
          <w:rFonts w:ascii="Angsana New" w:hAnsi="Angsana New" w:cs="Angsana New"/>
          <w:spacing w:val="8"/>
          <w:sz w:val="30"/>
          <w:szCs w:val="30"/>
          <w:cs/>
        </w:rPr>
        <w:t xml:space="preserve">ต่อปี </w:t>
      </w:r>
      <w:r w:rsidR="001D6F45" w:rsidRPr="0086605F">
        <w:rPr>
          <w:rFonts w:ascii="Angsana New" w:hAnsi="Angsana New" w:cs="Angsana New"/>
          <w:i/>
          <w:iCs/>
          <w:spacing w:val="8"/>
          <w:sz w:val="30"/>
          <w:szCs w:val="30"/>
        </w:rPr>
        <w:t>(</w:t>
      </w:r>
      <w:r w:rsidR="00C418B0" w:rsidRPr="0086605F">
        <w:rPr>
          <w:rFonts w:ascii="Angsana New" w:hAnsi="Angsana New" w:cs="Angsana New"/>
          <w:i/>
          <w:iCs/>
          <w:sz w:val="30"/>
          <w:szCs w:val="30"/>
        </w:rPr>
        <w:t>256</w:t>
      </w:r>
      <w:r w:rsidR="00745995" w:rsidRPr="0086605F">
        <w:rPr>
          <w:rFonts w:ascii="Angsana New" w:hAnsi="Angsana New" w:cs="Angsana New"/>
          <w:i/>
          <w:iCs/>
          <w:spacing w:val="8"/>
          <w:sz w:val="30"/>
          <w:szCs w:val="30"/>
        </w:rPr>
        <w:t>5</w:t>
      </w:r>
      <w:r w:rsidR="006310B8" w:rsidRPr="0086605F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: </w:t>
      </w:r>
      <w:r w:rsidR="006310B8" w:rsidRPr="0086605F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ระหว่างร้อยละ</w:t>
      </w:r>
      <w:r w:rsidR="006310B8" w:rsidRPr="0086605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85A3B" w:rsidRPr="0086605F">
        <w:rPr>
          <w:rFonts w:ascii="Angsana New" w:hAnsi="Angsana New" w:cs="Angsana New"/>
          <w:i/>
          <w:iCs/>
          <w:sz w:val="30"/>
          <w:szCs w:val="30"/>
        </w:rPr>
        <w:t xml:space="preserve">4.42 </w:t>
      </w:r>
      <w:r w:rsidR="006310B8" w:rsidRPr="0086605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310B8" w:rsidRPr="0086605F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C418B0" w:rsidRPr="0086605F">
        <w:rPr>
          <w:rFonts w:ascii="Angsana New" w:hAnsi="Angsana New" w:cs="Angsana New"/>
          <w:i/>
          <w:iCs/>
          <w:sz w:val="30"/>
          <w:szCs w:val="30"/>
        </w:rPr>
        <w:t>6</w:t>
      </w:r>
      <w:r w:rsidR="007902BB" w:rsidRPr="0086605F">
        <w:rPr>
          <w:rFonts w:ascii="Angsana New" w:hAnsi="Angsana New" w:cs="Angsana New"/>
          <w:i/>
          <w:iCs/>
          <w:sz w:val="30"/>
          <w:szCs w:val="30"/>
        </w:rPr>
        <w:t>.</w:t>
      </w:r>
      <w:r w:rsidR="00C418B0" w:rsidRPr="0086605F">
        <w:rPr>
          <w:rFonts w:ascii="Angsana New" w:hAnsi="Angsana New" w:cs="Angsana New"/>
          <w:i/>
          <w:iCs/>
          <w:sz w:val="30"/>
          <w:szCs w:val="30"/>
        </w:rPr>
        <w:t>50</w:t>
      </w:r>
      <w:r w:rsidR="006310B8" w:rsidRPr="0086605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310B8" w:rsidRPr="0086605F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="006310B8" w:rsidRPr="0086605F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67264F39" w14:textId="77777777" w:rsidR="00844E73" w:rsidRPr="0086605F" w:rsidRDefault="00844E73" w:rsidP="00F4383D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67"/>
        <w:gridCol w:w="1080"/>
        <w:gridCol w:w="270"/>
        <w:gridCol w:w="990"/>
        <w:gridCol w:w="270"/>
        <w:gridCol w:w="990"/>
        <w:gridCol w:w="270"/>
        <w:gridCol w:w="990"/>
      </w:tblGrid>
      <w:tr w:rsidR="00414278" w:rsidRPr="0086605F" w14:paraId="543EF6D7" w14:textId="77777777" w:rsidTr="003B40FA">
        <w:trPr>
          <w:tblHeader/>
        </w:trPr>
        <w:tc>
          <w:tcPr>
            <w:tcW w:w="4167" w:type="dxa"/>
            <w:vAlign w:val="bottom"/>
          </w:tcPr>
          <w:p w14:paraId="75596C37" w14:textId="77777777" w:rsidR="00414278" w:rsidRPr="0086605F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0299758B" w14:textId="2D37B243" w:rsidR="00414278" w:rsidRPr="0086605F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660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14278" w:rsidRPr="0086605F" w14:paraId="7DC843E6" w14:textId="77777777" w:rsidTr="003B40FA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0E90696E" w14:textId="77777777" w:rsidR="00414278" w:rsidRPr="0086605F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vAlign w:val="bottom"/>
          </w:tcPr>
          <w:p w14:paraId="55296AD7" w14:textId="77777777" w:rsidR="00414278" w:rsidRPr="0086605F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F497B1" w14:textId="0F70371E" w:rsidR="00414278" w:rsidRPr="0086605F" w:rsidRDefault="00C418B0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14278"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326C361F" w14:textId="77777777" w:rsidR="00414278" w:rsidRPr="0086605F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650E69" w14:textId="77777777" w:rsidR="00414278" w:rsidRPr="0086605F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BE6D977" w14:textId="77777777" w:rsidR="00414278" w:rsidRPr="0086605F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3185DD" w14:textId="77777777" w:rsidR="00414278" w:rsidRPr="0086605F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0E9751B" w14:textId="77777777" w:rsidR="00414278" w:rsidRPr="0086605F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3E7688" w14:textId="77777777" w:rsidR="00414278" w:rsidRPr="0086605F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25624A2" w14:textId="11015CCD" w:rsidR="00414278" w:rsidRPr="0086605F" w:rsidRDefault="00C418B0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14278"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14278"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14278" w:rsidRPr="0086605F" w14:paraId="0BAA0418" w14:textId="77777777" w:rsidTr="00EE56D3">
        <w:trPr>
          <w:trHeight w:hRule="exact" w:val="414"/>
          <w:tblHeader/>
        </w:trPr>
        <w:tc>
          <w:tcPr>
            <w:tcW w:w="4167" w:type="dxa"/>
          </w:tcPr>
          <w:p w14:paraId="06E1C1B9" w14:textId="77777777" w:rsidR="00414278" w:rsidRPr="0086605F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1DD190BA" w14:textId="77777777" w:rsidR="00414278" w:rsidRPr="0086605F" w:rsidRDefault="00414278" w:rsidP="00EE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660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660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14278" w:rsidRPr="0086605F" w14:paraId="2B3A3442" w14:textId="77777777" w:rsidTr="003B40FA">
        <w:trPr>
          <w:trHeight w:hRule="exact" w:val="414"/>
          <w:tblHeader/>
        </w:trPr>
        <w:tc>
          <w:tcPr>
            <w:tcW w:w="4167" w:type="dxa"/>
          </w:tcPr>
          <w:p w14:paraId="146BBC00" w14:textId="063ECDF7" w:rsidR="00414278" w:rsidRPr="0086605F" w:rsidRDefault="00C418B0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45995"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4860" w:type="dxa"/>
            <w:gridSpan w:val="7"/>
          </w:tcPr>
          <w:p w14:paraId="04181715" w14:textId="77777777" w:rsidR="00414278" w:rsidRPr="0086605F" w:rsidRDefault="00414278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45995" w:rsidRPr="0086605F" w14:paraId="62916D3F" w14:textId="77777777" w:rsidTr="00745995">
        <w:tc>
          <w:tcPr>
            <w:tcW w:w="4167" w:type="dxa"/>
            <w:vAlign w:val="bottom"/>
          </w:tcPr>
          <w:p w14:paraId="72F38138" w14:textId="783DE211" w:rsidR="00745995" w:rsidRPr="0086605F" w:rsidRDefault="0074599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B138DC" w14:textId="03DDB7FA" w:rsidR="00745995" w:rsidRPr="0086605F" w:rsidRDefault="00745995" w:rsidP="00745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90,000</w:t>
            </w:r>
          </w:p>
        </w:tc>
        <w:tc>
          <w:tcPr>
            <w:tcW w:w="270" w:type="dxa"/>
            <w:vAlign w:val="bottom"/>
          </w:tcPr>
          <w:p w14:paraId="63DEF89B" w14:textId="77777777" w:rsidR="00745995" w:rsidRPr="0086605F" w:rsidRDefault="0074599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F44459" w14:textId="4DEB1B38" w:rsidR="00745995" w:rsidRPr="0086605F" w:rsidRDefault="000D0D5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4EF0CB5" w14:textId="77777777" w:rsidR="00745995" w:rsidRPr="0086605F" w:rsidRDefault="0074599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C757B1" w14:textId="5C384552" w:rsidR="00745995" w:rsidRPr="0086605F" w:rsidRDefault="000D0D5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7BB1" w:rsidRPr="008660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18C9" w:rsidRPr="008660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C7BB1" w:rsidRPr="0086605F">
              <w:rPr>
                <w:rFonts w:asciiTheme="majorBidi" w:hAnsiTheme="majorBidi" w:cstheme="majorBidi"/>
                <w:sz w:val="30"/>
                <w:szCs w:val="30"/>
              </w:rPr>
              <w:t>,250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77BF646" w14:textId="77777777" w:rsidR="00745995" w:rsidRPr="0086605F" w:rsidRDefault="0074599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9A38E29" w14:textId="400A46BA" w:rsidR="00745995" w:rsidRPr="0086605F" w:rsidRDefault="000D0D5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718C9" w:rsidRPr="0086605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,750</w:t>
            </w:r>
          </w:p>
        </w:tc>
      </w:tr>
      <w:tr w:rsidR="00745995" w:rsidRPr="0086605F" w14:paraId="33D136E8" w14:textId="77777777" w:rsidTr="00745995">
        <w:tc>
          <w:tcPr>
            <w:tcW w:w="4167" w:type="dxa"/>
          </w:tcPr>
          <w:p w14:paraId="0018E621" w14:textId="77777777" w:rsidR="00745995" w:rsidRPr="0086605F" w:rsidRDefault="0074599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1241A" w14:textId="6BE79EB3" w:rsidR="00745995" w:rsidRPr="0086605F" w:rsidRDefault="00745995" w:rsidP="00745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90,000</w:t>
            </w:r>
          </w:p>
        </w:tc>
        <w:tc>
          <w:tcPr>
            <w:tcW w:w="270" w:type="dxa"/>
            <w:vAlign w:val="bottom"/>
          </w:tcPr>
          <w:p w14:paraId="1C12E86B" w14:textId="77777777" w:rsidR="00745995" w:rsidRPr="0086605F" w:rsidRDefault="0074599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B125C" w14:textId="4F80138D" w:rsidR="00745995" w:rsidRPr="0086605F" w:rsidRDefault="000D0D5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AC23D2" w14:textId="77777777" w:rsidR="00745995" w:rsidRPr="0086605F" w:rsidRDefault="0074599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7054F" w14:textId="1E248451" w:rsidR="00745995" w:rsidRPr="0086605F" w:rsidRDefault="000D0D5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C7BB1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718C9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C7BB1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,250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9C36F42" w14:textId="77777777" w:rsidR="00745995" w:rsidRPr="0086605F" w:rsidRDefault="0074599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FFC5C" w14:textId="1BEEBAE3" w:rsidR="00745995" w:rsidRPr="0086605F" w:rsidRDefault="000D0D5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F718C9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,750</w:t>
            </w:r>
          </w:p>
        </w:tc>
      </w:tr>
      <w:tr w:rsidR="00745995" w:rsidRPr="0086605F" w14:paraId="6186C83E" w14:textId="77777777" w:rsidTr="00745995">
        <w:tc>
          <w:tcPr>
            <w:tcW w:w="4167" w:type="dxa"/>
          </w:tcPr>
          <w:p w14:paraId="5E02A40F" w14:textId="77777777" w:rsidR="00745995" w:rsidRPr="0086605F" w:rsidRDefault="00745995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5CA905" w14:textId="77777777" w:rsidR="00745995" w:rsidRPr="0086605F" w:rsidRDefault="00745995" w:rsidP="00037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CCE8ED" w14:textId="77777777" w:rsidR="00745995" w:rsidRPr="0086605F" w:rsidRDefault="00745995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F10AA36" w14:textId="77777777" w:rsidR="00745995" w:rsidRPr="0086605F" w:rsidRDefault="00745995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5E927E" w14:textId="77777777" w:rsidR="00745995" w:rsidRPr="0086605F" w:rsidRDefault="00745995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0269A15" w14:textId="77777777" w:rsidR="00745995" w:rsidRPr="0086605F" w:rsidRDefault="00745995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F1D4D8" w14:textId="77777777" w:rsidR="00745995" w:rsidRPr="0086605F" w:rsidRDefault="00745995" w:rsidP="0003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F7F4BAB" w14:textId="77777777" w:rsidR="00745995" w:rsidRPr="0086605F" w:rsidRDefault="00745995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5995" w:rsidRPr="0086605F" w14:paraId="1D52DBF7" w14:textId="77777777" w:rsidTr="00745995">
        <w:tc>
          <w:tcPr>
            <w:tcW w:w="4167" w:type="dxa"/>
          </w:tcPr>
          <w:p w14:paraId="23668094" w14:textId="314A47A4" w:rsidR="00745995" w:rsidRPr="0086605F" w:rsidRDefault="00745995" w:rsidP="003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4860" w:type="dxa"/>
            <w:gridSpan w:val="7"/>
            <w:vAlign w:val="bottom"/>
          </w:tcPr>
          <w:p w14:paraId="3DF28E88" w14:textId="77777777" w:rsidR="00745995" w:rsidRPr="0086605F" w:rsidRDefault="00745995" w:rsidP="0093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5995" w:rsidRPr="0086605F" w14:paraId="5A04A282" w14:textId="77777777" w:rsidTr="00745995">
        <w:tc>
          <w:tcPr>
            <w:tcW w:w="4167" w:type="dxa"/>
            <w:vAlign w:val="bottom"/>
          </w:tcPr>
          <w:p w14:paraId="4765990C" w14:textId="77E5534A" w:rsidR="00745995" w:rsidRPr="0086605F" w:rsidRDefault="0074599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AD3189" w14:textId="33B92E47" w:rsidR="00745995" w:rsidRPr="0086605F" w:rsidRDefault="00745995" w:rsidP="00745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5215E2" w14:textId="77777777" w:rsidR="00745995" w:rsidRPr="0086605F" w:rsidRDefault="0074599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1E5306" w14:textId="62311EF3" w:rsidR="00745995" w:rsidRPr="0086605F" w:rsidRDefault="0074599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90,000</w:t>
            </w:r>
          </w:p>
        </w:tc>
        <w:tc>
          <w:tcPr>
            <w:tcW w:w="270" w:type="dxa"/>
            <w:vAlign w:val="bottom"/>
          </w:tcPr>
          <w:p w14:paraId="5063D170" w14:textId="77777777" w:rsidR="00745995" w:rsidRPr="0086605F" w:rsidRDefault="0074599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66A1BD" w14:textId="117D4338" w:rsidR="00745995" w:rsidRPr="0086605F" w:rsidRDefault="0074599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C57804B" w14:textId="77777777" w:rsidR="00745995" w:rsidRPr="0086605F" w:rsidRDefault="0074599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3E16C4D" w14:textId="0D888740" w:rsidR="00745995" w:rsidRPr="0086605F" w:rsidRDefault="0074599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90,000</w:t>
            </w:r>
          </w:p>
        </w:tc>
      </w:tr>
      <w:tr w:rsidR="00745995" w:rsidRPr="0086605F" w14:paraId="32F23FE5" w14:textId="77777777" w:rsidTr="00745995">
        <w:tc>
          <w:tcPr>
            <w:tcW w:w="4167" w:type="dxa"/>
          </w:tcPr>
          <w:p w14:paraId="1F6074BD" w14:textId="49B955CD" w:rsidR="00745995" w:rsidRPr="0086605F" w:rsidRDefault="0074599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B2890" w14:textId="661D721C" w:rsidR="00745995" w:rsidRPr="0086605F" w:rsidRDefault="00745995" w:rsidP="00745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FFF51A" w14:textId="77777777" w:rsidR="00745995" w:rsidRPr="0086605F" w:rsidRDefault="0074599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D6AC9A7" w14:textId="12AF97CF" w:rsidR="00745995" w:rsidRPr="0086605F" w:rsidRDefault="0074599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90,000</w:t>
            </w:r>
          </w:p>
        </w:tc>
        <w:tc>
          <w:tcPr>
            <w:tcW w:w="270" w:type="dxa"/>
            <w:vAlign w:val="bottom"/>
          </w:tcPr>
          <w:p w14:paraId="44C6D207" w14:textId="77777777" w:rsidR="00745995" w:rsidRPr="0086605F" w:rsidRDefault="0074599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A741F87" w14:textId="755F886F" w:rsidR="00745995" w:rsidRPr="0086605F" w:rsidRDefault="0074599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EA2E5E" w14:textId="77777777" w:rsidR="00745995" w:rsidRPr="0086605F" w:rsidRDefault="0074599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A01D26B" w14:textId="6D01F8EA" w:rsidR="00745995" w:rsidRPr="0086605F" w:rsidRDefault="00745995" w:rsidP="007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90,000</w:t>
            </w:r>
          </w:p>
        </w:tc>
      </w:tr>
    </w:tbl>
    <w:p w14:paraId="25A5C518" w14:textId="77777777" w:rsidR="00717A58" w:rsidRPr="0086605F" w:rsidRDefault="00717A58" w:rsidP="0084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41EC6DB4" w14:textId="1E4CA0BF" w:rsidR="00717A58" w:rsidRPr="0086605F" w:rsidRDefault="00717A58" w:rsidP="00402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605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18B0" w:rsidRPr="0086605F">
        <w:rPr>
          <w:rFonts w:ascii="Angsana New" w:hAnsi="Angsana New" w:cs="Angsana New"/>
          <w:sz w:val="30"/>
          <w:szCs w:val="30"/>
        </w:rPr>
        <w:t>31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86605F">
        <w:rPr>
          <w:rFonts w:ascii="Angsana New" w:hAnsi="Angsana New" w:cs="Angsana New"/>
          <w:sz w:val="30"/>
          <w:szCs w:val="30"/>
        </w:rPr>
        <w:t>256</w:t>
      </w:r>
      <w:r w:rsidR="00D72622" w:rsidRPr="0086605F">
        <w:rPr>
          <w:rFonts w:ascii="Angsana New" w:hAnsi="Angsana New" w:cs="Angsana New"/>
          <w:sz w:val="30"/>
          <w:szCs w:val="30"/>
        </w:rPr>
        <w:t>6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เงินให้กู้ยืมระยะ</w:t>
      </w:r>
      <w:r w:rsidRPr="0086605F">
        <w:rPr>
          <w:rFonts w:ascii="Angsana New" w:hAnsi="Angsana New" w:cs="Angsana New" w:hint="cs"/>
          <w:sz w:val="30"/>
          <w:szCs w:val="30"/>
          <w:cs/>
        </w:rPr>
        <w:t>ยาว</w:t>
      </w:r>
      <w:r w:rsidRPr="0086605F">
        <w:rPr>
          <w:rFonts w:ascii="Angsana New" w:hAnsi="Angsana New" w:cs="Angsana New"/>
          <w:sz w:val="30"/>
          <w:szCs w:val="30"/>
          <w:cs/>
        </w:rPr>
        <w:t>แก่</w:t>
      </w:r>
      <w:r w:rsidRPr="0086605F">
        <w:rPr>
          <w:rFonts w:ascii="Angsana New" w:hAnsi="Angsana New" w:cs="Angsana New" w:hint="cs"/>
          <w:sz w:val="30"/>
          <w:szCs w:val="30"/>
          <w:cs/>
        </w:rPr>
        <w:t>การร่วมค้าแห่งหนึ่ง (บริษัท ไทยฟู้ดส์ นิวเคลียส จีเนติกส์ จำกัด)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เป็นเงินให้กู้ยืมประเภท</w:t>
      </w:r>
      <w:r w:rsidRPr="0086605F">
        <w:rPr>
          <w:rFonts w:ascii="Angsana New" w:hAnsi="Angsana New" w:cs="Angsana New" w:hint="cs"/>
          <w:sz w:val="30"/>
          <w:szCs w:val="30"/>
          <w:cs/>
        </w:rPr>
        <w:t>ไม่</w:t>
      </w:r>
      <w:r w:rsidRPr="0086605F">
        <w:rPr>
          <w:rFonts w:ascii="Angsana New" w:hAnsi="Angsana New" w:cs="Angsana New"/>
          <w:sz w:val="30"/>
          <w:szCs w:val="30"/>
          <w:cs/>
        </w:rPr>
        <w:t>มีหลักประกัน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สำหรับเงินต้นจำนวน </w:t>
      </w:r>
      <w:r w:rsidR="00186E33" w:rsidRPr="0086605F">
        <w:rPr>
          <w:rFonts w:ascii="Angsana New" w:hAnsi="Angsana New" w:cs="Angsana New"/>
          <w:sz w:val="30"/>
          <w:szCs w:val="30"/>
        </w:rPr>
        <w:t>7</w:t>
      </w:r>
      <w:r w:rsidR="00F718C9" w:rsidRPr="0086605F">
        <w:rPr>
          <w:rFonts w:ascii="Angsana New" w:hAnsi="Angsana New" w:cs="Angsana New"/>
          <w:sz w:val="30"/>
          <w:szCs w:val="30"/>
        </w:rPr>
        <w:t>8</w:t>
      </w:r>
      <w:r w:rsidR="00727AEC" w:rsidRPr="0086605F">
        <w:rPr>
          <w:rFonts w:ascii="Angsana New" w:hAnsi="Angsana New" w:cs="Angsana New"/>
          <w:sz w:val="30"/>
          <w:szCs w:val="30"/>
        </w:rPr>
        <w:t>.8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 ล้านบาท เงินต้นของเงินให้กู้ยืมนี้มี</w:t>
      </w:r>
      <w:r w:rsidR="004022BE" w:rsidRPr="0086605F">
        <w:rPr>
          <w:rFonts w:ascii="Angsana New" w:hAnsi="Angsana New" w:cs="Angsana New" w:hint="cs"/>
          <w:sz w:val="30"/>
          <w:szCs w:val="30"/>
          <w:cs/>
        </w:rPr>
        <w:t xml:space="preserve">              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กำหนดรับชำระคืนทุกๆ ไตรมาส จนถึงเดือนมิถุนายน </w:t>
      </w:r>
      <w:r w:rsidR="00C418B0" w:rsidRPr="0086605F">
        <w:rPr>
          <w:rFonts w:ascii="Angsana New" w:hAnsi="Angsana New" w:cs="Angsana New"/>
          <w:sz w:val="30"/>
          <w:szCs w:val="30"/>
        </w:rPr>
        <w:t>2570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 เงินให้กู้ยืมดังกล่าว</w:t>
      </w:r>
      <w:r w:rsidRPr="0086605F">
        <w:rPr>
          <w:rFonts w:ascii="Angsana New" w:hAnsi="Angsana New" w:cs="Angsana New"/>
          <w:sz w:val="30"/>
          <w:szCs w:val="30"/>
          <w:cs/>
        </w:rPr>
        <w:t>มีอัตราดอกเบี้</w:t>
      </w:r>
      <w:r w:rsidRPr="0086605F">
        <w:rPr>
          <w:rFonts w:ascii="Angsana New" w:hAnsi="Angsana New" w:cs="Angsana New" w:hint="cs"/>
          <w:sz w:val="30"/>
          <w:szCs w:val="30"/>
          <w:cs/>
        </w:rPr>
        <w:t>ย</w:t>
      </w:r>
      <w:r w:rsidRPr="0086605F">
        <w:rPr>
          <w:rFonts w:ascii="Angsana New" w:hAnsi="Angsana New" w:cs="Angsana New"/>
          <w:sz w:val="30"/>
          <w:szCs w:val="30"/>
          <w:cs/>
        </w:rPr>
        <w:t>ร้อยล</w:t>
      </w:r>
      <w:r w:rsidRPr="0086605F">
        <w:rPr>
          <w:rFonts w:ascii="Angsana New" w:hAnsi="Angsana New" w:cs="Angsana New" w:hint="cs"/>
          <w:sz w:val="30"/>
          <w:szCs w:val="30"/>
          <w:cs/>
        </w:rPr>
        <w:t>ะ</w:t>
      </w:r>
      <w:r w:rsidR="00D72622"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18B0" w:rsidRPr="0086605F">
        <w:rPr>
          <w:rFonts w:ascii="Angsana New" w:hAnsi="Angsana New" w:cs="Angsana New"/>
          <w:sz w:val="30"/>
          <w:szCs w:val="30"/>
        </w:rPr>
        <w:t>6</w:t>
      </w:r>
      <w:r w:rsidRPr="0086605F">
        <w:rPr>
          <w:rFonts w:ascii="Angsana New" w:hAnsi="Angsana New" w:cs="Angsana New"/>
          <w:sz w:val="30"/>
          <w:szCs w:val="30"/>
        </w:rPr>
        <w:t>.</w:t>
      </w:r>
      <w:r w:rsidR="00C418B0" w:rsidRPr="0086605F">
        <w:rPr>
          <w:rFonts w:ascii="Angsana New" w:hAnsi="Angsana New" w:cs="Angsana New"/>
          <w:sz w:val="30"/>
          <w:szCs w:val="30"/>
        </w:rPr>
        <w:t>50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="004022BE" w:rsidRPr="0086605F">
        <w:rPr>
          <w:rFonts w:ascii="Angsana New" w:hAnsi="Angsana New" w:cs="Angsana New"/>
          <w:sz w:val="30"/>
          <w:szCs w:val="30"/>
        </w:rPr>
        <w:t xml:space="preserve">        </w:t>
      </w:r>
      <w:r w:rsidR="00D72622"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(2565</w:t>
      </w:r>
      <w:r w:rsidR="00D72622" w:rsidRPr="0086605F">
        <w:rPr>
          <w:rFonts w:ascii="Angsana New" w:hAnsi="Angsana New" w:cs="Angsana New"/>
          <w:i/>
          <w:iCs/>
          <w:sz w:val="30"/>
          <w:szCs w:val="30"/>
        </w:rPr>
        <w:t>:</w:t>
      </w:r>
      <w:r w:rsidR="00D72622" w:rsidRPr="0086605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D72622" w:rsidRPr="0086605F">
        <w:rPr>
          <w:rFonts w:ascii="Angsana New" w:hAnsi="Angsana New" w:cs="Angsana New"/>
          <w:i/>
          <w:iCs/>
          <w:sz w:val="30"/>
          <w:szCs w:val="30"/>
        </w:rPr>
        <w:t>6.5</w:t>
      </w:r>
      <w:r w:rsidR="00E36902" w:rsidRPr="0086605F">
        <w:rPr>
          <w:rFonts w:ascii="Angsana New" w:hAnsi="Angsana New" w:cs="Angsana New"/>
          <w:i/>
          <w:iCs/>
          <w:sz w:val="30"/>
          <w:szCs w:val="30"/>
        </w:rPr>
        <w:t>0</w:t>
      </w:r>
      <w:r w:rsidR="00D72622" w:rsidRPr="0086605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72622"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ต่อปี)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67"/>
        <w:gridCol w:w="1080"/>
        <w:gridCol w:w="270"/>
        <w:gridCol w:w="990"/>
        <w:gridCol w:w="270"/>
        <w:gridCol w:w="990"/>
        <w:gridCol w:w="270"/>
        <w:gridCol w:w="1143"/>
      </w:tblGrid>
      <w:tr w:rsidR="006310B8" w:rsidRPr="0086605F" w14:paraId="517AF58B" w14:textId="77777777" w:rsidTr="001D7F06">
        <w:trPr>
          <w:tblHeader/>
        </w:trPr>
        <w:tc>
          <w:tcPr>
            <w:tcW w:w="4167" w:type="dxa"/>
            <w:vAlign w:val="bottom"/>
          </w:tcPr>
          <w:p w14:paraId="15BB0B8C" w14:textId="7C6254FF" w:rsidR="006310B8" w:rsidRPr="0086605F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13" w:type="dxa"/>
            <w:gridSpan w:val="7"/>
            <w:shd w:val="clear" w:color="auto" w:fill="auto"/>
            <w:vAlign w:val="bottom"/>
          </w:tcPr>
          <w:p w14:paraId="43B6A8EA" w14:textId="7C87AB2E" w:rsidR="006310B8" w:rsidRPr="0086605F" w:rsidRDefault="004022BE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7823" w:rsidRPr="0086605F" w14:paraId="32CC1D23" w14:textId="77777777" w:rsidTr="001D7F06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752ABBD8" w14:textId="49468646" w:rsidR="006310B8" w:rsidRPr="0086605F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vAlign w:val="bottom"/>
          </w:tcPr>
          <w:p w14:paraId="03755252" w14:textId="77777777" w:rsidR="006310B8" w:rsidRPr="0086605F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6E3C936" w14:textId="54C994DA" w:rsidR="006310B8" w:rsidRPr="0086605F" w:rsidRDefault="00C418B0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310B8"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2BAB0A04" w14:textId="77777777" w:rsidR="006310B8" w:rsidRPr="0086605F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ABF66C" w14:textId="77777777" w:rsidR="006310B8" w:rsidRPr="0086605F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F196533" w14:textId="77777777" w:rsidR="006310B8" w:rsidRPr="0086605F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4C38CF" w14:textId="77777777" w:rsidR="006310B8" w:rsidRPr="0086605F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32C2A99" w14:textId="77777777" w:rsidR="006310B8" w:rsidRPr="0086605F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06B21C5" w14:textId="77777777" w:rsidR="006310B8" w:rsidRPr="0086605F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8FB7BE1" w14:textId="047C49D7" w:rsidR="006310B8" w:rsidRPr="0086605F" w:rsidRDefault="00C418B0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36BAD"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36BAD"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310B8" w:rsidRPr="0086605F" w14:paraId="7899EE94" w14:textId="77777777" w:rsidTr="001D7F06">
        <w:trPr>
          <w:trHeight w:hRule="exact" w:val="414"/>
          <w:tblHeader/>
        </w:trPr>
        <w:tc>
          <w:tcPr>
            <w:tcW w:w="4167" w:type="dxa"/>
          </w:tcPr>
          <w:p w14:paraId="5B869C9B" w14:textId="77777777" w:rsidR="006310B8" w:rsidRPr="0086605F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14:paraId="5632DECB" w14:textId="77777777" w:rsidR="006310B8" w:rsidRPr="0086605F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660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660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310B8" w:rsidRPr="0086605F" w14:paraId="29D04D62" w14:textId="77777777" w:rsidTr="001D7F06">
        <w:trPr>
          <w:trHeight w:hRule="exact" w:val="414"/>
        </w:trPr>
        <w:tc>
          <w:tcPr>
            <w:tcW w:w="4167" w:type="dxa"/>
          </w:tcPr>
          <w:p w14:paraId="4462A5FE" w14:textId="7759014F" w:rsidR="006310B8" w:rsidRPr="0086605F" w:rsidRDefault="00C418B0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72622"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013" w:type="dxa"/>
            <w:gridSpan w:val="7"/>
          </w:tcPr>
          <w:p w14:paraId="1786CF6D" w14:textId="77777777" w:rsidR="006310B8" w:rsidRPr="0086605F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C196C" w:rsidRPr="0086605F" w14:paraId="75DD73C5" w14:textId="77777777" w:rsidTr="00037582">
        <w:tc>
          <w:tcPr>
            <w:tcW w:w="4167" w:type="dxa"/>
            <w:vAlign w:val="bottom"/>
          </w:tcPr>
          <w:p w14:paraId="373578B3" w14:textId="56DB3728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644B8A" w14:textId="6D2CA42A" w:rsidR="003C196C" w:rsidRPr="0086605F" w:rsidRDefault="003C196C" w:rsidP="003C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3,000,000</w:t>
            </w:r>
          </w:p>
        </w:tc>
        <w:tc>
          <w:tcPr>
            <w:tcW w:w="270" w:type="dxa"/>
            <w:vAlign w:val="bottom"/>
          </w:tcPr>
          <w:p w14:paraId="37B29ED0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835572" w14:textId="28689C0E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71E5FB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B90B9C7" w14:textId="50379C3A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340133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81EEFAD" w14:textId="2E43C6E1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3,000,000</w:t>
            </w:r>
          </w:p>
        </w:tc>
      </w:tr>
      <w:tr w:rsidR="003C196C" w:rsidRPr="0086605F" w14:paraId="7CB0B70D" w14:textId="77777777" w:rsidTr="00037582">
        <w:tc>
          <w:tcPr>
            <w:tcW w:w="4167" w:type="dxa"/>
          </w:tcPr>
          <w:p w14:paraId="4BAF480C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BDB63" w14:textId="64A2CCBA" w:rsidR="003C196C" w:rsidRPr="0086605F" w:rsidRDefault="003C196C" w:rsidP="003C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3,000,000</w:t>
            </w:r>
          </w:p>
        </w:tc>
        <w:tc>
          <w:tcPr>
            <w:tcW w:w="270" w:type="dxa"/>
            <w:vAlign w:val="bottom"/>
          </w:tcPr>
          <w:p w14:paraId="2ACC3570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AE6AC" w14:textId="13C169E5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E03E49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23C48" w14:textId="0071406E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8F4DC2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6B66A" w14:textId="7931796E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3,000,000</w:t>
            </w:r>
          </w:p>
        </w:tc>
      </w:tr>
      <w:tr w:rsidR="003C196C" w:rsidRPr="0086605F" w14:paraId="20948F91" w14:textId="77777777" w:rsidTr="00E86A29">
        <w:tc>
          <w:tcPr>
            <w:tcW w:w="4167" w:type="dxa"/>
          </w:tcPr>
          <w:p w14:paraId="43388B51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B457991" w14:textId="77777777" w:rsidR="003C196C" w:rsidRPr="0086605F" w:rsidRDefault="003C196C" w:rsidP="003C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59307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4F66E59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F4415E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17CA8B7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6127BB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183E1411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196C" w:rsidRPr="0086605F" w14:paraId="66B42793" w14:textId="77777777" w:rsidTr="001D7F06">
        <w:trPr>
          <w:trHeight w:hRule="exact" w:val="414"/>
        </w:trPr>
        <w:tc>
          <w:tcPr>
            <w:tcW w:w="4167" w:type="dxa"/>
            <w:vAlign w:val="bottom"/>
          </w:tcPr>
          <w:p w14:paraId="2A96B351" w14:textId="4CAEF5A1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013" w:type="dxa"/>
            <w:gridSpan w:val="7"/>
            <w:vAlign w:val="bottom"/>
          </w:tcPr>
          <w:p w14:paraId="7269FA4C" w14:textId="1BB535AA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C196C" w:rsidRPr="0086605F" w14:paraId="4B3B3EB5" w14:textId="77777777" w:rsidTr="00CD5579">
        <w:tc>
          <w:tcPr>
            <w:tcW w:w="4167" w:type="dxa"/>
            <w:vAlign w:val="bottom"/>
          </w:tcPr>
          <w:p w14:paraId="285F16E2" w14:textId="282308D6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FDA5D4" w14:textId="009E29BC" w:rsidR="003C196C" w:rsidRPr="0086605F" w:rsidRDefault="003C196C" w:rsidP="003C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3,000,000</w:t>
            </w:r>
          </w:p>
        </w:tc>
        <w:tc>
          <w:tcPr>
            <w:tcW w:w="270" w:type="dxa"/>
            <w:vAlign w:val="bottom"/>
          </w:tcPr>
          <w:p w14:paraId="37CFAC07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07659B" w14:textId="61265663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D1B5B6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34EF1E" w14:textId="504CF82D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C6303B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E353B93" w14:textId="44B2CBCB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3,000,000</w:t>
            </w:r>
          </w:p>
        </w:tc>
      </w:tr>
      <w:tr w:rsidR="003C196C" w:rsidRPr="0086605F" w14:paraId="5AC6F184" w14:textId="77777777" w:rsidTr="001D7F06">
        <w:tc>
          <w:tcPr>
            <w:tcW w:w="4167" w:type="dxa"/>
          </w:tcPr>
          <w:p w14:paraId="3AE18A75" w14:textId="6316B216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98923" w14:textId="4D426A2E" w:rsidR="003C196C" w:rsidRPr="0086605F" w:rsidRDefault="003C196C" w:rsidP="003C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3,000,000</w:t>
            </w:r>
          </w:p>
        </w:tc>
        <w:tc>
          <w:tcPr>
            <w:tcW w:w="270" w:type="dxa"/>
            <w:vAlign w:val="bottom"/>
          </w:tcPr>
          <w:p w14:paraId="2C5EED5E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4E71F" w14:textId="2556C501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CE35E0A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B6DF1" w14:textId="32C7C9F8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D574E4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22D76" w14:textId="3B18ACA4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3,000,000</w:t>
            </w:r>
          </w:p>
        </w:tc>
      </w:tr>
    </w:tbl>
    <w:p w14:paraId="103A4454" w14:textId="77777777" w:rsidR="00853598" w:rsidRPr="0086605F" w:rsidRDefault="00853598" w:rsidP="00DA2F06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6D8176E" w14:textId="26AB39CD" w:rsidR="007D4328" w:rsidRPr="0086605F" w:rsidRDefault="00094DD3" w:rsidP="00DA2F06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i/>
          <w:iCs/>
          <w:spacing w:val="8"/>
          <w:sz w:val="30"/>
          <w:szCs w:val="30"/>
        </w:rPr>
      </w:pPr>
      <w:r w:rsidRPr="0086605F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C418B0" w:rsidRPr="0086605F">
        <w:rPr>
          <w:rFonts w:ascii="Angsana New" w:hAnsi="Angsana New" w:cs="Angsana New"/>
          <w:spacing w:val="-4"/>
          <w:sz w:val="30"/>
          <w:szCs w:val="30"/>
        </w:rPr>
        <w:t>31</w:t>
      </w:r>
      <w:r w:rsidR="00136BAD" w:rsidRPr="0086605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</w:t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C418B0" w:rsidRPr="0086605F">
        <w:rPr>
          <w:rFonts w:ascii="Angsana New" w:hAnsi="Angsana New" w:cs="Angsana New"/>
          <w:spacing w:val="-4"/>
          <w:sz w:val="30"/>
          <w:szCs w:val="30"/>
        </w:rPr>
        <w:t>256</w:t>
      </w:r>
      <w:r w:rsidR="00D72622" w:rsidRPr="0086605F">
        <w:rPr>
          <w:rFonts w:ascii="Angsana New" w:hAnsi="Angsana New" w:cs="Angsana New"/>
          <w:spacing w:val="-4"/>
          <w:sz w:val="30"/>
          <w:szCs w:val="30"/>
        </w:rPr>
        <w:t>6</w:t>
      </w:r>
      <w:r w:rsidRPr="0086605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>เงินให้กู้ยืมระยะ</w:t>
      </w:r>
      <w:r w:rsidRPr="0086605F">
        <w:rPr>
          <w:rFonts w:ascii="Angsana New" w:hAnsi="Angsana New" w:cs="Angsana New" w:hint="cs"/>
          <w:spacing w:val="-4"/>
          <w:sz w:val="30"/>
          <w:szCs w:val="30"/>
          <w:cs/>
        </w:rPr>
        <w:t>ยาว</w:t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>แก่บริษัท</w:t>
      </w:r>
      <w:r w:rsidRPr="0086605F">
        <w:rPr>
          <w:rFonts w:ascii="Angsana New" w:hAnsi="Angsana New" w:cs="Angsana New" w:hint="cs"/>
          <w:spacing w:val="-4"/>
          <w:sz w:val="30"/>
          <w:szCs w:val="30"/>
          <w:cs/>
        </w:rPr>
        <w:t>ย่อยแห่งหนึ่ง</w:t>
      </w:r>
      <w:r w:rsidRPr="0086605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(บริษัท ไทย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ฟู้ดส์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อาหารสัตว์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จำกัด)</w:t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 xml:space="preserve"> เป็น</w:t>
      </w:r>
      <w:r w:rsidR="00024F0E" w:rsidRPr="0086605F">
        <w:rPr>
          <w:rFonts w:ascii="Angsana New" w:hAnsi="Angsana New" w:cs="Angsana New"/>
          <w:spacing w:val="-4"/>
          <w:sz w:val="30"/>
          <w:szCs w:val="30"/>
        </w:rPr>
        <w:br/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>เงินให้กู้ยืมประเภท</w:t>
      </w:r>
      <w:r w:rsidRPr="0086605F">
        <w:rPr>
          <w:rFonts w:ascii="Angsana New" w:hAnsi="Angsana New" w:cs="Angsana New" w:hint="cs"/>
          <w:spacing w:val="-4"/>
          <w:sz w:val="30"/>
          <w:szCs w:val="30"/>
          <w:cs/>
        </w:rPr>
        <w:t>ไม่</w:t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>มีหลักประกัน</w:t>
      </w:r>
      <w:r w:rsidRPr="0086605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-4"/>
          <w:sz w:val="30"/>
          <w:szCs w:val="30"/>
          <w:cs/>
        </w:rPr>
        <w:t>สำหรับเงิน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ต้นจำนวน </w:t>
      </w:r>
      <w:r w:rsidR="00C418B0" w:rsidRPr="0086605F">
        <w:rPr>
          <w:rFonts w:ascii="Angsana New" w:hAnsi="Angsana New" w:cs="Angsana New"/>
          <w:sz w:val="30"/>
          <w:szCs w:val="30"/>
        </w:rPr>
        <w:t>3</w:t>
      </w:r>
      <w:r w:rsidRPr="0086605F">
        <w:rPr>
          <w:rFonts w:ascii="Angsana New" w:hAnsi="Angsana New" w:cs="Angsana New"/>
          <w:sz w:val="30"/>
          <w:szCs w:val="30"/>
        </w:rPr>
        <w:t>,</w:t>
      </w:r>
      <w:r w:rsidR="00C418B0" w:rsidRPr="0086605F">
        <w:rPr>
          <w:rFonts w:ascii="Angsana New" w:hAnsi="Angsana New" w:cs="Angsana New"/>
          <w:sz w:val="30"/>
          <w:szCs w:val="30"/>
        </w:rPr>
        <w:t>000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ล้านบาท เงินต้นของเงินให้กู้ยืมนี้มีกำหนด</w:t>
      </w:r>
      <w:r w:rsidR="00853598" w:rsidRPr="0086605F">
        <w:rPr>
          <w:rFonts w:ascii="Angsana New" w:hAnsi="Angsana New" w:cs="Angsana New" w:hint="cs"/>
          <w:sz w:val="30"/>
          <w:szCs w:val="30"/>
          <w:cs/>
        </w:rPr>
        <w:t xml:space="preserve">          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รับชำระคืนทั้งจำนวนในเดือนมกราคม </w:t>
      </w:r>
      <w:r w:rsidR="00C418B0" w:rsidRPr="0086605F">
        <w:rPr>
          <w:rFonts w:ascii="Angsana New" w:hAnsi="Angsana New" w:cs="Angsana New"/>
          <w:sz w:val="30"/>
          <w:szCs w:val="30"/>
        </w:rPr>
        <w:t>2568</w:t>
      </w:r>
      <w:r w:rsidR="00EC7EC0" w:rsidRPr="0086605F">
        <w:rPr>
          <w:rFonts w:ascii="Angsana New" w:hAnsi="Angsana New" w:cs="Angsana New"/>
          <w:sz w:val="30"/>
          <w:szCs w:val="30"/>
        </w:rPr>
        <w:t xml:space="preserve"> </w:t>
      </w:r>
      <w:r w:rsidR="00B32CB9" w:rsidRPr="0086605F">
        <w:rPr>
          <w:rFonts w:ascii="Angsana New" w:hAnsi="Angsana New" w:cs="Angsana New" w:hint="cs"/>
          <w:sz w:val="30"/>
          <w:szCs w:val="30"/>
          <w:cs/>
        </w:rPr>
        <w:t xml:space="preserve">และเดือนพฤศจิกายน </w:t>
      </w:r>
      <w:r w:rsidR="00C418B0" w:rsidRPr="0086605F">
        <w:rPr>
          <w:rFonts w:ascii="Angsana New" w:hAnsi="Angsana New" w:cs="Angsana New"/>
          <w:sz w:val="30"/>
          <w:szCs w:val="30"/>
        </w:rPr>
        <w:t>2569</w:t>
      </w:r>
      <w:r w:rsidRPr="0086605F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8"/>
          <w:sz w:val="30"/>
          <w:szCs w:val="30"/>
          <w:cs/>
        </w:rPr>
        <w:t>เงิน</w:t>
      </w:r>
      <w:r w:rsidR="00F00F7B" w:rsidRPr="0086605F">
        <w:rPr>
          <w:rFonts w:ascii="Angsana New" w:hAnsi="Angsana New" w:cs="Angsana New" w:hint="cs"/>
          <w:spacing w:val="8"/>
          <w:sz w:val="30"/>
          <w:szCs w:val="30"/>
          <w:cs/>
        </w:rPr>
        <w:t>ให้</w:t>
      </w:r>
      <w:r w:rsidRPr="0086605F">
        <w:rPr>
          <w:rFonts w:ascii="Angsana New" w:hAnsi="Angsana New" w:cs="Angsana New" w:hint="cs"/>
          <w:spacing w:val="8"/>
          <w:sz w:val="30"/>
          <w:szCs w:val="30"/>
          <w:cs/>
        </w:rPr>
        <w:t>กู้ยืมดังกล่าว</w:t>
      </w:r>
      <w:r w:rsidRPr="0086605F">
        <w:rPr>
          <w:rFonts w:ascii="Angsana New" w:hAnsi="Angsana New" w:cs="Angsana New"/>
          <w:spacing w:val="8"/>
          <w:sz w:val="30"/>
          <w:szCs w:val="30"/>
          <w:cs/>
        </w:rPr>
        <w:t>มี</w:t>
      </w:r>
      <w:r w:rsidR="0011717B" w:rsidRPr="0086605F">
        <w:rPr>
          <w:rFonts w:ascii="Angsana New" w:hAnsi="Angsana New" w:cs="Angsana New"/>
          <w:spacing w:val="8"/>
          <w:sz w:val="30"/>
          <w:szCs w:val="30"/>
          <w:cs/>
        </w:rPr>
        <w:t>อัตราดอกเบี้ย</w:t>
      </w:r>
      <w:r w:rsidR="00DB29A9" w:rsidRPr="0086605F">
        <w:rPr>
          <w:rFonts w:ascii="Angsana New" w:hAnsi="Angsana New" w:cs="Angsana New" w:hint="cs"/>
          <w:spacing w:val="8"/>
          <w:sz w:val="30"/>
          <w:szCs w:val="30"/>
          <w:cs/>
        </w:rPr>
        <w:t xml:space="preserve">   </w:t>
      </w:r>
      <w:r w:rsidR="0011717B" w:rsidRPr="0086605F"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 w:rsidR="0011717B" w:rsidRPr="0086605F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ะ </w:t>
      </w:r>
      <w:r w:rsidR="00C418B0" w:rsidRPr="0086605F">
        <w:rPr>
          <w:rFonts w:ascii="Angsana New" w:hAnsi="Angsana New" w:cs="Angsana New"/>
          <w:spacing w:val="8"/>
          <w:sz w:val="30"/>
          <w:szCs w:val="30"/>
        </w:rPr>
        <w:t>4</w:t>
      </w:r>
      <w:r w:rsidR="00717A58" w:rsidRPr="0086605F">
        <w:rPr>
          <w:rFonts w:ascii="Angsana New" w:hAnsi="Angsana New" w:cs="Angsana New"/>
          <w:spacing w:val="8"/>
          <w:sz w:val="30"/>
          <w:szCs w:val="30"/>
        </w:rPr>
        <w:t>.</w:t>
      </w:r>
      <w:r w:rsidR="00C418B0" w:rsidRPr="0086605F">
        <w:rPr>
          <w:rFonts w:ascii="Angsana New" w:hAnsi="Angsana New" w:cs="Angsana New"/>
          <w:spacing w:val="8"/>
          <w:sz w:val="30"/>
          <w:szCs w:val="30"/>
        </w:rPr>
        <w:t>25</w:t>
      </w:r>
      <w:r w:rsidR="0011717B" w:rsidRPr="0086605F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445D12" w:rsidRPr="0086605F">
        <w:rPr>
          <w:rFonts w:ascii="Angsana New" w:hAnsi="Angsana New" w:cs="Angsana New" w:hint="cs"/>
          <w:spacing w:val="8"/>
          <w:sz w:val="30"/>
          <w:szCs w:val="30"/>
          <w:cs/>
        </w:rPr>
        <w:t>และ</w:t>
      </w:r>
      <w:r w:rsidR="0011717B" w:rsidRPr="0086605F">
        <w:rPr>
          <w:rFonts w:ascii="Angsana New" w:hAnsi="Angsana New" w:cs="Angsana New"/>
          <w:spacing w:val="8"/>
          <w:sz w:val="30"/>
          <w:szCs w:val="30"/>
          <w:cs/>
        </w:rPr>
        <w:t>ร้อยละ</w:t>
      </w:r>
      <w:r w:rsidR="00717A58" w:rsidRPr="0086605F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C418B0" w:rsidRPr="0086605F">
        <w:rPr>
          <w:rFonts w:ascii="Angsana New" w:hAnsi="Angsana New" w:cs="Angsana New"/>
          <w:spacing w:val="8"/>
          <w:sz w:val="30"/>
          <w:szCs w:val="30"/>
        </w:rPr>
        <w:t>4</w:t>
      </w:r>
      <w:r w:rsidR="00717A58" w:rsidRPr="0086605F">
        <w:rPr>
          <w:rFonts w:ascii="Angsana New" w:hAnsi="Angsana New" w:cs="Angsana New"/>
          <w:spacing w:val="8"/>
          <w:sz w:val="30"/>
          <w:szCs w:val="30"/>
        </w:rPr>
        <w:t>.</w:t>
      </w:r>
      <w:r w:rsidR="00C418B0" w:rsidRPr="0086605F">
        <w:rPr>
          <w:rFonts w:ascii="Angsana New" w:hAnsi="Angsana New" w:cs="Angsana New"/>
          <w:spacing w:val="8"/>
          <w:sz w:val="30"/>
          <w:szCs w:val="30"/>
        </w:rPr>
        <w:t>78</w:t>
      </w:r>
      <w:r w:rsidR="0011717B" w:rsidRPr="0086605F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11717B" w:rsidRPr="0086605F">
        <w:rPr>
          <w:rFonts w:ascii="Angsana New" w:hAnsi="Angsana New" w:cs="Angsana New"/>
          <w:spacing w:val="8"/>
          <w:sz w:val="30"/>
          <w:szCs w:val="30"/>
          <w:cs/>
        </w:rPr>
        <w:t xml:space="preserve">ต่อปี </w:t>
      </w:r>
      <w:r w:rsidR="00C321FB" w:rsidRPr="0086605F">
        <w:rPr>
          <w:rFonts w:ascii="Angsana New" w:hAnsi="Angsana New" w:cs="Angsana New"/>
          <w:i/>
          <w:iCs/>
          <w:spacing w:val="8"/>
          <w:sz w:val="30"/>
          <w:szCs w:val="30"/>
        </w:rPr>
        <w:t>(</w:t>
      </w:r>
      <w:r w:rsidR="00C418B0" w:rsidRPr="0086605F">
        <w:rPr>
          <w:rFonts w:ascii="Angsana New" w:hAnsi="Angsana New" w:cs="Angsana New"/>
          <w:i/>
          <w:iCs/>
          <w:spacing w:val="8"/>
          <w:sz w:val="30"/>
          <w:szCs w:val="30"/>
        </w:rPr>
        <w:t>256</w:t>
      </w:r>
      <w:r w:rsidR="00D72622" w:rsidRPr="0086605F">
        <w:rPr>
          <w:rFonts w:ascii="Angsana New" w:hAnsi="Angsana New" w:cs="Angsana New"/>
          <w:i/>
          <w:iCs/>
          <w:spacing w:val="8"/>
          <w:sz w:val="30"/>
          <w:szCs w:val="30"/>
        </w:rPr>
        <w:t>5</w:t>
      </w:r>
      <w:r w:rsidR="00C321FB" w:rsidRPr="0086605F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: </w:t>
      </w:r>
      <w:r w:rsidR="00C321FB" w:rsidRPr="0086605F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ร้อยละ</w:t>
      </w:r>
      <w:r w:rsidR="00C321FB" w:rsidRPr="0086605F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C418B0" w:rsidRPr="0086605F">
        <w:rPr>
          <w:rFonts w:ascii="Angsana New" w:hAnsi="Angsana New" w:cs="Angsana New"/>
          <w:i/>
          <w:iCs/>
          <w:spacing w:val="8"/>
          <w:sz w:val="30"/>
          <w:szCs w:val="30"/>
        </w:rPr>
        <w:t>4</w:t>
      </w:r>
      <w:r w:rsidR="007902BB" w:rsidRPr="0086605F">
        <w:rPr>
          <w:rFonts w:ascii="Angsana New" w:hAnsi="Angsana New" w:cs="Angsana New"/>
          <w:i/>
          <w:iCs/>
          <w:spacing w:val="8"/>
          <w:sz w:val="30"/>
          <w:szCs w:val="30"/>
        </w:rPr>
        <w:t>.</w:t>
      </w:r>
      <w:r w:rsidR="00C418B0" w:rsidRPr="0086605F">
        <w:rPr>
          <w:rFonts w:ascii="Angsana New" w:hAnsi="Angsana New" w:cs="Angsana New"/>
          <w:i/>
          <w:iCs/>
          <w:spacing w:val="8"/>
          <w:sz w:val="30"/>
          <w:szCs w:val="30"/>
        </w:rPr>
        <w:t>25</w:t>
      </w:r>
      <w:r w:rsidR="00F251A7" w:rsidRPr="0086605F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 </w:t>
      </w:r>
      <w:r w:rsidR="007902BB" w:rsidRPr="0086605F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และร้อยละ </w:t>
      </w:r>
      <w:r w:rsidR="00C418B0" w:rsidRPr="0086605F">
        <w:rPr>
          <w:rFonts w:ascii="Angsana New" w:hAnsi="Angsana New" w:cs="Angsana New"/>
          <w:i/>
          <w:iCs/>
          <w:spacing w:val="8"/>
          <w:sz w:val="30"/>
          <w:szCs w:val="30"/>
        </w:rPr>
        <w:t>4</w:t>
      </w:r>
      <w:r w:rsidR="00C321FB" w:rsidRPr="0086605F">
        <w:rPr>
          <w:rFonts w:ascii="Angsana New" w:hAnsi="Angsana New" w:cs="Angsana New"/>
          <w:i/>
          <w:iCs/>
          <w:spacing w:val="8"/>
          <w:sz w:val="30"/>
          <w:szCs w:val="30"/>
        </w:rPr>
        <w:t>.</w:t>
      </w:r>
      <w:r w:rsidR="00C418B0" w:rsidRPr="0086605F">
        <w:rPr>
          <w:rFonts w:ascii="Angsana New" w:hAnsi="Angsana New" w:cs="Angsana New"/>
          <w:i/>
          <w:iCs/>
          <w:spacing w:val="8"/>
          <w:sz w:val="30"/>
          <w:szCs w:val="30"/>
        </w:rPr>
        <w:t>78</w:t>
      </w:r>
      <w:r w:rsidR="00C321FB" w:rsidRPr="0086605F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C321FB" w:rsidRPr="0086605F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ต่อปี</w:t>
      </w:r>
      <w:r w:rsidR="00C321FB" w:rsidRPr="0086605F">
        <w:rPr>
          <w:rFonts w:ascii="Angsana New" w:hAnsi="Angsana New" w:cs="Angsana New"/>
          <w:i/>
          <w:iCs/>
          <w:spacing w:val="8"/>
          <w:sz w:val="30"/>
          <w:szCs w:val="30"/>
        </w:rPr>
        <w:t>)</w:t>
      </w:r>
    </w:p>
    <w:p w14:paraId="73924503" w14:textId="77777777" w:rsidR="00C7496D" w:rsidRPr="0086605F" w:rsidRDefault="00C7496D" w:rsidP="00DA2F06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i/>
          <w:iCs/>
          <w:spacing w:val="8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109"/>
        <w:gridCol w:w="265"/>
        <w:gridCol w:w="1096"/>
        <w:gridCol w:w="271"/>
        <w:gridCol w:w="1222"/>
        <w:gridCol w:w="269"/>
        <w:gridCol w:w="1081"/>
      </w:tblGrid>
      <w:tr w:rsidR="00482E73" w:rsidRPr="0086605F" w14:paraId="053521A1" w14:textId="77777777" w:rsidTr="00DB29A9">
        <w:tc>
          <w:tcPr>
            <w:tcW w:w="2135" w:type="pct"/>
          </w:tcPr>
          <w:p w14:paraId="28F99EFF" w14:textId="150FB5E8" w:rsidR="00482E73" w:rsidRPr="0086605F" w:rsidRDefault="0047000C" w:rsidP="00470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</w:t>
            </w:r>
          </w:p>
        </w:tc>
        <w:tc>
          <w:tcPr>
            <w:tcW w:w="1332" w:type="pct"/>
            <w:gridSpan w:val="3"/>
          </w:tcPr>
          <w:p w14:paraId="0B556CBD" w14:textId="77777777" w:rsidR="00482E73" w:rsidRPr="0086605F" w:rsidRDefault="00482E73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73948CD" w14:textId="77777777" w:rsidR="00482E73" w:rsidRPr="0086605F" w:rsidRDefault="00482E73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1BAADEE1" w14:textId="77777777" w:rsidR="00482E73" w:rsidRPr="0086605F" w:rsidRDefault="00482E73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29A9" w:rsidRPr="0086605F" w14:paraId="5B26FF62" w14:textId="77777777" w:rsidTr="00DB29A9">
        <w:tc>
          <w:tcPr>
            <w:tcW w:w="2135" w:type="pct"/>
          </w:tcPr>
          <w:p w14:paraId="6257C054" w14:textId="3410DBC3" w:rsidR="000E4A58" w:rsidRPr="0086605F" w:rsidRDefault="0047000C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598" w:type="pct"/>
          </w:tcPr>
          <w:p w14:paraId="5B7A421C" w14:textId="45137F75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7C472614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08CBB69" w14:textId="596556C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41FE8595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</w:tcPr>
          <w:p w14:paraId="5C57882F" w14:textId="5CA4141A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251051DC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E213624" w14:textId="3CC4E3A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902BB" w:rsidRPr="0086605F" w14:paraId="6F9EAB5A" w14:textId="77777777" w:rsidTr="00DB29A9">
        <w:tc>
          <w:tcPr>
            <w:tcW w:w="2135" w:type="pct"/>
          </w:tcPr>
          <w:p w14:paraId="022039A2" w14:textId="77777777" w:rsidR="007902BB" w:rsidRPr="0086605F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 w:hanging="11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65" w:type="pct"/>
            <w:gridSpan w:val="7"/>
          </w:tcPr>
          <w:p w14:paraId="294FA5F7" w14:textId="77777777" w:rsidR="007902BB" w:rsidRPr="0086605F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29A9" w:rsidRPr="0086605F" w14:paraId="735AA407" w14:textId="77777777" w:rsidTr="00DB29A9">
        <w:tc>
          <w:tcPr>
            <w:tcW w:w="2135" w:type="pct"/>
          </w:tcPr>
          <w:p w14:paraId="2972C6FF" w14:textId="3E00BFD3" w:rsidR="007902BB" w:rsidRPr="0086605F" w:rsidRDefault="007902BB" w:rsidP="0079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418B0"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8" w:type="pct"/>
          </w:tcPr>
          <w:p w14:paraId="334900CD" w14:textId="77777777" w:rsidR="007902BB" w:rsidRPr="0086605F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2B07BFC" w14:textId="77777777" w:rsidR="007902BB" w:rsidRPr="0086605F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7913F47" w14:textId="77777777" w:rsidR="007902BB" w:rsidRPr="0086605F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A353A45" w14:textId="77777777" w:rsidR="007902BB" w:rsidRPr="0086605F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27093ABD" w14:textId="77777777" w:rsidR="007902BB" w:rsidRPr="0086605F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1F3E0D" w14:textId="77777777" w:rsidR="007902BB" w:rsidRPr="0086605F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19C46F2" w14:textId="77777777" w:rsidR="007902BB" w:rsidRPr="0086605F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29A9" w:rsidRPr="0086605F" w14:paraId="61CBB660" w14:textId="77777777" w:rsidTr="00A624C9">
        <w:tc>
          <w:tcPr>
            <w:tcW w:w="2135" w:type="pct"/>
          </w:tcPr>
          <w:p w14:paraId="737A2171" w14:textId="7A4863A5" w:rsidR="007902BB" w:rsidRPr="0086605F" w:rsidRDefault="007902BB" w:rsidP="0079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</w:t>
            </w:r>
            <w:r w:rsidR="007300A1"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ยืม</w:t>
            </w:r>
          </w:p>
        </w:tc>
        <w:tc>
          <w:tcPr>
            <w:tcW w:w="598" w:type="pct"/>
            <w:shd w:val="clear" w:color="auto" w:fill="auto"/>
          </w:tcPr>
          <w:p w14:paraId="2F61E7C2" w14:textId="0B1E3D33" w:rsidR="007902BB" w:rsidRPr="0086605F" w:rsidRDefault="00CF5F3D" w:rsidP="00CB4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624C9" w:rsidRPr="0086605F">
              <w:rPr>
                <w:rFonts w:ascii="Angsana New" w:hAnsi="Angsana New" w:cs="Angsana New"/>
                <w:sz w:val="30"/>
                <w:szCs w:val="30"/>
              </w:rPr>
              <w:t>10,1</w:t>
            </w:r>
            <w:r w:rsidR="00727AEC" w:rsidRPr="0086605F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5A04D31E" w14:textId="77777777" w:rsidR="007902BB" w:rsidRPr="0086605F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6241758" w14:textId="1A9ACEDB" w:rsidR="007902BB" w:rsidRPr="0086605F" w:rsidRDefault="000E4A58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12,143</w:t>
            </w:r>
          </w:p>
        </w:tc>
        <w:tc>
          <w:tcPr>
            <w:tcW w:w="146" w:type="pct"/>
          </w:tcPr>
          <w:p w14:paraId="31A03E98" w14:textId="77777777" w:rsidR="007902BB" w:rsidRPr="0086605F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9" w:type="pct"/>
            <w:shd w:val="clear" w:color="auto" w:fill="auto"/>
          </w:tcPr>
          <w:p w14:paraId="6B8E2CD3" w14:textId="2FF2AD55" w:rsidR="007902BB" w:rsidRPr="0086605F" w:rsidRDefault="003C196C" w:rsidP="00172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B29A9" w:rsidRPr="0086605F">
              <w:rPr>
                <w:rFonts w:ascii="Angsana New" w:hAnsi="Angsana New" w:cs="Angsana New"/>
                <w:sz w:val="30"/>
                <w:szCs w:val="30"/>
              </w:rPr>
              <w:t>87,426</w:t>
            </w:r>
          </w:p>
        </w:tc>
        <w:tc>
          <w:tcPr>
            <w:tcW w:w="145" w:type="pct"/>
          </w:tcPr>
          <w:p w14:paraId="485A922A" w14:textId="77777777" w:rsidR="007902BB" w:rsidRPr="0086605F" w:rsidRDefault="007902BB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5A6244E" w14:textId="3B68DF52" w:rsidR="007902BB" w:rsidRPr="0086605F" w:rsidRDefault="000E4A58" w:rsidP="00790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(70,227)</w:t>
            </w:r>
          </w:p>
        </w:tc>
      </w:tr>
    </w:tbl>
    <w:p w14:paraId="32ED12D6" w14:textId="6CDBE5E6" w:rsidR="00673B4C" w:rsidRPr="0086605F" w:rsidRDefault="00673B4C" w:rsidP="00717A58">
      <w:pPr>
        <w:ind w:right="65"/>
        <w:jc w:val="thaiDistribute"/>
        <w:rPr>
          <w:rFonts w:ascii="Angsana New" w:hAnsi="Angsana New" w:cs="Angsana New"/>
          <w:spacing w:val="8"/>
          <w:sz w:val="30"/>
          <w:szCs w:val="30"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2"/>
        <w:gridCol w:w="1115"/>
        <w:gridCol w:w="241"/>
        <w:gridCol w:w="1096"/>
        <w:gridCol w:w="266"/>
        <w:gridCol w:w="1259"/>
        <w:gridCol w:w="243"/>
        <w:gridCol w:w="1116"/>
      </w:tblGrid>
      <w:tr w:rsidR="00DB29A9" w:rsidRPr="0086605F" w14:paraId="08093DAA" w14:textId="77777777" w:rsidTr="00DB29A9">
        <w:tc>
          <w:tcPr>
            <w:tcW w:w="2127" w:type="pct"/>
          </w:tcPr>
          <w:p w14:paraId="4D79BA50" w14:textId="731E1777" w:rsidR="00237333" w:rsidRPr="0086605F" w:rsidRDefault="00237333" w:rsidP="00237333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22"/>
              </w:rPr>
            </w:pPr>
            <w:bookmarkStart w:id="4" w:name="_Hlk156933040"/>
            <w:r w:rsidRPr="008660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0" w:type="pct"/>
            <w:gridSpan w:val="3"/>
          </w:tcPr>
          <w:p w14:paraId="51ED6215" w14:textId="77777777" w:rsidR="00237333" w:rsidRPr="0086605F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AD8A35C" w14:textId="77777777" w:rsidR="00237333" w:rsidRPr="0086605F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14:paraId="03FFD133" w14:textId="77777777" w:rsidR="00237333" w:rsidRPr="0086605F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29A9" w:rsidRPr="0086605F" w14:paraId="52445793" w14:textId="77777777" w:rsidTr="00DB29A9">
        <w:tc>
          <w:tcPr>
            <w:tcW w:w="2127" w:type="pct"/>
          </w:tcPr>
          <w:p w14:paraId="658F55B5" w14:textId="64771F59" w:rsidR="000E4A58" w:rsidRPr="0086605F" w:rsidRDefault="000E4A58" w:rsidP="009A3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0" w:type="pct"/>
          </w:tcPr>
          <w:p w14:paraId="46D7EE60" w14:textId="7E56AA08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0" w:type="pct"/>
          </w:tcPr>
          <w:p w14:paraId="64E0A8BF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9B6995B" w14:textId="0BEF00A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0D25F61A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045F0636" w14:textId="24F30284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1" w:type="pct"/>
          </w:tcPr>
          <w:p w14:paraId="4C7DF306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6E109DE" w14:textId="339795EF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37333" w:rsidRPr="0086605F" w14:paraId="2EDE04CE" w14:textId="77777777" w:rsidTr="00DB29A9">
        <w:tc>
          <w:tcPr>
            <w:tcW w:w="2127" w:type="pct"/>
          </w:tcPr>
          <w:p w14:paraId="22E078A6" w14:textId="09880C71" w:rsidR="00237333" w:rsidRPr="0086605F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73" w:type="pct"/>
            <w:gridSpan w:val="7"/>
          </w:tcPr>
          <w:p w14:paraId="18812E68" w14:textId="77777777" w:rsidR="00237333" w:rsidRPr="0086605F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4"/>
      <w:tr w:rsidR="00237333" w:rsidRPr="0086605F" w14:paraId="0D449078" w14:textId="77777777" w:rsidTr="00DB29A9">
        <w:tc>
          <w:tcPr>
            <w:tcW w:w="2127" w:type="pct"/>
          </w:tcPr>
          <w:p w14:paraId="0823E16F" w14:textId="7F482532" w:rsidR="00237333" w:rsidRPr="0086605F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73" w:type="pct"/>
            <w:gridSpan w:val="7"/>
          </w:tcPr>
          <w:p w14:paraId="638C0264" w14:textId="77777777" w:rsidR="00237333" w:rsidRPr="0086605F" w:rsidRDefault="00237333" w:rsidP="0023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B29A9" w:rsidRPr="0086605F" w14:paraId="4738ACF9" w14:textId="77777777" w:rsidTr="00DB29A9">
        <w:tc>
          <w:tcPr>
            <w:tcW w:w="2127" w:type="pct"/>
          </w:tcPr>
          <w:p w14:paraId="166B0F15" w14:textId="77777777" w:rsidR="000E4A58" w:rsidRPr="0086605F" w:rsidRDefault="000E4A58" w:rsidP="000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0" w:type="pct"/>
          </w:tcPr>
          <w:p w14:paraId="242E4D9B" w14:textId="511F880B" w:rsidR="000E4A58" w:rsidRPr="0086605F" w:rsidRDefault="000D0D55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F63F6E5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90382E3" w14:textId="0A658D3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6C1142E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6830211E" w14:textId="14FF460E" w:rsidR="000E4A58" w:rsidRPr="0086605F" w:rsidRDefault="00586AE2" w:rsidP="00172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26,172</w:t>
            </w:r>
          </w:p>
        </w:tc>
        <w:tc>
          <w:tcPr>
            <w:tcW w:w="131" w:type="pct"/>
          </w:tcPr>
          <w:p w14:paraId="19737835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7DD749D7" w14:textId="18879C81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528,527</w:t>
            </w:r>
          </w:p>
        </w:tc>
      </w:tr>
      <w:tr w:rsidR="00186E33" w:rsidRPr="0086605F" w14:paraId="2CB636C0" w14:textId="77777777" w:rsidTr="006A595F">
        <w:tc>
          <w:tcPr>
            <w:tcW w:w="2127" w:type="pct"/>
            <w:shd w:val="clear" w:color="auto" w:fill="auto"/>
          </w:tcPr>
          <w:p w14:paraId="581E4B04" w14:textId="7275194F" w:rsidR="00186E33" w:rsidRPr="0086605F" w:rsidRDefault="00186E33" w:rsidP="000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0" w:type="pct"/>
          </w:tcPr>
          <w:p w14:paraId="1D30CC4B" w14:textId="22576684" w:rsidR="00186E33" w:rsidRPr="0086605F" w:rsidRDefault="006A595F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39,681</w:t>
            </w:r>
          </w:p>
        </w:tc>
        <w:tc>
          <w:tcPr>
            <w:tcW w:w="130" w:type="pct"/>
          </w:tcPr>
          <w:p w14:paraId="741A2C0A" w14:textId="77777777" w:rsidR="00186E33" w:rsidRPr="0086605F" w:rsidRDefault="00186E33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B1870D2" w14:textId="0E04AC20" w:rsidR="00186E33" w:rsidRPr="0086605F" w:rsidRDefault="006A595F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3AD056C" w14:textId="77777777" w:rsidR="00186E33" w:rsidRPr="0086605F" w:rsidRDefault="00186E33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7FB5F7F7" w14:textId="644BF6C1" w:rsidR="00186E33" w:rsidRPr="0086605F" w:rsidRDefault="006A595F" w:rsidP="00172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2F6C8FA" w14:textId="77777777" w:rsidR="00186E33" w:rsidRPr="0086605F" w:rsidRDefault="00186E33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5088D73E" w14:textId="51462D9E" w:rsidR="00186E33" w:rsidRPr="0086605F" w:rsidRDefault="006A595F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29A9" w:rsidRPr="0086605F" w14:paraId="690F7DE8" w14:textId="77777777" w:rsidTr="00DB29A9">
        <w:tc>
          <w:tcPr>
            <w:tcW w:w="2127" w:type="pct"/>
          </w:tcPr>
          <w:p w14:paraId="6450ADA3" w14:textId="623B7832" w:rsidR="000E4A58" w:rsidRPr="0086605F" w:rsidRDefault="000E4A58" w:rsidP="000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622369C" w14:textId="5962007A" w:rsidR="000E4A58" w:rsidRPr="0086605F" w:rsidRDefault="000D0D55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122,735</w:t>
            </w:r>
          </w:p>
        </w:tc>
        <w:tc>
          <w:tcPr>
            <w:tcW w:w="130" w:type="pct"/>
          </w:tcPr>
          <w:p w14:paraId="6995C3D4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31868EF5" w14:textId="6129D522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130,760</w:t>
            </w:r>
          </w:p>
        </w:tc>
        <w:tc>
          <w:tcPr>
            <w:tcW w:w="143" w:type="pct"/>
          </w:tcPr>
          <w:p w14:paraId="122718E9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00F35633" w14:textId="73E8F228" w:rsidR="000E4A58" w:rsidRPr="0086605F" w:rsidRDefault="00586AE2" w:rsidP="00172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23E94CF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05DF781C" w14:textId="7BF3FAE0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29A9" w:rsidRPr="0086605F" w14:paraId="1DE4B3EF" w14:textId="77777777" w:rsidTr="00DB29A9">
        <w:tc>
          <w:tcPr>
            <w:tcW w:w="2127" w:type="pct"/>
          </w:tcPr>
          <w:p w14:paraId="125E2A87" w14:textId="77777777" w:rsidR="000E4A58" w:rsidRPr="0086605F" w:rsidRDefault="000E4A58" w:rsidP="000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0C26CC8B" w:rsidR="000E4A58" w:rsidRPr="0086605F" w:rsidRDefault="006A595F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162,416</w:t>
            </w:r>
          </w:p>
        </w:tc>
        <w:tc>
          <w:tcPr>
            <w:tcW w:w="130" w:type="pct"/>
          </w:tcPr>
          <w:p w14:paraId="2100089E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76A12" w14:textId="35C5E09F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130,760</w:t>
            </w:r>
          </w:p>
        </w:tc>
        <w:tc>
          <w:tcPr>
            <w:tcW w:w="143" w:type="pct"/>
          </w:tcPr>
          <w:p w14:paraId="498CF1C1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56C26E96" w:rsidR="000E4A58" w:rsidRPr="0086605F" w:rsidRDefault="00586AE2" w:rsidP="00172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26,172</w:t>
            </w:r>
          </w:p>
        </w:tc>
        <w:tc>
          <w:tcPr>
            <w:tcW w:w="131" w:type="pct"/>
          </w:tcPr>
          <w:p w14:paraId="4B7F71CD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D9E09" w14:textId="5EA36044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528,527</w:t>
            </w:r>
          </w:p>
        </w:tc>
      </w:tr>
      <w:tr w:rsidR="00DB29A9" w:rsidRPr="0086605F" w14:paraId="348CC2AF" w14:textId="77777777" w:rsidTr="00DB29A9">
        <w:tc>
          <w:tcPr>
            <w:tcW w:w="2127" w:type="pct"/>
          </w:tcPr>
          <w:p w14:paraId="1B3FFAB0" w14:textId="048AB096" w:rsidR="004072A2" w:rsidRPr="0086605F" w:rsidRDefault="004072A2" w:rsidP="000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0080EDCF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D2FD6B1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5F4C42DB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BADA8FF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14:paraId="20390585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469592B6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  <w:shd w:val="clear" w:color="auto" w:fill="auto"/>
          </w:tcPr>
          <w:p w14:paraId="732A3053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7AF90E5E" w14:textId="77777777" w:rsidR="004072A2" w:rsidRPr="0086605F" w:rsidRDefault="004072A2">
      <w:r w:rsidRPr="0086605F">
        <w:br w:type="page"/>
      </w: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7"/>
        <w:gridCol w:w="267"/>
        <w:gridCol w:w="1096"/>
        <w:gridCol w:w="267"/>
        <w:gridCol w:w="1221"/>
        <w:gridCol w:w="252"/>
        <w:gridCol w:w="1098"/>
        <w:gridCol w:w="6"/>
      </w:tblGrid>
      <w:tr w:rsidR="004072A2" w:rsidRPr="0086605F" w14:paraId="43184CAE" w14:textId="77777777" w:rsidTr="00393BF5">
        <w:trPr>
          <w:gridAfter w:val="1"/>
          <w:wAfter w:w="3" w:type="pct"/>
        </w:trPr>
        <w:tc>
          <w:tcPr>
            <w:tcW w:w="2135" w:type="pct"/>
          </w:tcPr>
          <w:p w14:paraId="0D886073" w14:textId="77777777" w:rsidR="004072A2" w:rsidRPr="0086605F" w:rsidRDefault="004072A2" w:rsidP="0080547E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22"/>
              </w:rPr>
            </w:pPr>
            <w:r w:rsidRPr="008660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32" w:type="pct"/>
            <w:gridSpan w:val="3"/>
          </w:tcPr>
          <w:p w14:paraId="43E8DFD0" w14:textId="77777777" w:rsidR="004072A2" w:rsidRPr="0086605F" w:rsidRDefault="004072A2" w:rsidP="0080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7DF05B4" w14:textId="77777777" w:rsidR="004072A2" w:rsidRPr="0086605F" w:rsidRDefault="004072A2" w:rsidP="0080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pct"/>
            <w:gridSpan w:val="3"/>
          </w:tcPr>
          <w:p w14:paraId="21EAADBF" w14:textId="77777777" w:rsidR="004072A2" w:rsidRPr="0086605F" w:rsidRDefault="004072A2" w:rsidP="0080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72A2" w:rsidRPr="0086605F" w14:paraId="2245CFD1" w14:textId="77777777" w:rsidTr="00393BF5">
        <w:tc>
          <w:tcPr>
            <w:tcW w:w="2135" w:type="pct"/>
          </w:tcPr>
          <w:p w14:paraId="16429651" w14:textId="77777777" w:rsidR="004072A2" w:rsidRPr="0086605F" w:rsidRDefault="004072A2" w:rsidP="009B7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7" w:type="pct"/>
          </w:tcPr>
          <w:p w14:paraId="138D5282" w14:textId="77777777" w:rsidR="004072A2" w:rsidRPr="0086605F" w:rsidRDefault="004072A2" w:rsidP="0080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2FA2F7BB" w14:textId="77777777" w:rsidR="004072A2" w:rsidRPr="0086605F" w:rsidRDefault="004072A2" w:rsidP="0080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A0684BF" w14:textId="77777777" w:rsidR="004072A2" w:rsidRPr="0086605F" w:rsidRDefault="004072A2" w:rsidP="0080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071F55A1" w14:textId="77777777" w:rsidR="004072A2" w:rsidRPr="0086605F" w:rsidRDefault="004072A2" w:rsidP="0080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5824A47B" w14:textId="77777777" w:rsidR="004072A2" w:rsidRPr="0086605F" w:rsidRDefault="004072A2" w:rsidP="0080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6" w:type="pct"/>
          </w:tcPr>
          <w:p w14:paraId="10C6D5DB" w14:textId="77777777" w:rsidR="004072A2" w:rsidRPr="0086605F" w:rsidRDefault="004072A2" w:rsidP="0080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3706FDDD" w14:textId="77777777" w:rsidR="004072A2" w:rsidRPr="0086605F" w:rsidRDefault="004072A2" w:rsidP="0080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4072A2" w:rsidRPr="0086605F" w14:paraId="2CEF428A" w14:textId="77777777" w:rsidTr="00393BF5">
        <w:trPr>
          <w:gridAfter w:val="1"/>
          <w:wAfter w:w="3" w:type="pct"/>
        </w:trPr>
        <w:tc>
          <w:tcPr>
            <w:tcW w:w="2135" w:type="pct"/>
          </w:tcPr>
          <w:p w14:paraId="6B42582B" w14:textId="77777777" w:rsidR="004072A2" w:rsidRPr="0086605F" w:rsidRDefault="004072A2" w:rsidP="0080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61" w:type="pct"/>
            <w:gridSpan w:val="7"/>
          </w:tcPr>
          <w:p w14:paraId="6B3D6241" w14:textId="77777777" w:rsidR="004072A2" w:rsidRPr="0086605F" w:rsidRDefault="004072A2" w:rsidP="0080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2A2" w:rsidRPr="0086605F" w14:paraId="0242DF88" w14:textId="77777777" w:rsidTr="00393BF5">
        <w:tc>
          <w:tcPr>
            <w:tcW w:w="2135" w:type="pct"/>
          </w:tcPr>
          <w:p w14:paraId="6E811CF0" w14:textId="17B2A64D" w:rsidR="004072A2" w:rsidRPr="0086605F" w:rsidRDefault="004072A2" w:rsidP="000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7" w:type="pct"/>
          </w:tcPr>
          <w:p w14:paraId="6A40111B" w14:textId="77777777" w:rsidR="004072A2" w:rsidRPr="0086605F" w:rsidRDefault="004072A2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6DD24A2" w14:textId="77777777" w:rsidR="004072A2" w:rsidRPr="0086605F" w:rsidRDefault="004072A2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CD31CF0" w14:textId="77777777" w:rsidR="004072A2" w:rsidRPr="0086605F" w:rsidRDefault="004072A2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A0A04F8" w14:textId="77777777" w:rsidR="004072A2" w:rsidRPr="0086605F" w:rsidRDefault="004072A2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5D6D7981" w14:textId="77777777" w:rsidR="004072A2" w:rsidRPr="0086605F" w:rsidRDefault="004072A2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BDB3AC8" w14:textId="77777777" w:rsidR="004072A2" w:rsidRPr="0086605F" w:rsidRDefault="004072A2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346ADA3B" w14:textId="77777777" w:rsidR="004072A2" w:rsidRPr="0086605F" w:rsidRDefault="004072A2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E4A58" w:rsidRPr="0086605F" w14:paraId="7A7F72B5" w14:textId="77777777" w:rsidTr="00393BF5">
        <w:tc>
          <w:tcPr>
            <w:tcW w:w="2135" w:type="pct"/>
          </w:tcPr>
          <w:p w14:paraId="407278E8" w14:textId="4A03F58B" w:rsidR="000E4A58" w:rsidRPr="0086605F" w:rsidRDefault="000E4A58" w:rsidP="000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  <w:vAlign w:val="bottom"/>
          </w:tcPr>
          <w:p w14:paraId="029528F0" w14:textId="29894DA1" w:rsidR="000E4A58" w:rsidRPr="0086605F" w:rsidRDefault="000D0D55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F502BB2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1A92176" w14:textId="59460E94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0757586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752A5E5B" w14:textId="6C451601" w:rsidR="000E4A58" w:rsidRPr="0086605F" w:rsidRDefault="00DB29A9" w:rsidP="00172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216" w:right="-294" w:firstLine="18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34,128</w:t>
            </w:r>
          </w:p>
        </w:tc>
        <w:tc>
          <w:tcPr>
            <w:tcW w:w="136" w:type="pct"/>
            <w:vAlign w:val="bottom"/>
          </w:tcPr>
          <w:p w14:paraId="7572D09A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  <w:vAlign w:val="bottom"/>
          </w:tcPr>
          <w:p w14:paraId="50B99469" w14:textId="6E1F1A41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34,418</w:t>
            </w:r>
          </w:p>
        </w:tc>
      </w:tr>
      <w:tr w:rsidR="000E4A58" w:rsidRPr="0086605F" w14:paraId="14C833AE" w14:textId="77777777" w:rsidTr="00393BF5">
        <w:tc>
          <w:tcPr>
            <w:tcW w:w="2135" w:type="pct"/>
          </w:tcPr>
          <w:p w14:paraId="6C40A851" w14:textId="08F5A03C" w:rsidR="000E4A58" w:rsidRPr="0086605F" w:rsidRDefault="000E4A58" w:rsidP="000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07860A70" w14:textId="74ED07D5" w:rsidR="000E4A58" w:rsidRPr="0086605F" w:rsidRDefault="00393BF5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76,844</w:t>
            </w:r>
          </w:p>
        </w:tc>
        <w:tc>
          <w:tcPr>
            <w:tcW w:w="144" w:type="pct"/>
            <w:vAlign w:val="bottom"/>
          </w:tcPr>
          <w:p w14:paraId="3C4B2A74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86DB9" w14:textId="7015BFC0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8,142</w:t>
            </w:r>
          </w:p>
        </w:tc>
        <w:tc>
          <w:tcPr>
            <w:tcW w:w="144" w:type="pct"/>
            <w:vAlign w:val="bottom"/>
          </w:tcPr>
          <w:p w14:paraId="1A8613EC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703AD" w14:textId="091AABA7" w:rsidR="000E4A58" w:rsidRPr="0086605F" w:rsidRDefault="00586AE2" w:rsidP="00172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396" w:right="-564" w:firstLine="9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3,937</w:t>
            </w:r>
          </w:p>
        </w:tc>
        <w:tc>
          <w:tcPr>
            <w:tcW w:w="136" w:type="pct"/>
            <w:vAlign w:val="bottom"/>
          </w:tcPr>
          <w:p w14:paraId="1C14CD81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C968B" w14:textId="2442A04D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4,245</w:t>
            </w:r>
          </w:p>
        </w:tc>
      </w:tr>
      <w:tr w:rsidR="000E4A58" w:rsidRPr="0086605F" w14:paraId="0C13F90A" w14:textId="77777777" w:rsidTr="00393BF5">
        <w:tc>
          <w:tcPr>
            <w:tcW w:w="2135" w:type="pct"/>
          </w:tcPr>
          <w:p w14:paraId="03DFA650" w14:textId="292E31F3" w:rsidR="000E4A58" w:rsidRPr="0086605F" w:rsidRDefault="000E4A58" w:rsidP="000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C0702" w14:textId="7B6EF958" w:rsidR="000E4A58" w:rsidRPr="0086605F" w:rsidRDefault="00393BF5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76,844</w:t>
            </w:r>
          </w:p>
        </w:tc>
        <w:tc>
          <w:tcPr>
            <w:tcW w:w="144" w:type="pct"/>
            <w:vAlign w:val="bottom"/>
          </w:tcPr>
          <w:p w14:paraId="20A59731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A606E0" w14:textId="3CC8E95A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8,142</w:t>
            </w:r>
          </w:p>
        </w:tc>
        <w:tc>
          <w:tcPr>
            <w:tcW w:w="144" w:type="pct"/>
            <w:vAlign w:val="bottom"/>
          </w:tcPr>
          <w:p w14:paraId="7B626B34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B7B410" w14:textId="203660AE" w:rsidR="000E4A58" w:rsidRPr="0086605F" w:rsidRDefault="00DB29A9" w:rsidP="00172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386" w:right="-20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38,065</w:t>
            </w:r>
          </w:p>
        </w:tc>
        <w:tc>
          <w:tcPr>
            <w:tcW w:w="136" w:type="pct"/>
            <w:vAlign w:val="bottom"/>
          </w:tcPr>
          <w:p w14:paraId="67837B30" w14:textId="77777777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19D52D" w14:textId="14ABF37A" w:rsidR="000E4A58" w:rsidRPr="0086605F" w:rsidRDefault="000E4A58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38,663</w:t>
            </w:r>
          </w:p>
        </w:tc>
      </w:tr>
      <w:tr w:rsidR="00525A4C" w:rsidRPr="0086605F" w14:paraId="3A5150C9" w14:textId="77777777" w:rsidTr="00393BF5">
        <w:tc>
          <w:tcPr>
            <w:tcW w:w="2135" w:type="pct"/>
          </w:tcPr>
          <w:p w14:paraId="563E374D" w14:textId="77777777" w:rsidR="00525A4C" w:rsidRPr="0086605F" w:rsidRDefault="00525A4C" w:rsidP="000E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vAlign w:val="bottom"/>
          </w:tcPr>
          <w:p w14:paraId="2BDC79CA" w14:textId="77777777" w:rsidR="00525A4C" w:rsidRPr="0086605F" w:rsidRDefault="00525A4C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438F4AD" w14:textId="77777777" w:rsidR="00525A4C" w:rsidRPr="0086605F" w:rsidRDefault="00525A4C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0F76D3" w14:textId="77777777" w:rsidR="00525A4C" w:rsidRPr="0086605F" w:rsidRDefault="00525A4C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44E5EA8" w14:textId="77777777" w:rsidR="00525A4C" w:rsidRPr="0086605F" w:rsidRDefault="00525A4C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  <w:vAlign w:val="bottom"/>
          </w:tcPr>
          <w:p w14:paraId="2D92435A" w14:textId="77777777" w:rsidR="00525A4C" w:rsidRPr="0086605F" w:rsidRDefault="00525A4C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5F2E91E2" w14:textId="77777777" w:rsidR="00525A4C" w:rsidRPr="0086605F" w:rsidRDefault="00525A4C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9F822A" w14:textId="77777777" w:rsidR="00525A4C" w:rsidRPr="0086605F" w:rsidRDefault="00525A4C" w:rsidP="000E4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5A4C" w:rsidRPr="0086605F" w14:paraId="6024D3DE" w14:textId="77777777" w:rsidTr="00393BF5">
        <w:trPr>
          <w:gridAfter w:val="1"/>
          <w:wAfter w:w="3" w:type="pct"/>
        </w:trPr>
        <w:tc>
          <w:tcPr>
            <w:tcW w:w="2135" w:type="pct"/>
          </w:tcPr>
          <w:p w14:paraId="1C84A706" w14:textId="00B242BB" w:rsidR="00525A4C" w:rsidRPr="0086605F" w:rsidRDefault="00525A4C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F251A7"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2861" w:type="pct"/>
            <w:gridSpan w:val="7"/>
          </w:tcPr>
          <w:p w14:paraId="280843FC" w14:textId="77777777" w:rsidR="00525A4C" w:rsidRPr="0086605F" w:rsidRDefault="00525A4C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25A4C" w:rsidRPr="0086605F" w14:paraId="4DE637A3" w14:textId="77777777" w:rsidTr="00393BF5">
        <w:tc>
          <w:tcPr>
            <w:tcW w:w="2135" w:type="pct"/>
          </w:tcPr>
          <w:p w14:paraId="7FE0C3C3" w14:textId="77777777" w:rsidR="00525A4C" w:rsidRPr="0086605F" w:rsidRDefault="00525A4C" w:rsidP="00E52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  <w:shd w:val="clear" w:color="auto" w:fill="auto"/>
          </w:tcPr>
          <w:p w14:paraId="6CC3010E" w14:textId="50E37F64" w:rsidR="00525A4C" w:rsidRPr="0086605F" w:rsidRDefault="00EE71EB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00C619C" w14:textId="77777777" w:rsidR="00525A4C" w:rsidRPr="0086605F" w:rsidRDefault="00525A4C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6096A53" w14:textId="025231C6" w:rsidR="00525A4C" w:rsidRPr="0086605F" w:rsidRDefault="00EE71EB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40C505" w14:textId="77777777" w:rsidR="00525A4C" w:rsidRPr="0086605F" w:rsidRDefault="00525A4C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39D34CF9" w14:textId="00263A1E" w:rsidR="00525A4C" w:rsidRPr="0086605F" w:rsidRDefault="00FE6BDF" w:rsidP="00172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476" w:right="-384" w:firstLine="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6,789</w:t>
            </w:r>
          </w:p>
        </w:tc>
        <w:tc>
          <w:tcPr>
            <w:tcW w:w="136" w:type="pct"/>
            <w:shd w:val="clear" w:color="auto" w:fill="auto"/>
          </w:tcPr>
          <w:p w14:paraId="7A3CC58B" w14:textId="77777777" w:rsidR="00525A4C" w:rsidRPr="0086605F" w:rsidRDefault="00525A4C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08736494" w14:textId="55904858" w:rsidR="00525A4C" w:rsidRPr="0086605F" w:rsidRDefault="00FE6BDF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25A4C" w:rsidRPr="0086605F" w14:paraId="7CD430E5" w14:textId="77777777" w:rsidTr="00393BF5">
        <w:tc>
          <w:tcPr>
            <w:tcW w:w="2135" w:type="pct"/>
          </w:tcPr>
          <w:p w14:paraId="29D41B77" w14:textId="77777777" w:rsidR="00525A4C" w:rsidRPr="0086605F" w:rsidRDefault="00525A4C" w:rsidP="00E52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E6977" w14:textId="74C76513" w:rsidR="00525A4C" w:rsidRPr="0086605F" w:rsidRDefault="00393BF5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490CDC7" w14:textId="77777777" w:rsidR="00525A4C" w:rsidRPr="0086605F" w:rsidRDefault="00525A4C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31314" w14:textId="264C1C39" w:rsidR="00525A4C" w:rsidRPr="0086605F" w:rsidRDefault="00EE71EB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C6F9A31" w14:textId="77777777" w:rsidR="00525A4C" w:rsidRPr="0086605F" w:rsidRDefault="00525A4C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7B1EEB" w14:textId="437E1364" w:rsidR="00525A4C" w:rsidRPr="0086605F" w:rsidRDefault="00FE6BDF" w:rsidP="00172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360" w:lineRule="exact"/>
              <w:ind w:left="-108" w:right="-294" w:firstLine="4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6,789</w:t>
            </w:r>
          </w:p>
        </w:tc>
        <w:tc>
          <w:tcPr>
            <w:tcW w:w="136" w:type="pct"/>
            <w:shd w:val="clear" w:color="auto" w:fill="auto"/>
          </w:tcPr>
          <w:p w14:paraId="3E5E0466" w14:textId="77777777" w:rsidR="00525A4C" w:rsidRPr="0086605F" w:rsidRDefault="00525A4C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B8D9A" w14:textId="1B3441B2" w:rsidR="00525A4C" w:rsidRPr="0086605F" w:rsidRDefault="00FE6BDF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0775AC0" w14:textId="1DE14E5F" w:rsidR="00E405EB" w:rsidRPr="0086605F" w:rsidRDefault="00E405EB" w:rsidP="00491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082"/>
        <w:gridCol w:w="272"/>
        <w:gridCol w:w="1170"/>
        <w:gridCol w:w="272"/>
        <w:gridCol w:w="1168"/>
        <w:gridCol w:w="272"/>
        <w:gridCol w:w="1078"/>
      </w:tblGrid>
      <w:tr w:rsidR="009675C2" w:rsidRPr="0086605F" w14:paraId="66EEB01E" w14:textId="77777777" w:rsidTr="00DB29A9">
        <w:trPr>
          <w:tblHeader/>
        </w:trPr>
        <w:tc>
          <w:tcPr>
            <w:tcW w:w="2107" w:type="pct"/>
            <w:vAlign w:val="bottom"/>
          </w:tcPr>
          <w:p w14:paraId="1C2287D5" w14:textId="77777777" w:rsidR="009675C2" w:rsidRPr="0086605F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1" w:type="pct"/>
            <w:gridSpan w:val="7"/>
            <w:shd w:val="clear" w:color="auto" w:fill="auto"/>
            <w:vAlign w:val="bottom"/>
          </w:tcPr>
          <w:p w14:paraId="73C1A548" w14:textId="77777777" w:rsidR="009675C2" w:rsidRPr="0086605F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5C2" w:rsidRPr="0086605F" w14:paraId="15F72B80" w14:textId="77777777" w:rsidTr="00DB29A9">
        <w:trPr>
          <w:tblHeader/>
        </w:trPr>
        <w:tc>
          <w:tcPr>
            <w:tcW w:w="2107" w:type="pct"/>
            <w:shd w:val="clear" w:color="auto" w:fill="auto"/>
            <w:vAlign w:val="bottom"/>
          </w:tcPr>
          <w:p w14:paraId="6DE75D91" w14:textId="0FE5DDF7" w:rsidR="009675C2" w:rsidRPr="0086605F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89" w:type="pct"/>
            <w:vAlign w:val="bottom"/>
          </w:tcPr>
          <w:p w14:paraId="5FFD6861" w14:textId="77777777" w:rsidR="009675C2" w:rsidRPr="0086605F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79A2FE0" w14:textId="0944B306" w:rsidR="009675C2" w:rsidRPr="0086605F" w:rsidRDefault="00C418B0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675C2"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8" w:type="pct"/>
            <w:vAlign w:val="bottom"/>
          </w:tcPr>
          <w:p w14:paraId="112B67AA" w14:textId="77777777" w:rsidR="009675C2" w:rsidRPr="0086605F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9349C94" w14:textId="77777777" w:rsidR="009675C2" w:rsidRPr="0086605F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8" w:type="pct"/>
            <w:vAlign w:val="bottom"/>
          </w:tcPr>
          <w:p w14:paraId="0267BFF9" w14:textId="77777777" w:rsidR="009675C2" w:rsidRPr="0086605F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13C5DA4" w14:textId="77777777" w:rsidR="009675C2" w:rsidRPr="0086605F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8" w:type="pct"/>
            <w:vAlign w:val="bottom"/>
          </w:tcPr>
          <w:p w14:paraId="63E14088" w14:textId="77777777" w:rsidR="009675C2" w:rsidRPr="0086605F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3759E16" w14:textId="77777777" w:rsidR="009675C2" w:rsidRPr="0086605F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23E956C" w14:textId="6E8E4EB9" w:rsidR="009675C2" w:rsidRPr="0086605F" w:rsidRDefault="00C418B0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675C2"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675C2" w:rsidRPr="0086605F" w14:paraId="2D32D9D3" w14:textId="77777777" w:rsidTr="00DB29A9">
        <w:trPr>
          <w:trHeight w:hRule="exact" w:val="414"/>
          <w:tblHeader/>
        </w:trPr>
        <w:tc>
          <w:tcPr>
            <w:tcW w:w="2107" w:type="pct"/>
          </w:tcPr>
          <w:p w14:paraId="464C8A1E" w14:textId="77777777" w:rsidR="009675C2" w:rsidRPr="0086605F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91" w:type="pct"/>
            <w:gridSpan w:val="7"/>
          </w:tcPr>
          <w:p w14:paraId="015B78B8" w14:textId="77777777" w:rsidR="009675C2" w:rsidRPr="0086605F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7F38" w:rsidRPr="0086605F" w14:paraId="686D670B" w14:textId="77777777" w:rsidTr="00DB29A9">
        <w:trPr>
          <w:trHeight w:hRule="exact" w:val="414"/>
        </w:trPr>
        <w:tc>
          <w:tcPr>
            <w:tcW w:w="2107" w:type="pct"/>
          </w:tcPr>
          <w:p w14:paraId="228234F8" w14:textId="4F62451E" w:rsidR="00467F38" w:rsidRPr="0086605F" w:rsidRDefault="00C418B0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E243C"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891" w:type="pct"/>
            <w:gridSpan w:val="7"/>
          </w:tcPr>
          <w:p w14:paraId="7836C696" w14:textId="77777777" w:rsidR="00467F38" w:rsidRPr="0086605F" w:rsidRDefault="00467F38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E243C" w:rsidRPr="0086605F" w14:paraId="4F9FC721" w14:textId="77777777" w:rsidTr="00DB29A9">
        <w:tc>
          <w:tcPr>
            <w:tcW w:w="2107" w:type="pct"/>
          </w:tcPr>
          <w:p w14:paraId="48170941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vAlign w:val="bottom"/>
          </w:tcPr>
          <w:p w14:paraId="36CAF0E9" w14:textId="7C5E7FA2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1,280,150</w:t>
            </w:r>
          </w:p>
        </w:tc>
        <w:tc>
          <w:tcPr>
            <w:tcW w:w="148" w:type="pct"/>
            <w:vAlign w:val="bottom"/>
          </w:tcPr>
          <w:p w14:paraId="2288DC82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780341A" w14:textId="763F75C1" w:rsidR="00FE243C" w:rsidRPr="0086605F" w:rsidRDefault="003C196C" w:rsidP="00575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13,929,050</w:t>
            </w:r>
          </w:p>
        </w:tc>
        <w:tc>
          <w:tcPr>
            <w:tcW w:w="148" w:type="pct"/>
            <w:vAlign w:val="bottom"/>
          </w:tcPr>
          <w:p w14:paraId="0C5BB139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4AAA136" w14:textId="4D2931F5" w:rsidR="00FE243C" w:rsidRPr="0086605F" w:rsidRDefault="00DB29A9" w:rsidP="0017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95" w:righ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196C" w:rsidRPr="0086605F">
              <w:rPr>
                <w:rFonts w:asciiTheme="majorBidi" w:hAnsiTheme="majorBidi" w:cstheme="majorBidi"/>
                <w:sz w:val="30"/>
                <w:szCs w:val="30"/>
              </w:rPr>
              <w:t>15,047,700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  <w:vAlign w:val="bottom"/>
          </w:tcPr>
          <w:p w14:paraId="10F775BA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06C23A3" w14:textId="65BDDFC5" w:rsidR="00FE243C" w:rsidRPr="0086605F" w:rsidRDefault="003C196C" w:rsidP="00575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161,500</w:t>
            </w:r>
          </w:p>
        </w:tc>
      </w:tr>
      <w:tr w:rsidR="003C196C" w:rsidRPr="0086605F" w14:paraId="30E1483C" w14:textId="77777777" w:rsidTr="00DB29A9">
        <w:tc>
          <w:tcPr>
            <w:tcW w:w="2107" w:type="pct"/>
          </w:tcPr>
          <w:p w14:paraId="3FA72F8E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8357A" w14:textId="50537358" w:rsidR="003C196C" w:rsidRPr="0086605F" w:rsidRDefault="003C196C" w:rsidP="003C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1,280,150</w:t>
            </w:r>
          </w:p>
        </w:tc>
        <w:tc>
          <w:tcPr>
            <w:tcW w:w="148" w:type="pct"/>
            <w:vAlign w:val="bottom"/>
          </w:tcPr>
          <w:p w14:paraId="00884977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6F9EE" w14:textId="134A56C2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13,929,050</w:t>
            </w:r>
          </w:p>
        </w:tc>
        <w:tc>
          <w:tcPr>
            <w:tcW w:w="148" w:type="pct"/>
            <w:vAlign w:val="bottom"/>
          </w:tcPr>
          <w:p w14:paraId="7A5ECC91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AC95B" w14:textId="57E7F7D2" w:rsidR="003C196C" w:rsidRPr="0086605F" w:rsidRDefault="00DB29A9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C196C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15,047,700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  <w:vAlign w:val="bottom"/>
          </w:tcPr>
          <w:p w14:paraId="616B6EDD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90713" w14:textId="5DE1D487" w:rsidR="003C196C" w:rsidRPr="0086605F" w:rsidRDefault="003C196C" w:rsidP="003C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161,500</w:t>
            </w:r>
          </w:p>
        </w:tc>
      </w:tr>
      <w:tr w:rsidR="003C196C" w:rsidRPr="0086605F" w14:paraId="799933D9" w14:textId="77777777" w:rsidTr="00DB29A9">
        <w:tc>
          <w:tcPr>
            <w:tcW w:w="2107" w:type="pct"/>
          </w:tcPr>
          <w:p w14:paraId="3768DB65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4CB586BC" w14:textId="77777777" w:rsidR="003C196C" w:rsidRPr="0086605F" w:rsidRDefault="003C196C" w:rsidP="003C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6AFEBA5A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494009A7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8BF285B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187BF8FD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670BB1CA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46B06ED8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196C" w:rsidRPr="0086605F" w14:paraId="4748132F" w14:textId="77777777" w:rsidTr="00DB29A9">
        <w:trPr>
          <w:trHeight w:hRule="exact" w:val="414"/>
        </w:trPr>
        <w:tc>
          <w:tcPr>
            <w:tcW w:w="2107" w:type="pct"/>
          </w:tcPr>
          <w:p w14:paraId="12DB493A" w14:textId="4092CE44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891" w:type="pct"/>
            <w:gridSpan w:val="7"/>
            <w:vAlign w:val="bottom"/>
          </w:tcPr>
          <w:p w14:paraId="0194DF53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C196C" w:rsidRPr="0086605F" w14:paraId="4B0AE012" w14:textId="77777777" w:rsidTr="00DB29A9">
        <w:tc>
          <w:tcPr>
            <w:tcW w:w="2107" w:type="pct"/>
          </w:tcPr>
          <w:p w14:paraId="0296692F" w14:textId="297EE68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vAlign w:val="bottom"/>
          </w:tcPr>
          <w:p w14:paraId="5F4DEEA3" w14:textId="7BFF7109" w:rsidR="003C196C" w:rsidRPr="0086605F" w:rsidRDefault="003C196C" w:rsidP="003C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2,216,550</w:t>
            </w:r>
          </w:p>
        </w:tc>
        <w:tc>
          <w:tcPr>
            <w:tcW w:w="148" w:type="pct"/>
            <w:vAlign w:val="bottom"/>
          </w:tcPr>
          <w:p w14:paraId="4BC8D6C2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2E39E66" w14:textId="526277E0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12,404,250</w:t>
            </w:r>
          </w:p>
        </w:tc>
        <w:tc>
          <w:tcPr>
            <w:tcW w:w="148" w:type="pct"/>
            <w:vAlign w:val="bottom"/>
          </w:tcPr>
          <w:p w14:paraId="2140ABAA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9064EEE" w14:textId="1510AF73" w:rsidR="003C196C" w:rsidRPr="0086605F" w:rsidRDefault="00C6078F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196C" w:rsidRPr="0086605F">
              <w:rPr>
                <w:rFonts w:asciiTheme="majorBidi" w:hAnsiTheme="majorBidi" w:cstheme="majorBidi"/>
                <w:sz w:val="30"/>
                <w:szCs w:val="30"/>
              </w:rPr>
              <w:t>13,340,650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  <w:vAlign w:val="bottom"/>
          </w:tcPr>
          <w:p w14:paraId="120EE6D1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0B9980C" w14:textId="5E566348" w:rsidR="003C196C" w:rsidRPr="0086605F" w:rsidRDefault="003C196C" w:rsidP="003C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1,280,150</w:t>
            </w:r>
          </w:p>
        </w:tc>
      </w:tr>
      <w:tr w:rsidR="003C196C" w:rsidRPr="0086605F" w14:paraId="01B2DD0E" w14:textId="77777777" w:rsidTr="00DB29A9">
        <w:tc>
          <w:tcPr>
            <w:tcW w:w="2107" w:type="pct"/>
          </w:tcPr>
          <w:p w14:paraId="30B462A6" w14:textId="7DDD706F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94EC0" w14:textId="2CF6E284" w:rsidR="003C196C" w:rsidRPr="0086605F" w:rsidRDefault="003C196C" w:rsidP="003C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2,216,550</w:t>
            </w:r>
          </w:p>
        </w:tc>
        <w:tc>
          <w:tcPr>
            <w:tcW w:w="148" w:type="pct"/>
            <w:vAlign w:val="bottom"/>
          </w:tcPr>
          <w:p w14:paraId="188EEA6D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426CC" w14:textId="7A251FE3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12,404,250</w:t>
            </w:r>
          </w:p>
        </w:tc>
        <w:tc>
          <w:tcPr>
            <w:tcW w:w="148" w:type="pct"/>
            <w:vAlign w:val="bottom"/>
          </w:tcPr>
          <w:p w14:paraId="291139BA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05157" w14:textId="54CAD19E" w:rsidR="003C196C" w:rsidRPr="0086605F" w:rsidRDefault="00C6078F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C196C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13,340,650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  <w:vAlign w:val="bottom"/>
          </w:tcPr>
          <w:p w14:paraId="7C9D35FE" w14:textId="77777777" w:rsidR="003C196C" w:rsidRPr="0086605F" w:rsidRDefault="003C196C" w:rsidP="003C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D44BD" w14:textId="396628F0" w:rsidR="003C196C" w:rsidRPr="0086605F" w:rsidRDefault="003C196C" w:rsidP="003C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1,280,150</w:t>
            </w:r>
          </w:p>
        </w:tc>
      </w:tr>
    </w:tbl>
    <w:p w14:paraId="75369CDF" w14:textId="2931A2E5" w:rsidR="009675C2" w:rsidRPr="0086605F" w:rsidRDefault="009675C2" w:rsidP="0081693B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5292BEB4" w14:textId="5A5CA22E" w:rsidR="00E21403" w:rsidRPr="0086605F" w:rsidRDefault="00E21403" w:rsidP="00DE13C7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605F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="00C418B0" w:rsidRPr="0086605F">
        <w:rPr>
          <w:rFonts w:ascii="Angsana New" w:hAnsi="Angsana New" w:cs="Angsana New"/>
          <w:spacing w:val="6"/>
          <w:sz w:val="30"/>
          <w:szCs w:val="30"/>
        </w:rPr>
        <w:t>31</w:t>
      </w:r>
      <w:r w:rsidRPr="0086605F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pacing w:val="6"/>
          <w:sz w:val="30"/>
          <w:szCs w:val="30"/>
          <w:cs/>
        </w:rPr>
        <w:t xml:space="preserve">ธันวาคม </w:t>
      </w:r>
      <w:r w:rsidR="00C418B0" w:rsidRPr="0086605F">
        <w:rPr>
          <w:rFonts w:ascii="Angsana New" w:hAnsi="Angsana New" w:cs="Angsana New"/>
          <w:spacing w:val="6"/>
          <w:sz w:val="30"/>
          <w:szCs w:val="30"/>
        </w:rPr>
        <w:t>256</w:t>
      </w:r>
      <w:r w:rsidR="00FE243C" w:rsidRPr="0086605F">
        <w:rPr>
          <w:rFonts w:ascii="Angsana New" w:hAnsi="Angsana New" w:cs="Angsana New"/>
          <w:spacing w:val="6"/>
          <w:sz w:val="30"/>
          <w:szCs w:val="30"/>
        </w:rPr>
        <w:t>6</w:t>
      </w:r>
      <w:r w:rsidRPr="0086605F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pacing w:val="6"/>
          <w:sz w:val="30"/>
          <w:szCs w:val="30"/>
          <w:cs/>
        </w:rPr>
        <w:t>เงินกู้ยืมระยะสั้น</w:t>
      </w:r>
      <w:r w:rsidRPr="0086605F">
        <w:rPr>
          <w:rFonts w:ascii="Angsana New" w:hAnsi="Angsana New" w:cs="Angsana New" w:hint="cs"/>
          <w:spacing w:val="6"/>
          <w:sz w:val="30"/>
          <w:szCs w:val="30"/>
          <w:cs/>
        </w:rPr>
        <w:t>จาก</w:t>
      </w:r>
      <w:r w:rsidRPr="0086605F">
        <w:rPr>
          <w:rFonts w:ascii="Angsana New" w:hAnsi="Angsana New" w:cs="Angsana New"/>
          <w:spacing w:val="6"/>
          <w:sz w:val="30"/>
          <w:szCs w:val="30"/>
          <w:cs/>
        </w:rPr>
        <w:t>บริษัทย่อย เป็นเงินกู้ยืมประเภทไม่มี</w:t>
      </w:r>
      <w:r w:rsidRPr="0086605F">
        <w:rPr>
          <w:rFonts w:ascii="Angsana New" w:hAnsi="Angsana New" w:cs="Angsana New"/>
          <w:sz w:val="30"/>
          <w:szCs w:val="30"/>
          <w:cs/>
        </w:rPr>
        <w:t>หลักประกันและ</w:t>
      </w:r>
      <w:r w:rsidRPr="0086605F">
        <w:rPr>
          <w:rFonts w:ascii="Angsana New" w:hAnsi="Angsana New" w:cs="Angsana New"/>
          <w:spacing w:val="8"/>
          <w:sz w:val="30"/>
          <w:szCs w:val="30"/>
          <w:cs/>
        </w:rPr>
        <w:t>ชำระคืนเมื่อทวงถาม โดยมีอัตราดอกเบี้ย</w:t>
      </w:r>
      <w:r w:rsidR="003D3C0A" w:rsidRPr="0086605F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ร้อยละ </w:t>
      </w:r>
      <w:r w:rsidR="00E44A64" w:rsidRPr="0086605F">
        <w:rPr>
          <w:rFonts w:ascii="Angsana New" w:hAnsi="Angsana New" w:cs="Angsana New"/>
          <w:spacing w:val="8"/>
          <w:sz w:val="30"/>
          <w:szCs w:val="30"/>
        </w:rPr>
        <w:t>5.31</w:t>
      </w:r>
      <w:r w:rsidR="003D3C0A" w:rsidRPr="0086605F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pacing w:val="8"/>
          <w:sz w:val="30"/>
          <w:szCs w:val="30"/>
          <w:cs/>
        </w:rPr>
        <w:t>ต่อปี</w:t>
      </w:r>
      <w:r w:rsidR="003D3C0A" w:rsidRPr="0086605F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3D3C0A" w:rsidRPr="0086605F">
        <w:rPr>
          <w:rFonts w:ascii="Angsana New" w:hAnsi="Angsana New" w:cs="Angsana New"/>
          <w:i/>
          <w:iCs/>
          <w:spacing w:val="8"/>
          <w:sz w:val="30"/>
          <w:szCs w:val="30"/>
        </w:rPr>
        <w:t>(</w:t>
      </w:r>
      <w:r w:rsidR="00C418B0" w:rsidRPr="0086605F">
        <w:rPr>
          <w:rFonts w:ascii="Angsana New" w:hAnsi="Angsana New" w:cs="Angsana New"/>
          <w:i/>
          <w:iCs/>
          <w:spacing w:val="8"/>
          <w:sz w:val="30"/>
          <w:szCs w:val="30"/>
        </w:rPr>
        <w:t>256</w:t>
      </w:r>
      <w:r w:rsidR="009B6C96" w:rsidRPr="0086605F">
        <w:rPr>
          <w:rFonts w:ascii="Angsana New" w:hAnsi="Angsana New" w:cs="Angsana New"/>
          <w:i/>
          <w:iCs/>
          <w:spacing w:val="8"/>
          <w:sz w:val="30"/>
          <w:szCs w:val="30"/>
        </w:rPr>
        <w:t>5</w:t>
      </w:r>
      <w:r w:rsidR="003D3C0A" w:rsidRPr="0086605F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: </w:t>
      </w:r>
      <w:r w:rsidR="00FE243C" w:rsidRPr="0086605F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ร้อยละ </w:t>
      </w:r>
      <w:r w:rsidR="00FE243C" w:rsidRPr="0086605F">
        <w:rPr>
          <w:rFonts w:ascii="Angsana New" w:hAnsi="Angsana New" w:cs="Angsana New"/>
          <w:i/>
          <w:iCs/>
          <w:spacing w:val="8"/>
          <w:sz w:val="30"/>
          <w:szCs w:val="30"/>
        </w:rPr>
        <w:t>4.92</w:t>
      </w:r>
      <w:r w:rsidR="003D3C0A" w:rsidRPr="0086605F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3D3C0A" w:rsidRPr="0086605F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ต่อปี</w:t>
      </w:r>
      <w:r w:rsidR="003D3C0A" w:rsidRPr="0086605F">
        <w:rPr>
          <w:rFonts w:ascii="Angsana New" w:hAnsi="Angsana New" w:cs="Angsana New"/>
          <w:i/>
          <w:iCs/>
          <w:spacing w:val="8"/>
          <w:sz w:val="30"/>
          <w:szCs w:val="30"/>
        </w:rPr>
        <w:t>)</w:t>
      </w:r>
    </w:p>
    <w:p w14:paraId="144FAB9F" w14:textId="7651E7C2" w:rsidR="00A83074" w:rsidRPr="0086605F" w:rsidRDefault="00A83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B8563EF" w14:textId="77777777" w:rsidR="00604421" w:rsidRPr="0086605F" w:rsidRDefault="00604421" w:rsidP="0081693B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5D6F9637" w14:textId="77777777" w:rsidR="00525A4C" w:rsidRPr="0086605F" w:rsidRDefault="0052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6605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3E5D27FC" w14:textId="04DAEAD5" w:rsidR="00804175" w:rsidRPr="0086605F" w:rsidRDefault="00804175" w:rsidP="0081693B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6605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</w:t>
      </w:r>
      <w:r w:rsidR="007F0DFF" w:rsidRPr="0086605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ุคคลหรือกิจการที่เกี่ยวข้องกัน</w:t>
      </w:r>
    </w:p>
    <w:p w14:paraId="16D3C5FE" w14:textId="77777777" w:rsidR="00804175" w:rsidRPr="0086605F" w:rsidRDefault="00804175" w:rsidP="00AF7D14">
      <w:pPr>
        <w:ind w:left="540"/>
        <w:rPr>
          <w:rFonts w:ascii="Angsana New" w:hAnsi="Angsana New" w:cs="Angsana New"/>
          <w:sz w:val="30"/>
          <w:szCs w:val="30"/>
        </w:rPr>
      </w:pPr>
    </w:p>
    <w:p w14:paraId="555F53C6" w14:textId="449FE51F" w:rsidR="00D70F06" w:rsidRPr="0086605F" w:rsidRDefault="00D70F06" w:rsidP="00AF7D14">
      <w:pPr>
        <w:ind w:left="540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18B0" w:rsidRPr="0086605F">
        <w:rPr>
          <w:rFonts w:ascii="Angsana New" w:hAnsi="Angsana New" w:cs="Angsana New"/>
          <w:sz w:val="30"/>
          <w:szCs w:val="30"/>
        </w:rPr>
        <w:t>31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="00BE61AF" w:rsidRPr="0086605F">
        <w:rPr>
          <w:rFonts w:ascii="Angsana New" w:hAnsi="Angsana New" w:cs="Angsana New"/>
          <w:sz w:val="30"/>
          <w:szCs w:val="30"/>
          <w:cs/>
        </w:rPr>
        <w:t>ธันวาคม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86605F">
        <w:rPr>
          <w:rFonts w:ascii="Angsana New" w:hAnsi="Angsana New" w:cs="Angsana New"/>
          <w:sz w:val="30"/>
          <w:szCs w:val="30"/>
        </w:rPr>
        <w:t>256</w:t>
      </w:r>
      <w:r w:rsidR="00FE243C" w:rsidRPr="0086605F">
        <w:rPr>
          <w:rFonts w:ascii="Angsana New" w:hAnsi="Angsana New" w:cs="Angsana New"/>
          <w:sz w:val="30"/>
          <w:szCs w:val="30"/>
        </w:rPr>
        <w:t>6</w:t>
      </w:r>
      <w:r w:rsidR="006455B9"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กลุ่มบริษัทมีสัญญาที่สําคัญกับบุคคลและกิจการที่เกี่ยวข้องกันดังนี้</w:t>
      </w:r>
    </w:p>
    <w:p w14:paraId="4525C12F" w14:textId="547109A1" w:rsidR="00843DFB" w:rsidRPr="0086605F" w:rsidRDefault="00843DFB" w:rsidP="00AF7D14">
      <w:pPr>
        <w:ind w:left="540"/>
        <w:rPr>
          <w:rFonts w:ascii="Angsana New" w:hAnsi="Angsana New" w:cs="Angsana New"/>
          <w:sz w:val="30"/>
          <w:szCs w:val="30"/>
        </w:rPr>
      </w:pPr>
    </w:p>
    <w:p w14:paraId="5F965DDF" w14:textId="77777777" w:rsidR="00843DFB" w:rsidRPr="0086605F" w:rsidRDefault="00843DFB" w:rsidP="00843DFB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86605F">
        <w:rPr>
          <w:rFonts w:ascii="Angsana New" w:hAnsi="Angsana New" w:cs="Angsana New"/>
          <w:i/>
          <w:iCs/>
          <w:sz w:val="30"/>
          <w:szCs w:val="30"/>
          <w:cs/>
        </w:rPr>
        <w:t>สัญญาเช่าช่วงพื้นที่และบริการ</w:t>
      </w:r>
    </w:p>
    <w:p w14:paraId="269C11E6" w14:textId="77777777" w:rsidR="00843DFB" w:rsidRPr="0086605F" w:rsidRDefault="00843DFB" w:rsidP="00843DFB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4C676EE2" w14:textId="77777777" w:rsidR="00843DFB" w:rsidRPr="0086605F" w:rsidRDefault="00843DFB" w:rsidP="00843DF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 บริษัทร่วมและการร่วมค้า</w:t>
      </w:r>
      <w:r w:rsidRPr="0086605F">
        <w:rPr>
          <w:rFonts w:ascii="Angsana New" w:hAnsi="Angsana New" w:cs="Angsana New"/>
          <w:sz w:val="30"/>
          <w:szCs w:val="30"/>
          <w:cs/>
        </w:rPr>
        <w:t>ในประเทศบางแห่งมีสัญญาเช่าช่วงพื้นที่และบริการกับบริษัท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ภายใต้เงื่อนไขของสัญญา บริษัทตกลงที่จะให้บริษัทย่อย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 บริษัทร่วมและการร่วมค้า</w:t>
      </w:r>
      <w:r w:rsidRPr="0086605F">
        <w:rPr>
          <w:rFonts w:ascii="Angsana New" w:hAnsi="Angsana New" w:cs="Angsana New"/>
          <w:sz w:val="30"/>
          <w:szCs w:val="30"/>
          <w:cs/>
        </w:rPr>
        <w:t>เช่าช่วงพื้นที่สำนักงานจากบริษัทเพื่อใช้เป็นพื้นที่สำนักงาน ในการนี้บริษัทย่อย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บริษัทร่วมและการร่วมค้า</w:t>
      </w:r>
      <w:r w:rsidRPr="0086605F">
        <w:rPr>
          <w:rFonts w:ascii="Angsana New" w:hAnsi="Angsana New" w:cs="Angsana New"/>
          <w:sz w:val="30"/>
          <w:szCs w:val="30"/>
          <w:cs/>
        </w:rPr>
        <w:t>ดังกล่าว ตกลงจ่ายค่าเช่าช่วงให้กับบริษัทตามอัตราที่ระบุไว้ในสัญญา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สัญญาเหล่านี้มีผลบังคับใช้ตั้งแต่วันที่ </w:t>
      </w:r>
      <w:r w:rsidRPr="0086605F">
        <w:rPr>
          <w:rFonts w:ascii="Angsana New" w:hAnsi="Angsana New" w:cs="Angsana New"/>
          <w:sz w:val="30"/>
          <w:szCs w:val="30"/>
        </w:rPr>
        <w:t xml:space="preserve">1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86605F">
        <w:rPr>
          <w:rFonts w:ascii="Angsana New" w:hAnsi="Angsana New" w:cs="Angsana New"/>
          <w:sz w:val="30"/>
          <w:szCs w:val="30"/>
        </w:rPr>
        <w:t xml:space="preserve">2565 </w:t>
      </w:r>
      <w:r w:rsidRPr="0086605F">
        <w:rPr>
          <w:rFonts w:ascii="Angsana New" w:hAnsi="Angsana New" w:cs="Angsana New"/>
          <w:sz w:val="30"/>
          <w:szCs w:val="30"/>
          <w:cs/>
        </w:rPr>
        <w:t>ถึงวันที่</w:t>
      </w:r>
      <w:r w:rsidRPr="0086605F">
        <w:rPr>
          <w:rFonts w:ascii="Angsana New" w:hAnsi="Angsana New" w:cs="Angsana New"/>
          <w:sz w:val="30"/>
          <w:szCs w:val="30"/>
        </w:rPr>
        <w:t xml:space="preserve"> 31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86605F">
        <w:rPr>
          <w:rFonts w:ascii="Angsana New" w:hAnsi="Angsana New" w:cs="Angsana New"/>
          <w:sz w:val="30"/>
          <w:szCs w:val="30"/>
        </w:rPr>
        <w:t>2568</w:t>
      </w:r>
    </w:p>
    <w:p w14:paraId="0F8B525D" w14:textId="0F0B2146" w:rsidR="00843DFB" w:rsidRPr="0086605F" w:rsidRDefault="00843DFB" w:rsidP="00AF7D14">
      <w:pPr>
        <w:ind w:left="540"/>
        <w:rPr>
          <w:rFonts w:ascii="Angsana New" w:hAnsi="Angsana New" w:cs="Angsana New"/>
          <w:sz w:val="30"/>
          <w:szCs w:val="30"/>
        </w:rPr>
      </w:pPr>
    </w:p>
    <w:p w14:paraId="6C5BB7E8" w14:textId="77777777" w:rsidR="00843DFB" w:rsidRPr="0086605F" w:rsidRDefault="00843DFB" w:rsidP="0084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86605F">
        <w:rPr>
          <w:rFonts w:ascii="Angsana New" w:hAnsi="Angsana New" w:cs="Angsana New"/>
          <w:i/>
          <w:iCs/>
          <w:sz w:val="30"/>
          <w:szCs w:val="30"/>
          <w:cs/>
        </w:rPr>
        <w:t>สัญญาให้เช่าที่ดิน</w:t>
      </w:r>
    </w:p>
    <w:p w14:paraId="15AB25F0" w14:textId="77777777" w:rsidR="00843DFB" w:rsidRPr="0086605F" w:rsidRDefault="00843DFB" w:rsidP="0084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61DB15F8" w14:textId="77777777" w:rsidR="00843DFB" w:rsidRPr="0086605F" w:rsidRDefault="00843DFB" w:rsidP="0084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บริษัทมีสัญญาให้เช่าที่ดินกับบริษัทย่อย</w:t>
      </w:r>
      <w:r w:rsidRPr="0086605F">
        <w:rPr>
          <w:rFonts w:ascii="Angsana New" w:hAnsi="Angsana New" w:cs="Angsana New" w:hint="cs"/>
          <w:sz w:val="30"/>
          <w:szCs w:val="30"/>
          <w:cs/>
        </w:rPr>
        <w:t>และบริษัทร่วม</w:t>
      </w:r>
      <w:r w:rsidRPr="0086605F">
        <w:rPr>
          <w:rFonts w:ascii="Angsana New" w:hAnsi="Angsana New" w:cs="Angsana New"/>
          <w:sz w:val="30"/>
          <w:szCs w:val="30"/>
          <w:cs/>
        </w:rPr>
        <w:t>ในประเทศ</w:t>
      </w:r>
      <w:r w:rsidRPr="0086605F">
        <w:rPr>
          <w:rFonts w:ascii="Angsana New" w:hAnsi="Angsana New" w:cs="Angsana New" w:hint="cs"/>
          <w:sz w:val="30"/>
          <w:szCs w:val="30"/>
          <w:cs/>
        </w:rPr>
        <w:t>บาง</w:t>
      </w:r>
      <w:r w:rsidRPr="0086605F">
        <w:rPr>
          <w:rFonts w:ascii="Angsana New" w:hAnsi="Angsana New" w:cs="Angsana New"/>
          <w:sz w:val="30"/>
          <w:szCs w:val="30"/>
          <w:cs/>
        </w:rPr>
        <w:t>แห่ง ภายใต้เงื่อนไขของสัญญา บริษัทตกลงให้เช่าที่ดินเพื่อปลูกสร้างอาคารเพื่อใช้เป็นที่ผลิตสินค้า ขายสินค้า หรือกระทำการอื่นใดอันเป็นไปตามวัตถุประสงค์ของ</w:t>
      </w:r>
      <w:r w:rsidRPr="0086605F">
        <w:rPr>
          <w:rFonts w:ascii="Angsana New" w:hAnsi="Angsana New" w:cs="Angsana New" w:hint="cs"/>
          <w:sz w:val="30"/>
          <w:szCs w:val="30"/>
          <w:cs/>
        </w:rPr>
        <w:t>บริษัทย่อยและบริษัทร่วมดังกล่าว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ในการนี้</w:t>
      </w:r>
      <w:r w:rsidRPr="0086605F">
        <w:rPr>
          <w:rFonts w:ascii="Angsana New" w:hAnsi="Angsana New" w:cs="Angsana New" w:hint="cs"/>
          <w:sz w:val="30"/>
          <w:szCs w:val="30"/>
          <w:cs/>
        </w:rPr>
        <w:t>บริษัทย่อยและบริษัทร่วมดังกล่าว</w:t>
      </w:r>
      <w:r w:rsidRPr="0086605F">
        <w:rPr>
          <w:rFonts w:ascii="Angsana New" w:hAnsi="Angsana New" w:cs="Angsana New"/>
          <w:sz w:val="30"/>
          <w:szCs w:val="30"/>
          <w:cs/>
        </w:rPr>
        <w:t>ตกลงจ่ายค่าเช่าให้กับบริษัทตามอัตราที่ระบุไว้ในสัญญา สัญญานี้มีผลบังคับใช้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Pr="0086605F">
        <w:rPr>
          <w:rFonts w:ascii="Angsana New" w:hAnsi="Angsana New" w:cs="Angsana New"/>
          <w:sz w:val="30"/>
          <w:szCs w:val="30"/>
        </w:rPr>
        <w:t>8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 ปี ถึง </w:t>
      </w:r>
      <w:r w:rsidRPr="0086605F">
        <w:rPr>
          <w:rFonts w:ascii="Angsana New" w:hAnsi="Angsana New" w:cs="Angsana New"/>
          <w:sz w:val="30"/>
          <w:szCs w:val="30"/>
        </w:rPr>
        <w:t>10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 ปี ซึ่งจะสิ้นสุดในระหว่างปี </w:t>
      </w:r>
      <w:r w:rsidRPr="0086605F">
        <w:rPr>
          <w:rFonts w:ascii="Angsana New" w:hAnsi="Angsana New" w:cs="Angsana New"/>
          <w:sz w:val="30"/>
          <w:szCs w:val="30"/>
        </w:rPr>
        <w:t xml:space="preserve">2568 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ถึงปี </w:t>
      </w:r>
      <w:r w:rsidRPr="0086605F">
        <w:rPr>
          <w:rFonts w:ascii="Angsana New" w:hAnsi="Angsana New" w:cs="Angsana New"/>
          <w:sz w:val="30"/>
          <w:szCs w:val="30"/>
        </w:rPr>
        <w:t>2573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เมื่อครบกำหนดระยะเวลาเช่า คู่สัญญาจะตกลงต่ออายุสัญญาการเช่าออกไปตามข้อกำหนดและเงื่อนไขที่เห็นชอบร่วมกัน</w:t>
      </w:r>
    </w:p>
    <w:p w14:paraId="39083699" w14:textId="05D24640" w:rsidR="00843DFB" w:rsidRPr="0086605F" w:rsidRDefault="00843DFB" w:rsidP="00AF7D14">
      <w:pPr>
        <w:ind w:left="540"/>
        <w:rPr>
          <w:rFonts w:ascii="Angsana New" w:hAnsi="Angsana New" w:cs="Angsana New"/>
          <w:sz w:val="30"/>
          <w:szCs w:val="30"/>
        </w:rPr>
      </w:pPr>
    </w:p>
    <w:p w14:paraId="4C0A1D79" w14:textId="77777777" w:rsidR="00843DFB" w:rsidRPr="0086605F" w:rsidRDefault="00843DFB" w:rsidP="00843DFB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86605F">
        <w:rPr>
          <w:rFonts w:ascii="Angsana New" w:hAnsi="Angsana New" w:cs="Angsana New"/>
          <w:i/>
          <w:iCs/>
          <w:sz w:val="30"/>
          <w:szCs w:val="30"/>
          <w:cs/>
        </w:rPr>
        <w:t>สัญญาซื้อขายไก่เนื้อ</w:t>
      </w:r>
    </w:p>
    <w:p w14:paraId="3B198D0A" w14:textId="77777777" w:rsidR="00843DFB" w:rsidRPr="0086605F" w:rsidRDefault="00843DFB" w:rsidP="00843DFB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5E44898E" w14:textId="53F99EFA" w:rsidR="00843DFB" w:rsidRPr="0086605F" w:rsidRDefault="00843DFB" w:rsidP="00843DFB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 xml:space="preserve">บริษัทมีสัญญาซื้อขายไก่เนื้อกับบริษัทย่อยในประเทศแห่งหนึ่ง (บริษัท ไทย ฟู้ดส์ คอนแทรค ฟาร์มมิ่ง จำกัด </w:t>
      </w:r>
      <w:r w:rsidRPr="0086605F">
        <w:rPr>
          <w:rFonts w:ascii="Angsana New" w:hAnsi="Angsana New" w:cs="Angsana New"/>
          <w:sz w:val="30"/>
          <w:szCs w:val="30"/>
        </w:rPr>
        <w:t>(</w:t>
      </w:r>
      <w:r w:rsidRPr="0086605F">
        <w:rPr>
          <w:rFonts w:ascii="Angsana New" w:hAnsi="Angsana New" w:cs="Angsana New"/>
          <w:sz w:val="30"/>
          <w:szCs w:val="30"/>
          <w:cs/>
        </w:rPr>
        <w:t>“</w:t>
      </w:r>
      <w:r w:rsidRPr="0086605F">
        <w:rPr>
          <w:rFonts w:ascii="Angsana New" w:hAnsi="Angsana New" w:cs="Angsana New"/>
          <w:sz w:val="30"/>
          <w:szCs w:val="30"/>
        </w:rPr>
        <w:t>TFCF</w:t>
      </w:r>
      <w:r w:rsidRPr="0086605F">
        <w:rPr>
          <w:rFonts w:ascii="Angsana New" w:hAnsi="Angsana New" w:cs="Angsana New"/>
          <w:sz w:val="30"/>
          <w:szCs w:val="30"/>
          <w:cs/>
        </w:rPr>
        <w:t>”</w:t>
      </w:r>
      <w:r w:rsidRPr="0086605F">
        <w:rPr>
          <w:rFonts w:ascii="Angsana New" w:hAnsi="Angsana New" w:cs="Angsana New"/>
          <w:sz w:val="30"/>
          <w:szCs w:val="30"/>
        </w:rPr>
        <w:t>)</w:t>
      </w:r>
      <w:r w:rsidRPr="0086605F">
        <w:rPr>
          <w:rFonts w:ascii="Angsana New" w:hAnsi="Angsana New" w:cs="Angsana New"/>
          <w:sz w:val="30"/>
          <w:szCs w:val="30"/>
          <w:cs/>
        </w:rPr>
        <w:t>)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ทั้งนี้ปริมาณขายและราคาสินค้าเป็นไปตามที่ </w:t>
      </w:r>
      <w:r w:rsidRPr="0086605F">
        <w:rPr>
          <w:rFonts w:ascii="Angsana New" w:hAnsi="Angsana New" w:cs="Angsana New"/>
          <w:sz w:val="30"/>
          <w:szCs w:val="30"/>
        </w:rPr>
        <w:t xml:space="preserve">TFCF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กำหนด โดยจะแจ้งการปรับเปลี่ยนราคาให้บริษัททราบล่วงหน้า สัญญานี้มีผลบังคับใช้ตั้งแต่วันที่ </w:t>
      </w:r>
      <w:r w:rsidRPr="0086605F">
        <w:rPr>
          <w:rFonts w:ascii="Angsana New" w:hAnsi="Angsana New" w:cs="Angsana New"/>
          <w:sz w:val="30"/>
          <w:szCs w:val="30"/>
        </w:rPr>
        <w:t xml:space="preserve">1 </w:t>
      </w:r>
      <w:r w:rsidR="000E7886" w:rsidRPr="0086605F">
        <w:rPr>
          <w:rFonts w:ascii="Angsana New" w:hAnsi="Angsana New" w:cs="Angsana New" w:hint="cs"/>
          <w:sz w:val="30"/>
          <w:szCs w:val="30"/>
          <w:cs/>
        </w:rPr>
        <w:t>มกรา</w:t>
      </w:r>
      <w:r w:rsidR="00E701CE" w:rsidRPr="0086605F">
        <w:rPr>
          <w:rFonts w:ascii="Angsana New" w:hAnsi="Angsana New" w:cs="Angsana New" w:hint="cs"/>
          <w:sz w:val="30"/>
          <w:szCs w:val="30"/>
          <w:cs/>
        </w:rPr>
        <w:t>คม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z w:val="30"/>
          <w:szCs w:val="30"/>
        </w:rPr>
        <w:t>25</w:t>
      </w:r>
      <w:r w:rsidR="000E7886" w:rsidRPr="0086605F">
        <w:rPr>
          <w:rFonts w:ascii="Angsana New" w:hAnsi="Angsana New" w:cs="Angsana New"/>
          <w:sz w:val="30"/>
          <w:szCs w:val="30"/>
        </w:rPr>
        <w:t>60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และหากบริษัทมีความประสงค์ที่จะขอเลิกสัญญาฉบับนี้ บริษัทจะต้องทำหนังสือแจ้งให้ </w:t>
      </w:r>
      <w:r w:rsidRPr="0086605F">
        <w:rPr>
          <w:rFonts w:ascii="Angsana New" w:hAnsi="Angsana New" w:cs="Angsana New"/>
          <w:sz w:val="30"/>
          <w:szCs w:val="30"/>
        </w:rPr>
        <w:t xml:space="preserve">TFCF </w:t>
      </w:r>
      <w:r w:rsidRPr="0086605F">
        <w:rPr>
          <w:rFonts w:ascii="Angsana New" w:hAnsi="Angsana New" w:cs="Angsana New"/>
          <w:sz w:val="30"/>
          <w:szCs w:val="30"/>
          <w:cs/>
        </w:rPr>
        <w:t>ทราบล่วงหน้าเป็นเวลา</w:t>
      </w:r>
      <w:r w:rsidRPr="0086605F">
        <w:rPr>
          <w:rFonts w:ascii="Angsana New" w:hAnsi="Angsana New" w:cs="Angsana New" w:hint="cs"/>
          <w:sz w:val="30"/>
          <w:szCs w:val="30"/>
          <w:cs/>
        </w:rPr>
        <w:t>ไม่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น้อยกว่า </w:t>
      </w:r>
      <w:r w:rsidRPr="0086605F">
        <w:rPr>
          <w:rFonts w:ascii="Angsana New" w:hAnsi="Angsana New" w:cs="Angsana New"/>
          <w:sz w:val="30"/>
          <w:szCs w:val="30"/>
        </w:rPr>
        <w:t xml:space="preserve">30 </w:t>
      </w:r>
      <w:r w:rsidRPr="0086605F">
        <w:rPr>
          <w:rFonts w:ascii="Angsana New" w:hAnsi="Angsana New" w:cs="Angsana New"/>
          <w:sz w:val="30"/>
          <w:szCs w:val="30"/>
          <w:cs/>
        </w:rPr>
        <w:t>วัน และชำระหนี้สินค้างชำระ จนเสร็จสิ้น</w:t>
      </w:r>
    </w:p>
    <w:p w14:paraId="6EDDBF8B" w14:textId="77777777" w:rsidR="00843DFB" w:rsidRPr="0086605F" w:rsidRDefault="00843DFB" w:rsidP="00AF7D14">
      <w:pPr>
        <w:ind w:left="540"/>
        <w:rPr>
          <w:rFonts w:ascii="Angsana New" w:hAnsi="Angsana New" w:cs="Angsana New"/>
          <w:sz w:val="30"/>
          <w:szCs w:val="30"/>
        </w:rPr>
      </w:pPr>
    </w:p>
    <w:p w14:paraId="451DBD1A" w14:textId="77777777" w:rsidR="00D70F06" w:rsidRPr="0086605F" w:rsidRDefault="00D70F06" w:rsidP="00AF7D14">
      <w:pPr>
        <w:ind w:left="540"/>
        <w:rPr>
          <w:rFonts w:ascii="Angsana New" w:hAnsi="Angsana New" w:cs="Angsana New"/>
          <w:sz w:val="30"/>
          <w:szCs w:val="30"/>
        </w:rPr>
      </w:pPr>
    </w:p>
    <w:p w14:paraId="019FB95C" w14:textId="77777777" w:rsidR="00843DFB" w:rsidRPr="0086605F" w:rsidRDefault="0084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86605F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2A9FD0B7" w14:textId="2246650F" w:rsidR="00D70F06" w:rsidRPr="0086605F" w:rsidRDefault="00604421" w:rsidP="008567F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สัญญาซื้อขายไฟฟ้าจากระบบผลิตไฟฟ้าจากพลังงานแสงอาทิตย์</w:t>
      </w:r>
    </w:p>
    <w:p w14:paraId="19E00F37" w14:textId="77777777" w:rsidR="00604421" w:rsidRPr="0086605F" w:rsidRDefault="00604421" w:rsidP="00D70F0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2A7FF1FA" w14:textId="70A2736D" w:rsidR="005B0A9C" w:rsidRPr="0086605F" w:rsidRDefault="00604421" w:rsidP="00856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62E88" w:rsidRPr="0086605F">
        <w:rPr>
          <w:rFonts w:ascii="Angsana New" w:hAnsi="Angsana New" w:cs="Angsana New" w:hint="cs"/>
          <w:sz w:val="30"/>
          <w:szCs w:val="30"/>
          <w:cs/>
        </w:rPr>
        <w:t>และบริษัทย่อยบางแห่ง</w:t>
      </w:r>
      <w:r w:rsidRPr="0086605F">
        <w:rPr>
          <w:rFonts w:ascii="Angsana New" w:hAnsi="Angsana New" w:cs="Angsana New" w:hint="cs"/>
          <w:sz w:val="30"/>
          <w:szCs w:val="30"/>
          <w:cs/>
        </w:rPr>
        <w:t>มีสัญญาซื้อขายไฟฟ้าจากระบบผลิตไฟฟ้าจากพลังงานแสงอาทิตย์กับบริษัท</w:t>
      </w:r>
      <w:r w:rsidR="00E428CF" w:rsidRPr="0086605F">
        <w:rPr>
          <w:rFonts w:ascii="Angsana New" w:hAnsi="Angsana New" w:cs="Angsana New" w:hint="cs"/>
          <w:sz w:val="30"/>
          <w:szCs w:val="30"/>
          <w:cs/>
        </w:rPr>
        <w:t>ร่วม</w:t>
      </w:r>
      <w:r w:rsidR="008567F1" w:rsidRPr="0086605F">
        <w:rPr>
          <w:rFonts w:ascii="Angsana New" w:hAnsi="Angsana New" w:cs="Angsana New"/>
          <w:sz w:val="30"/>
          <w:szCs w:val="30"/>
        </w:rPr>
        <w:t xml:space="preserve">      </w:t>
      </w:r>
      <w:r w:rsidR="00562E88" w:rsidRPr="0086605F">
        <w:rPr>
          <w:rFonts w:ascii="Angsana New" w:hAnsi="Angsana New" w:cs="Angsana New" w:hint="cs"/>
          <w:sz w:val="30"/>
          <w:szCs w:val="30"/>
          <w:cs/>
        </w:rPr>
        <w:t>บางแห่ง</w:t>
      </w:r>
      <w:r w:rsidR="00E428CF" w:rsidRPr="0086605F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86605F">
        <w:rPr>
          <w:rFonts w:ascii="Angsana New" w:hAnsi="Angsana New" w:cs="Angsana New" w:hint="cs"/>
          <w:sz w:val="30"/>
          <w:szCs w:val="30"/>
          <w:cs/>
        </w:rPr>
        <w:t>ย่อย</w:t>
      </w:r>
      <w:r w:rsidR="00562E88" w:rsidRPr="0086605F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ภายใต้เงื่อนไขของสัญญา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62E88" w:rsidRPr="0086605F">
        <w:rPr>
          <w:rFonts w:ascii="Angsana New" w:hAnsi="Angsana New" w:cs="Angsana New" w:hint="cs"/>
          <w:sz w:val="30"/>
          <w:szCs w:val="30"/>
          <w:cs/>
        </w:rPr>
        <w:t>และบริษัทย่อยบางแห่งดังกล่าว</w:t>
      </w:r>
      <w:r w:rsidRPr="0086605F">
        <w:rPr>
          <w:rFonts w:ascii="Angsana New" w:hAnsi="Angsana New" w:cs="Angsana New" w:hint="cs"/>
          <w:sz w:val="30"/>
          <w:szCs w:val="30"/>
          <w:cs/>
        </w:rPr>
        <w:t>ตกลงซื้อไฟฟ้าที่ผลิตขึ้นจากบริษัท</w:t>
      </w:r>
      <w:r w:rsidR="00E428CF" w:rsidRPr="0086605F">
        <w:rPr>
          <w:rFonts w:ascii="Angsana New" w:hAnsi="Angsana New" w:cs="Angsana New" w:hint="cs"/>
          <w:sz w:val="30"/>
          <w:szCs w:val="30"/>
          <w:cs/>
        </w:rPr>
        <w:t>ร่วมและ</w:t>
      </w:r>
      <w:r w:rsidR="006637A5" w:rsidRPr="0086605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6605F">
        <w:rPr>
          <w:rFonts w:ascii="Angsana New" w:hAnsi="Angsana New" w:cs="Angsana New" w:hint="cs"/>
          <w:sz w:val="30"/>
          <w:szCs w:val="30"/>
          <w:cs/>
        </w:rPr>
        <w:t>ย่อยดังกล่าว</w:t>
      </w:r>
      <w:r w:rsidR="00E8068D"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ในกา</w:t>
      </w:r>
      <w:r w:rsidR="00E8068D" w:rsidRPr="0086605F">
        <w:rPr>
          <w:rFonts w:ascii="Angsana New" w:hAnsi="Angsana New" w:cs="Angsana New" w:hint="cs"/>
          <w:sz w:val="30"/>
          <w:szCs w:val="30"/>
          <w:cs/>
        </w:rPr>
        <w:t>รนี้</w:t>
      </w:r>
      <w:r w:rsidRPr="0086605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62E88" w:rsidRPr="0086605F">
        <w:rPr>
          <w:rFonts w:ascii="Angsana New" w:hAnsi="Angsana New" w:cs="Angsana New" w:hint="cs"/>
          <w:sz w:val="30"/>
          <w:szCs w:val="30"/>
          <w:cs/>
        </w:rPr>
        <w:t>และบริษัทย่อยบางแห่งดังกล่าว</w:t>
      </w:r>
      <w:r w:rsidRPr="0086605F">
        <w:rPr>
          <w:rFonts w:ascii="Angsana New" w:hAnsi="Angsana New" w:cs="Angsana New" w:hint="cs"/>
          <w:sz w:val="30"/>
          <w:szCs w:val="30"/>
          <w:cs/>
        </w:rPr>
        <w:t>ตกลงชำระค่าไฟฟ้าตามอัตราที่ระบุไว้ในสัญญา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โดยสัญญานี้มีกำหนดระยะเวลา</w:t>
      </w:r>
      <w:r w:rsidRPr="0086605F">
        <w:rPr>
          <w:rFonts w:ascii="Angsana New" w:hAnsi="Angsana New" w:cs="Angsana New"/>
          <w:sz w:val="30"/>
          <w:szCs w:val="30"/>
        </w:rPr>
        <w:t xml:space="preserve"> 25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E428CF" w:rsidRPr="0086605F">
        <w:rPr>
          <w:rFonts w:ascii="Angsana New" w:hAnsi="Angsana New" w:cs="Angsana New" w:hint="cs"/>
          <w:sz w:val="30"/>
          <w:szCs w:val="30"/>
          <w:cs/>
        </w:rPr>
        <w:t>ซึ่งจะสิ้นสุด</w:t>
      </w:r>
      <w:r w:rsidR="00186E33" w:rsidRPr="0086605F">
        <w:rPr>
          <w:rFonts w:ascii="Angsana New" w:hAnsi="Angsana New" w:cs="Angsana New" w:hint="cs"/>
          <w:sz w:val="30"/>
          <w:szCs w:val="30"/>
          <w:cs/>
        </w:rPr>
        <w:t>ใน</w:t>
      </w:r>
      <w:r w:rsidR="00562E88" w:rsidRPr="0086605F">
        <w:rPr>
          <w:rFonts w:ascii="Angsana New" w:hAnsi="Angsana New" w:cs="Angsana New" w:hint="cs"/>
          <w:sz w:val="30"/>
          <w:szCs w:val="30"/>
          <w:cs/>
        </w:rPr>
        <w:t xml:space="preserve">ระหว่างปี </w:t>
      </w:r>
      <w:r w:rsidR="00562E88" w:rsidRPr="0086605F">
        <w:rPr>
          <w:rFonts w:ascii="Angsana New" w:hAnsi="Angsana New" w:cs="Angsana New"/>
          <w:sz w:val="30"/>
          <w:szCs w:val="30"/>
        </w:rPr>
        <w:t xml:space="preserve">2588 </w:t>
      </w:r>
      <w:r w:rsidR="00562E88" w:rsidRPr="0086605F">
        <w:rPr>
          <w:rFonts w:ascii="Angsana New" w:hAnsi="Angsana New" w:cs="Angsana New" w:hint="cs"/>
          <w:sz w:val="30"/>
          <w:szCs w:val="30"/>
          <w:cs/>
        </w:rPr>
        <w:t>ถึง</w:t>
      </w:r>
      <w:r w:rsidR="00186E33" w:rsidRPr="0086605F">
        <w:rPr>
          <w:rFonts w:ascii="Angsana New" w:hAnsi="Angsana New" w:cs="Angsana New" w:hint="cs"/>
          <w:sz w:val="30"/>
          <w:szCs w:val="30"/>
          <w:cs/>
        </w:rPr>
        <w:t>ปี</w:t>
      </w:r>
      <w:r w:rsidR="00186E33" w:rsidRPr="0086605F">
        <w:rPr>
          <w:rFonts w:ascii="Angsana New" w:hAnsi="Angsana New" w:cs="Angsana New"/>
          <w:sz w:val="30"/>
          <w:szCs w:val="30"/>
        </w:rPr>
        <w:t xml:space="preserve"> 2591</w:t>
      </w:r>
    </w:p>
    <w:p w14:paraId="19AF87B0" w14:textId="7DF53CAE" w:rsidR="00843DFB" w:rsidRPr="0086605F" w:rsidRDefault="00843DFB" w:rsidP="00604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9AAEB7C" w14:textId="77777777" w:rsidR="00843DFB" w:rsidRPr="0086605F" w:rsidRDefault="00843DFB" w:rsidP="008567F1">
      <w:pPr>
        <w:tabs>
          <w:tab w:val="clear" w:pos="227"/>
          <w:tab w:val="clear" w:pos="454"/>
          <w:tab w:val="clear" w:pos="680"/>
          <w:tab w:val="clear" w:pos="907"/>
          <w:tab w:val="left" w:pos="81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สัญญาค้ำประกัน</w:t>
      </w:r>
    </w:p>
    <w:p w14:paraId="0D18E185" w14:textId="77777777" w:rsidR="00843DFB" w:rsidRPr="0086605F" w:rsidRDefault="00843DFB" w:rsidP="00843DFB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1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E906D42" w14:textId="41CD4FE3" w:rsidR="00843DFB" w:rsidRPr="0086605F" w:rsidRDefault="00843DFB" w:rsidP="00843DFB">
      <w:pPr>
        <w:tabs>
          <w:tab w:val="clear" w:pos="680"/>
          <w:tab w:val="left" w:pos="540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>บริษัทค้ำประกันวงเงินสินเชื่อของบริษัทย่อยบางแห่งซึ่งได้รับจากธนาคารเป็นจำนวนเงิน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="00CE10B1" w:rsidRPr="0086605F">
        <w:rPr>
          <w:rFonts w:ascii="Angsana New" w:hAnsi="Angsana New" w:cs="Angsana New"/>
          <w:sz w:val="30"/>
          <w:szCs w:val="30"/>
        </w:rPr>
        <w:t>19,</w:t>
      </w:r>
      <w:r w:rsidR="00186E33" w:rsidRPr="0086605F">
        <w:rPr>
          <w:rFonts w:ascii="Angsana New" w:hAnsi="Angsana New" w:cs="Angsana New"/>
          <w:sz w:val="30"/>
          <w:szCs w:val="30"/>
        </w:rPr>
        <w:t>677</w:t>
      </w:r>
      <w:r w:rsidR="00FD1826" w:rsidRPr="0086605F">
        <w:rPr>
          <w:rFonts w:ascii="Angsana New" w:hAnsi="Angsana New" w:cs="Angsana New"/>
          <w:sz w:val="30"/>
          <w:szCs w:val="30"/>
        </w:rPr>
        <w:t>.5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86605F">
        <w:rPr>
          <w:rFonts w:ascii="Angsana New" w:hAnsi="Angsana New" w:cs="Angsana New"/>
          <w:i/>
          <w:iCs/>
          <w:sz w:val="30"/>
          <w:szCs w:val="30"/>
        </w:rPr>
        <w:t>(256</w:t>
      </w:r>
      <w:r w:rsidR="009B349D" w:rsidRPr="0086605F">
        <w:rPr>
          <w:rFonts w:ascii="Angsana New" w:hAnsi="Angsana New" w:cs="Angsana New"/>
          <w:i/>
          <w:iCs/>
          <w:sz w:val="30"/>
          <w:szCs w:val="30"/>
        </w:rPr>
        <w:t>5</w:t>
      </w:r>
      <w:r w:rsidRPr="0086605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86605F">
        <w:rPr>
          <w:rFonts w:ascii="Angsana New" w:hAnsi="Angsana New" w:cs="Angsana New" w:hint="cs"/>
          <w:i/>
          <w:iCs/>
          <w:sz w:val="30"/>
          <w:szCs w:val="30"/>
        </w:rPr>
        <w:t>17</w:t>
      </w:r>
      <w:r w:rsidRPr="0086605F">
        <w:rPr>
          <w:rFonts w:ascii="Angsana New" w:hAnsi="Angsana New" w:cs="Angsana New"/>
          <w:i/>
          <w:iCs/>
          <w:sz w:val="30"/>
          <w:szCs w:val="30"/>
        </w:rPr>
        <w:t>,</w:t>
      </w:r>
      <w:r w:rsidRPr="0086605F">
        <w:rPr>
          <w:rFonts w:ascii="Angsana New" w:hAnsi="Angsana New" w:cs="Angsana New" w:hint="cs"/>
          <w:i/>
          <w:iCs/>
          <w:sz w:val="30"/>
          <w:szCs w:val="30"/>
        </w:rPr>
        <w:t>513</w:t>
      </w:r>
      <w:r w:rsidR="008604EA" w:rsidRPr="0086605F">
        <w:rPr>
          <w:rFonts w:ascii="Angsana New" w:hAnsi="Angsana New" w:cs="Angsana New"/>
          <w:i/>
          <w:iCs/>
          <w:sz w:val="30"/>
          <w:szCs w:val="30"/>
        </w:rPr>
        <w:t>.5</w:t>
      </w:r>
      <w:r w:rsidRPr="0086605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86605F">
        <w:rPr>
          <w:rFonts w:ascii="Angsana New" w:hAnsi="Angsana New" w:cs="Angsana New"/>
          <w:i/>
          <w:iCs/>
          <w:sz w:val="30"/>
          <w:szCs w:val="30"/>
        </w:rPr>
        <w:t>)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F9DC264" w14:textId="404FC5C3" w:rsidR="00623E70" w:rsidRPr="0086605F" w:rsidRDefault="00623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A2B400F" w14:textId="4AC5C184" w:rsidR="00DF5663" w:rsidRPr="0086605F" w:rsidRDefault="00DF5663" w:rsidP="009515E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48456FEB" w14:textId="77777777" w:rsidR="00EA47B0" w:rsidRPr="0086605F" w:rsidRDefault="00EA47B0" w:rsidP="00EA47B0">
      <w:pPr>
        <w:rPr>
          <w:rFonts w:ascii="Angsana New" w:hAnsi="Angsana New" w:cs="Angsana New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990"/>
        <w:gridCol w:w="271"/>
        <w:gridCol w:w="992"/>
        <w:gridCol w:w="271"/>
        <w:gridCol w:w="988"/>
        <w:gridCol w:w="271"/>
        <w:gridCol w:w="1077"/>
      </w:tblGrid>
      <w:tr w:rsidR="00D008F8" w:rsidRPr="0086605F" w14:paraId="1616A400" w14:textId="77777777" w:rsidTr="00C45079">
        <w:tc>
          <w:tcPr>
            <w:tcW w:w="2433" w:type="pct"/>
          </w:tcPr>
          <w:p w14:paraId="2AE35680" w14:textId="77777777" w:rsidR="001B04F7" w:rsidRPr="0086605F" w:rsidRDefault="001B04F7" w:rsidP="00345ACC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0" w:type="pct"/>
            <w:gridSpan w:val="3"/>
          </w:tcPr>
          <w:p w14:paraId="6E7A34F4" w14:textId="77777777" w:rsidR="001B04F7" w:rsidRPr="0086605F" w:rsidRDefault="001B04F7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14E6747" w14:textId="77777777" w:rsidR="001B04F7" w:rsidRPr="0086605F" w:rsidRDefault="001B04F7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4" w:type="pct"/>
            <w:gridSpan w:val="3"/>
          </w:tcPr>
          <w:p w14:paraId="17DD0BB4" w14:textId="77777777" w:rsidR="001B04F7" w:rsidRPr="0086605F" w:rsidRDefault="001B04F7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43C" w:rsidRPr="0086605F" w14:paraId="6F221206" w14:textId="77777777" w:rsidTr="005941F5">
        <w:tc>
          <w:tcPr>
            <w:tcW w:w="2433" w:type="pct"/>
          </w:tcPr>
          <w:p w14:paraId="7D9E62E5" w14:textId="77777777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14:paraId="4044F5A9" w14:textId="3101D6D3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309121A6" w14:textId="77777777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4AC49B32" w14:textId="138091B5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7382A859" w14:textId="77777777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14:paraId="768160B4" w14:textId="36C84E67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5C67DBB1" w14:textId="77777777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1763EA59" w14:textId="3B037BB2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345ACC" w:rsidRPr="0086605F" w14:paraId="1C6F0F59" w14:textId="77777777" w:rsidTr="00C45079">
        <w:trPr>
          <w:trHeight w:val="207"/>
        </w:trPr>
        <w:tc>
          <w:tcPr>
            <w:tcW w:w="2433" w:type="pct"/>
          </w:tcPr>
          <w:p w14:paraId="091A6B24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67" w:type="pct"/>
            <w:gridSpan w:val="7"/>
          </w:tcPr>
          <w:p w14:paraId="558CFA66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243C" w:rsidRPr="0086605F" w14:paraId="088954A0" w14:textId="77777777" w:rsidTr="005941F5">
        <w:tc>
          <w:tcPr>
            <w:tcW w:w="2433" w:type="pct"/>
          </w:tcPr>
          <w:p w14:paraId="6BAC7935" w14:textId="77777777" w:rsidR="00FE243C" w:rsidRPr="0086605F" w:rsidRDefault="00FE243C" w:rsidP="00FE243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52B2E914" w14:textId="76F8D995" w:rsidR="00FE243C" w:rsidRPr="0086605F" w:rsidRDefault="00CD279A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55,397</w:t>
            </w:r>
          </w:p>
        </w:tc>
        <w:tc>
          <w:tcPr>
            <w:tcW w:w="143" w:type="pct"/>
            <w:vAlign w:val="bottom"/>
          </w:tcPr>
          <w:p w14:paraId="34A483CD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266119A7" w14:textId="49F93622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34,900</w:t>
            </w:r>
          </w:p>
        </w:tc>
        <w:tc>
          <w:tcPr>
            <w:tcW w:w="143" w:type="pct"/>
            <w:vAlign w:val="bottom"/>
          </w:tcPr>
          <w:p w14:paraId="7621EEC3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0ED1998B" w14:textId="2A3A9FD2" w:rsidR="00FE243C" w:rsidRPr="0086605F" w:rsidRDefault="004C76D7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E701CE" w:rsidRPr="0086605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3" w:type="pct"/>
            <w:vAlign w:val="bottom"/>
          </w:tcPr>
          <w:p w14:paraId="19FC0FC9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75F664E3" w14:textId="2169CBD4" w:rsidR="00FE243C" w:rsidRPr="0086605F" w:rsidRDefault="00FE243C" w:rsidP="00575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178</w:t>
            </w:r>
          </w:p>
        </w:tc>
      </w:tr>
      <w:tr w:rsidR="00FE243C" w:rsidRPr="0086605F" w14:paraId="53B93C80" w14:textId="77777777" w:rsidTr="005941F5">
        <w:trPr>
          <w:trHeight w:val="202"/>
        </w:trPr>
        <w:tc>
          <w:tcPr>
            <w:tcW w:w="2433" w:type="pct"/>
          </w:tcPr>
          <w:p w14:paraId="178030DB" w14:textId="12C2B1F4" w:rsidR="00FE243C" w:rsidRPr="0086605F" w:rsidRDefault="00FE243C" w:rsidP="00FE243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2BDEF3E9" w14:textId="36B1CD73" w:rsidR="00FE243C" w:rsidRPr="0086605F" w:rsidRDefault="00CD279A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45" w:hanging="89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780,987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3400DE2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6B616194" w14:textId="7913B6AE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45" w:hanging="89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783,23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143" w:type="pct"/>
            <w:vAlign w:val="bottom"/>
          </w:tcPr>
          <w:p w14:paraId="11E959BD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40245B96" w14:textId="1E70E849" w:rsidR="00FE243C" w:rsidRPr="0086605F" w:rsidRDefault="004C76D7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64,56</w:t>
            </w:r>
            <w:r w:rsidR="00E701CE" w:rsidRPr="0086605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  <w:vAlign w:val="bottom"/>
          </w:tcPr>
          <w:p w14:paraId="4DDA5E9C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4D6C6DB3" w14:textId="639BA530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77,209</w:t>
            </w:r>
          </w:p>
        </w:tc>
      </w:tr>
      <w:tr w:rsidR="00FE243C" w:rsidRPr="0086605F" w14:paraId="19F071CB" w14:textId="77777777" w:rsidTr="006328FE">
        <w:tc>
          <w:tcPr>
            <w:tcW w:w="2433" w:type="pct"/>
          </w:tcPr>
          <w:p w14:paraId="0757B160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4A3C6646" w14:textId="4963223B" w:rsidR="00FE243C" w:rsidRPr="0086605F" w:rsidRDefault="00CD279A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29" w:firstLine="9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836,384</w:t>
            </w:r>
          </w:p>
        </w:tc>
        <w:tc>
          <w:tcPr>
            <w:tcW w:w="143" w:type="pct"/>
          </w:tcPr>
          <w:p w14:paraId="0A2C6054" w14:textId="77777777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82246" w14:textId="2D827B0C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29" w:firstLine="9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818,13</w:t>
            </w: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12C7B445" w14:textId="77777777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125B7091" w14:textId="3182DD5E" w:rsidR="00FE243C" w:rsidRPr="0086605F" w:rsidRDefault="004C76D7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64,677</w:t>
            </w:r>
          </w:p>
        </w:tc>
        <w:tc>
          <w:tcPr>
            <w:tcW w:w="143" w:type="pct"/>
          </w:tcPr>
          <w:p w14:paraId="58FA38AD" w14:textId="77777777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D2210" w14:textId="282E919E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77,387</w:t>
            </w:r>
          </w:p>
        </w:tc>
      </w:tr>
    </w:tbl>
    <w:p w14:paraId="4B679EB6" w14:textId="18940CBD" w:rsidR="004C6A9F" w:rsidRPr="0086605F" w:rsidRDefault="004C6A9F" w:rsidP="004C6A9F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14:paraId="59A8004C" w14:textId="77777777" w:rsidR="00604421" w:rsidRPr="0086605F" w:rsidRDefault="00604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6605F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0522080E" w14:textId="0869B095" w:rsidR="008342AF" w:rsidRPr="0086605F" w:rsidRDefault="008342AF" w:rsidP="004C6A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86605F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ลูกหนี้การค้า</w:t>
      </w:r>
    </w:p>
    <w:p w14:paraId="20F7D96A" w14:textId="77777777" w:rsidR="008342AF" w:rsidRPr="0086605F" w:rsidRDefault="008342AF" w:rsidP="008342AF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18"/>
        <w:gridCol w:w="273"/>
        <w:gridCol w:w="1170"/>
        <w:gridCol w:w="366"/>
        <w:gridCol w:w="1135"/>
        <w:gridCol w:w="274"/>
        <w:gridCol w:w="1127"/>
      </w:tblGrid>
      <w:tr w:rsidR="008342AF" w:rsidRPr="0086605F" w14:paraId="35F16D6E" w14:textId="77777777" w:rsidTr="00E05319">
        <w:trPr>
          <w:trHeight w:hRule="exact" w:val="393"/>
          <w:tblHeader/>
        </w:trPr>
        <w:tc>
          <w:tcPr>
            <w:tcW w:w="2073" w:type="pct"/>
          </w:tcPr>
          <w:p w14:paraId="0F7F9517" w14:textId="77777777" w:rsidR="008342AF" w:rsidRPr="0086605F" w:rsidRDefault="008342AF" w:rsidP="00F37F96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2C873DD7" w14:textId="77777777" w:rsidR="008342AF" w:rsidRPr="0086605F" w:rsidRDefault="008342AF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" w:type="pct"/>
          </w:tcPr>
          <w:p w14:paraId="5B5C3A92" w14:textId="77777777" w:rsidR="008342AF" w:rsidRPr="0086605F" w:rsidRDefault="008342AF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7C3FC83B" w14:textId="77777777" w:rsidR="008342AF" w:rsidRPr="0086605F" w:rsidRDefault="008342AF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43C" w:rsidRPr="0086605F" w14:paraId="607057BD" w14:textId="77777777" w:rsidTr="00E05319">
        <w:trPr>
          <w:trHeight w:hRule="exact" w:val="393"/>
          <w:tblHeader/>
        </w:trPr>
        <w:tc>
          <w:tcPr>
            <w:tcW w:w="2073" w:type="pct"/>
          </w:tcPr>
          <w:p w14:paraId="09FFE151" w14:textId="4A0B9688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9" w:type="pct"/>
          </w:tcPr>
          <w:p w14:paraId="3873976D" w14:textId="02CC2784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4584F083" w14:textId="77777777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80BA91C" w14:textId="2D586A9F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96" w:type="pct"/>
          </w:tcPr>
          <w:p w14:paraId="126350A5" w14:textId="77777777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071989A2" w14:textId="454CA8AA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79C1CE76" w14:textId="77777777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B1A7111" w14:textId="045FCE50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345ACC" w:rsidRPr="0086605F" w14:paraId="5E0490DF" w14:textId="77777777" w:rsidTr="00E05319">
        <w:trPr>
          <w:trHeight w:hRule="exact" w:val="393"/>
          <w:tblHeader/>
        </w:trPr>
        <w:tc>
          <w:tcPr>
            <w:tcW w:w="2073" w:type="pct"/>
          </w:tcPr>
          <w:p w14:paraId="50E2E133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7" w:type="pct"/>
            <w:gridSpan w:val="7"/>
          </w:tcPr>
          <w:p w14:paraId="2AE63ED1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5ACC" w:rsidRPr="0086605F" w14:paraId="42631BF0" w14:textId="77777777" w:rsidTr="00E05319">
        <w:trPr>
          <w:trHeight w:hRule="exact" w:val="393"/>
          <w:tblHeader/>
        </w:trPr>
        <w:tc>
          <w:tcPr>
            <w:tcW w:w="2073" w:type="pct"/>
          </w:tcPr>
          <w:p w14:paraId="5EF21263" w14:textId="3F0A9410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927" w:type="pct"/>
            <w:gridSpan w:val="7"/>
          </w:tcPr>
          <w:p w14:paraId="07B83F5A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FE243C" w:rsidRPr="0086605F" w14:paraId="3B059FE4" w14:textId="77777777" w:rsidTr="00A8480F">
        <w:trPr>
          <w:trHeight w:hRule="exact" w:val="393"/>
        </w:trPr>
        <w:tc>
          <w:tcPr>
            <w:tcW w:w="2073" w:type="pct"/>
          </w:tcPr>
          <w:p w14:paraId="703696A5" w14:textId="50C29B98" w:rsidR="00FE243C" w:rsidRPr="0086605F" w:rsidRDefault="00FE243C" w:rsidP="00FE243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99" w:type="pct"/>
            <w:vAlign w:val="bottom"/>
          </w:tcPr>
          <w:p w14:paraId="793E3DC3" w14:textId="1769D953" w:rsidR="00FE243C" w:rsidRPr="0086605F" w:rsidRDefault="00E50A53" w:rsidP="00E50A5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1,713,777</w:t>
            </w:r>
          </w:p>
        </w:tc>
        <w:tc>
          <w:tcPr>
            <w:tcW w:w="146" w:type="pct"/>
            <w:vAlign w:val="bottom"/>
          </w:tcPr>
          <w:p w14:paraId="63D44B90" w14:textId="77777777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6263B88A" w14:textId="11F5A764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2,136,320</w:t>
            </w:r>
          </w:p>
        </w:tc>
        <w:tc>
          <w:tcPr>
            <w:tcW w:w="196" w:type="pct"/>
            <w:vAlign w:val="bottom"/>
          </w:tcPr>
          <w:p w14:paraId="26AB6F2F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19D52AE1" w14:textId="3A5832B7" w:rsidR="00FE243C" w:rsidRPr="0086605F" w:rsidRDefault="00E50A53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1,232,162</w:t>
            </w:r>
          </w:p>
        </w:tc>
        <w:tc>
          <w:tcPr>
            <w:tcW w:w="147" w:type="pct"/>
            <w:vAlign w:val="bottom"/>
          </w:tcPr>
          <w:p w14:paraId="21DAB42F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E3F3CA0" w14:textId="731DA945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1,474,87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</w:tr>
      <w:tr w:rsidR="00FE243C" w:rsidRPr="0086605F" w14:paraId="0ADC2BAE" w14:textId="77777777" w:rsidTr="00A8480F">
        <w:trPr>
          <w:trHeight w:hRule="exact" w:val="393"/>
        </w:trPr>
        <w:tc>
          <w:tcPr>
            <w:tcW w:w="2073" w:type="pct"/>
          </w:tcPr>
          <w:p w14:paraId="61D3B888" w14:textId="56EBCE31" w:rsidR="00FE243C" w:rsidRPr="0086605F" w:rsidRDefault="00FE243C" w:rsidP="00FE243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99" w:type="pct"/>
            <w:vAlign w:val="bottom"/>
          </w:tcPr>
          <w:p w14:paraId="125B16EB" w14:textId="77777777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4B8B0339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2F0770FC" w14:textId="4A01A770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pct"/>
            <w:vAlign w:val="bottom"/>
          </w:tcPr>
          <w:p w14:paraId="4B862DC4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5969736" w14:textId="77777777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D33D8BF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90EE10B" w14:textId="1867324E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43C" w:rsidRPr="0086605F" w14:paraId="0FDB304D" w14:textId="77777777" w:rsidTr="00A8480F">
        <w:trPr>
          <w:trHeight w:hRule="exact" w:val="393"/>
        </w:trPr>
        <w:tc>
          <w:tcPr>
            <w:tcW w:w="2073" w:type="pct"/>
          </w:tcPr>
          <w:p w14:paraId="3B846D08" w14:textId="1936E1A1" w:rsidR="00FE243C" w:rsidRPr="0086605F" w:rsidRDefault="00FE243C" w:rsidP="00FE243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9" w:type="pct"/>
            <w:vAlign w:val="bottom"/>
          </w:tcPr>
          <w:p w14:paraId="625795EF" w14:textId="4061CB38" w:rsidR="00FE243C" w:rsidRPr="0086605F" w:rsidRDefault="00DF27D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294,498</w:t>
            </w:r>
          </w:p>
        </w:tc>
        <w:tc>
          <w:tcPr>
            <w:tcW w:w="146" w:type="pct"/>
            <w:vAlign w:val="bottom"/>
          </w:tcPr>
          <w:p w14:paraId="551FDD58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27B6BE9" w14:textId="21ACA800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141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196" w:type="pct"/>
            <w:vAlign w:val="bottom"/>
          </w:tcPr>
          <w:p w14:paraId="13E7958D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660F5C6" w14:textId="356B4E49" w:rsidR="00FE243C" w:rsidRPr="0086605F" w:rsidRDefault="004C76D7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53,</w:t>
            </w:r>
            <w:r w:rsidR="00932AF5" w:rsidRPr="0086605F">
              <w:rPr>
                <w:rFonts w:ascii="Angsana New" w:hAnsi="Angsana New" w:cs="Angsana New"/>
                <w:sz w:val="30"/>
                <w:szCs w:val="30"/>
              </w:rPr>
              <w:t>068</w:t>
            </w:r>
          </w:p>
        </w:tc>
        <w:tc>
          <w:tcPr>
            <w:tcW w:w="147" w:type="pct"/>
            <w:vAlign w:val="bottom"/>
          </w:tcPr>
          <w:p w14:paraId="40C18592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B2E074E" w14:textId="46C73495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684</w:t>
            </w:r>
          </w:p>
        </w:tc>
      </w:tr>
      <w:tr w:rsidR="00FE243C" w:rsidRPr="0086605F" w14:paraId="052887C0" w14:textId="77777777" w:rsidTr="00A8480F">
        <w:trPr>
          <w:trHeight w:hRule="exact" w:val="393"/>
        </w:trPr>
        <w:tc>
          <w:tcPr>
            <w:tcW w:w="2073" w:type="pct"/>
          </w:tcPr>
          <w:p w14:paraId="66D8C234" w14:textId="3CCB16B4" w:rsidR="00FE243C" w:rsidRPr="0086605F" w:rsidRDefault="00FE243C" w:rsidP="00FE243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</w:rPr>
              <w:t xml:space="preserve">6 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99" w:type="pct"/>
            <w:vAlign w:val="bottom"/>
          </w:tcPr>
          <w:p w14:paraId="249F22A1" w14:textId="3E06F6C2" w:rsidR="00FE243C" w:rsidRPr="0086605F" w:rsidRDefault="00DF27D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154,74</w:t>
            </w:r>
            <w:r w:rsidR="000F653F" w:rsidRPr="0086605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vAlign w:val="bottom"/>
          </w:tcPr>
          <w:p w14:paraId="080036E2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0B463F04" w14:textId="11B52B32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196" w:type="pct"/>
            <w:vAlign w:val="bottom"/>
          </w:tcPr>
          <w:p w14:paraId="20EC37CC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125618E" w14:textId="78D335F5" w:rsidR="00FE243C" w:rsidRPr="0086605F" w:rsidRDefault="004C76D7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47" w:type="pct"/>
            <w:vAlign w:val="bottom"/>
          </w:tcPr>
          <w:p w14:paraId="321C5343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3B3008B" w14:textId="1E735447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419</w:t>
            </w:r>
          </w:p>
        </w:tc>
      </w:tr>
      <w:tr w:rsidR="00FE243C" w:rsidRPr="0086605F" w14:paraId="5C976326" w14:textId="77777777" w:rsidTr="00A8480F">
        <w:trPr>
          <w:trHeight w:hRule="exact" w:val="393"/>
        </w:trPr>
        <w:tc>
          <w:tcPr>
            <w:tcW w:w="2073" w:type="pct"/>
          </w:tcPr>
          <w:p w14:paraId="70E74EEA" w14:textId="35664DAA" w:rsidR="00FE243C" w:rsidRPr="0086605F" w:rsidRDefault="00FE243C" w:rsidP="00FE243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</w:rPr>
              <w:t xml:space="preserve">- 12 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99" w:type="pct"/>
            <w:vAlign w:val="bottom"/>
          </w:tcPr>
          <w:p w14:paraId="74CB64CF" w14:textId="2BDCDBE3" w:rsidR="00FE243C" w:rsidRPr="0086605F" w:rsidRDefault="00DF27D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78,740</w:t>
            </w:r>
          </w:p>
        </w:tc>
        <w:tc>
          <w:tcPr>
            <w:tcW w:w="146" w:type="pct"/>
            <w:vAlign w:val="bottom"/>
          </w:tcPr>
          <w:p w14:paraId="39E75881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7B3B17B7" w14:textId="2CB0C168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196" w:type="pct"/>
            <w:vAlign w:val="bottom"/>
          </w:tcPr>
          <w:p w14:paraId="2509B2EE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0221A39" w14:textId="1F01BB41" w:rsidR="00FE243C" w:rsidRPr="0086605F" w:rsidRDefault="004C76D7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vAlign w:val="bottom"/>
          </w:tcPr>
          <w:p w14:paraId="3754B44E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795E5A2" w14:textId="26347366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921</w:t>
            </w:r>
          </w:p>
        </w:tc>
      </w:tr>
      <w:tr w:rsidR="00FE243C" w:rsidRPr="0086605F" w14:paraId="3A8F3A37" w14:textId="77777777" w:rsidTr="00A8480F">
        <w:trPr>
          <w:trHeight w:hRule="exact" w:val="393"/>
        </w:trPr>
        <w:tc>
          <w:tcPr>
            <w:tcW w:w="2073" w:type="pct"/>
          </w:tcPr>
          <w:p w14:paraId="486727E5" w14:textId="7606844E" w:rsidR="00FE243C" w:rsidRPr="0086605F" w:rsidRDefault="00FE243C" w:rsidP="00FE243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</w:rPr>
              <w:t xml:space="preserve">12 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99" w:type="pct"/>
            <w:vAlign w:val="bottom"/>
          </w:tcPr>
          <w:p w14:paraId="387251FC" w14:textId="23073531" w:rsidR="00FE243C" w:rsidRPr="0086605F" w:rsidRDefault="00DF27D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179,478</w:t>
            </w:r>
          </w:p>
        </w:tc>
        <w:tc>
          <w:tcPr>
            <w:tcW w:w="146" w:type="pct"/>
            <w:vAlign w:val="bottom"/>
          </w:tcPr>
          <w:p w14:paraId="14C00991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263BAB10" w14:textId="41B5FBBE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534</w:t>
            </w:r>
          </w:p>
        </w:tc>
        <w:tc>
          <w:tcPr>
            <w:tcW w:w="196" w:type="pct"/>
            <w:vAlign w:val="bottom"/>
          </w:tcPr>
          <w:p w14:paraId="5A1E3ECE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55C554D" w14:textId="6D9A3005" w:rsidR="00FE243C" w:rsidRPr="0086605F" w:rsidRDefault="00E50A60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147" w:type="pct"/>
            <w:vAlign w:val="bottom"/>
          </w:tcPr>
          <w:p w14:paraId="52415D76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0AB66B0" w14:textId="256674ED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030</w:t>
            </w:r>
          </w:p>
        </w:tc>
      </w:tr>
      <w:tr w:rsidR="00FE243C" w:rsidRPr="0086605F" w14:paraId="11ADAC25" w14:textId="77777777" w:rsidTr="00A8480F">
        <w:trPr>
          <w:trHeight w:hRule="exact" w:val="393"/>
        </w:trPr>
        <w:tc>
          <w:tcPr>
            <w:tcW w:w="2073" w:type="pct"/>
          </w:tcPr>
          <w:p w14:paraId="7EEC8D83" w14:textId="6CC84E58" w:rsidR="00FE243C" w:rsidRPr="0086605F" w:rsidRDefault="00FE243C" w:rsidP="00FE243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53FDE6B4" w14:textId="44E5AFDA" w:rsidR="00FE243C" w:rsidRPr="0086605F" w:rsidRDefault="00DF27D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289,994</w:t>
            </w:r>
          </w:p>
        </w:tc>
        <w:tc>
          <w:tcPr>
            <w:tcW w:w="146" w:type="pct"/>
            <w:vAlign w:val="bottom"/>
          </w:tcPr>
          <w:p w14:paraId="4E887B01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64E3B99E" w14:textId="540EFBA0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279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196" w:type="pct"/>
            <w:vAlign w:val="bottom"/>
          </w:tcPr>
          <w:p w14:paraId="0F54BD97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9FF81" w14:textId="0C2146C6" w:rsidR="00FE243C" w:rsidRPr="0086605F" w:rsidRDefault="00E50A60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bidi="th-TH"/>
              </w:rPr>
              <w:t>10,663</w:t>
            </w:r>
          </w:p>
        </w:tc>
        <w:tc>
          <w:tcPr>
            <w:tcW w:w="147" w:type="pct"/>
            <w:vAlign w:val="bottom"/>
          </w:tcPr>
          <w:p w14:paraId="51CBD3CD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13893472" w14:textId="35B71098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507</w:t>
            </w:r>
          </w:p>
        </w:tc>
      </w:tr>
      <w:tr w:rsidR="00FE243C" w:rsidRPr="0086605F" w14:paraId="6B69FA9E" w14:textId="77777777" w:rsidTr="00A8480F">
        <w:trPr>
          <w:trHeight w:hRule="exact" w:val="393"/>
        </w:trPr>
        <w:tc>
          <w:tcPr>
            <w:tcW w:w="2073" w:type="pct"/>
          </w:tcPr>
          <w:p w14:paraId="4EB1B9CB" w14:textId="356936BA" w:rsidR="00FE243C" w:rsidRPr="0086605F" w:rsidRDefault="00FE243C" w:rsidP="00FE243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13317CFC" w14:textId="2B947FE0" w:rsidR="00FE243C" w:rsidRPr="0086605F" w:rsidRDefault="00E50A53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2,711,22</w:t>
            </w:r>
            <w:r w:rsidR="00C16EFD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  <w:vAlign w:val="bottom"/>
          </w:tcPr>
          <w:p w14:paraId="6C949A06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1BE5C727" w14:textId="46606816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829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196" w:type="pct"/>
            <w:vAlign w:val="bottom"/>
          </w:tcPr>
          <w:p w14:paraId="5915D718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988D7" w14:textId="4C68469A" w:rsidR="00FE243C" w:rsidRPr="0086605F" w:rsidRDefault="00E50A53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1,296,007</w:t>
            </w:r>
          </w:p>
        </w:tc>
        <w:tc>
          <w:tcPr>
            <w:tcW w:w="147" w:type="pct"/>
            <w:vAlign w:val="bottom"/>
          </w:tcPr>
          <w:p w14:paraId="5B3360C4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5D14360A" w14:textId="03E54476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536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39</w:t>
            </w:r>
          </w:p>
        </w:tc>
      </w:tr>
      <w:tr w:rsidR="00FE243C" w:rsidRPr="0086605F" w14:paraId="6BBB7CB4" w14:textId="77777777" w:rsidTr="00A8480F">
        <w:trPr>
          <w:trHeight w:hRule="exact" w:val="393"/>
        </w:trPr>
        <w:tc>
          <w:tcPr>
            <w:tcW w:w="2073" w:type="pct"/>
          </w:tcPr>
          <w:p w14:paraId="0F3CE52B" w14:textId="57C27555" w:rsidR="00FE243C" w:rsidRPr="0086605F" w:rsidRDefault="00FE243C" w:rsidP="00FE243C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2E30574C" w14:textId="77777777" w:rsidR="00FE243C" w:rsidRPr="0086605F" w:rsidRDefault="00FE243C" w:rsidP="00FE243C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br/>
            </w:r>
          </w:p>
          <w:p w14:paraId="309DA65D" w14:textId="0F91CCB0" w:rsidR="00FE243C" w:rsidRPr="0086605F" w:rsidRDefault="00FE243C" w:rsidP="00FE243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599" w:type="pct"/>
            <w:vAlign w:val="bottom"/>
          </w:tcPr>
          <w:p w14:paraId="2B041AC6" w14:textId="77777777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783E15D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796998E7" w14:textId="77777777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  <w:vAlign w:val="bottom"/>
          </w:tcPr>
          <w:p w14:paraId="631BDA3D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E904DF9" w14:textId="77777777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10C0DF1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67FB125" w14:textId="77777777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E243C" w:rsidRPr="0086605F" w14:paraId="1AE17E6E" w14:textId="77777777" w:rsidTr="00A8480F">
        <w:trPr>
          <w:trHeight w:hRule="exact" w:val="393"/>
        </w:trPr>
        <w:tc>
          <w:tcPr>
            <w:tcW w:w="2073" w:type="pct"/>
          </w:tcPr>
          <w:p w14:paraId="5A1C1E03" w14:textId="6AF2609A" w:rsidR="00FE243C" w:rsidRPr="0086605F" w:rsidRDefault="00FE243C" w:rsidP="00FE243C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  <w:p w14:paraId="5BC06932" w14:textId="7290F09A" w:rsidR="00FE243C" w:rsidRPr="0086605F" w:rsidRDefault="00FE243C" w:rsidP="00FE243C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vAlign w:val="bottom"/>
          </w:tcPr>
          <w:p w14:paraId="7F908F48" w14:textId="24297E3D" w:rsidR="00FE243C" w:rsidRPr="0086605F" w:rsidRDefault="00DF27D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(33</w:t>
            </w:r>
            <w:r w:rsidR="007B37AA" w:rsidRPr="0086605F">
              <w:rPr>
                <w:rFonts w:ascii="Angsana New" w:hAnsi="Angsana New" w:cs="Angsana New"/>
                <w:sz w:val="30"/>
                <w:szCs w:val="30"/>
              </w:rPr>
              <w:t>7,716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67D5C17A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0E6C5D22" w14:textId="5DEA8010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307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727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6" w:type="pct"/>
            <w:vAlign w:val="bottom"/>
          </w:tcPr>
          <w:p w14:paraId="6E3DA5D5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129484F" w14:textId="7D6AFB94" w:rsidR="004C76D7" w:rsidRPr="0086605F" w:rsidRDefault="004C76D7" w:rsidP="00100299">
            <w:pPr>
              <w:tabs>
                <w:tab w:val="clear" w:pos="907"/>
              </w:tabs>
              <w:ind w:left="27" w:right="-90" w:hanging="27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GB"/>
              </w:rPr>
              <w:t>(10,</w:t>
            </w:r>
            <w:r w:rsidR="00E50A60" w:rsidRPr="0086605F">
              <w:rPr>
                <w:rFonts w:ascii="Angsana New" w:hAnsi="Angsana New" w:cs="Angsana New"/>
                <w:sz w:val="30"/>
                <w:szCs w:val="30"/>
                <w:lang w:val="en-GB"/>
              </w:rPr>
              <w:t>982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  <w:p w14:paraId="4E0FDD54" w14:textId="1A93D406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51AAD095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04" w:type="pct"/>
            <w:vAlign w:val="bottom"/>
          </w:tcPr>
          <w:p w14:paraId="2110C1A4" w14:textId="0758CEF6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86605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148</w:t>
            </w:r>
            <w:r w:rsidRPr="0086605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FE243C" w:rsidRPr="0086605F" w14:paraId="64E7A6DB" w14:textId="77777777" w:rsidTr="00472013">
        <w:trPr>
          <w:trHeight w:hRule="exact" w:val="393"/>
        </w:trPr>
        <w:tc>
          <w:tcPr>
            <w:tcW w:w="2073" w:type="pct"/>
          </w:tcPr>
          <w:p w14:paraId="57BC113C" w14:textId="77777777" w:rsidR="00FE243C" w:rsidRPr="0086605F" w:rsidRDefault="00FE243C" w:rsidP="00FE243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EE0B61" w14:textId="1CC7BA8A" w:rsidR="00FE243C" w:rsidRPr="0086605F" w:rsidRDefault="00E50A53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2,37</w:t>
            </w:r>
            <w:r w:rsidR="007B37AA"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3,51</w:t>
            </w:r>
            <w:r w:rsidR="000F653F"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46" w:type="pct"/>
            <w:vAlign w:val="bottom"/>
          </w:tcPr>
          <w:p w14:paraId="1B376740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0C204" w14:textId="14D58B3C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521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196" w:type="pct"/>
            <w:vAlign w:val="bottom"/>
          </w:tcPr>
          <w:p w14:paraId="619FDD08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EF63FB" w14:textId="5B38553B" w:rsidR="00FE243C" w:rsidRPr="0086605F" w:rsidRDefault="00E50A53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1,285,025</w:t>
            </w:r>
          </w:p>
        </w:tc>
        <w:tc>
          <w:tcPr>
            <w:tcW w:w="147" w:type="pct"/>
            <w:vAlign w:val="bottom"/>
          </w:tcPr>
          <w:p w14:paraId="16DB797D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07A10" w14:textId="5F1ED579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519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</w:t>
            </w: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345ACC" w:rsidRPr="0086605F" w14:paraId="74CD715A" w14:textId="77777777" w:rsidTr="00CC7A6B">
        <w:trPr>
          <w:trHeight w:hRule="exact" w:val="239"/>
        </w:trPr>
        <w:tc>
          <w:tcPr>
            <w:tcW w:w="2073" w:type="pct"/>
          </w:tcPr>
          <w:p w14:paraId="25F900E4" w14:textId="77777777" w:rsidR="00345ACC" w:rsidRPr="0086605F" w:rsidRDefault="00345ACC" w:rsidP="00345AC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5CA402CB" w14:textId="77777777" w:rsidR="00345ACC" w:rsidRPr="0086605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1B0C0907" w14:textId="77777777" w:rsidR="00345ACC" w:rsidRPr="0086605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37C31EDF" w14:textId="77777777" w:rsidR="00345ACC" w:rsidRPr="0086605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  <w:vAlign w:val="bottom"/>
          </w:tcPr>
          <w:p w14:paraId="538415DF" w14:textId="77777777" w:rsidR="00345ACC" w:rsidRPr="0086605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0D47E315" w14:textId="77777777" w:rsidR="00345ACC" w:rsidRPr="0086605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19DF52A8" w14:textId="77777777" w:rsidR="00345ACC" w:rsidRPr="0086605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2772A916" w14:textId="77777777" w:rsidR="00345ACC" w:rsidRPr="0086605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45ACC" w:rsidRPr="0086605F" w14:paraId="62E269C7" w14:textId="77777777" w:rsidTr="00041128">
        <w:trPr>
          <w:trHeight w:hRule="exact" w:val="393"/>
        </w:trPr>
        <w:tc>
          <w:tcPr>
            <w:tcW w:w="2073" w:type="pct"/>
          </w:tcPr>
          <w:p w14:paraId="6A6CFA4E" w14:textId="7EEC1805" w:rsidR="00345ACC" w:rsidRPr="0086605F" w:rsidRDefault="00345ACC" w:rsidP="00345ACC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99" w:type="pct"/>
            <w:vAlign w:val="bottom"/>
          </w:tcPr>
          <w:p w14:paraId="71CB6BFB" w14:textId="77777777" w:rsidR="00345ACC" w:rsidRPr="0086605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3FA80BC" w14:textId="77777777" w:rsidR="00345ACC" w:rsidRPr="0086605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5C296C36" w14:textId="77777777" w:rsidR="00345ACC" w:rsidRPr="0086605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  <w:vAlign w:val="bottom"/>
          </w:tcPr>
          <w:p w14:paraId="3C292B22" w14:textId="77777777" w:rsidR="00345ACC" w:rsidRPr="0086605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2689730" w14:textId="77777777" w:rsidR="00345ACC" w:rsidRPr="0086605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517CCC20" w14:textId="77777777" w:rsidR="00345ACC" w:rsidRPr="0086605F" w:rsidRDefault="00345ACC" w:rsidP="0004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BAFD09A" w14:textId="77777777" w:rsidR="00345ACC" w:rsidRPr="0086605F" w:rsidRDefault="00345ACC" w:rsidP="00041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01694" w:rsidRPr="0086605F" w14:paraId="47DFADA4" w14:textId="77777777" w:rsidTr="00041128">
        <w:trPr>
          <w:trHeight w:hRule="exact" w:val="393"/>
        </w:trPr>
        <w:tc>
          <w:tcPr>
            <w:tcW w:w="2073" w:type="pct"/>
          </w:tcPr>
          <w:p w14:paraId="6B67D64A" w14:textId="0E000862" w:rsidR="00A01694" w:rsidRPr="0086605F" w:rsidRDefault="00A01694" w:rsidP="00A0169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99" w:type="pct"/>
            <w:vAlign w:val="bottom"/>
          </w:tcPr>
          <w:p w14:paraId="0994C85A" w14:textId="2B1043FB" w:rsidR="00A01694" w:rsidRPr="0086605F" w:rsidRDefault="00DF27DC" w:rsidP="00A016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2BD6D4BA" w14:textId="77777777" w:rsidR="00A01694" w:rsidRPr="0086605F" w:rsidRDefault="00A01694" w:rsidP="00A01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6BABA79A" w14:textId="5198575F" w:rsidR="00A01694" w:rsidRPr="0086605F" w:rsidRDefault="00A01694" w:rsidP="00A016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41,202</w:t>
            </w:r>
          </w:p>
        </w:tc>
        <w:tc>
          <w:tcPr>
            <w:tcW w:w="196" w:type="pct"/>
            <w:vAlign w:val="bottom"/>
          </w:tcPr>
          <w:p w14:paraId="3349BC74" w14:textId="77777777" w:rsidR="00A01694" w:rsidRPr="0086605F" w:rsidRDefault="00A01694" w:rsidP="00A01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2ECF6B35" w14:textId="13B72B52" w:rsidR="00A01694" w:rsidRPr="0086605F" w:rsidRDefault="00A01694" w:rsidP="00A016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6650AB84" w14:textId="77777777" w:rsidR="00A01694" w:rsidRPr="0086605F" w:rsidRDefault="00A01694" w:rsidP="00A01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FD0C9EF" w14:textId="53F997CE" w:rsidR="00A01694" w:rsidRPr="0086605F" w:rsidRDefault="00A01694" w:rsidP="00A016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A01694" w:rsidRPr="0086605F" w14:paraId="4BBB780F" w14:textId="77777777" w:rsidTr="00041128">
        <w:trPr>
          <w:trHeight w:hRule="exact" w:val="393"/>
        </w:trPr>
        <w:tc>
          <w:tcPr>
            <w:tcW w:w="2073" w:type="pct"/>
          </w:tcPr>
          <w:p w14:paraId="7FA20035" w14:textId="77777777" w:rsidR="00A01694" w:rsidRPr="0086605F" w:rsidRDefault="00A01694" w:rsidP="00A01694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04EEDEBA" w14:textId="77777777" w:rsidR="00A01694" w:rsidRPr="0086605F" w:rsidRDefault="00A01694" w:rsidP="00A01694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br/>
            </w:r>
          </w:p>
          <w:p w14:paraId="4E158BE5" w14:textId="5AE34795" w:rsidR="00A01694" w:rsidRPr="0086605F" w:rsidRDefault="00A01694" w:rsidP="00A0169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599" w:type="pct"/>
            <w:vAlign w:val="bottom"/>
          </w:tcPr>
          <w:p w14:paraId="2BA4A623" w14:textId="77777777" w:rsidR="00A01694" w:rsidRPr="0086605F" w:rsidRDefault="00A01694" w:rsidP="00A016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66864D4D" w14:textId="77777777" w:rsidR="00A01694" w:rsidRPr="0086605F" w:rsidRDefault="00A01694" w:rsidP="00A01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95072D7" w14:textId="77777777" w:rsidR="00A01694" w:rsidRPr="0086605F" w:rsidRDefault="00A01694" w:rsidP="00A016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pct"/>
            <w:vAlign w:val="bottom"/>
          </w:tcPr>
          <w:p w14:paraId="2E528337" w14:textId="77777777" w:rsidR="00A01694" w:rsidRPr="0086605F" w:rsidRDefault="00A01694" w:rsidP="00A01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2E80980B" w14:textId="77777777" w:rsidR="00A01694" w:rsidRPr="0086605F" w:rsidRDefault="00A01694" w:rsidP="00A016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1655A747" w14:textId="77777777" w:rsidR="00A01694" w:rsidRPr="0086605F" w:rsidRDefault="00A01694" w:rsidP="00A01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EFF1AFE" w14:textId="77777777" w:rsidR="00A01694" w:rsidRPr="0086605F" w:rsidRDefault="00A01694" w:rsidP="00A016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01694" w:rsidRPr="0086605F" w14:paraId="63B46BBE" w14:textId="77777777" w:rsidTr="00041128">
        <w:trPr>
          <w:trHeight w:hRule="exact" w:val="393"/>
        </w:trPr>
        <w:tc>
          <w:tcPr>
            <w:tcW w:w="2073" w:type="pct"/>
          </w:tcPr>
          <w:p w14:paraId="5C3DF9F1" w14:textId="77777777" w:rsidR="00A01694" w:rsidRPr="0086605F" w:rsidRDefault="00A01694" w:rsidP="00A01694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  <w:p w14:paraId="46F8768F" w14:textId="77777777" w:rsidR="00A01694" w:rsidRPr="0086605F" w:rsidRDefault="00A01694" w:rsidP="00A0169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44E926FD" w14:textId="2A0CC615" w:rsidR="00A01694" w:rsidRPr="0086605F" w:rsidRDefault="00DF27DC" w:rsidP="00A016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3F8985FC" w14:textId="77777777" w:rsidR="00A01694" w:rsidRPr="0086605F" w:rsidRDefault="00A01694" w:rsidP="00A01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19E5F8BB" w14:textId="6D06849A" w:rsidR="00A01694" w:rsidRPr="0086605F" w:rsidRDefault="00A01694" w:rsidP="00A016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(1,078)</w:t>
            </w:r>
          </w:p>
        </w:tc>
        <w:tc>
          <w:tcPr>
            <w:tcW w:w="196" w:type="pct"/>
            <w:vAlign w:val="bottom"/>
          </w:tcPr>
          <w:p w14:paraId="2683CBCB" w14:textId="77777777" w:rsidR="00A01694" w:rsidRPr="0086605F" w:rsidRDefault="00A01694" w:rsidP="00A01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292DE484" w14:textId="7505B5AA" w:rsidR="00A01694" w:rsidRPr="0086605F" w:rsidRDefault="00A01694" w:rsidP="00A016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60A47784" w14:textId="77777777" w:rsidR="00A01694" w:rsidRPr="0086605F" w:rsidRDefault="00A01694" w:rsidP="00A01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2089DB72" w14:textId="53DF449D" w:rsidR="00A01694" w:rsidRPr="0086605F" w:rsidRDefault="00A01694" w:rsidP="00A016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A01694" w:rsidRPr="0086605F" w14:paraId="76D96A73" w14:textId="77777777" w:rsidTr="00041128">
        <w:trPr>
          <w:trHeight w:hRule="exact" w:val="393"/>
        </w:trPr>
        <w:tc>
          <w:tcPr>
            <w:tcW w:w="2073" w:type="pct"/>
          </w:tcPr>
          <w:p w14:paraId="1FCBFB37" w14:textId="14B241DF" w:rsidR="00A01694" w:rsidRPr="0086605F" w:rsidRDefault="00A01694" w:rsidP="00A0169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12D91" w14:textId="4717DB8F" w:rsidR="00A01694" w:rsidRPr="0086605F" w:rsidRDefault="00DF27DC" w:rsidP="00A016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3EE038B" w14:textId="77777777" w:rsidR="00A01694" w:rsidRPr="0086605F" w:rsidRDefault="00A01694" w:rsidP="00A01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ACCAE" w14:textId="3830261F" w:rsidR="00A01694" w:rsidRPr="0086605F" w:rsidRDefault="00A01694" w:rsidP="00A016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196" w:type="pct"/>
            <w:vAlign w:val="bottom"/>
          </w:tcPr>
          <w:p w14:paraId="625AF93D" w14:textId="77777777" w:rsidR="00A01694" w:rsidRPr="0086605F" w:rsidRDefault="00A01694" w:rsidP="00A01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884AE" w14:textId="77172288" w:rsidR="00A01694" w:rsidRPr="0086605F" w:rsidRDefault="00A01694" w:rsidP="00A016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62A6FA26" w14:textId="77777777" w:rsidR="00A01694" w:rsidRPr="0086605F" w:rsidRDefault="00A01694" w:rsidP="00A01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77612" w14:textId="4A817766" w:rsidR="00A01694" w:rsidRPr="0086605F" w:rsidRDefault="00A01694" w:rsidP="00A016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A01694" w:rsidRPr="0086605F" w14:paraId="135953AC" w14:textId="77777777" w:rsidTr="00041128">
        <w:trPr>
          <w:trHeight w:hRule="exact" w:val="393"/>
        </w:trPr>
        <w:tc>
          <w:tcPr>
            <w:tcW w:w="2073" w:type="pct"/>
          </w:tcPr>
          <w:p w14:paraId="53F784EC" w14:textId="30C16BB7" w:rsidR="00A01694" w:rsidRPr="0086605F" w:rsidRDefault="00A01694" w:rsidP="00A0169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33ADC" w14:textId="024411B6" w:rsidR="00A01694" w:rsidRPr="0086605F" w:rsidRDefault="007B37AA" w:rsidP="00A016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2,373,51</w:t>
            </w:r>
            <w:r w:rsidR="00C23F3E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  <w:vAlign w:val="bottom"/>
          </w:tcPr>
          <w:p w14:paraId="4BE5DDB1" w14:textId="77777777" w:rsidR="00A01694" w:rsidRPr="0086605F" w:rsidRDefault="00A01694" w:rsidP="00A01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6ABFD" w14:textId="0B2AA6C1" w:rsidR="00A01694" w:rsidRPr="0086605F" w:rsidRDefault="00A01694" w:rsidP="00A016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561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811</w:t>
            </w:r>
          </w:p>
        </w:tc>
        <w:tc>
          <w:tcPr>
            <w:tcW w:w="196" w:type="pct"/>
            <w:vAlign w:val="bottom"/>
          </w:tcPr>
          <w:p w14:paraId="7FB0D6D5" w14:textId="77777777" w:rsidR="00A01694" w:rsidRPr="0086605F" w:rsidRDefault="00A01694" w:rsidP="00A01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EA5FC" w14:textId="52D1FBE7" w:rsidR="00A01694" w:rsidRPr="0086605F" w:rsidRDefault="00E50A53" w:rsidP="00A016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1,285,025</w:t>
            </w:r>
          </w:p>
        </w:tc>
        <w:tc>
          <w:tcPr>
            <w:tcW w:w="147" w:type="pct"/>
            <w:vAlign w:val="bottom"/>
          </w:tcPr>
          <w:p w14:paraId="1EA29116" w14:textId="77777777" w:rsidR="00A01694" w:rsidRPr="0086605F" w:rsidRDefault="00A01694" w:rsidP="00A01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4B8FB" w14:textId="7EE68C82" w:rsidR="00A01694" w:rsidRPr="0086605F" w:rsidRDefault="00A01694" w:rsidP="00A016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519,291</w:t>
            </w:r>
          </w:p>
        </w:tc>
      </w:tr>
    </w:tbl>
    <w:p w14:paraId="6B266870" w14:textId="43106217" w:rsidR="00CA3259" w:rsidRPr="0086605F" w:rsidRDefault="00CA3259" w:rsidP="00DA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lang w:val="th-TH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18"/>
        <w:gridCol w:w="273"/>
        <w:gridCol w:w="1170"/>
        <w:gridCol w:w="366"/>
        <w:gridCol w:w="1135"/>
        <w:gridCol w:w="274"/>
        <w:gridCol w:w="1127"/>
      </w:tblGrid>
      <w:tr w:rsidR="00E05319" w:rsidRPr="0086605F" w14:paraId="0176AC1B" w14:textId="77777777" w:rsidTr="00F37F96">
        <w:trPr>
          <w:trHeight w:hRule="exact" w:val="393"/>
          <w:tblHeader/>
        </w:trPr>
        <w:tc>
          <w:tcPr>
            <w:tcW w:w="2073" w:type="pct"/>
          </w:tcPr>
          <w:p w14:paraId="5A5A84FB" w14:textId="77777777" w:rsidR="00E05319" w:rsidRPr="0086605F" w:rsidRDefault="00E05319" w:rsidP="00F37F96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5DAC803A" w14:textId="77777777" w:rsidR="00E05319" w:rsidRPr="0086605F" w:rsidRDefault="00E0531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" w:type="pct"/>
          </w:tcPr>
          <w:p w14:paraId="3DC01241" w14:textId="77777777" w:rsidR="00E05319" w:rsidRPr="0086605F" w:rsidRDefault="00E0531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0C8911A5" w14:textId="77777777" w:rsidR="00E05319" w:rsidRPr="0086605F" w:rsidRDefault="00E0531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43C" w:rsidRPr="0086605F" w14:paraId="2779E109" w14:textId="77777777" w:rsidTr="00F37F96">
        <w:trPr>
          <w:trHeight w:hRule="exact" w:val="393"/>
          <w:tblHeader/>
        </w:trPr>
        <w:tc>
          <w:tcPr>
            <w:tcW w:w="2073" w:type="pct"/>
          </w:tcPr>
          <w:p w14:paraId="40B52E06" w14:textId="78125B2A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9" w:type="pct"/>
          </w:tcPr>
          <w:p w14:paraId="01B36816" w14:textId="0307DA22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5AACD301" w14:textId="77777777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327C45A" w14:textId="692EF0B0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96" w:type="pct"/>
          </w:tcPr>
          <w:p w14:paraId="17A48C43" w14:textId="77777777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1EA59878" w14:textId="15E90328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51D6FAED" w14:textId="77777777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F652CF1" w14:textId="317F0B9B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345ACC" w:rsidRPr="0086605F" w14:paraId="05185AE1" w14:textId="77777777" w:rsidTr="00F37F96">
        <w:trPr>
          <w:trHeight w:hRule="exact" w:val="393"/>
          <w:tblHeader/>
        </w:trPr>
        <w:tc>
          <w:tcPr>
            <w:tcW w:w="2073" w:type="pct"/>
          </w:tcPr>
          <w:p w14:paraId="09BAD4B0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7" w:type="pct"/>
            <w:gridSpan w:val="7"/>
          </w:tcPr>
          <w:p w14:paraId="5F7E232D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243C" w:rsidRPr="0086605F" w14:paraId="2BFC0DCE" w14:textId="77777777" w:rsidTr="00F37F96">
        <w:trPr>
          <w:trHeight w:hRule="exact" w:val="393"/>
        </w:trPr>
        <w:tc>
          <w:tcPr>
            <w:tcW w:w="2073" w:type="pct"/>
          </w:tcPr>
          <w:p w14:paraId="126321F0" w14:textId="4ECD8520" w:rsidR="00FE243C" w:rsidRPr="0086605F" w:rsidRDefault="00FE243C" w:rsidP="00FE243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9" w:type="pct"/>
          </w:tcPr>
          <w:p w14:paraId="0019B082" w14:textId="618394A7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308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805</w:t>
            </w:r>
          </w:p>
        </w:tc>
        <w:tc>
          <w:tcPr>
            <w:tcW w:w="146" w:type="pct"/>
          </w:tcPr>
          <w:p w14:paraId="7495272B" w14:textId="77777777" w:rsidR="00FE243C" w:rsidRPr="0086605F" w:rsidRDefault="00FE243C" w:rsidP="00FE2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90C8274" w14:textId="56A10C02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350,158</w:t>
            </w:r>
          </w:p>
        </w:tc>
        <w:tc>
          <w:tcPr>
            <w:tcW w:w="196" w:type="pct"/>
          </w:tcPr>
          <w:p w14:paraId="0FF55790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22CE45C" w14:textId="2641D3DA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86605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147" w:type="pct"/>
          </w:tcPr>
          <w:p w14:paraId="1F418E57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0FE6F2E" w14:textId="0DABA6FB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27,989</w:t>
            </w:r>
          </w:p>
        </w:tc>
      </w:tr>
      <w:tr w:rsidR="00FE243C" w:rsidRPr="0086605F" w14:paraId="1C946F0F" w14:textId="77777777" w:rsidTr="00F37F96">
        <w:trPr>
          <w:trHeight w:hRule="exact" w:val="393"/>
        </w:trPr>
        <w:tc>
          <w:tcPr>
            <w:tcW w:w="2073" w:type="pct"/>
          </w:tcPr>
          <w:p w14:paraId="7FAA665B" w14:textId="672A6A11" w:rsidR="00FE243C" w:rsidRPr="0086605F" w:rsidRDefault="00FE243C" w:rsidP="00FE243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99" w:type="pct"/>
          </w:tcPr>
          <w:p w14:paraId="4725BF0C" w14:textId="01EF7C26" w:rsidR="00FE243C" w:rsidRPr="0086605F" w:rsidRDefault="00FE6641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28,911</w:t>
            </w:r>
          </w:p>
        </w:tc>
        <w:tc>
          <w:tcPr>
            <w:tcW w:w="146" w:type="pct"/>
          </w:tcPr>
          <w:p w14:paraId="0E1F114B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58E72D3B" w14:textId="40B66807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6" w:type="pct"/>
          </w:tcPr>
          <w:p w14:paraId="37BF191C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933177F" w14:textId="1F84C596" w:rsidR="00FE243C" w:rsidRPr="0086605F" w:rsidRDefault="00A01694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7819322F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9A7271D" w14:textId="469A48CC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243C" w:rsidRPr="0086605F" w14:paraId="09F0C1E9" w14:textId="77777777" w:rsidTr="00F37F96">
        <w:trPr>
          <w:trHeight w:hRule="exact" w:val="393"/>
        </w:trPr>
        <w:tc>
          <w:tcPr>
            <w:tcW w:w="2073" w:type="pct"/>
          </w:tcPr>
          <w:p w14:paraId="664F0A53" w14:textId="4A9F7E0E" w:rsidR="00FE243C" w:rsidRPr="0086605F" w:rsidRDefault="00FE243C" w:rsidP="00FE243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99" w:type="pct"/>
          </w:tcPr>
          <w:p w14:paraId="014C0300" w14:textId="5CA5070E" w:rsidR="00FE243C" w:rsidRPr="0086605F" w:rsidRDefault="00DF27D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C1BB93E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2E9E59BD" w14:textId="1384DDAB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258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6" w:type="pct"/>
          </w:tcPr>
          <w:p w14:paraId="0BE58147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46B5D73" w14:textId="7AFDE841" w:rsidR="00A01694" w:rsidRPr="0086605F" w:rsidRDefault="00A01694" w:rsidP="00A01694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</w:t>
            </w:r>
            <w:r w:rsidR="00F4457A" w:rsidRPr="0086605F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</w:t>
            </w:r>
            <w:r w:rsidR="00F4457A"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480F" w:rsidRPr="0086605F">
              <w:rPr>
                <w:rFonts w:ascii="Angsana New" w:hAnsi="Angsana New" w:cs="Angsana New"/>
                <w:sz w:val="30"/>
                <w:szCs w:val="30"/>
              </w:rPr>
              <w:t>166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)</w:t>
            </w:r>
          </w:p>
          <w:p w14:paraId="7E9D3D8E" w14:textId="1EAF59D0" w:rsidR="00FE243C" w:rsidRPr="0086605F" w:rsidRDefault="00FE243C" w:rsidP="00A016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14F7CB3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16FD2A5" w14:textId="776362A2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,746)</w:t>
            </w:r>
          </w:p>
        </w:tc>
      </w:tr>
      <w:tr w:rsidR="00FE243C" w:rsidRPr="0086605F" w14:paraId="45C3FC6C" w14:textId="77777777" w:rsidTr="00F37F96">
        <w:trPr>
          <w:trHeight w:hRule="exact" w:val="393"/>
        </w:trPr>
        <w:tc>
          <w:tcPr>
            <w:tcW w:w="2073" w:type="pct"/>
          </w:tcPr>
          <w:p w14:paraId="4621BD27" w14:textId="00060E07" w:rsidR="00FE243C" w:rsidRPr="0086605F" w:rsidRDefault="00FE243C" w:rsidP="00FE243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599" w:type="pct"/>
          </w:tcPr>
          <w:p w14:paraId="176266D9" w14:textId="420C8BF0" w:rsidR="00FE243C" w:rsidRPr="0086605F" w:rsidRDefault="00DF27D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51058F7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4F31D62B" w14:textId="79FE3BA9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(95)</w:t>
            </w:r>
          </w:p>
        </w:tc>
        <w:tc>
          <w:tcPr>
            <w:tcW w:w="196" w:type="pct"/>
          </w:tcPr>
          <w:p w14:paraId="45F212AD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2C355A1" w14:textId="2CD5B304" w:rsidR="00FE243C" w:rsidRPr="0086605F" w:rsidRDefault="00A01694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AB8F913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53823D9" w14:textId="368935AB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(95)</w:t>
            </w:r>
          </w:p>
        </w:tc>
      </w:tr>
      <w:tr w:rsidR="00FE243C" w:rsidRPr="0086605F" w14:paraId="34EF3716" w14:textId="77777777" w:rsidTr="00DF27DC">
        <w:trPr>
          <w:trHeight w:hRule="exact" w:val="393"/>
        </w:trPr>
        <w:tc>
          <w:tcPr>
            <w:tcW w:w="2073" w:type="pct"/>
          </w:tcPr>
          <w:p w14:paraId="0C2E4F59" w14:textId="1F29E1DE" w:rsidR="00FE243C" w:rsidRPr="0086605F" w:rsidRDefault="00FE243C" w:rsidP="00FE243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6D382" w14:textId="1380CA83" w:rsidR="00FE243C" w:rsidRPr="0086605F" w:rsidRDefault="00DF27D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</w:t>
            </w:r>
            <w:r w:rsidR="00FE6641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7,716</w:t>
            </w:r>
          </w:p>
        </w:tc>
        <w:tc>
          <w:tcPr>
            <w:tcW w:w="146" w:type="pct"/>
          </w:tcPr>
          <w:p w14:paraId="060D1BB0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FEBF346" w14:textId="2473DD06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308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805</w:t>
            </w:r>
          </w:p>
        </w:tc>
        <w:tc>
          <w:tcPr>
            <w:tcW w:w="196" w:type="pct"/>
          </w:tcPr>
          <w:p w14:paraId="59E09114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172AA581" w14:textId="7EEA429F" w:rsidR="00FE243C" w:rsidRPr="0086605F" w:rsidRDefault="00F4457A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</w:t>
            </w:r>
            <w:r w:rsidR="00A8480F"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982</w:t>
            </w:r>
          </w:p>
        </w:tc>
        <w:tc>
          <w:tcPr>
            <w:tcW w:w="147" w:type="pct"/>
          </w:tcPr>
          <w:p w14:paraId="5A1BF54B" w14:textId="77777777" w:rsidR="00FE243C" w:rsidRPr="0086605F" w:rsidRDefault="00FE243C" w:rsidP="00FE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7D9E1742" w14:textId="57B258E4" w:rsidR="00FE243C" w:rsidRPr="0086605F" w:rsidRDefault="00FE243C" w:rsidP="00FE24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148</w:t>
            </w:r>
          </w:p>
        </w:tc>
      </w:tr>
    </w:tbl>
    <w:p w14:paraId="78B07AFD" w14:textId="77777777" w:rsidR="00CC7A6B" w:rsidRPr="0086605F" w:rsidRDefault="00CC7A6B" w:rsidP="00CC7A6B">
      <w:pPr>
        <w:tabs>
          <w:tab w:val="clear" w:pos="454"/>
          <w:tab w:val="left" w:pos="540"/>
        </w:tabs>
        <w:ind w:left="540"/>
        <w:rPr>
          <w:rFonts w:asciiTheme="majorBidi" w:hAnsiTheme="majorBidi" w:cs="Angsana New"/>
          <w:sz w:val="16"/>
          <w:szCs w:val="16"/>
          <w:lang w:val="th-TH"/>
        </w:rPr>
      </w:pPr>
    </w:p>
    <w:p w14:paraId="7D8374E4" w14:textId="37284571" w:rsidR="00932807" w:rsidRPr="0086605F" w:rsidRDefault="00CC7A6B" w:rsidP="00932807">
      <w:pPr>
        <w:tabs>
          <w:tab w:val="clear" w:pos="454"/>
          <w:tab w:val="left" w:pos="540"/>
        </w:tabs>
        <w:ind w:left="540"/>
        <w:rPr>
          <w:rFonts w:asciiTheme="majorBidi" w:hAnsiTheme="majorBidi" w:cs="Angsana New"/>
          <w:sz w:val="30"/>
          <w:szCs w:val="30"/>
        </w:rPr>
      </w:pPr>
      <w:r w:rsidRPr="0086605F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ข้อมูลเกี่ยวกับความเสี่ยงด้านเครดิตเปิดเผยในหมายเหตุข้อ </w:t>
      </w:r>
      <w:r w:rsidRPr="0086605F">
        <w:rPr>
          <w:rFonts w:asciiTheme="majorBidi" w:hAnsiTheme="majorBidi" w:cs="Angsana New"/>
          <w:sz w:val="30"/>
          <w:szCs w:val="30"/>
        </w:rPr>
        <w:t xml:space="preserve">24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(ข</w:t>
      </w:r>
      <w:r w:rsidRPr="0086605F">
        <w:rPr>
          <w:rFonts w:asciiTheme="majorBidi" w:hAnsiTheme="majorBidi" w:cs="Angsana New"/>
          <w:sz w:val="30"/>
          <w:szCs w:val="30"/>
        </w:rPr>
        <w:t>.1)</w:t>
      </w:r>
      <w:r w:rsidR="00932807" w:rsidRPr="0086605F">
        <w:rPr>
          <w:rFonts w:asciiTheme="majorBidi" w:hAnsiTheme="majorBidi" w:cs="Angsana New"/>
          <w:sz w:val="30"/>
          <w:szCs w:val="30"/>
        </w:rPr>
        <w:br w:type="page"/>
      </w:r>
    </w:p>
    <w:p w14:paraId="5627EEB6" w14:textId="37FFD2EE" w:rsidR="00DF5663" w:rsidRPr="0086605F" w:rsidRDefault="00DF5663" w:rsidP="00DE13C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สินค้าคงเหลือ</w:t>
      </w:r>
    </w:p>
    <w:p w14:paraId="54FDA637" w14:textId="77777777" w:rsidR="00FF098E" w:rsidRPr="0086605F" w:rsidRDefault="00FF098E" w:rsidP="00FF098E">
      <w:pPr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19"/>
        <w:gridCol w:w="265"/>
        <w:gridCol w:w="7"/>
        <w:gridCol w:w="1170"/>
        <w:gridCol w:w="366"/>
        <w:gridCol w:w="1135"/>
        <w:gridCol w:w="274"/>
        <w:gridCol w:w="1127"/>
      </w:tblGrid>
      <w:tr w:rsidR="00DE13C7" w:rsidRPr="0086605F" w14:paraId="46774B77" w14:textId="77777777" w:rsidTr="00345ACC">
        <w:trPr>
          <w:trHeight w:hRule="exact" w:val="393"/>
          <w:tblHeader/>
        </w:trPr>
        <w:tc>
          <w:tcPr>
            <w:tcW w:w="2073" w:type="pct"/>
          </w:tcPr>
          <w:p w14:paraId="21DE6D9D" w14:textId="77777777" w:rsidR="003C1EF7" w:rsidRPr="0086605F" w:rsidRDefault="003C1EF7" w:rsidP="003C1EF7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72" w:type="pct"/>
            <w:gridSpan w:val="4"/>
          </w:tcPr>
          <w:p w14:paraId="6D1FED82" w14:textId="77777777" w:rsidR="003C1EF7" w:rsidRPr="0086605F" w:rsidRDefault="003C1EF7" w:rsidP="003C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" w:type="pct"/>
          </w:tcPr>
          <w:p w14:paraId="7CE78D62" w14:textId="77777777" w:rsidR="003C1EF7" w:rsidRPr="0086605F" w:rsidRDefault="003C1EF7" w:rsidP="003C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5A27DDDD" w14:textId="77777777" w:rsidR="003C1EF7" w:rsidRPr="0086605F" w:rsidRDefault="003C1EF7" w:rsidP="003C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016B" w:rsidRPr="0086605F" w14:paraId="7DE05AE7" w14:textId="77777777" w:rsidTr="00345ACC">
        <w:trPr>
          <w:trHeight w:hRule="exact" w:val="393"/>
          <w:tblHeader/>
        </w:trPr>
        <w:tc>
          <w:tcPr>
            <w:tcW w:w="2073" w:type="pct"/>
          </w:tcPr>
          <w:p w14:paraId="6996E873" w14:textId="77777777" w:rsidR="0060016B" w:rsidRPr="0086605F" w:rsidRDefault="0060016B" w:rsidP="00600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</w:tcPr>
          <w:p w14:paraId="5D6063E9" w14:textId="44F37FFB" w:rsidR="0060016B" w:rsidRPr="0086605F" w:rsidRDefault="0060016B" w:rsidP="00600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  <w:gridSpan w:val="2"/>
          </w:tcPr>
          <w:p w14:paraId="55E5BD35" w14:textId="77777777" w:rsidR="0060016B" w:rsidRPr="0086605F" w:rsidRDefault="0060016B" w:rsidP="00600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99872BE" w14:textId="21A2D981" w:rsidR="0060016B" w:rsidRPr="0086605F" w:rsidRDefault="0060016B" w:rsidP="00600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96" w:type="pct"/>
          </w:tcPr>
          <w:p w14:paraId="1876D0B9" w14:textId="77777777" w:rsidR="0060016B" w:rsidRPr="0086605F" w:rsidRDefault="0060016B" w:rsidP="00600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2131F9B0" w14:textId="2102FE26" w:rsidR="0060016B" w:rsidRPr="0086605F" w:rsidRDefault="0060016B" w:rsidP="00600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15449C6C" w14:textId="77777777" w:rsidR="0060016B" w:rsidRPr="0086605F" w:rsidRDefault="0060016B" w:rsidP="00600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43199A7" w14:textId="51B765C7" w:rsidR="0060016B" w:rsidRPr="0086605F" w:rsidRDefault="0060016B" w:rsidP="00600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345ACC" w:rsidRPr="0086605F" w14:paraId="06B2BF08" w14:textId="77777777" w:rsidTr="00345ACC">
        <w:trPr>
          <w:trHeight w:hRule="exact" w:val="393"/>
          <w:tblHeader/>
        </w:trPr>
        <w:tc>
          <w:tcPr>
            <w:tcW w:w="2073" w:type="pct"/>
          </w:tcPr>
          <w:p w14:paraId="230C5BD0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27" w:type="pct"/>
            <w:gridSpan w:val="8"/>
          </w:tcPr>
          <w:p w14:paraId="2C2AF2D6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016B" w:rsidRPr="0086605F" w14:paraId="69DDDE4A" w14:textId="77777777" w:rsidTr="00041128">
        <w:trPr>
          <w:trHeight w:hRule="exact" w:val="393"/>
        </w:trPr>
        <w:tc>
          <w:tcPr>
            <w:tcW w:w="2073" w:type="pct"/>
          </w:tcPr>
          <w:p w14:paraId="464204D5" w14:textId="69A34FBD" w:rsidR="0060016B" w:rsidRPr="0086605F" w:rsidRDefault="0060016B" w:rsidP="0060016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99" w:type="pct"/>
            <w:vAlign w:val="bottom"/>
          </w:tcPr>
          <w:p w14:paraId="6DC04594" w14:textId="24F8D8D8" w:rsidR="0060016B" w:rsidRPr="0086605F" w:rsidRDefault="004B1A37" w:rsidP="006001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3,306,120</w:t>
            </w:r>
          </w:p>
        </w:tc>
        <w:tc>
          <w:tcPr>
            <w:tcW w:w="146" w:type="pct"/>
            <w:gridSpan w:val="2"/>
            <w:vAlign w:val="bottom"/>
          </w:tcPr>
          <w:p w14:paraId="043A35AE" w14:textId="77777777" w:rsidR="0060016B" w:rsidRPr="0086605F" w:rsidRDefault="0060016B" w:rsidP="00600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82A11E0" w14:textId="12C7CE0B" w:rsidR="0060016B" w:rsidRPr="0086605F" w:rsidRDefault="0060016B" w:rsidP="006001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3,629,104</w:t>
            </w:r>
          </w:p>
        </w:tc>
        <w:tc>
          <w:tcPr>
            <w:tcW w:w="196" w:type="pct"/>
            <w:vAlign w:val="bottom"/>
          </w:tcPr>
          <w:p w14:paraId="10FCAB06" w14:textId="77777777" w:rsidR="0060016B" w:rsidRPr="0086605F" w:rsidRDefault="0060016B" w:rsidP="0060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839C731" w14:textId="0A209399" w:rsidR="0060016B" w:rsidRPr="0086605F" w:rsidRDefault="00E03FE3" w:rsidP="006001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13,404</w:t>
            </w:r>
          </w:p>
        </w:tc>
        <w:tc>
          <w:tcPr>
            <w:tcW w:w="147" w:type="pct"/>
            <w:vAlign w:val="bottom"/>
          </w:tcPr>
          <w:p w14:paraId="6B9B7D9D" w14:textId="77777777" w:rsidR="0060016B" w:rsidRPr="0086605F" w:rsidRDefault="0060016B" w:rsidP="0060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72ECF92" w14:textId="61431693" w:rsidR="0060016B" w:rsidRPr="0086605F" w:rsidRDefault="0060016B" w:rsidP="006001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13,377</w:t>
            </w:r>
          </w:p>
        </w:tc>
      </w:tr>
      <w:tr w:rsidR="00E03FE3" w:rsidRPr="0086605F" w14:paraId="6E0E62CD" w14:textId="77777777" w:rsidTr="00041128">
        <w:trPr>
          <w:trHeight w:hRule="exact" w:val="393"/>
        </w:trPr>
        <w:tc>
          <w:tcPr>
            <w:tcW w:w="2073" w:type="pct"/>
          </w:tcPr>
          <w:p w14:paraId="309044AA" w14:textId="112C73D4" w:rsidR="00E03FE3" w:rsidRPr="0086605F" w:rsidRDefault="00E03FE3" w:rsidP="00E03FE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99" w:type="pct"/>
            <w:vAlign w:val="bottom"/>
          </w:tcPr>
          <w:p w14:paraId="29A70ABF" w14:textId="77207CC4" w:rsidR="00E03FE3" w:rsidRPr="0086605F" w:rsidRDefault="004B1A37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4,872</w:t>
            </w:r>
          </w:p>
        </w:tc>
        <w:tc>
          <w:tcPr>
            <w:tcW w:w="146" w:type="pct"/>
            <w:gridSpan w:val="2"/>
            <w:vAlign w:val="bottom"/>
          </w:tcPr>
          <w:p w14:paraId="085404D3" w14:textId="77777777" w:rsidR="00E03FE3" w:rsidRPr="0086605F" w:rsidRDefault="00E03FE3" w:rsidP="00E03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1A49D86A" w14:textId="085BFA46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5,270</w:t>
            </w:r>
          </w:p>
        </w:tc>
        <w:tc>
          <w:tcPr>
            <w:tcW w:w="196" w:type="pct"/>
            <w:vAlign w:val="bottom"/>
          </w:tcPr>
          <w:p w14:paraId="1E00121B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03C3671C" w14:textId="7BCACEE3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A5753B7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3339CAE" w14:textId="74F22998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03FE3" w:rsidRPr="0086605F" w14:paraId="1CB78735" w14:textId="77777777" w:rsidTr="00041128">
        <w:trPr>
          <w:trHeight w:hRule="exact" w:val="393"/>
        </w:trPr>
        <w:tc>
          <w:tcPr>
            <w:tcW w:w="2073" w:type="pct"/>
          </w:tcPr>
          <w:p w14:paraId="6663C378" w14:textId="4894A883" w:rsidR="00E03FE3" w:rsidRPr="0086605F" w:rsidRDefault="00E03FE3" w:rsidP="00E03FE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99" w:type="pct"/>
            <w:vAlign w:val="bottom"/>
          </w:tcPr>
          <w:p w14:paraId="1C4EB487" w14:textId="547A8502" w:rsidR="00E03FE3" w:rsidRPr="0086605F" w:rsidRDefault="009D54DD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2,532,33</w:t>
            </w:r>
            <w:r w:rsidR="00074BDD"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6" w:type="pct"/>
            <w:gridSpan w:val="2"/>
            <w:vAlign w:val="bottom"/>
          </w:tcPr>
          <w:p w14:paraId="12706208" w14:textId="77777777" w:rsidR="00E03FE3" w:rsidRPr="0086605F" w:rsidRDefault="00E03FE3" w:rsidP="00E03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7C6D8F37" w14:textId="62572683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1,906,466</w:t>
            </w:r>
          </w:p>
        </w:tc>
        <w:tc>
          <w:tcPr>
            <w:tcW w:w="196" w:type="pct"/>
            <w:vAlign w:val="bottom"/>
          </w:tcPr>
          <w:p w14:paraId="121C27AC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5D2A9A2B" w14:textId="0A8FC31C" w:rsidR="00E03FE3" w:rsidRPr="0086605F" w:rsidRDefault="00E44C29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1,562,459</w:t>
            </w:r>
          </w:p>
        </w:tc>
        <w:tc>
          <w:tcPr>
            <w:tcW w:w="147" w:type="pct"/>
            <w:vAlign w:val="bottom"/>
          </w:tcPr>
          <w:p w14:paraId="466955A9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2081FC4" w14:textId="785559AC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030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823</w:t>
            </w:r>
          </w:p>
        </w:tc>
      </w:tr>
      <w:tr w:rsidR="00E03FE3" w:rsidRPr="0086605F" w14:paraId="78707670" w14:textId="77777777" w:rsidTr="00041128">
        <w:trPr>
          <w:trHeight w:hRule="exact" w:val="393"/>
        </w:trPr>
        <w:tc>
          <w:tcPr>
            <w:tcW w:w="2073" w:type="pct"/>
          </w:tcPr>
          <w:p w14:paraId="71772ED3" w14:textId="77777777" w:rsidR="00E03FE3" w:rsidRPr="0086605F" w:rsidRDefault="00E03FE3" w:rsidP="00E03FE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ภาชนะบรรจุและวัสดุสิ้นเปลือง</w:t>
            </w:r>
          </w:p>
        </w:tc>
        <w:tc>
          <w:tcPr>
            <w:tcW w:w="599" w:type="pct"/>
            <w:vAlign w:val="bottom"/>
          </w:tcPr>
          <w:p w14:paraId="044C566F" w14:textId="3BBD952D" w:rsidR="00E03FE3" w:rsidRPr="0086605F" w:rsidRDefault="004B1A37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940,72</w:t>
            </w:r>
            <w:r w:rsidR="00186E33" w:rsidRPr="0086605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6" w:type="pct"/>
            <w:gridSpan w:val="2"/>
            <w:vAlign w:val="bottom"/>
          </w:tcPr>
          <w:p w14:paraId="7F9C8483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32948B87" w14:textId="307E68EF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033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981</w:t>
            </w:r>
          </w:p>
        </w:tc>
        <w:tc>
          <w:tcPr>
            <w:tcW w:w="196" w:type="pct"/>
            <w:vAlign w:val="bottom"/>
          </w:tcPr>
          <w:p w14:paraId="07B9904A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74E11CFA" w14:textId="1CD56BC7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bidi="th-TH"/>
              </w:rPr>
              <w:t>193,764</w:t>
            </w:r>
          </w:p>
        </w:tc>
        <w:tc>
          <w:tcPr>
            <w:tcW w:w="147" w:type="pct"/>
            <w:vAlign w:val="bottom"/>
          </w:tcPr>
          <w:p w14:paraId="7B21A890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54CA55B" w14:textId="1A56CEEE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212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73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E03FE3" w:rsidRPr="0086605F" w14:paraId="225421FE" w14:textId="77777777" w:rsidTr="00041128">
        <w:trPr>
          <w:trHeight w:hRule="exact" w:val="393"/>
        </w:trPr>
        <w:tc>
          <w:tcPr>
            <w:tcW w:w="2073" w:type="pct"/>
          </w:tcPr>
          <w:p w14:paraId="0D7C937D" w14:textId="77777777" w:rsidR="00E03FE3" w:rsidRPr="0086605F" w:rsidRDefault="00E03FE3" w:rsidP="00E03FE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7F32CBFE" w14:textId="199EBD94" w:rsidR="00E03FE3" w:rsidRPr="0086605F" w:rsidRDefault="004B1A37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390,115</w:t>
            </w:r>
          </w:p>
        </w:tc>
        <w:tc>
          <w:tcPr>
            <w:tcW w:w="146" w:type="pct"/>
            <w:gridSpan w:val="2"/>
            <w:vAlign w:val="bottom"/>
          </w:tcPr>
          <w:p w14:paraId="5AC8C835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63B579AF" w14:textId="32B319F5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447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196" w:type="pct"/>
            <w:vAlign w:val="bottom"/>
          </w:tcPr>
          <w:p w14:paraId="440A2603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54610918" w14:textId="251A16FA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9A6CCEA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F0FF5C2" w14:textId="23D9214E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03FE3" w:rsidRPr="0086605F" w14:paraId="278C9B0A" w14:textId="77777777" w:rsidTr="00041128">
        <w:trPr>
          <w:trHeight w:hRule="exact" w:val="393"/>
        </w:trPr>
        <w:tc>
          <w:tcPr>
            <w:tcW w:w="2073" w:type="pct"/>
          </w:tcPr>
          <w:p w14:paraId="10A8D356" w14:textId="77777777" w:rsidR="00E03FE3" w:rsidRPr="0086605F" w:rsidRDefault="00E03FE3" w:rsidP="00E03FE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37C0375A" w14:textId="05B37CF5" w:rsidR="00E03FE3" w:rsidRPr="0086605F" w:rsidRDefault="009D54DD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7,174,16</w:t>
            </w:r>
            <w:r w:rsidR="00074BDD"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  <w:gridSpan w:val="2"/>
            <w:vAlign w:val="bottom"/>
          </w:tcPr>
          <w:p w14:paraId="64183882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103CB1A4" w14:textId="053231B3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022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196" w:type="pct"/>
            <w:vAlign w:val="bottom"/>
          </w:tcPr>
          <w:p w14:paraId="03778EF6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1CB4378E" w14:textId="26D0DF2A" w:rsidR="00E03FE3" w:rsidRPr="0086605F" w:rsidRDefault="00E44C29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1,769,627</w:t>
            </w:r>
          </w:p>
        </w:tc>
        <w:tc>
          <w:tcPr>
            <w:tcW w:w="147" w:type="pct"/>
            <w:vAlign w:val="bottom"/>
          </w:tcPr>
          <w:p w14:paraId="48C4014D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2272C216" w14:textId="25638849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935</w:t>
            </w:r>
          </w:p>
        </w:tc>
      </w:tr>
      <w:tr w:rsidR="00E03FE3" w:rsidRPr="0086605F" w14:paraId="07BD118F" w14:textId="77777777" w:rsidTr="00041128">
        <w:trPr>
          <w:trHeight w:hRule="exact" w:val="393"/>
        </w:trPr>
        <w:tc>
          <w:tcPr>
            <w:tcW w:w="2073" w:type="pct"/>
          </w:tcPr>
          <w:p w14:paraId="06A28371" w14:textId="05A29137" w:rsidR="00E03FE3" w:rsidRPr="0086605F" w:rsidRDefault="00E03FE3" w:rsidP="00E03FE3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599" w:type="pct"/>
            <w:vAlign w:val="bottom"/>
          </w:tcPr>
          <w:p w14:paraId="23992FB7" w14:textId="11A5AE3F" w:rsidR="00E03FE3" w:rsidRPr="0086605F" w:rsidRDefault="009D54DD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(202,84</w:t>
            </w:r>
            <w:r w:rsidR="009F344E" w:rsidRPr="0086605F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2"/>
            <w:vAlign w:val="bottom"/>
          </w:tcPr>
          <w:p w14:paraId="46C832A8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094C3332" w14:textId="06741EDE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495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6" w:type="pct"/>
            <w:vAlign w:val="bottom"/>
          </w:tcPr>
          <w:p w14:paraId="4B54C8AD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0EA36194" w14:textId="57A9C0E2" w:rsidR="00E03FE3" w:rsidRPr="0086605F" w:rsidRDefault="00E44C29" w:rsidP="004B7B4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bidi="th-TH"/>
              </w:rPr>
              <w:t>(178,072)</w:t>
            </w:r>
          </w:p>
        </w:tc>
        <w:tc>
          <w:tcPr>
            <w:tcW w:w="147" w:type="pct"/>
            <w:vAlign w:val="bottom"/>
          </w:tcPr>
          <w:p w14:paraId="2CE31E3E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04" w:type="pct"/>
            <w:vAlign w:val="bottom"/>
          </w:tcPr>
          <w:p w14:paraId="200C0233" w14:textId="46E76083" w:rsidR="00E03FE3" w:rsidRPr="0086605F" w:rsidRDefault="00E03FE3" w:rsidP="004B7B49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Pr="0086605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888</w:t>
            </w:r>
            <w:r w:rsidRPr="0086605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E03FE3" w:rsidRPr="0086605F" w14:paraId="642D71C8" w14:textId="77777777" w:rsidTr="00041128">
        <w:trPr>
          <w:trHeight w:hRule="exact" w:val="393"/>
        </w:trPr>
        <w:tc>
          <w:tcPr>
            <w:tcW w:w="2073" w:type="pct"/>
          </w:tcPr>
          <w:p w14:paraId="6DA9C7CE" w14:textId="77777777" w:rsidR="00E03FE3" w:rsidRPr="0086605F" w:rsidRDefault="00E03FE3" w:rsidP="00E03FE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317D5" w14:textId="7E4D1791" w:rsidR="00E03FE3" w:rsidRPr="0086605F" w:rsidRDefault="009D54DD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6,971,324</w:t>
            </w:r>
          </w:p>
        </w:tc>
        <w:tc>
          <w:tcPr>
            <w:tcW w:w="146" w:type="pct"/>
            <w:gridSpan w:val="2"/>
            <w:vAlign w:val="bottom"/>
          </w:tcPr>
          <w:p w14:paraId="659612BB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96D4B" w14:textId="7D19A9F2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963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196" w:type="pct"/>
            <w:vAlign w:val="bottom"/>
          </w:tcPr>
          <w:p w14:paraId="06C2BC87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73831" w14:textId="13DD560C" w:rsidR="00E03FE3" w:rsidRPr="0086605F" w:rsidRDefault="00E44C29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1,591,555</w:t>
            </w:r>
          </w:p>
        </w:tc>
        <w:tc>
          <w:tcPr>
            <w:tcW w:w="147" w:type="pct"/>
            <w:vAlign w:val="bottom"/>
          </w:tcPr>
          <w:p w14:paraId="30C3B600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9DDC3" w14:textId="645D6C26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222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047</w:t>
            </w:r>
          </w:p>
        </w:tc>
      </w:tr>
      <w:tr w:rsidR="00E03FE3" w:rsidRPr="0086605F" w14:paraId="2A2E02CE" w14:textId="77777777" w:rsidTr="00345ACC">
        <w:trPr>
          <w:trHeight w:hRule="exact" w:val="393"/>
        </w:trPr>
        <w:tc>
          <w:tcPr>
            <w:tcW w:w="2073" w:type="pct"/>
          </w:tcPr>
          <w:p w14:paraId="0075843A" w14:textId="77777777" w:rsidR="00E03FE3" w:rsidRPr="0086605F" w:rsidRDefault="00E03FE3" w:rsidP="00E03FE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375E4D9B" w14:textId="77777777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7D4176A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5E931639" w14:textId="77777777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4BC864F2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1D56264" w14:textId="77777777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522C854C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11028ED4" w14:textId="77777777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03FE3" w:rsidRPr="0086605F" w14:paraId="328861AB" w14:textId="77777777" w:rsidTr="00345ACC">
        <w:trPr>
          <w:trHeight w:hRule="exact" w:val="819"/>
        </w:trPr>
        <w:tc>
          <w:tcPr>
            <w:tcW w:w="2073" w:type="pct"/>
          </w:tcPr>
          <w:p w14:paraId="12BD6687" w14:textId="5C9FA3E0" w:rsidR="00E03FE3" w:rsidRPr="0086605F" w:rsidRDefault="00E03FE3" w:rsidP="00E03FE3">
            <w:pPr>
              <w:tabs>
                <w:tab w:val="clear" w:pos="227"/>
              </w:tabs>
              <w:ind w:hanging="25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ab/>
            </w:r>
            <w:r w:rsidRPr="00866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86605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รวม</w:t>
            </w:r>
          </w:p>
          <w:p w14:paraId="07131579" w14:textId="31D6B178" w:rsidR="00E03FE3" w:rsidRPr="0086605F" w:rsidRDefault="00E03FE3" w:rsidP="00E03FE3">
            <w:pPr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</w:t>
            </w:r>
            <w:r w:rsidRPr="00866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ในบัญชีต้นทุนขาย </w:t>
            </w:r>
          </w:p>
        </w:tc>
        <w:tc>
          <w:tcPr>
            <w:tcW w:w="599" w:type="pct"/>
          </w:tcPr>
          <w:p w14:paraId="022B80ED" w14:textId="77777777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9FDBFE4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76B765B8" w14:textId="77777777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74C63728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F64910C" w14:textId="77777777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1D56CB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09796FD" w14:textId="77777777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3FE3" w:rsidRPr="0086605F" w14:paraId="30F1626B" w14:textId="77777777" w:rsidTr="00BF6538">
        <w:trPr>
          <w:trHeight w:hRule="exact" w:val="398"/>
        </w:trPr>
        <w:tc>
          <w:tcPr>
            <w:tcW w:w="2073" w:type="pct"/>
          </w:tcPr>
          <w:p w14:paraId="3517BD54" w14:textId="77777777" w:rsidR="00E03FE3" w:rsidRPr="0086605F" w:rsidRDefault="00E03FE3" w:rsidP="00E03FE3">
            <w:pPr>
              <w:numPr>
                <w:ilvl w:val="0"/>
                <w:numId w:val="10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6AC7220B" w14:textId="543AE53D" w:rsidR="00E03FE3" w:rsidRPr="0086605F" w:rsidRDefault="001E0107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51,</w:t>
            </w:r>
            <w:r w:rsidR="00E06938" w:rsidRPr="0086605F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8</w:t>
            </w:r>
            <w:r w:rsidR="00D50D98" w:rsidRPr="0086605F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20,17</w:t>
            </w:r>
            <w:r w:rsidR="009F344E" w:rsidRPr="0086605F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2" w:type="pct"/>
            <w:vAlign w:val="bottom"/>
          </w:tcPr>
          <w:p w14:paraId="7471FABA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53AC9FCA" w14:textId="01402F2C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</w:t>
            </w:r>
            <w:r w:rsidR="00E06938"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213,274</w:t>
            </w:r>
          </w:p>
        </w:tc>
        <w:tc>
          <w:tcPr>
            <w:tcW w:w="196" w:type="pct"/>
            <w:vAlign w:val="bottom"/>
          </w:tcPr>
          <w:p w14:paraId="207AE9B8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085C9DB3" w14:textId="38678D0B" w:rsidR="00E03FE3" w:rsidRPr="0086605F" w:rsidRDefault="001A2289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20,</w:t>
            </w:r>
            <w:r w:rsidR="00D50D98" w:rsidRPr="0086605F">
              <w:rPr>
                <w:rFonts w:ascii="Angsana New" w:hAnsi="Angsana New" w:cs="Angsana New"/>
                <w:sz w:val="30"/>
                <w:szCs w:val="30"/>
              </w:rPr>
              <w:t>355,085</w:t>
            </w:r>
          </w:p>
        </w:tc>
        <w:tc>
          <w:tcPr>
            <w:tcW w:w="147" w:type="pct"/>
            <w:vAlign w:val="bottom"/>
          </w:tcPr>
          <w:p w14:paraId="641A82FD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8200F21" w14:textId="1A5003F6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182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</w:t>
            </w:r>
          </w:p>
        </w:tc>
      </w:tr>
      <w:tr w:rsidR="00E03FE3" w:rsidRPr="0086605F" w14:paraId="5D180FE7" w14:textId="77777777" w:rsidTr="00BF6538">
        <w:trPr>
          <w:trHeight w:hRule="exact" w:val="398"/>
        </w:trPr>
        <w:tc>
          <w:tcPr>
            <w:tcW w:w="2073" w:type="pct"/>
          </w:tcPr>
          <w:p w14:paraId="7CACCBCB" w14:textId="07A90EA7" w:rsidR="00E03FE3" w:rsidRPr="0086605F" w:rsidRDefault="00E03FE3" w:rsidP="00E03FE3">
            <w:pPr>
              <w:numPr>
                <w:ilvl w:val="0"/>
                <w:numId w:val="10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0C1338A8" w14:textId="77777777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58712A6B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08753D37" w14:textId="77777777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6" w:type="pct"/>
            <w:vAlign w:val="bottom"/>
          </w:tcPr>
          <w:p w14:paraId="14BA2181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3A40005" w14:textId="77777777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5A19577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2EF9AF3" w14:textId="77777777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3FE3" w:rsidRPr="0086605F" w14:paraId="280312D5" w14:textId="77777777" w:rsidTr="00BF6538">
        <w:trPr>
          <w:trHeight w:hRule="exact" w:val="398"/>
        </w:trPr>
        <w:tc>
          <w:tcPr>
            <w:tcW w:w="2073" w:type="pct"/>
          </w:tcPr>
          <w:p w14:paraId="090783C2" w14:textId="59145E8A" w:rsidR="00E03FE3" w:rsidRPr="0086605F" w:rsidRDefault="00E03FE3" w:rsidP="00E03FE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00565BE8" w14:textId="3006CDE9" w:rsidR="00E03FE3" w:rsidRPr="0086605F" w:rsidRDefault="001E0107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1</w:t>
            </w:r>
            <w:r w:rsidR="00D50D98" w:rsidRPr="0086605F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43,34</w:t>
            </w:r>
            <w:r w:rsidR="009F344E" w:rsidRPr="0086605F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2" w:type="pct"/>
            <w:vAlign w:val="bottom"/>
          </w:tcPr>
          <w:p w14:paraId="0C109020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7275E1FB" w14:textId="51BFFFA0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47,636</w:t>
            </w:r>
          </w:p>
        </w:tc>
        <w:tc>
          <w:tcPr>
            <w:tcW w:w="196" w:type="pct"/>
            <w:vAlign w:val="bottom"/>
          </w:tcPr>
          <w:p w14:paraId="2F6B57E8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418220B" w14:textId="1D81B858" w:rsidR="00E03FE3" w:rsidRPr="0086605F" w:rsidRDefault="001A2289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50D98" w:rsidRPr="0086605F">
              <w:rPr>
                <w:rFonts w:ascii="Angsana New" w:hAnsi="Angsana New" w:cs="Angsana New"/>
                <w:sz w:val="30"/>
                <w:szCs w:val="30"/>
              </w:rPr>
              <w:t>43,184</w:t>
            </w:r>
          </w:p>
        </w:tc>
        <w:tc>
          <w:tcPr>
            <w:tcW w:w="147" w:type="pct"/>
            <w:vAlign w:val="bottom"/>
          </w:tcPr>
          <w:p w14:paraId="6CDED3C3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B6EE2E4" w14:textId="52217DEA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796</w:t>
            </w:r>
          </w:p>
        </w:tc>
      </w:tr>
      <w:tr w:rsidR="00E03FE3" w:rsidRPr="0086605F" w14:paraId="2E614984" w14:textId="77777777" w:rsidTr="00BF6538">
        <w:trPr>
          <w:trHeight w:hRule="exact" w:val="390"/>
        </w:trPr>
        <w:tc>
          <w:tcPr>
            <w:tcW w:w="2073" w:type="pct"/>
          </w:tcPr>
          <w:p w14:paraId="781FABEA" w14:textId="17347277" w:rsidR="00E03FE3" w:rsidRPr="0086605F" w:rsidRDefault="00E03FE3" w:rsidP="00E03FE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1330BB" w14:textId="37197680" w:rsidR="00E03FE3" w:rsidRPr="0086605F" w:rsidRDefault="001E0107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5</w:t>
            </w:r>
            <w:r w:rsidR="00E06938" w:rsidRPr="0086605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1,9</w:t>
            </w:r>
            <w:r w:rsidR="00D50D98" w:rsidRPr="0086605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63,519</w:t>
            </w:r>
          </w:p>
        </w:tc>
        <w:tc>
          <w:tcPr>
            <w:tcW w:w="142" w:type="pct"/>
            <w:vAlign w:val="bottom"/>
          </w:tcPr>
          <w:p w14:paraId="65417888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9EA53" w14:textId="736EA426" w:rsidR="00E03FE3" w:rsidRPr="0086605F" w:rsidRDefault="00E03FE3" w:rsidP="00575B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E06938"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260,910</w:t>
            </w:r>
          </w:p>
        </w:tc>
        <w:tc>
          <w:tcPr>
            <w:tcW w:w="196" w:type="pct"/>
            <w:vAlign w:val="bottom"/>
          </w:tcPr>
          <w:p w14:paraId="465F41BA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6952AA" w14:textId="4CDE5361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20,</w:t>
            </w:r>
            <w:r w:rsidR="00D50D98"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498,269</w:t>
            </w:r>
          </w:p>
        </w:tc>
        <w:tc>
          <w:tcPr>
            <w:tcW w:w="147" w:type="pct"/>
            <w:vAlign w:val="bottom"/>
          </w:tcPr>
          <w:p w14:paraId="16951249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B3BC8" w14:textId="48F508D4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215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496</w:t>
            </w:r>
          </w:p>
        </w:tc>
      </w:tr>
      <w:tr w:rsidR="00E03FE3" w:rsidRPr="0086605F" w14:paraId="1D5CBAA1" w14:textId="77777777" w:rsidTr="00345ACC">
        <w:trPr>
          <w:trHeight w:hRule="exact" w:val="393"/>
        </w:trPr>
        <w:tc>
          <w:tcPr>
            <w:tcW w:w="2073" w:type="pct"/>
          </w:tcPr>
          <w:p w14:paraId="1290EB6C" w14:textId="77777777" w:rsidR="00E03FE3" w:rsidRPr="0086605F" w:rsidRDefault="00E03FE3" w:rsidP="00E03FE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5CA4478E" w14:textId="77777777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55A01B5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</w:tcPr>
          <w:p w14:paraId="09003E8B" w14:textId="77777777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696C2067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7423FB50" w14:textId="77777777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236D1B7C" w14:textId="77777777" w:rsidR="00E03FE3" w:rsidRPr="0086605F" w:rsidRDefault="00E03FE3" w:rsidP="00E0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2BC41B6C" w14:textId="77777777" w:rsidR="00E03FE3" w:rsidRPr="0086605F" w:rsidRDefault="00E03FE3" w:rsidP="00E03F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6CB5A289" w14:textId="77777777" w:rsidR="00DF5663" w:rsidRPr="0086605F" w:rsidRDefault="00BF4C7B" w:rsidP="005828F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br w:type="page"/>
      </w:r>
      <w:r w:rsidR="00DF5663"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สินทรัพย์ชีวภาพ</w:t>
      </w:r>
    </w:p>
    <w:p w14:paraId="0F29589C" w14:textId="77777777" w:rsidR="00DF5663" w:rsidRPr="0086605F" w:rsidRDefault="009A38A5" w:rsidP="0058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  <w:r w:rsidRPr="0086605F">
        <w:rPr>
          <w:rFonts w:ascii="Angsana New" w:hAnsi="Angsana New" w:cs="Angsana New"/>
          <w:sz w:val="30"/>
          <w:szCs w:val="30"/>
          <w:cs/>
          <w:lang w:val="th-TH"/>
        </w:rPr>
        <w:tab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70"/>
        <w:gridCol w:w="1260"/>
        <w:gridCol w:w="270"/>
        <w:gridCol w:w="1260"/>
        <w:gridCol w:w="236"/>
        <w:gridCol w:w="1294"/>
        <w:gridCol w:w="270"/>
        <w:gridCol w:w="1260"/>
      </w:tblGrid>
      <w:tr w:rsidR="00032216" w:rsidRPr="0086605F" w14:paraId="1F9718E3" w14:textId="77777777" w:rsidTr="000A36B9">
        <w:trPr>
          <w:trHeight w:hRule="exact" w:val="403"/>
        </w:trPr>
        <w:tc>
          <w:tcPr>
            <w:tcW w:w="3240" w:type="dxa"/>
          </w:tcPr>
          <w:p w14:paraId="0A931EC2" w14:textId="77777777" w:rsidR="00032216" w:rsidRPr="0086605F" w:rsidRDefault="00032216" w:rsidP="00DB7A6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F9F24" w14:textId="77777777" w:rsidR="00032216" w:rsidRPr="0086605F" w:rsidRDefault="00032216" w:rsidP="00DB7A6E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573B78D3" w14:textId="41D2C220" w:rsidR="00032216" w:rsidRPr="0086605F" w:rsidRDefault="00032216" w:rsidP="00DB7A6E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32216" w:rsidRPr="0086605F" w14:paraId="31975D35" w14:textId="77777777" w:rsidTr="005E297F">
        <w:trPr>
          <w:trHeight w:hRule="exact" w:val="403"/>
        </w:trPr>
        <w:tc>
          <w:tcPr>
            <w:tcW w:w="3240" w:type="dxa"/>
          </w:tcPr>
          <w:p w14:paraId="1DD54622" w14:textId="77777777" w:rsidR="00032216" w:rsidRPr="0086605F" w:rsidRDefault="00032216" w:rsidP="0003221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03EED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0AAC2E5" w14:textId="2697EC66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ไก่</w:t>
            </w:r>
          </w:p>
        </w:tc>
        <w:tc>
          <w:tcPr>
            <w:tcW w:w="270" w:type="dxa"/>
          </w:tcPr>
          <w:p w14:paraId="220398E5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0D4A86" w14:textId="2D54D95A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สุกร</w:t>
            </w:r>
          </w:p>
        </w:tc>
        <w:tc>
          <w:tcPr>
            <w:tcW w:w="236" w:type="dxa"/>
          </w:tcPr>
          <w:p w14:paraId="3BF105DE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87AF3FC" w14:textId="08F64E13" w:rsidR="00032216" w:rsidRPr="0086605F" w:rsidRDefault="00F21B60" w:rsidP="0003221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0FEED853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8EDB075" w14:textId="7B8703C3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32216" w:rsidRPr="0086605F" w14:paraId="59E96D63" w14:textId="77777777" w:rsidTr="001E5B43">
        <w:trPr>
          <w:trHeight w:hRule="exact" w:val="403"/>
        </w:trPr>
        <w:tc>
          <w:tcPr>
            <w:tcW w:w="3240" w:type="dxa"/>
          </w:tcPr>
          <w:p w14:paraId="6B7F753D" w14:textId="77777777" w:rsidR="00032216" w:rsidRPr="0086605F" w:rsidRDefault="00032216" w:rsidP="0003221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194E2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47F6961B" w14:textId="22194216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605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6605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32216" w:rsidRPr="0086605F" w14:paraId="293B7060" w14:textId="77777777" w:rsidTr="005E297F">
        <w:trPr>
          <w:trHeight w:hRule="exact" w:val="403"/>
        </w:trPr>
        <w:tc>
          <w:tcPr>
            <w:tcW w:w="3240" w:type="dxa"/>
          </w:tcPr>
          <w:p w14:paraId="70267F78" w14:textId="46D71B30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FF51249" w14:textId="77777777" w:rsidR="00032216" w:rsidRPr="0086605F" w:rsidRDefault="00032216" w:rsidP="00032216">
            <w:pPr>
              <w:pStyle w:val="block"/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CB3F61" w14:textId="6416F3A8" w:rsidR="00032216" w:rsidRPr="0086605F" w:rsidRDefault="00032216" w:rsidP="00032216">
            <w:pPr>
              <w:pStyle w:val="block"/>
              <w:spacing w:after="0" w:line="240" w:lineRule="auto"/>
              <w:ind w:left="609" w:right="-111" w:hanging="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4B434E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161E3B8" w14:textId="6B24211B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36A089F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06AA8DC" w14:textId="77777777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083D6E" w14:textId="77777777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5D9A27E" w14:textId="4A93D968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32216" w:rsidRPr="0086605F" w14:paraId="6393D31F" w14:textId="77777777" w:rsidTr="005E297F">
        <w:trPr>
          <w:trHeight w:hRule="exact" w:val="403"/>
        </w:trPr>
        <w:tc>
          <w:tcPr>
            <w:tcW w:w="3240" w:type="dxa"/>
          </w:tcPr>
          <w:p w14:paraId="6852D9FB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4D815A7C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791AE3" w14:textId="42AEF79D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2,431,938</w:t>
            </w:r>
          </w:p>
        </w:tc>
        <w:tc>
          <w:tcPr>
            <w:tcW w:w="270" w:type="dxa"/>
          </w:tcPr>
          <w:p w14:paraId="1F09807C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A92DF00" w14:textId="2C7D47C6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7,628,532</w:t>
            </w:r>
          </w:p>
        </w:tc>
        <w:tc>
          <w:tcPr>
            <w:tcW w:w="236" w:type="dxa"/>
          </w:tcPr>
          <w:p w14:paraId="7F81E78D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CF4D50D" w14:textId="08ED9D67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351B35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9D0349" w14:textId="482965D9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10,060,470</w:t>
            </w:r>
          </w:p>
        </w:tc>
      </w:tr>
      <w:tr w:rsidR="00032216" w:rsidRPr="0086605F" w14:paraId="2DD02BA9" w14:textId="77777777" w:rsidTr="005E297F">
        <w:trPr>
          <w:trHeight w:hRule="exact" w:val="403"/>
        </w:trPr>
        <w:tc>
          <w:tcPr>
            <w:tcW w:w="3240" w:type="dxa"/>
          </w:tcPr>
          <w:p w14:paraId="391730AB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ค่าเสื่อมราคาสะสมและ</w:t>
            </w:r>
          </w:p>
        </w:tc>
        <w:tc>
          <w:tcPr>
            <w:tcW w:w="270" w:type="dxa"/>
          </w:tcPr>
          <w:p w14:paraId="49B2D2E2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50FBDE" w14:textId="618E627D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DB76B2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3657F06" w14:textId="62C603D8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7C70CD5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CED2077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EBF8A14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A440066" w14:textId="4B61B73D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32216" w:rsidRPr="0086605F" w14:paraId="5A73F4CA" w14:textId="77777777" w:rsidTr="005E297F">
        <w:trPr>
          <w:trHeight w:hRule="exact" w:val="403"/>
        </w:trPr>
        <w:tc>
          <w:tcPr>
            <w:tcW w:w="3240" w:type="dxa"/>
          </w:tcPr>
          <w:p w14:paraId="2627CDBC" w14:textId="4CC48B8A" w:rsidR="00032216" w:rsidRPr="0086605F" w:rsidRDefault="00032216" w:rsidP="00032216">
            <w:pPr>
              <w:tabs>
                <w:tab w:val="left" w:pos="180"/>
                <w:tab w:val="left" w:pos="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การด้อยค่าสะสม</w:t>
            </w:r>
          </w:p>
        </w:tc>
        <w:tc>
          <w:tcPr>
            <w:tcW w:w="270" w:type="dxa"/>
          </w:tcPr>
          <w:p w14:paraId="600C68E1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2079CC" w14:textId="69185B18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(193,716)</w:t>
            </w:r>
          </w:p>
        </w:tc>
        <w:tc>
          <w:tcPr>
            <w:tcW w:w="270" w:type="dxa"/>
          </w:tcPr>
          <w:p w14:paraId="13ED5CD5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40F0311" w14:textId="4AF91BB3" w:rsidR="00032216" w:rsidRPr="0086605F" w:rsidRDefault="00032216" w:rsidP="00032216">
            <w:pPr>
              <w:pStyle w:val="block"/>
              <w:tabs>
                <w:tab w:val="decimal" w:pos="106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(473,588)</w:t>
            </w:r>
          </w:p>
        </w:tc>
        <w:tc>
          <w:tcPr>
            <w:tcW w:w="236" w:type="dxa"/>
          </w:tcPr>
          <w:p w14:paraId="1EF552AF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7E68F44" w14:textId="1EBC1B56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35DD19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71BD32" w14:textId="15212930" w:rsidR="00032216" w:rsidRPr="0086605F" w:rsidRDefault="00032216" w:rsidP="00032216">
            <w:pPr>
              <w:pStyle w:val="block"/>
              <w:tabs>
                <w:tab w:val="decimal" w:pos="106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(667,304)</w:t>
            </w:r>
          </w:p>
        </w:tc>
      </w:tr>
      <w:tr w:rsidR="00032216" w:rsidRPr="0086605F" w14:paraId="0F86305A" w14:textId="77777777" w:rsidTr="007F1E2C">
        <w:trPr>
          <w:trHeight w:hRule="exact" w:val="403"/>
        </w:trPr>
        <w:tc>
          <w:tcPr>
            <w:tcW w:w="3240" w:type="dxa"/>
          </w:tcPr>
          <w:p w14:paraId="0EE1E556" w14:textId="1850A420" w:rsidR="00032216" w:rsidRPr="0086605F" w:rsidRDefault="00032216" w:rsidP="00032216">
            <w:pPr>
              <w:tabs>
                <w:tab w:val="left" w:pos="180"/>
                <w:tab w:val="left" w:pos="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0B27BBA8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56E457" w14:textId="77777777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829BF2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BA5718C" w14:textId="77777777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501F183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A67913D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21BB9D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69AE669" w14:textId="116FC693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32216" w:rsidRPr="0086605F" w14:paraId="05519CB6" w14:textId="77777777" w:rsidTr="007F1E2C">
        <w:trPr>
          <w:trHeight w:hRule="exact" w:val="403"/>
        </w:trPr>
        <w:tc>
          <w:tcPr>
            <w:tcW w:w="3240" w:type="dxa"/>
          </w:tcPr>
          <w:p w14:paraId="4976FAD7" w14:textId="68B51A5E" w:rsidR="00032216" w:rsidRPr="0086605F" w:rsidRDefault="00032216" w:rsidP="00032216">
            <w:pPr>
              <w:tabs>
                <w:tab w:val="left" w:pos="180"/>
                <w:tab w:val="left" w:pos="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7481E571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4C0A00" w14:textId="78C11D6C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2875D9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13DC320" w14:textId="4CFA069C" w:rsidR="00032216" w:rsidRPr="0086605F" w:rsidRDefault="00032216" w:rsidP="00032216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(10,171)</w:t>
            </w:r>
          </w:p>
        </w:tc>
        <w:tc>
          <w:tcPr>
            <w:tcW w:w="236" w:type="dxa"/>
          </w:tcPr>
          <w:p w14:paraId="09736C6F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46CC412" w14:textId="31717E72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92AB34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138E94" w14:textId="11273115" w:rsidR="00032216" w:rsidRPr="0086605F" w:rsidRDefault="00032216" w:rsidP="00032216">
            <w:pPr>
              <w:pStyle w:val="block"/>
              <w:tabs>
                <w:tab w:val="decimal" w:pos="106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(10,171)</w:t>
            </w:r>
          </w:p>
        </w:tc>
      </w:tr>
      <w:tr w:rsidR="00032216" w:rsidRPr="0086605F" w14:paraId="6865D252" w14:textId="77777777" w:rsidTr="007F1E2C">
        <w:trPr>
          <w:trHeight w:hRule="exact" w:val="403"/>
        </w:trPr>
        <w:tc>
          <w:tcPr>
            <w:tcW w:w="3240" w:type="dxa"/>
          </w:tcPr>
          <w:p w14:paraId="3A43E685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EF455F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452B2C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9612C6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AFCF7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A74AB3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E98CFE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D2CF8D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7147E9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E0A0DD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83BB8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67B7DE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59810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A78489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947D18" w14:textId="00799896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2,238,222</w:t>
            </w:r>
          </w:p>
        </w:tc>
        <w:tc>
          <w:tcPr>
            <w:tcW w:w="270" w:type="dxa"/>
          </w:tcPr>
          <w:p w14:paraId="448FEF30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D7ECD0" w14:textId="716E1E9D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7,144,773</w:t>
            </w:r>
          </w:p>
        </w:tc>
        <w:tc>
          <w:tcPr>
            <w:tcW w:w="236" w:type="dxa"/>
          </w:tcPr>
          <w:p w14:paraId="56A4C260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138AB31" w14:textId="31551918" w:rsidR="00032216" w:rsidRPr="0086605F" w:rsidRDefault="008A080C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7407A3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C1BC6A" w14:textId="40BEA2B0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9,382,995</w:t>
            </w:r>
          </w:p>
        </w:tc>
      </w:tr>
      <w:tr w:rsidR="00032216" w:rsidRPr="0086605F" w14:paraId="3D8EE82A" w14:textId="77777777" w:rsidTr="005E297F">
        <w:trPr>
          <w:trHeight w:hRule="exact" w:val="403"/>
        </w:trPr>
        <w:tc>
          <w:tcPr>
            <w:tcW w:w="3240" w:type="dxa"/>
          </w:tcPr>
          <w:p w14:paraId="25428D40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การเลี้ยง</w:t>
            </w:r>
          </w:p>
        </w:tc>
        <w:tc>
          <w:tcPr>
            <w:tcW w:w="270" w:type="dxa"/>
          </w:tcPr>
          <w:p w14:paraId="05319497" w14:textId="77777777" w:rsidR="00032216" w:rsidRPr="0086605F" w:rsidRDefault="00032216" w:rsidP="0003221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A1E0B24" w14:textId="2B9B8C39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54,898,686</w:t>
            </w:r>
          </w:p>
        </w:tc>
        <w:tc>
          <w:tcPr>
            <w:tcW w:w="270" w:type="dxa"/>
          </w:tcPr>
          <w:p w14:paraId="4D9E5D50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F6E9BDB" w14:textId="1BC250D1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28,091,19</w:t>
            </w:r>
            <w:r w:rsidR="00A83D48"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615DF992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CB30C79" w14:textId="326E64E6" w:rsidR="00032216" w:rsidRPr="0086605F" w:rsidRDefault="008A080C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1,702</w:t>
            </w:r>
          </w:p>
        </w:tc>
        <w:tc>
          <w:tcPr>
            <w:tcW w:w="270" w:type="dxa"/>
          </w:tcPr>
          <w:p w14:paraId="0B7BFCD6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D3C4E26" w14:textId="5CA1EE18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82,991,5</w:t>
            </w:r>
            <w:r w:rsidR="00A83D48"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</w:tr>
      <w:tr w:rsidR="00032216" w:rsidRPr="0086605F" w14:paraId="7E585773" w14:textId="77777777" w:rsidTr="005E297F">
        <w:trPr>
          <w:trHeight w:hRule="exact" w:val="403"/>
        </w:trPr>
        <w:tc>
          <w:tcPr>
            <w:tcW w:w="3240" w:type="dxa"/>
          </w:tcPr>
          <w:p w14:paraId="2E6D5D83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เก็บเกี่ยว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</w:tcPr>
          <w:p w14:paraId="34A944A8" w14:textId="77777777" w:rsidR="00032216" w:rsidRPr="0086605F" w:rsidRDefault="00032216" w:rsidP="0003221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CBBA13E" w14:textId="26731665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(54,356,672)</w:t>
            </w:r>
          </w:p>
        </w:tc>
        <w:tc>
          <w:tcPr>
            <w:tcW w:w="270" w:type="dxa"/>
          </w:tcPr>
          <w:p w14:paraId="2525BAEA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80725C" w14:textId="12FF3A9B" w:rsidR="00032216" w:rsidRPr="0086605F" w:rsidRDefault="00032216" w:rsidP="00032216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(25,842,908)</w:t>
            </w:r>
          </w:p>
        </w:tc>
        <w:tc>
          <w:tcPr>
            <w:tcW w:w="236" w:type="dxa"/>
          </w:tcPr>
          <w:p w14:paraId="61AFF49C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C0AB42D" w14:textId="0302C244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A53B63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647DF90" w14:textId="29B0B72C" w:rsidR="00032216" w:rsidRPr="0086605F" w:rsidRDefault="00032216" w:rsidP="00032216">
            <w:pPr>
              <w:pStyle w:val="block"/>
              <w:tabs>
                <w:tab w:val="decimal" w:pos="106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(80,199,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0)</w:t>
            </w:r>
          </w:p>
        </w:tc>
      </w:tr>
      <w:tr w:rsidR="00032216" w:rsidRPr="0086605F" w14:paraId="15F3E6FE" w14:textId="77777777" w:rsidTr="005E297F">
        <w:trPr>
          <w:trHeight w:hRule="exact" w:val="403"/>
        </w:trPr>
        <w:tc>
          <w:tcPr>
            <w:tcW w:w="3240" w:type="dxa"/>
          </w:tcPr>
          <w:p w14:paraId="0AFA7294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450A5D86" w14:textId="77777777" w:rsidR="00032216" w:rsidRPr="0086605F" w:rsidRDefault="00032216" w:rsidP="0003221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9B2BBA4" w14:textId="02D78275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(603,741)</w:t>
            </w:r>
          </w:p>
        </w:tc>
        <w:tc>
          <w:tcPr>
            <w:tcW w:w="270" w:type="dxa"/>
          </w:tcPr>
          <w:p w14:paraId="18D553E1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AFF9549" w14:textId="56D0C3EF" w:rsidR="00032216" w:rsidRPr="0086605F" w:rsidRDefault="00032216" w:rsidP="00032216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(742,792)</w:t>
            </w:r>
          </w:p>
        </w:tc>
        <w:tc>
          <w:tcPr>
            <w:tcW w:w="236" w:type="dxa"/>
          </w:tcPr>
          <w:p w14:paraId="4A0EF45A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2160349" w14:textId="1BE35B1C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7C0DA9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AC0EA93" w14:textId="2AE41165" w:rsidR="00032216" w:rsidRPr="0086605F" w:rsidRDefault="00032216" w:rsidP="00032216">
            <w:pPr>
              <w:pStyle w:val="block"/>
              <w:tabs>
                <w:tab w:val="decimal" w:pos="106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(1,346,533)</w:t>
            </w:r>
          </w:p>
        </w:tc>
      </w:tr>
      <w:tr w:rsidR="00032216" w:rsidRPr="0086605F" w14:paraId="561D8F0B" w14:textId="77777777" w:rsidTr="00815DA6">
        <w:trPr>
          <w:trHeight w:hRule="exact" w:val="403"/>
        </w:trPr>
        <w:tc>
          <w:tcPr>
            <w:tcW w:w="3240" w:type="dxa"/>
            <w:shd w:val="clear" w:color="auto" w:fill="auto"/>
          </w:tcPr>
          <w:p w14:paraId="48F14CBB" w14:textId="4174000D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จากการเปลี่ยนแปลงมูลค่า</w:t>
            </w:r>
          </w:p>
        </w:tc>
        <w:tc>
          <w:tcPr>
            <w:tcW w:w="270" w:type="dxa"/>
          </w:tcPr>
          <w:p w14:paraId="6C196D16" w14:textId="77777777" w:rsidR="00032216" w:rsidRPr="0086605F" w:rsidRDefault="00032216" w:rsidP="00032216">
            <w:pPr>
              <w:pStyle w:val="block"/>
              <w:tabs>
                <w:tab w:val="left" w:pos="954"/>
                <w:tab w:val="decimal" w:pos="106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67AC5F4" w14:textId="581D7A34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08D6EA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129AE78" w14:textId="7DE60C01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716F4CE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E3C4F3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20B155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6BA5A0E" w14:textId="543AC700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32216" w:rsidRPr="0086605F" w14:paraId="5C92A8B6" w14:textId="77777777" w:rsidTr="00815DA6">
        <w:trPr>
          <w:trHeight w:hRule="exact" w:val="403"/>
        </w:trPr>
        <w:tc>
          <w:tcPr>
            <w:tcW w:w="3240" w:type="dxa"/>
            <w:shd w:val="clear" w:color="auto" w:fill="auto"/>
          </w:tcPr>
          <w:p w14:paraId="47058F88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ยุติธรรมหักต้นทุนในการขาย</w:t>
            </w:r>
          </w:p>
        </w:tc>
        <w:tc>
          <w:tcPr>
            <w:tcW w:w="270" w:type="dxa"/>
          </w:tcPr>
          <w:p w14:paraId="3B603BE2" w14:textId="77777777" w:rsidR="00032216" w:rsidRPr="0086605F" w:rsidRDefault="00032216" w:rsidP="00032216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5E62105" w14:textId="1B0A08D1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8DA771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D5D5FD0" w14:textId="08813276" w:rsidR="00032216" w:rsidRPr="0086605F" w:rsidRDefault="00032216" w:rsidP="00032216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(247,238)</w:t>
            </w:r>
          </w:p>
        </w:tc>
        <w:tc>
          <w:tcPr>
            <w:tcW w:w="236" w:type="dxa"/>
          </w:tcPr>
          <w:p w14:paraId="52316629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4DBEC05" w14:textId="7C2B01AF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7AEF977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C290431" w14:textId="1C50AEDD" w:rsidR="00032216" w:rsidRPr="0086605F" w:rsidRDefault="00032216" w:rsidP="00032216">
            <w:pPr>
              <w:pStyle w:val="block"/>
              <w:tabs>
                <w:tab w:val="decimal" w:pos="106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(247,238)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</w:p>
        </w:tc>
      </w:tr>
      <w:tr w:rsidR="00032216" w:rsidRPr="0086605F" w14:paraId="6269B0F5" w14:textId="77777777" w:rsidTr="007F1E2C">
        <w:trPr>
          <w:trHeight w:hRule="exact" w:val="403"/>
        </w:trPr>
        <w:tc>
          <w:tcPr>
            <w:tcW w:w="3240" w:type="dxa"/>
          </w:tcPr>
          <w:p w14:paraId="6E152530" w14:textId="44E441B4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3C4086D8" w14:textId="77777777" w:rsidR="00032216" w:rsidRPr="0086605F" w:rsidRDefault="00032216" w:rsidP="00032216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281CF3C" w14:textId="22095669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F7DE35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8144D93" w14:textId="3342BAE9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DF0F4B1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6DCF261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D325D12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FE8008B" w14:textId="4EA50EB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32216" w:rsidRPr="0086605F" w14:paraId="4B08BDE5" w14:textId="77777777" w:rsidTr="007F1E2C">
        <w:trPr>
          <w:trHeight w:hRule="exact" w:val="403"/>
        </w:trPr>
        <w:tc>
          <w:tcPr>
            <w:tcW w:w="3240" w:type="dxa"/>
          </w:tcPr>
          <w:p w14:paraId="0717CD3F" w14:textId="5F024EB2" w:rsidR="00032216" w:rsidRPr="0086605F" w:rsidRDefault="00032216" w:rsidP="00032216">
            <w:pPr>
              <w:tabs>
                <w:tab w:val="left" w:pos="1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3729A109" w14:textId="77777777" w:rsidR="00032216" w:rsidRPr="0086605F" w:rsidRDefault="00032216" w:rsidP="00032216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13A41F" w14:textId="211E51DF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8C0889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E30505B" w14:textId="3114C571" w:rsidR="00032216" w:rsidRPr="0086605F" w:rsidRDefault="00032216" w:rsidP="00032216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(123,81</w:t>
            </w:r>
            <w:r w:rsidR="00A83D48"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E876BB4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A286CC5" w14:textId="18EC967B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75B62A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C3BBE84" w14:textId="36378221" w:rsidR="00032216" w:rsidRPr="0086605F" w:rsidRDefault="00032216" w:rsidP="00032216">
            <w:pPr>
              <w:pStyle w:val="block"/>
              <w:tabs>
                <w:tab w:val="decimal" w:pos="106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(123,81</w:t>
            </w:r>
            <w:r w:rsidR="00A83D48"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</w:p>
        </w:tc>
      </w:tr>
      <w:tr w:rsidR="00032216" w:rsidRPr="0086605F" w14:paraId="0605D85C" w14:textId="77777777" w:rsidTr="007F1E2C">
        <w:trPr>
          <w:trHeight w:hRule="exact" w:val="403"/>
        </w:trPr>
        <w:tc>
          <w:tcPr>
            <w:tcW w:w="3240" w:type="dxa"/>
          </w:tcPr>
          <w:p w14:paraId="5B11294D" w14:textId="00052E40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C6A42E5" w14:textId="77777777" w:rsidR="00032216" w:rsidRPr="0086605F" w:rsidRDefault="00032216" w:rsidP="00032216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950F73" w14:textId="7E376762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2,176,495</w:t>
            </w:r>
          </w:p>
        </w:tc>
        <w:tc>
          <w:tcPr>
            <w:tcW w:w="270" w:type="dxa"/>
          </w:tcPr>
          <w:p w14:paraId="187E9AD4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0667A5" w14:textId="484C46EB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8,279,210</w:t>
            </w:r>
          </w:p>
        </w:tc>
        <w:tc>
          <w:tcPr>
            <w:tcW w:w="236" w:type="dxa"/>
          </w:tcPr>
          <w:p w14:paraId="2CC2FA5C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4598CE7" w14:textId="022DF378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270" w:type="dxa"/>
          </w:tcPr>
          <w:p w14:paraId="6F1F23B7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0B77F5" w14:textId="46C1BB85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10,457,407</w:t>
            </w:r>
          </w:p>
        </w:tc>
      </w:tr>
      <w:tr w:rsidR="00032216" w:rsidRPr="0086605F" w14:paraId="06601F82" w14:textId="77777777" w:rsidTr="007F1E2C">
        <w:trPr>
          <w:trHeight w:hRule="exact" w:val="275"/>
        </w:trPr>
        <w:tc>
          <w:tcPr>
            <w:tcW w:w="3240" w:type="dxa"/>
          </w:tcPr>
          <w:p w14:paraId="2949F98B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72536" w14:textId="77777777" w:rsidR="00032216" w:rsidRPr="0086605F" w:rsidRDefault="00032216" w:rsidP="00032216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55B48AE" w14:textId="77777777" w:rsidR="00032216" w:rsidRPr="0086605F" w:rsidRDefault="00032216" w:rsidP="00032216">
            <w:pPr>
              <w:pStyle w:val="block"/>
              <w:tabs>
                <w:tab w:val="left" w:pos="954"/>
                <w:tab w:val="decimal" w:pos="1152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0020AA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1F1F159" w14:textId="77777777" w:rsidR="00032216" w:rsidRPr="0086605F" w:rsidRDefault="00032216" w:rsidP="00032216">
            <w:pPr>
              <w:pStyle w:val="block"/>
              <w:tabs>
                <w:tab w:val="decimal" w:pos="1152"/>
                <w:tab w:val="decimal" w:pos="142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9C4CA22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D369F45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F998CE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D8B5C49" w14:textId="18AA2928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32216" w:rsidRPr="0086605F" w14:paraId="21B8CBF3" w14:textId="77777777" w:rsidTr="005E297F">
        <w:trPr>
          <w:trHeight w:hRule="exact" w:val="403"/>
        </w:trPr>
        <w:tc>
          <w:tcPr>
            <w:tcW w:w="3240" w:type="dxa"/>
          </w:tcPr>
          <w:p w14:paraId="30A5808A" w14:textId="6A810E8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840FE74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6E9D8D" w14:textId="77777777" w:rsidR="00032216" w:rsidRPr="0086605F" w:rsidRDefault="00032216" w:rsidP="00032216">
            <w:pPr>
              <w:tabs>
                <w:tab w:val="left" w:pos="180"/>
                <w:tab w:val="left" w:pos="360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9F1C44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90C21B5" w14:textId="77777777" w:rsidR="00032216" w:rsidRPr="0086605F" w:rsidRDefault="00032216" w:rsidP="00032216">
            <w:pPr>
              <w:tabs>
                <w:tab w:val="left" w:pos="180"/>
                <w:tab w:val="left" w:pos="360"/>
                <w:tab w:val="decimal" w:pos="115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176281E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DD2CAD" w14:textId="77777777" w:rsidR="00032216" w:rsidRPr="0086605F" w:rsidRDefault="00032216" w:rsidP="00032216">
            <w:pPr>
              <w:tabs>
                <w:tab w:val="left" w:pos="180"/>
                <w:tab w:val="left" w:pos="360"/>
                <w:tab w:val="decimal" w:pos="109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6084D2" w14:textId="77777777" w:rsidR="00032216" w:rsidRPr="0086605F" w:rsidRDefault="00032216" w:rsidP="00032216">
            <w:pPr>
              <w:tabs>
                <w:tab w:val="left" w:pos="180"/>
                <w:tab w:val="left" w:pos="360"/>
                <w:tab w:val="decimal" w:pos="109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EE0169" w14:textId="4C67F64B" w:rsidR="00032216" w:rsidRPr="0086605F" w:rsidRDefault="00032216" w:rsidP="00032216">
            <w:pPr>
              <w:tabs>
                <w:tab w:val="left" w:pos="180"/>
                <w:tab w:val="left" w:pos="360"/>
                <w:tab w:val="decimal" w:pos="109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2216" w:rsidRPr="0086605F" w14:paraId="18EC883E" w14:textId="77777777" w:rsidTr="005E297F">
        <w:trPr>
          <w:trHeight w:hRule="exact" w:val="403"/>
        </w:trPr>
        <w:tc>
          <w:tcPr>
            <w:tcW w:w="3240" w:type="dxa"/>
          </w:tcPr>
          <w:p w14:paraId="4974E299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2425DFB3" w14:textId="77777777" w:rsidR="00032216" w:rsidRPr="0086605F" w:rsidRDefault="00032216" w:rsidP="0003221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C03A0E1" w14:textId="42AA1605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2,364,529</w:t>
            </w:r>
          </w:p>
        </w:tc>
        <w:tc>
          <w:tcPr>
            <w:tcW w:w="270" w:type="dxa"/>
          </w:tcPr>
          <w:p w14:paraId="123FC330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2FCE0C" w14:textId="64D63F75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9,028,350</w:t>
            </w:r>
          </w:p>
        </w:tc>
        <w:tc>
          <w:tcPr>
            <w:tcW w:w="236" w:type="dxa"/>
          </w:tcPr>
          <w:p w14:paraId="4C007262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D9FA450" w14:textId="7B3B2A61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270" w:type="dxa"/>
          </w:tcPr>
          <w:p w14:paraId="7A2E962F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4830F324" w14:textId="51A42B2F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,394,581</w:t>
            </w:r>
          </w:p>
        </w:tc>
      </w:tr>
      <w:tr w:rsidR="00032216" w:rsidRPr="0086605F" w14:paraId="22BC18F4" w14:textId="77777777" w:rsidTr="005E297F">
        <w:trPr>
          <w:trHeight w:hRule="exact" w:val="403"/>
        </w:trPr>
        <w:tc>
          <w:tcPr>
            <w:tcW w:w="3240" w:type="dxa"/>
          </w:tcPr>
          <w:p w14:paraId="45337609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ค่าเสื่อมราคาสะสมและ</w:t>
            </w:r>
          </w:p>
        </w:tc>
        <w:tc>
          <w:tcPr>
            <w:tcW w:w="270" w:type="dxa"/>
          </w:tcPr>
          <w:p w14:paraId="624403FF" w14:textId="77777777" w:rsidR="00032216" w:rsidRPr="0086605F" w:rsidRDefault="00032216" w:rsidP="00032216">
            <w:pPr>
              <w:pStyle w:val="block"/>
              <w:tabs>
                <w:tab w:val="decimal" w:pos="106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65A2779" w14:textId="2387C509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A944FE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7C89DAA" w14:textId="77777777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65550FD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A8DB250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6E06B4D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2109F4D" w14:textId="68447F9C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32216" w:rsidRPr="0086605F" w14:paraId="1A4C9CA4" w14:textId="77777777" w:rsidTr="005E297F">
        <w:trPr>
          <w:trHeight w:hRule="exact" w:val="403"/>
        </w:trPr>
        <w:tc>
          <w:tcPr>
            <w:tcW w:w="3240" w:type="dxa"/>
          </w:tcPr>
          <w:p w14:paraId="25160329" w14:textId="401332BA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การด้อยค่าสะสม</w:t>
            </w:r>
          </w:p>
        </w:tc>
        <w:tc>
          <w:tcPr>
            <w:tcW w:w="270" w:type="dxa"/>
          </w:tcPr>
          <w:p w14:paraId="5884106A" w14:textId="77777777" w:rsidR="00032216" w:rsidRPr="0086605F" w:rsidRDefault="00032216" w:rsidP="0003221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D768826" w14:textId="00AFC243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(188,034)</w:t>
            </w:r>
          </w:p>
        </w:tc>
        <w:tc>
          <w:tcPr>
            <w:tcW w:w="270" w:type="dxa"/>
          </w:tcPr>
          <w:p w14:paraId="27520B3F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18649E1" w14:textId="5E8AA280" w:rsidR="00032216" w:rsidRPr="0086605F" w:rsidRDefault="00032216" w:rsidP="00032216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(625,323)</w:t>
            </w:r>
          </w:p>
        </w:tc>
        <w:tc>
          <w:tcPr>
            <w:tcW w:w="236" w:type="dxa"/>
          </w:tcPr>
          <w:p w14:paraId="67CCF5FB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D886CF" w14:textId="27D5CDEA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60CB9D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D0595B2" w14:textId="01DF8A1F" w:rsidR="00032216" w:rsidRPr="0086605F" w:rsidRDefault="00032216" w:rsidP="00032216">
            <w:pPr>
              <w:pStyle w:val="block"/>
              <w:tabs>
                <w:tab w:val="decimal" w:pos="106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(813,357)</w:t>
            </w:r>
          </w:p>
        </w:tc>
      </w:tr>
      <w:tr w:rsidR="00032216" w:rsidRPr="0086605F" w14:paraId="1D554781" w14:textId="77777777" w:rsidTr="00E34D29">
        <w:trPr>
          <w:trHeight w:hRule="exact" w:val="403"/>
        </w:trPr>
        <w:tc>
          <w:tcPr>
            <w:tcW w:w="3240" w:type="dxa"/>
          </w:tcPr>
          <w:p w14:paraId="75597EEF" w14:textId="7ED2FEAF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05679D2D" w14:textId="77777777" w:rsidR="00032216" w:rsidRPr="0086605F" w:rsidRDefault="00032216" w:rsidP="0003221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3056EAF" w14:textId="77777777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741747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AADC142" w14:textId="77777777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6DBB8DF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F57188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09B278B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650302F" w14:textId="77700C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32216" w:rsidRPr="0086605F" w14:paraId="3115C157" w14:textId="77777777" w:rsidTr="00E34D29">
        <w:trPr>
          <w:trHeight w:hRule="exact" w:val="403"/>
        </w:trPr>
        <w:tc>
          <w:tcPr>
            <w:tcW w:w="3240" w:type="dxa"/>
          </w:tcPr>
          <w:p w14:paraId="7B223A38" w14:textId="7F81689F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6B206B14" w14:textId="77777777" w:rsidR="00032216" w:rsidRPr="0086605F" w:rsidRDefault="00032216" w:rsidP="0003221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5B8DE78" w14:textId="1FA138FD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3B7358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3C4B0F6" w14:textId="0FAAD2A8" w:rsidR="00032216" w:rsidRPr="0086605F" w:rsidRDefault="00032216" w:rsidP="00032216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(123,817)</w:t>
            </w:r>
          </w:p>
        </w:tc>
        <w:tc>
          <w:tcPr>
            <w:tcW w:w="236" w:type="dxa"/>
          </w:tcPr>
          <w:p w14:paraId="5BC5BDD5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91355CF" w14:textId="50495B74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3B29655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C1086F2" w14:textId="3452D2FE" w:rsidR="00032216" w:rsidRPr="0086605F" w:rsidRDefault="00032216" w:rsidP="00032216">
            <w:pPr>
              <w:pStyle w:val="block"/>
              <w:tabs>
                <w:tab w:val="decimal" w:pos="106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(123,817)</w:t>
            </w:r>
          </w:p>
        </w:tc>
      </w:tr>
      <w:tr w:rsidR="00032216" w:rsidRPr="0086605F" w14:paraId="28AED62A" w14:textId="77777777" w:rsidTr="00E34D29">
        <w:trPr>
          <w:trHeight w:hRule="exact" w:val="403"/>
        </w:trPr>
        <w:tc>
          <w:tcPr>
            <w:tcW w:w="3240" w:type="dxa"/>
          </w:tcPr>
          <w:p w14:paraId="0822044B" w14:textId="77777777" w:rsidR="00032216" w:rsidRPr="0086605F" w:rsidRDefault="00032216" w:rsidP="0003221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C0B5404" w14:textId="77777777" w:rsidR="00032216" w:rsidRPr="0086605F" w:rsidRDefault="00032216" w:rsidP="0003221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A2DBB7" w14:textId="29696543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2,176,495</w:t>
            </w:r>
          </w:p>
        </w:tc>
        <w:tc>
          <w:tcPr>
            <w:tcW w:w="270" w:type="dxa"/>
          </w:tcPr>
          <w:p w14:paraId="77D3F982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17DE26" w14:textId="014981AB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8,279,210</w:t>
            </w:r>
          </w:p>
        </w:tc>
        <w:tc>
          <w:tcPr>
            <w:tcW w:w="236" w:type="dxa"/>
          </w:tcPr>
          <w:p w14:paraId="20B21D44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FF29B31" w14:textId="60617B60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270" w:type="dxa"/>
          </w:tcPr>
          <w:p w14:paraId="15AE568F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197BCA" w14:textId="01BBDB46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10,457,407</w:t>
            </w:r>
          </w:p>
        </w:tc>
      </w:tr>
      <w:tr w:rsidR="00032216" w:rsidRPr="0086605F" w14:paraId="02F33923" w14:textId="77777777" w:rsidTr="00E34D29">
        <w:trPr>
          <w:trHeight w:hRule="exact" w:val="239"/>
        </w:trPr>
        <w:tc>
          <w:tcPr>
            <w:tcW w:w="3240" w:type="dxa"/>
          </w:tcPr>
          <w:p w14:paraId="565AE4BF" w14:textId="77777777" w:rsidR="00032216" w:rsidRPr="0086605F" w:rsidRDefault="00032216" w:rsidP="00032216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0644E8" w14:textId="77777777" w:rsidR="00032216" w:rsidRPr="0086605F" w:rsidRDefault="00032216" w:rsidP="0003221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38E6A19" w14:textId="77777777" w:rsidR="00032216" w:rsidRPr="0086605F" w:rsidRDefault="00032216" w:rsidP="00032216">
            <w:pPr>
              <w:pStyle w:val="block"/>
              <w:tabs>
                <w:tab w:val="decimal" w:pos="1152"/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8917A0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B5C271A" w14:textId="77777777" w:rsidR="00032216" w:rsidRPr="0086605F" w:rsidRDefault="00032216" w:rsidP="00032216">
            <w:pPr>
              <w:pStyle w:val="block"/>
              <w:tabs>
                <w:tab w:val="decimal" w:pos="1152"/>
                <w:tab w:val="decimal" w:pos="142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954B8FB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57B5E78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1BDB02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495949" w14:textId="5C3B6844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32216" w:rsidRPr="0086605F" w14:paraId="545C493C" w14:textId="77777777" w:rsidTr="00E34D29">
        <w:trPr>
          <w:trHeight w:hRule="exact" w:val="360"/>
        </w:trPr>
        <w:tc>
          <w:tcPr>
            <w:tcW w:w="3240" w:type="dxa"/>
          </w:tcPr>
          <w:p w14:paraId="47E3B1AE" w14:textId="0364AEBA" w:rsidR="00032216" w:rsidRPr="0086605F" w:rsidRDefault="00032216" w:rsidP="00032216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05244260" w14:textId="77777777" w:rsidR="00032216" w:rsidRPr="0086605F" w:rsidRDefault="00032216" w:rsidP="0003221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B12FF0A" w14:textId="1FDC32A3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2,176,495</w:t>
            </w:r>
          </w:p>
        </w:tc>
        <w:tc>
          <w:tcPr>
            <w:tcW w:w="270" w:type="dxa"/>
          </w:tcPr>
          <w:p w14:paraId="02CF1C3F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E7B48CB" w14:textId="1A4DB7C7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3,980,790</w:t>
            </w:r>
          </w:p>
        </w:tc>
        <w:tc>
          <w:tcPr>
            <w:tcW w:w="236" w:type="dxa"/>
          </w:tcPr>
          <w:p w14:paraId="3AA47E86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CD2C743" w14:textId="77EFFC55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E738BB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969EF0" w14:textId="3DADC18E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6,157,285</w:t>
            </w:r>
          </w:p>
        </w:tc>
      </w:tr>
      <w:tr w:rsidR="00032216" w:rsidRPr="0086605F" w14:paraId="2835D836" w14:textId="77777777" w:rsidTr="00E34D29">
        <w:trPr>
          <w:trHeight w:hRule="exact" w:val="360"/>
        </w:trPr>
        <w:tc>
          <w:tcPr>
            <w:tcW w:w="3240" w:type="dxa"/>
          </w:tcPr>
          <w:p w14:paraId="076AB477" w14:textId="7F5F0785" w:rsidR="00032216" w:rsidRPr="0086605F" w:rsidRDefault="00032216" w:rsidP="00032216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2399FD58" w14:textId="77777777" w:rsidR="00032216" w:rsidRPr="0086605F" w:rsidRDefault="00032216" w:rsidP="0003221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98D0B7" w14:textId="5D8F5C99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8BDBB7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78D026" w14:textId="6BE58773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4,298,420</w:t>
            </w:r>
          </w:p>
        </w:tc>
        <w:tc>
          <w:tcPr>
            <w:tcW w:w="236" w:type="dxa"/>
          </w:tcPr>
          <w:p w14:paraId="47D62562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2B68614" w14:textId="609F6793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270" w:type="dxa"/>
          </w:tcPr>
          <w:p w14:paraId="30E699C4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6509CC" w14:textId="3A783719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4,300,122</w:t>
            </w:r>
          </w:p>
        </w:tc>
      </w:tr>
      <w:tr w:rsidR="00032216" w:rsidRPr="0086605F" w14:paraId="09AF1711" w14:textId="77777777" w:rsidTr="00E34D29">
        <w:trPr>
          <w:trHeight w:hRule="exact" w:val="403"/>
        </w:trPr>
        <w:tc>
          <w:tcPr>
            <w:tcW w:w="3240" w:type="dxa"/>
          </w:tcPr>
          <w:p w14:paraId="13FED082" w14:textId="7CFEAD3C" w:rsidR="00032216" w:rsidRPr="0086605F" w:rsidRDefault="00032216" w:rsidP="00032216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191B689" w14:textId="77777777" w:rsidR="00032216" w:rsidRPr="0086605F" w:rsidRDefault="00032216" w:rsidP="00032216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147F29" w14:textId="5171B66D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2,176,495</w:t>
            </w:r>
          </w:p>
        </w:tc>
        <w:tc>
          <w:tcPr>
            <w:tcW w:w="270" w:type="dxa"/>
          </w:tcPr>
          <w:p w14:paraId="335F161F" w14:textId="77777777" w:rsidR="00032216" w:rsidRPr="0086605F" w:rsidRDefault="00032216" w:rsidP="0003221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E06F03" w14:textId="0C4CC360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8,279,210</w:t>
            </w:r>
          </w:p>
        </w:tc>
        <w:tc>
          <w:tcPr>
            <w:tcW w:w="236" w:type="dxa"/>
          </w:tcPr>
          <w:p w14:paraId="7A0FB86D" w14:textId="77777777" w:rsidR="00032216" w:rsidRPr="0086605F" w:rsidRDefault="00032216" w:rsidP="0003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4549EDA" w14:textId="3E574FE1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270" w:type="dxa"/>
          </w:tcPr>
          <w:p w14:paraId="089C30A5" w14:textId="77777777" w:rsidR="00032216" w:rsidRPr="0086605F" w:rsidRDefault="00032216" w:rsidP="00032216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2334D8" w14:textId="19A5CC52" w:rsidR="00032216" w:rsidRPr="0086605F" w:rsidRDefault="00032216" w:rsidP="00032216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10,457,407</w:t>
            </w:r>
          </w:p>
        </w:tc>
      </w:tr>
    </w:tbl>
    <w:p w14:paraId="1C60EF56" w14:textId="5EB739AD" w:rsidR="00DF7BD2" w:rsidRPr="0086605F" w:rsidRDefault="00DF7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453A0AA5" w14:textId="64E7F138" w:rsidR="00345ACC" w:rsidRPr="0086605F" w:rsidRDefault="00DF7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 w:rsidRPr="0086605F">
        <w:rPr>
          <w:rFonts w:cstheme="minorBidi"/>
        </w:rPr>
        <w:br w:type="page"/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270"/>
        <w:gridCol w:w="1530"/>
        <w:gridCol w:w="270"/>
        <w:gridCol w:w="1530"/>
        <w:gridCol w:w="236"/>
        <w:gridCol w:w="1474"/>
      </w:tblGrid>
      <w:tr w:rsidR="00F51617" w:rsidRPr="0086605F" w14:paraId="1A30C0A3" w14:textId="77777777" w:rsidTr="003412D4">
        <w:trPr>
          <w:trHeight w:hRule="exact" w:val="317"/>
        </w:trPr>
        <w:tc>
          <w:tcPr>
            <w:tcW w:w="3852" w:type="dxa"/>
          </w:tcPr>
          <w:p w14:paraId="5D88AEE0" w14:textId="77777777" w:rsidR="00F51617" w:rsidRPr="0086605F" w:rsidRDefault="00F51617" w:rsidP="003412D4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A9B97D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0D3DE2C1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51617" w:rsidRPr="0086605F" w14:paraId="43E52541" w14:textId="77777777" w:rsidTr="003412D4">
        <w:trPr>
          <w:trHeight w:hRule="exact" w:val="403"/>
        </w:trPr>
        <w:tc>
          <w:tcPr>
            <w:tcW w:w="3852" w:type="dxa"/>
          </w:tcPr>
          <w:p w14:paraId="5B5ADB5F" w14:textId="77777777" w:rsidR="00F51617" w:rsidRPr="0086605F" w:rsidRDefault="00F51617" w:rsidP="003412D4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EA128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B99469C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ไก่</w:t>
            </w:r>
          </w:p>
        </w:tc>
        <w:tc>
          <w:tcPr>
            <w:tcW w:w="270" w:type="dxa"/>
          </w:tcPr>
          <w:p w14:paraId="3236A8A9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F13B00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สุกร</w:t>
            </w:r>
          </w:p>
        </w:tc>
        <w:tc>
          <w:tcPr>
            <w:tcW w:w="236" w:type="dxa"/>
          </w:tcPr>
          <w:p w14:paraId="42716683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3767EA4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51617" w:rsidRPr="0086605F" w14:paraId="0C445551" w14:textId="77777777" w:rsidTr="003412D4">
        <w:trPr>
          <w:trHeight w:hRule="exact" w:val="326"/>
        </w:trPr>
        <w:tc>
          <w:tcPr>
            <w:tcW w:w="3852" w:type="dxa"/>
          </w:tcPr>
          <w:p w14:paraId="48D319FC" w14:textId="77777777" w:rsidR="00F51617" w:rsidRPr="0086605F" w:rsidRDefault="00F51617" w:rsidP="003412D4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8BD8C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2FAC9E5E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1617" w:rsidRPr="0086605F" w14:paraId="7A433C5B" w14:textId="77777777" w:rsidTr="003412D4">
        <w:trPr>
          <w:trHeight w:hRule="exact" w:val="403"/>
        </w:trPr>
        <w:tc>
          <w:tcPr>
            <w:tcW w:w="3852" w:type="dxa"/>
          </w:tcPr>
          <w:p w14:paraId="3489BDBF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3412081" w14:textId="77777777" w:rsidR="00F51617" w:rsidRPr="0086605F" w:rsidRDefault="00F51617" w:rsidP="003412D4">
            <w:pPr>
              <w:pStyle w:val="block"/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488BFB8" w14:textId="77777777" w:rsidR="00F51617" w:rsidRPr="0086605F" w:rsidRDefault="00F51617" w:rsidP="003412D4">
            <w:pPr>
              <w:pStyle w:val="block"/>
              <w:spacing w:after="0" w:line="240" w:lineRule="auto"/>
              <w:ind w:left="609" w:right="-111" w:hanging="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2FBAED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B230213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9133C90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20739DA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51617" w:rsidRPr="0086605F" w14:paraId="33E5E72C" w14:textId="77777777" w:rsidTr="003412D4">
        <w:trPr>
          <w:trHeight w:hRule="exact" w:val="403"/>
        </w:trPr>
        <w:tc>
          <w:tcPr>
            <w:tcW w:w="3852" w:type="dxa"/>
          </w:tcPr>
          <w:p w14:paraId="006F58F0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4AB395A0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67FFBEE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2,240,364</w:t>
            </w:r>
          </w:p>
        </w:tc>
        <w:tc>
          <w:tcPr>
            <w:tcW w:w="270" w:type="dxa"/>
          </w:tcPr>
          <w:p w14:paraId="56F0D8D7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0BB81D9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5,506,754</w:t>
            </w:r>
          </w:p>
        </w:tc>
        <w:tc>
          <w:tcPr>
            <w:tcW w:w="236" w:type="dxa"/>
          </w:tcPr>
          <w:p w14:paraId="6471688D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DC4D9D6" w14:textId="77777777" w:rsidR="00F51617" w:rsidRPr="0086605F" w:rsidRDefault="00F51617" w:rsidP="003412D4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747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</w:p>
        </w:tc>
      </w:tr>
      <w:tr w:rsidR="00F51617" w:rsidRPr="0086605F" w14:paraId="03D53DDD" w14:textId="77777777" w:rsidTr="003412D4">
        <w:trPr>
          <w:trHeight w:hRule="exact" w:val="403"/>
        </w:trPr>
        <w:tc>
          <w:tcPr>
            <w:tcW w:w="3852" w:type="dxa"/>
          </w:tcPr>
          <w:p w14:paraId="15E2435A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ค่าเสื่อมราคาสะสมและ</w:t>
            </w:r>
          </w:p>
        </w:tc>
        <w:tc>
          <w:tcPr>
            <w:tcW w:w="270" w:type="dxa"/>
          </w:tcPr>
          <w:p w14:paraId="243E884C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DFF92B8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AC5EC8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FBCF281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EAFFC27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0695456" w14:textId="77777777" w:rsidR="00F51617" w:rsidRPr="0086605F" w:rsidRDefault="00F51617" w:rsidP="003412D4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F51617" w:rsidRPr="0086605F" w14:paraId="59CA9111" w14:textId="77777777" w:rsidTr="003412D4">
        <w:trPr>
          <w:trHeight w:hRule="exact" w:val="403"/>
        </w:trPr>
        <w:tc>
          <w:tcPr>
            <w:tcW w:w="3852" w:type="dxa"/>
          </w:tcPr>
          <w:p w14:paraId="26B2F9DD" w14:textId="77777777" w:rsidR="00F51617" w:rsidRPr="0086605F" w:rsidRDefault="00F51617" w:rsidP="003412D4">
            <w:pPr>
              <w:tabs>
                <w:tab w:val="left" w:pos="180"/>
                <w:tab w:val="left" w:pos="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การด้อยค่าสะสม</w:t>
            </w:r>
          </w:p>
        </w:tc>
        <w:tc>
          <w:tcPr>
            <w:tcW w:w="270" w:type="dxa"/>
          </w:tcPr>
          <w:p w14:paraId="3B285E10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6AD704B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(164,913)</w:t>
            </w:r>
          </w:p>
        </w:tc>
        <w:tc>
          <w:tcPr>
            <w:tcW w:w="270" w:type="dxa"/>
          </w:tcPr>
          <w:p w14:paraId="16B9B6FA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DAD6477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(274,902)</w:t>
            </w:r>
          </w:p>
        </w:tc>
        <w:tc>
          <w:tcPr>
            <w:tcW w:w="236" w:type="dxa"/>
          </w:tcPr>
          <w:p w14:paraId="2FF42CA8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561F396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(439,815)</w:t>
            </w:r>
          </w:p>
        </w:tc>
      </w:tr>
      <w:tr w:rsidR="00F51617" w:rsidRPr="0086605F" w14:paraId="7E89DDBA" w14:textId="77777777" w:rsidTr="003412D4">
        <w:trPr>
          <w:trHeight w:hRule="exact" w:val="403"/>
        </w:trPr>
        <w:tc>
          <w:tcPr>
            <w:tcW w:w="3852" w:type="dxa"/>
          </w:tcPr>
          <w:p w14:paraId="4B2C0F45" w14:textId="77777777" w:rsidR="00F51617" w:rsidRPr="0086605F" w:rsidRDefault="00F51617" w:rsidP="003412D4">
            <w:pPr>
              <w:tabs>
                <w:tab w:val="left" w:pos="180"/>
                <w:tab w:val="left" w:pos="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74529897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FB4C07C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49109D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20F4063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E25D86E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CECABDB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51617" w:rsidRPr="0086605F" w14:paraId="0A8EB691" w14:textId="77777777" w:rsidTr="003412D4">
        <w:trPr>
          <w:trHeight w:hRule="exact" w:val="403"/>
        </w:trPr>
        <w:tc>
          <w:tcPr>
            <w:tcW w:w="3852" w:type="dxa"/>
          </w:tcPr>
          <w:p w14:paraId="0A0C1B5D" w14:textId="77777777" w:rsidR="00F51617" w:rsidRPr="0086605F" w:rsidRDefault="00F51617" w:rsidP="003412D4">
            <w:pPr>
              <w:tabs>
                <w:tab w:val="left" w:pos="180"/>
                <w:tab w:val="left" w:pos="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0D827CC1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1F8B3E8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1AA32D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1F2AB4C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67,005</w:t>
            </w:r>
          </w:p>
        </w:tc>
        <w:tc>
          <w:tcPr>
            <w:tcW w:w="236" w:type="dxa"/>
          </w:tcPr>
          <w:p w14:paraId="75A2540E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F7F87EE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67,005</w:t>
            </w:r>
          </w:p>
        </w:tc>
      </w:tr>
      <w:tr w:rsidR="00F51617" w:rsidRPr="0086605F" w14:paraId="6F7F7B40" w14:textId="77777777" w:rsidTr="003412D4">
        <w:trPr>
          <w:trHeight w:hRule="exact" w:val="403"/>
        </w:trPr>
        <w:tc>
          <w:tcPr>
            <w:tcW w:w="3852" w:type="dxa"/>
          </w:tcPr>
          <w:p w14:paraId="1FFE8AF4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2587EA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DBC43E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046D1E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DB0CA2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80A30F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FC21D6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AAC8BC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E3C4C4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005F67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58E834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D10168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2FEFFD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168478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3E4B4FA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342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2,075,451</w:t>
            </w:r>
          </w:p>
        </w:tc>
        <w:tc>
          <w:tcPr>
            <w:tcW w:w="270" w:type="dxa"/>
          </w:tcPr>
          <w:p w14:paraId="07FFBC4E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8E7BBDF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5,298,857</w:t>
            </w:r>
          </w:p>
        </w:tc>
        <w:tc>
          <w:tcPr>
            <w:tcW w:w="236" w:type="dxa"/>
          </w:tcPr>
          <w:p w14:paraId="6D1F5B69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6702BFA8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7,374,308</w:t>
            </w:r>
          </w:p>
        </w:tc>
      </w:tr>
      <w:tr w:rsidR="00F51617" w:rsidRPr="0086605F" w14:paraId="68614313" w14:textId="77777777" w:rsidTr="003412D4">
        <w:trPr>
          <w:trHeight w:hRule="exact" w:val="403"/>
        </w:trPr>
        <w:tc>
          <w:tcPr>
            <w:tcW w:w="3852" w:type="dxa"/>
          </w:tcPr>
          <w:p w14:paraId="08A843AF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การเลี้ยง</w:t>
            </w:r>
          </w:p>
        </w:tc>
        <w:tc>
          <w:tcPr>
            <w:tcW w:w="270" w:type="dxa"/>
          </w:tcPr>
          <w:p w14:paraId="3A3946C0" w14:textId="77777777" w:rsidR="00F51617" w:rsidRPr="0086605F" w:rsidRDefault="00F51617" w:rsidP="003412D4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25BF3BD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50,666,001</w:t>
            </w:r>
          </w:p>
        </w:tc>
        <w:tc>
          <w:tcPr>
            <w:tcW w:w="270" w:type="dxa"/>
          </w:tcPr>
          <w:p w14:paraId="5CA27825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FE7FF27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20,738,791</w:t>
            </w:r>
          </w:p>
        </w:tc>
        <w:tc>
          <w:tcPr>
            <w:tcW w:w="236" w:type="dxa"/>
          </w:tcPr>
          <w:p w14:paraId="62346198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E90E9AD" w14:textId="77777777" w:rsidR="00F51617" w:rsidRPr="0086605F" w:rsidRDefault="00F51617" w:rsidP="003412D4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71,404,792</w:t>
            </w:r>
          </w:p>
        </w:tc>
      </w:tr>
      <w:tr w:rsidR="00F51617" w:rsidRPr="0086605F" w14:paraId="7884B707" w14:textId="77777777" w:rsidTr="003412D4">
        <w:trPr>
          <w:trHeight w:hRule="exact" w:val="403"/>
        </w:trPr>
        <w:tc>
          <w:tcPr>
            <w:tcW w:w="3852" w:type="dxa"/>
          </w:tcPr>
          <w:p w14:paraId="765716B3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เก็บเกี่ยว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</w:tcPr>
          <w:p w14:paraId="060ED953" w14:textId="77777777" w:rsidR="00F51617" w:rsidRPr="0086605F" w:rsidRDefault="00F51617" w:rsidP="003412D4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2B40838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(49,942,594)</w:t>
            </w:r>
          </w:p>
        </w:tc>
        <w:tc>
          <w:tcPr>
            <w:tcW w:w="270" w:type="dxa"/>
          </w:tcPr>
          <w:p w14:paraId="4FABEF42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206A98C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(18,058,160)</w:t>
            </w:r>
          </w:p>
        </w:tc>
        <w:tc>
          <w:tcPr>
            <w:tcW w:w="236" w:type="dxa"/>
          </w:tcPr>
          <w:p w14:paraId="24A31FED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10C8631" w14:textId="77777777" w:rsidR="00F51617" w:rsidRPr="0086605F" w:rsidRDefault="00F51617" w:rsidP="003412D4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(68,000,754)</w:t>
            </w:r>
          </w:p>
        </w:tc>
      </w:tr>
      <w:tr w:rsidR="00F51617" w:rsidRPr="0086605F" w14:paraId="5DA34424" w14:textId="77777777" w:rsidTr="003412D4">
        <w:trPr>
          <w:trHeight w:hRule="exact" w:val="403"/>
        </w:trPr>
        <w:tc>
          <w:tcPr>
            <w:tcW w:w="3852" w:type="dxa"/>
          </w:tcPr>
          <w:p w14:paraId="166E6E59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258C07E7" w14:textId="77777777" w:rsidR="00F51617" w:rsidRPr="0086605F" w:rsidRDefault="00F51617" w:rsidP="003412D4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817EBE8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(560,636)</w:t>
            </w:r>
          </w:p>
        </w:tc>
        <w:tc>
          <w:tcPr>
            <w:tcW w:w="270" w:type="dxa"/>
          </w:tcPr>
          <w:p w14:paraId="18C1E598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191C88A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(497,704)</w:t>
            </w:r>
          </w:p>
        </w:tc>
        <w:tc>
          <w:tcPr>
            <w:tcW w:w="236" w:type="dxa"/>
          </w:tcPr>
          <w:p w14:paraId="30C74B8C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8AA0589" w14:textId="77777777" w:rsidR="00F51617" w:rsidRPr="0086605F" w:rsidRDefault="00F51617" w:rsidP="003412D4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,058,340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51617" w:rsidRPr="0086605F" w14:paraId="52C8F3F6" w14:textId="77777777" w:rsidTr="003412D4">
        <w:trPr>
          <w:trHeight w:hRule="exact" w:val="403"/>
        </w:trPr>
        <w:tc>
          <w:tcPr>
            <w:tcW w:w="3852" w:type="dxa"/>
          </w:tcPr>
          <w:p w14:paraId="5B79FE15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จากการเปลี่ยนแปลงมูลค่า</w:t>
            </w:r>
          </w:p>
        </w:tc>
        <w:tc>
          <w:tcPr>
            <w:tcW w:w="270" w:type="dxa"/>
          </w:tcPr>
          <w:p w14:paraId="72153FC5" w14:textId="77777777" w:rsidR="00F51617" w:rsidRPr="0086605F" w:rsidRDefault="00F51617" w:rsidP="003412D4">
            <w:pPr>
              <w:pStyle w:val="block"/>
              <w:tabs>
                <w:tab w:val="left" w:pos="954"/>
                <w:tab w:val="decimal" w:pos="106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43C6818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72408E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6234747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2723167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1DE289D" w14:textId="77777777" w:rsidR="00F51617" w:rsidRPr="0086605F" w:rsidRDefault="00F51617" w:rsidP="003412D4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F51617" w:rsidRPr="0086605F" w14:paraId="3D8F0A8E" w14:textId="77777777" w:rsidTr="003412D4">
        <w:trPr>
          <w:trHeight w:hRule="exact" w:val="403"/>
        </w:trPr>
        <w:tc>
          <w:tcPr>
            <w:tcW w:w="3852" w:type="dxa"/>
          </w:tcPr>
          <w:p w14:paraId="024417E9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ยุติธรรมหักต้นทุนในการขาย</w:t>
            </w:r>
          </w:p>
        </w:tc>
        <w:tc>
          <w:tcPr>
            <w:tcW w:w="270" w:type="dxa"/>
          </w:tcPr>
          <w:p w14:paraId="0955FC92" w14:textId="77777777" w:rsidR="00F51617" w:rsidRPr="0086605F" w:rsidRDefault="00F51617" w:rsidP="003412D4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2C725FD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09272D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330D6D2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(326,840)</w:t>
            </w:r>
          </w:p>
        </w:tc>
        <w:tc>
          <w:tcPr>
            <w:tcW w:w="236" w:type="dxa"/>
          </w:tcPr>
          <w:p w14:paraId="53ADF84D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41B7CC9" w14:textId="77777777" w:rsidR="00F51617" w:rsidRPr="0086605F" w:rsidRDefault="00F51617" w:rsidP="003412D4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(326,840)</w:t>
            </w:r>
          </w:p>
        </w:tc>
      </w:tr>
      <w:tr w:rsidR="00F51617" w:rsidRPr="0086605F" w14:paraId="6126AB6B" w14:textId="77777777" w:rsidTr="003412D4">
        <w:trPr>
          <w:trHeight w:hRule="exact" w:val="403"/>
        </w:trPr>
        <w:tc>
          <w:tcPr>
            <w:tcW w:w="3852" w:type="dxa"/>
          </w:tcPr>
          <w:p w14:paraId="3394B3C4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6AC1394C" w14:textId="77777777" w:rsidR="00F51617" w:rsidRPr="0086605F" w:rsidRDefault="00F51617" w:rsidP="003412D4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1C0034F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4BBA5B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A38E192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3324D78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BD2CD9B" w14:textId="77777777" w:rsidR="00F51617" w:rsidRPr="0086605F" w:rsidRDefault="00F51617" w:rsidP="003412D4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F51617" w:rsidRPr="0086605F" w14:paraId="7847AC4F" w14:textId="77777777" w:rsidTr="003412D4">
        <w:trPr>
          <w:trHeight w:hRule="exact" w:val="403"/>
        </w:trPr>
        <w:tc>
          <w:tcPr>
            <w:tcW w:w="3852" w:type="dxa"/>
          </w:tcPr>
          <w:p w14:paraId="238B084E" w14:textId="77777777" w:rsidR="00F51617" w:rsidRPr="0086605F" w:rsidRDefault="00F51617" w:rsidP="003412D4">
            <w:pPr>
              <w:tabs>
                <w:tab w:val="left" w:pos="1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27CA6969" w14:textId="77777777" w:rsidR="00F51617" w:rsidRPr="0086605F" w:rsidRDefault="00F51617" w:rsidP="003412D4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B3AA927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780600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B8AF6C1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(10,171)</w:t>
            </w:r>
          </w:p>
        </w:tc>
        <w:tc>
          <w:tcPr>
            <w:tcW w:w="236" w:type="dxa"/>
          </w:tcPr>
          <w:p w14:paraId="1D293244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07A20C3" w14:textId="77777777" w:rsidR="00F51617" w:rsidRPr="0086605F" w:rsidRDefault="00F51617" w:rsidP="003412D4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(10,171)</w:t>
            </w:r>
          </w:p>
        </w:tc>
      </w:tr>
      <w:tr w:rsidR="00F51617" w:rsidRPr="0086605F" w14:paraId="6F05AA19" w14:textId="77777777" w:rsidTr="003412D4">
        <w:trPr>
          <w:trHeight w:hRule="exact" w:val="403"/>
        </w:trPr>
        <w:tc>
          <w:tcPr>
            <w:tcW w:w="3852" w:type="dxa"/>
          </w:tcPr>
          <w:p w14:paraId="70AA39DF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D7B24DC" w14:textId="77777777" w:rsidR="00F51617" w:rsidRPr="0086605F" w:rsidRDefault="00F51617" w:rsidP="003412D4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841E7B6" w14:textId="77777777" w:rsidR="00F51617" w:rsidRPr="0086605F" w:rsidRDefault="00F51617" w:rsidP="004B7B49">
            <w:pPr>
              <w:pStyle w:val="block"/>
              <w:tabs>
                <w:tab w:val="decimal" w:pos="977"/>
                <w:tab w:val="decimal" w:pos="1150"/>
              </w:tabs>
              <w:spacing w:after="0" w:line="240" w:lineRule="auto"/>
              <w:ind w:left="324" w:right="158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2,238,222</w:t>
            </w:r>
          </w:p>
        </w:tc>
        <w:tc>
          <w:tcPr>
            <w:tcW w:w="270" w:type="dxa"/>
          </w:tcPr>
          <w:p w14:paraId="6362F826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6D6AB22" w14:textId="77777777" w:rsidR="00F51617" w:rsidRPr="0086605F" w:rsidRDefault="00F51617" w:rsidP="004B7B49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7,144,773</w:t>
            </w:r>
          </w:p>
        </w:tc>
        <w:tc>
          <w:tcPr>
            <w:tcW w:w="236" w:type="dxa"/>
          </w:tcPr>
          <w:p w14:paraId="547035AE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FC8377D" w14:textId="77777777" w:rsidR="00F51617" w:rsidRPr="0086605F" w:rsidRDefault="00F51617" w:rsidP="004B7B49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9,382,995</w:t>
            </w:r>
          </w:p>
        </w:tc>
      </w:tr>
      <w:tr w:rsidR="00F51617" w:rsidRPr="0086605F" w14:paraId="28C6ED15" w14:textId="77777777" w:rsidTr="003412D4">
        <w:trPr>
          <w:trHeight w:hRule="exact" w:val="275"/>
        </w:trPr>
        <w:tc>
          <w:tcPr>
            <w:tcW w:w="3852" w:type="dxa"/>
          </w:tcPr>
          <w:p w14:paraId="475B6C4E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56C37B" w14:textId="77777777" w:rsidR="00F51617" w:rsidRPr="0086605F" w:rsidRDefault="00F51617" w:rsidP="003412D4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09602AD" w14:textId="77777777" w:rsidR="00F51617" w:rsidRPr="0086605F" w:rsidRDefault="00F51617" w:rsidP="003412D4">
            <w:pPr>
              <w:pStyle w:val="block"/>
              <w:tabs>
                <w:tab w:val="left" w:pos="954"/>
                <w:tab w:val="decimal" w:pos="1152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F17B25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C0DFB2F" w14:textId="77777777" w:rsidR="00F51617" w:rsidRPr="0086605F" w:rsidRDefault="00F51617" w:rsidP="003412D4">
            <w:pPr>
              <w:pStyle w:val="block"/>
              <w:tabs>
                <w:tab w:val="decimal" w:pos="1152"/>
                <w:tab w:val="decimal" w:pos="142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F69EB27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7D6F1008" w14:textId="77777777" w:rsidR="00F51617" w:rsidRPr="0086605F" w:rsidRDefault="00F51617" w:rsidP="003412D4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51617" w:rsidRPr="0086605F" w14:paraId="269AD35C" w14:textId="77777777" w:rsidTr="003412D4">
        <w:trPr>
          <w:trHeight w:hRule="exact" w:val="403"/>
        </w:trPr>
        <w:tc>
          <w:tcPr>
            <w:tcW w:w="3852" w:type="dxa"/>
          </w:tcPr>
          <w:p w14:paraId="728200F0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06AEDE1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134796D" w14:textId="77777777" w:rsidR="00F51617" w:rsidRPr="0086605F" w:rsidRDefault="00F51617" w:rsidP="003412D4">
            <w:pPr>
              <w:tabs>
                <w:tab w:val="left" w:pos="180"/>
                <w:tab w:val="left" w:pos="360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231646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E1A724D" w14:textId="77777777" w:rsidR="00F51617" w:rsidRPr="0086605F" w:rsidRDefault="00F51617" w:rsidP="003412D4">
            <w:pPr>
              <w:tabs>
                <w:tab w:val="left" w:pos="180"/>
                <w:tab w:val="left" w:pos="360"/>
                <w:tab w:val="decimal" w:pos="115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79FE7BD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C8A097E" w14:textId="77777777" w:rsidR="00F51617" w:rsidRPr="0086605F" w:rsidRDefault="00F51617" w:rsidP="003412D4">
            <w:pPr>
              <w:tabs>
                <w:tab w:val="left" w:pos="180"/>
                <w:tab w:val="left" w:pos="360"/>
                <w:tab w:val="decimal" w:pos="109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1617" w:rsidRPr="0086605F" w14:paraId="18FE450F" w14:textId="77777777" w:rsidTr="003412D4">
        <w:trPr>
          <w:trHeight w:hRule="exact" w:val="403"/>
        </w:trPr>
        <w:tc>
          <w:tcPr>
            <w:tcW w:w="3852" w:type="dxa"/>
          </w:tcPr>
          <w:p w14:paraId="1CAB26D3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6CFD1B2E" w14:textId="77777777" w:rsidR="00F51617" w:rsidRPr="0086605F" w:rsidRDefault="00F51617" w:rsidP="003412D4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508AC32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2,431,938</w:t>
            </w:r>
          </w:p>
        </w:tc>
        <w:tc>
          <w:tcPr>
            <w:tcW w:w="270" w:type="dxa"/>
          </w:tcPr>
          <w:p w14:paraId="78C2D6FF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5BEF6DC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7,628,532</w:t>
            </w:r>
          </w:p>
        </w:tc>
        <w:tc>
          <w:tcPr>
            <w:tcW w:w="236" w:type="dxa"/>
          </w:tcPr>
          <w:p w14:paraId="6A114A6F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4616F79" w14:textId="77777777" w:rsidR="00F51617" w:rsidRPr="0086605F" w:rsidRDefault="00F51617" w:rsidP="003412D4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10,060,470</w:t>
            </w:r>
          </w:p>
        </w:tc>
      </w:tr>
      <w:tr w:rsidR="00F51617" w:rsidRPr="0086605F" w14:paraId="413CDB47" w14:textId="77777777" w:rsidTr="003412D4">
        <w:trPr>
          <w:trHeight w:hRule="exact" w:val="403"/>
        </w:trPr>
        <w:tc>
          <w:tcPr>
            <w:tcW w:w="3852" w:type="dxa"/>
          </w:tcPr>
          <w:p w14:paraId="6DAC0A97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ค่าเสื่อมราคาสะสมและ</w:t>
            </w:r>
          </w:p>
        </w:tc>
        <w:tc>
          <w:tcPr>
            <w:tcW w:w="270" w:type="dxa"/>
          </w:tcPr>
          <w:p w14:paraId="7C1F4142" w14:textId="77777777" w:rsidR="00F51617" w:rsidRPr="0086605F" w:rsidRDefault="00F51617" w:rsidP="003412D4">
            <w:pPr>
              <w:pStyle w:val="block"/>
              <w:tabs>
                <w:tab w:val="decimal" w:pos="106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6176B4C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7C3938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7AC07CA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DB3A02F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F14EFB5" w14:textId="77777777" w:rsidR="00F51617" w:rsidRPr="0086605F" w:rsidRDefault="00F51617" w:rsidP="003412D4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F51617" w:rsidRPr="0086605F" w14:paraId="71E28043" w14:textId="77777777" w:rsidTr="003412D4">
        <w:trPr>
          <w:trHeight w:hRule="exact" w:val="403"/>
        </w:trPr>
        <w:tc>
          <w:tcPr>
            <w:tcW w:w="3852" w:type="dxa"/>
          </w:tcPr>
          <w:p w14:paraId="56B51B8B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การด้อยค่าสะสม</w:t>
            </w:r>
          </w:p>
        </w:tc>
        <w:tc>
          <w:tcPr>
            <w:tcW w:w="270" w:type="dxa"/>
          </w:tcPr>
          <w:p w14:paraId="7CEE7AC9" w14:textId="77777777" w:rsidR="00F51617" w:rsidRPr="0086605F" w:rsidRDefault="00F51617" w:rsidP="003412D4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3E9624F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(193,716)</w:t>
            </w:r>
          </w:p>
        </w:tc>
        <w:tc>
          <w:tcPr>
            <w:tcW w:w="270" w:type="dxa"/>
          </w:tcPr>
          <w:p w14:paraId="0B6D631E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E803762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(473,588)</w:t>
            </w:r>
          </w:p>
        </w:tc>
        <w:tc>
          <w:tcPr>
            <w:tcW w:w="236" w:type="dxa"/>
          </w:tcPr>
          <w:p w14:paraId="17D9A15E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31042E1" w14:textId="77777777" w:rsidR="00F51617" w:rsidRPr="0086605F" w:rsidRDefault="00F51617" w:rsidP="003412D4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(667,304)</w:t>
            </w:r>
          </w:p>
        </w:tc>
      </w:tr>
      <w:tr w:rsidR="00F51617" w:rsidRPr="0086605F" w14:paraId="4F4B2FCB" w14:textId="77777777" w:rsidTr="003412D4">
        <w:trPr>
          <w:trHeight w:hRule="exact" w:val="403"/>
        </w:trPr>
        <w:tc>
          <w:tcPr>
            <w:tcW w:w="3852" w:type="dxa"/>
          </w:tcPr>
          <w:p w14:paraId="195F71F8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7DA3F2A9" w14:textId="77777777" w:rsidR="00F51617" w:rsidRPr="0086605F" w:rsidRDefault="00F51617" w:rsidP="003412D4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5A126BF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582FD9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C307617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A2F3D87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158308C" w14:textId="77777777" w:rsidR="00F51617" w:rsidRPr="0086605F" w:rsidRDefault="00F51617" w:rsidP="003412D4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F51617" w:rsidRPr="0086605F" w14:paraId="50548F67" w14:textId="77777777" w:rsidTr="003412D4">
        <w:trPr>
          <w:trHeight w:hRule="exact" w:val="403"/>
        </w:trPr>
        <w:tc>
          <w:tcPr>
            <w:tcW w:w="3852" w:type="dxa"/>
          </w:tcPr>
          <w:p w14:paraId="12755CC9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3B753CEC" w14:textId="77777777" w:rsidR="00F51617" w:rsidRPr="0086605F" w:rsidRDefault="00F51617" w:rsidP="003412D4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BAF0287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00B1E3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9B517D2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(10,171)</w:t>
            </w:r>
          </w:p>
        </w:tc>
        <w:tc>
          <w:tcPr>
            <w:tcW w:w="236" w:type="dxa"/>
          </w:tcPr>
          <w:p w14:paraId="435FC2A2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BBA978B" w14:textId="77777777" w:rsidR="00F51617" w:rsidRPr="0086605F" w:rsidRDefault="00F51617" w:rsidP="003412D4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(10,171)</w:t>
            </w:r>
          </w:p>
        </w:tc>
      </w:tr>
      <w:tr w:rsidR="00F51617" w:rsidRPr="0086605F" w14:paraId="25606923" w14:textId="77777777" w:rsidTr="003412D4">
        <w:trPr>
          <w:trHeight w:hRule="exact" w:val="403"/>
        </w:trPr>
        <w:tc>
          <w:tcPr>
            <w:tcW w:w="3852" w:type="dxa"/>
          </w:tcPr>
          <w:p w14:paraId="570E4F70" w14:textId="77777777" w:rsidR="00F51617" w:rsidRPr="0086605F" w:rsidRDefault="00F51617" w:rsidP="003412D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B0A608A" w14:textId="77777777" w:rsidR="00F51617" w:rsidRPr="0086605F" w:rsidRDefault="00F51617" w:rsidP="003412D4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8267AB4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2,238,222</w:t>
            </w:r>
          </w:p>
        </w:tc>
        <w:tc>
          <w:tcPr>
            <w:tcW w:w="270" w:type="dxa"/>
          </w:tcPr>
          <w:p w14:paraId="373E2CCC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7496D0B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7,144,773</w:t>
            </w:r>
          </w:p>
        </w:tc>
        <w:tc>
          <w:tcPr>
            <w:tcW w:w="236" w:type="dxa"/>
          </w:tcPr>
          <w:p w14:paraId="06E91E29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3836B23C" w14:textId="77777777" w:rsidR="00F51617" w:rsidRPr="0086605F" w:rsidRDefault="00F51617" w:rsidP="003412D4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9,382,995</w:t>
            </w:r>
          </w:p>
        </w:tc>
      </w:tr>
      <w:tr w:rsidR="00F51617" w:rsidRPr="0086605F" w14:paraId="248CA93B" w14:textId="77777777" w:rsidTr="003412D4">
        <w:trPr>
          <w:trHeight w:hRule="exact" w:val="239"/>
        </w:trPr>
        <w:tc>
          <w:tcPr>
            <w:tcW w:w="3852" w:type="dxa"/>
          </w:tcPr>
          <w:p w14:paraId="7EAE262C" w14:textId="77777777" w:rsidR="00F51617" w:rsidRPr="0086605F" w:rsidRDefault="00F51617" w:rsidP="003412D4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FB6A9B" w14:textId="77777777" w:rsidR="00F51617" w:rsidRPr="0086605F" w:rsidRDefault="00F51617" w:rsidP="003412D4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D35A9A1" w14:textId="77777777" w:rsidR="00F51617" w:rsidRPr="0086605F" w:rsidRDefault="00F51617" w:rsidP="003412D4">
            <w:pPr>
              <w:pStyle w:val="block"/>
              <w:tabs>
                <w:tab w:val="decimal" w:pos="1152"/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B95FED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8A1EA27" w14:textId="77777777" w:rsidR="00F51617" w:rsidRPr="0086605F" w:rsidRDefault="00F51617" w:rsidP="003412D4">
            <w:pPr>
              <w:pStyle w:val="block"/>
              <w:tabs>
                <w:tab w:val="decimal" w:pos="1152"/>
                <w:tab w:val="decimal" w:pos="142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6A0B8F4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EE439DD" w14:textId="77777777" w:rsidR="00F51617" w:rsidRPr="0086605F" w:rsidRDefault="00F51617" w:rsidP="003412D4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51617" w:rsidRPr="0086605F" w14:paraId="2B6AB24F" w14:textId="77777777" w:rsidTr="003412D4">
        <w:trPr>
          <w:trHeight w:hRule="exact" w:val="360"/>
        </w:trPr>
        <w:tc>
          <w:tcPr>
            <w:tcW w:w="3852" w:type="dxa"/>
          </w:tcPr>
          <w:p w14:paraId="4344FD06" w14:textId="77777777" w:rsidR="00F51617" w:rsidRPr="0086605F" w:rsidRDefault="00F51617" w:rsidP="003412D4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48AB98AF" w14:textId="77777777" w:rsidR="00F51617" w:rsidRPr="0086605F" w:rsidRDefault="00F51617" w:rsidP="003412D4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A0D52AE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2,238,222</w:t>
            </w:r>
          </w:p>
        </w:tc>
        <w:tc>
          <w:tcPr>
            <w:tcW w:w="270" w:type="dxa"/>
          </w:tcPr>
          <w:p w14:paraId="6C29C6A2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9B62493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3,713,566</w:t>
            </w:r>
          </w:p>
        </w:tc>
        <w:tc>
          <w:tcPr>
            <w:tcW w:w="236" w:type="dxa"/>
          </w:tcPr>
          <w:p w14:paraId="7BA5C848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2016ACB" w14:textId="77777777" w:rsidR="00F51617" w:rsidRPr="0086605F" w:rsidRDefault="00F51617" w:rsidP="003412D4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5,951,788</w:t>
            </w:r>
          </w:p>
        </w:tc>
      </w:tr>
      <w:tr w:rsidR="00F51617" w:rsidRPr="0086605F" w14:paraId="4C42A545" w14:textId="77777777" w:rsidTr="003412D4">
        <w:trPr>
          <w:trHeight w:hRule="exact" w:val="360"/>
        </w:trPr>
        <w:tc>
          <w:tcPr>
            <w:tcW w:w="3852" w:type="dxa"/>
          </w:tcPr>
          <w:p w14:paraId="37473BE5" w14:textId="77777777" w:rsidR="00F51617" w:rsidRPr="0086605F" w:rsidRDefault="00F51617" w:rsidP="003412D4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42D186B3" w14:textId="77777777" w:rsidR="00F51617" w:rsidRPr="0086605F" w:rsidRDefault="00F51617" w:rsidP="003412D4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B2957F1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1FAD5C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64AA984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3,431,207</w:t>
            </w:r>
          </w:p>
        </w:tc>
        <w:tc>
          <w:tcPr>
            <w:tcW w:w="236" w:type="dxa"/>
          </w:tcPr>
          <w:p w14:paraId="595619F9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72F4A4F" w14:textId="77777777" w:rsidR="00F51617" w:rsidRPr="0086605F" w:rsidRDefault="00F51617" w:rsidP="003412D4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3,431,207</w:t>
            </w:r>
          </w:p>
        </w:tc>
      </w:tr>
      <w:tr w:rsidR="00F51617" w:rsidRPr="0086605F" w14:paraId="023FC6AD" w14:textId="77777777" w:rsidTr="003412D4">
        <w:trPr>
          <w:trHeight w:hRule="exact" w:val="403"/>
        </w:trPr>
        <w:tc>
          <w:tcPr>
            <w:tcW w:w="3852" w:type="dxa"/>
          </w:tcPr>
          <w:p w14:paraId="33CB2979" w14:textId="77777777" w:rsidR="00F51617" w:rsidRPr="0086605F" w:rsidRDefault="00F51617" w:rsidP="003412D4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402E5E5" w14:textId="77777777" w:rsidR="00F51617" w:rsidRPr="0086605F" w:rsidRDefault="00F51617" w:rsidP="003412D4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3A3AFD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2,238,222</w:t>
            </w:r>
          </w:p>
        </w:tc>
        <w:tc>
          <w:tcPr>
            <w:tcW w:w="270" w:type="dxa"/>
          </w:tcPr>
          <w:p w14:paraId="2AF5C99D" w14:textId="77777777" w:rsidR="00F51617" w:rsidRPr="0086605F" w:rsidRDefault="00F51617" w:rsidP="003412D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2444D60" w14:textId="77777777" w:rsidR="00F51617" w:rsidRPr="0086605F" w:rsidRDefault="00F51617" w:rsidP="003412D4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7,144,773</w:t>
            </w:r>
          </w:p>
        </w:tc>
        <w:tc>
          <w:tcPr>
            <w:tcW w:w="236" w:type="dxa"/>
          </w:tcPr>
          <w:p w14:paraId="01591E57" w14:textId="77777777" w:rsidR="00F51617" w:rsidRPr="0086605F" w:rsidRDefault="00F51617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52EDA780" w14:textId="77777777" w:rsidR="00F51617" w:rsidRPr="0086605F" w:rsidRDefault="00F51617" w:rsidP="003412D4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9,382,995</w:t>
            </w:r>
          </w:p>
        </w:tc>
      </w:tr>
    </w:tbl>
    <w:p w14:paraId="0E4D3BDE" w14:textId="77777777" w:rsidR="00DB7A6E" w:rsidRPr="0086605F" w:rsidRDefault="00DB7A6E" w:rsidP="00DB7A6E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7"/>
          <w:sz w:val="30"/>
          <w:szCs w:val="30"/>
          <w:lang w:val="en-US" w:bidi="th-TH"/>
        </w:rPr>
      </w:pPr>
    </w:p>
    <w:p w14:paraId="32EF375E" w14:textId="77777777" w:rsidR="00345ACC" w:rsidRPr="0086605F" w:rsidRDefault="00345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pacing w:val="7"/>
          <w:sz w:val="30"/>
          <w:szCs w:val="30"/>
          <w:cs/>
        </w:rPr>
      </w:pPr>
      <w:r w:rsidRPr="0086605F">
        <w:rPr>
          <w:rFonts w:ascii="Angsana New" w:hAnsi="Angsana New" w:cs="Angsana New"/>
          <w:spacing w:val="7"/>
          <w:sz w:val="30"/>
          <w:szCs w:val="30"/>
          <w:cs/>
        </w:rPr>
        <w:br w:type="page"/>
      </w:r>
    </w:p>
    <w:p w14:paraId="5247C8CC" w14:textId="4366921B" w:rsidR="000B3BD2" w:rsidRPr="0086605F" w:rsidRDefault="000B3BD2" w:rsidP="00364912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  <w:r w:rsidRPr="0086605F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สินทรัพย์ชีวภาพ ได้แก่ สุกรพันธุ์</w:t>
      </w:r>
      <w:r w:rsidRPr="0086605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  <w:lang w:val="en-US" w:bidi="th-TH"/>
        </w:rPr>
        <w:t>สุกรขุน ไก่พันธุ์ ไก่เนื้อ</w:t>
      </w:r>
      <w:r w:rsidRPr="0086605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เป็นต้น </w:t>
      </w:r>
      <w:r w:rsidRPr="0086605F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สินทรัพย์ชีวภาพดังกล่าวแสดงด้วยมูลค่ายุติธรรมหักต้นทุนในการขาย</w:t>
      </w:r>
      <w:r w:rsidRPr="0086605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ซึ่งมูลค่ายุติธรรมกำหนดโดยใช้ราคาที่อ้างอิงราคาตลาด</w:t>
      </w:r>
      <w:r w:rsidRPr="0086605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  <w:lang w:val="en-US" w:bidi="th-TH"/>
        </w:rPr>
        <w:t>ณ</w:t>
      </w:r>
      <w:r w:rsidRPr="0086605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วันสิ้นรอบระยะเวลารายงาน</w:t>
      </w:r>
      <w:r w:rsidRPr="0086605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A470E2" w:rsidRPr="0086605F">
        <w:rPr>
          <w:rFonts w:ascii="Angsana New" w:hAnsi="Angsana New" w:cs="Angsana New" w:hint="cs"/>
          <w:sz w:val="30"/>
          <w:szCs w:val="30"/>
          <w:cs/>
          <w:lang w:val="en-US" w:bidi="th-TH"/>
        </w:rPr>
        <w:t>ยกเว้นสินทรัพย์ชีวภาพบางประเภทที่มีวงจรการเลี้ยงสั้น</w:t>
      </w:r>
      <w:r w:rsidRPr="0086605F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364912" w:rsidRPr="0086605F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หรือไม่สามารถหาราคาตลาดเพื่อกำหนดมูลค่ายุติธรรมในสภาพปัจจุบันสำหรับสินทรัพย์ชีวภาพดังกล่าวได้และไม่</w:t>
      </w:r>
      <w:r w:rsidR="006C6B71" w:rsidRPr="0086605F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สา</w:t>
      </w:r>
      <w:r w:rsidR="005D4D77" w:rsidRPr="0086605F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มารถกำหนด</w:t>
      </w:r>
      <w:r w:rsidR="006C6B71" w:rsidRPr="0086605F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มูลค่ายุติธรรม</w:t>
      </w:r>
      <w:r w:rsidR="005D4D77" w:rsidRPr="0086605F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โดยใช้มูลค่าปัจจุบันของประมาณการกระแสเงินสดสุทธิที่คาดว่าจะได้รับจากสินทรัพย์นั้</w:t>
      </w:r>
      <w:r w:rsidR="006C6B71" w:rsidRPr="0086605F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น</w:t>
      </w:r>
      <w:r w:rsidR="00364912" w:rsidRPr="0086605F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ได้อย่างน่าเชื่อถือเนื่องจากมีความไม่แน่น</w:t>
      </w:r>
      <w:r w:rsidR="00121F2D" w:rsidRPr="0086605F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อน    </w:t>
      </w:r>
      <w:r w:rsidR="00364912" w:rsidRPr="0086605F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อันเกิดจากปัจจัยภายนอกต่างๆ</w:t>
      </w:r>
      <w:r w:rsidR="00364912" w:rsidRPr="0086605F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364912" w:rsidRPr="0086605F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เช่น</w:t>
      </w:r>
      <w:r w:rsidR="00364912" w:rsidRPr="0086605F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364912" w:rsidRPr="0086605F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สภาพแวดล้อม</w:t>
      </w:r>
      <w:r w:rsidR="00364912" w:rsidRPr="0086605F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364912" w:rsidRPr="0086605F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ภูมิอากาศ</w:t>
      </w:r>
      <w:r w:rsidR="00364912" w:rsidRPr="0086605F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364912" w:rsidRPr="0086605F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โรคภัย</w:t>
      </w:r>
      <w:r w:rsidR="00364912" w:rsidRPr="0086605F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364912" w:rsidRPr="0086605F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เป็นต้น</w:t>
      </w:r>
      <w:r w:rsidR="00364912" w:rsidRPr="0086605F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364912" w:rsidRPr="0086605F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สินทรัพย์ชีวภาพดังกล่าวแสดงด้วยราคาทุนหักค่าเสื่อมราคาสะสมและค่าเผื่อการด้อยค่าสะสม</w:t>
      </w:r>
    </w:p>
    <w:p w14:paraId="681F99E7" w14:textId="77777777" w:rsidR="00364912" w:rsidRPr="0086605F" w:rsidRDefault="00364912" w:rsidP="00364912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spacing w:val="-2"/>
          <w:sz w:val="30"/>
          <w:szCs w:val="30"/>
          <w:lang w:val="en-US" w:bidi="th-TH"/>
        </w:rPr>
      </w:pPr>
    </w:p>
    <w:p w14:paraId="7A9363C5" w14:textId="77777777" w:rsidR="005C4778" w:rsidRPr="0086605F" w:rsidRDefault="007B305A" w:rsidP="0014476D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6605F">
        <w:rPr>
          <w:rFonts w:ascii="Angsana New" w:hAnsi="Angsana New" w:cs="Angsana New"/>
          <w:sz w:val="30"/>
          <w:szCs w:val="30"/>
          <w:cs/>
          <w:lang w:val="en-US" w:bidi="th-TH"/>
        </w:rPr>
        <w:t>ต้นทุนของสินทรัพย์ชีวภาพประกอบด้วยต้นทุนทั้งหมดที่เกิดขึ้นตั้งแต่ได้มาซึ่งสินทรัพ</w:t>
      </w:r>
      <w:r w:rsidR="00C0138C" w:rsidRPr="0086605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ย์ชีวภาพและในช่วงการเจริญเติบโต เช่น </w:t>
      </w:r>
      <w:r w:rsidRPr="0086605F">
        <w:rPr>
          <w:rFonts w:ascii="Angsana New" w:hAnsi="Angsana New" w:cs="Angsana New"/>
          <w:sz w:val="30"/>
          <w:szCs w:val="30"/>
          <w:cs/>
          <w:lang w:val="en-US" w:bidi="th-TH"/>
        </w:rPr>
        <w:t>ต้นทุนลูก</w:t>
      </w:r>
      <w:r w:rsidR="00C0138C" w:rsidRPr="0086605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สัตว์ </w:t>
      </w:r>
      <w:r w:rsidRPr="0086605F">
        <w:rPr>
          <w:rFonts w:ascii="Angsana New" w:hAnsi="Angsana New" w:cs="Angsana New"/>
          <w:sz w:val="30"/>
          <w:szCs w:val="30"/>
          <w:cs/>
          <w:lang w:val="en-US" w:bidi="th-TH"/>
        </w:rPr>
        <w:t>ค่าอาหา</w:t>
      </w:r>
      <w:r w:rsidR="00C0138C" w:rsidRPr="0086605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รสัตว์ และต้นทุนการเลี้ยงอื่น </w:t>
      </w:r>
      <w:r w:rsidRPr="0086605F">
        <w:rPr>
          <w:rFonts w:ascii="Angsana New" w:hAnsi="Angsana New" w:cs="Angsana New"/>
          <w:sz w:val="30"/>
          <w:szCs w:val="30"/>
          <w:cs/>
          <w:lang w:val="en-US" w:bidi="th-TH"/>
        </w:rPr>
        <w:t>เป็นต้น</w:t>
      </w:r>
    </w:p>
    <w:p w14:paraId="03676E93" w14:textId="77777777" w:rsidR="007B305A" w:rsidRPr="0086605F" w:rsidRDefault="007B305A" w:rsidP="007B305A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  <w:r w:rsidRPr="0086605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3209ABC9" w14:textId="039479D3" w:rsidR="007B305A" w:rsidRPr="0086605F" w:rsidRDefault="007B305A" w:rsidP="0014476D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eastAsia="Cordia New" w:hAnsi="Angsana New" w:cs="Angsana New"/>
        </w:rPr>
      </w:pPr>
      <w:r w:rsidRPr="0086605F">
        <w:rPr>
          <w:rFonts w:ascii="Angsana New" w:eastAsia="Cordia New" w:hAnsi="Angsana New" w:cs="Angsana New"/>
          <w:cs/>
        </w:rPr>
        <w:t xml:space="preserve">ประมาณการปริมาณทางกายภาพของสินทรัพย์ชีวภาพแต่ละกลุ่ม ณ วันที่ </w:t>
      </w:r>
      <w:r w:rsidR="00C418B0" w:rsidRPr="0086605F">
        <w:rPr>
          <w:rFonts w:ascii="Angsana New" w:eastAsia="Cordia New" w:hAnsi="Angsana New" w:cs="Angsana New"/>
          <w:lang w:val="en-US"/>
        </w:rPr>
        <w:t>31</w:t>
      </w:r>
      <w:r w:rsidRPr="0086605F">
        <w:rPr>
          <w:rFonts w:ascii="Angsana New" w:eastAsia="Cordia New" w:hAnsi="Angsana New" w:cs="Angsana New"/>
          <w:lang w:val="en-US"/>
        </w:rPr>
        <w:t xml:space="preserve"> </w:t>
      </w:r>
      <w:r w:rsidRPr="0086605F">
        <w:rPr>
          <w:rFonts w:ascii="Angsana New" w:eastAsia="Cordia New" w:hAnsi="Angsana New" w:cs="Angsana New"/>
          <w:cs/>
          <w:lang w:val="en-US"/>
        </w:rPr>
        <w:t xml:space="preserve">ธันวาคม </w:t>
      </w:r>
      <w:r w:rsidR="00C418B0" w:rsidRPr="0086605F">
        <w:rPr>
          <w:rFonts w:ascii="Angsana New" w:eastAsia="Cordia New" w:hAnsi="Angsana New" w:cs="Angsana New"/>
          <w:lang w:val="en-US"/>
        </w:rPr>
        <w:t>256</w:t>
      </w:r>
      <w:r w:rsidR="00281A8C" w:rsidRPr="0086605F">
        <w:rPr>
          <w:rFonts w:ascii="Angsana New" w:eastAsia="Cordia New" w:hAnsi="Angsana New" w:cs="Angsana New"/>
          <w:lang w:val="en-US"/>
        </w:rPr>
        <w:t>6</w:t>
      </w:r>
      <w:r w:rsidR="00E91A05" w:rsidRPr="0086605F">
        <w:rPr>
          <w:rFonts w:ascii="Angsana New" w:eastAsia="Cordia New" w:hAnsi="Angsana New" w:cs="Angsana New"/>
          <w:lang w:val="en-US"/>
        </w:rPr>
        <w:t xml:space="preserve"> </w:t>
      </w:r>
      <w:r w:rsidR="00E91A05" w:rsidRPr="0086605F">
        <w:rPr>
          <w:rFonts w:ascii="Angsana New" w:eastAsia="Cordia New" w:hAnsi="Angsana New" w:cs="Angsana New"/>
          <w:cs/>
          <w:lang w:val="en-US"/>
        </w:rPr>
        <w:t xml:space="preserve">และ </w:t>
      </w:r>
      <w:r w:rsidR="00C418B0" w:rsidRPr="0086605F">
        <w:rPr>
          <w:rFonts w:ascii="Angsana New" w:eastAsia="Cordia New" w:hAnsi="Angsana New" w:cs="Angsana New"/>
          <w:lang w:val="en-US"/>
        </w:rPr>
        <w:t>256</w:t>
      </w:r>
      <w:r w:rsidR="00281A8C" w:rsidRPr="0086605F">
        <w:rPr>
          <w:rFonts w:ascii="Angsana New" w:eastAsia="Cordia New" w:hAnsi="Angsana New" w:cs="Angsana New"/>
          <w:lang w:val="en-US"/>
        </w:rPr>
        <w:t>5</w:t>
      </w:r>
      <w:r w:rsidR="00791837" w:rsidRPr="0086605F">
        <w:rPr>
          <w:rFonts w:ascii="Angsana New" w:eastAsia="Cordia New" w:hAnsi="Angsana New" w:cs="Angsana New"/>
          <w:lang w:val="en-US"/>
        </w:rPr>
        <w:t xml:space="preserve"> </w:t>
      </w:r>
      <w:r w:rsidRPr="0086605F">
        <w:rPr>
          <w:rFonts w:ascii="Angsana New" w:eastAsia="Cordia New" w:hAnsi="Angsana New" w:cs="Angsana New"/>
          <w:cs/>
        </w:rPr>
        <w:t>มีดังนี้</w:t>
      </w:r>
    </w:p>
    <w:p w14:paraId="38100235" w14:textId="77777777" w:rsidR="00B94BA5" w:rsidRPr="0086605F" w:rsidRDefault="00B94BA5" w:rsidP="007B305A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eastAsia="Cordia New" w:hAnsi="Angsana New" w:cs="Angsana New"/>
          <w:sz w:val="24"/>
          <w:szCs w:val="24"/>
        </w:rPr>
      </w:pPr>
    </w:p>
    <w:tbl>
      <w:tblPr>
        <w:tblW w:w="91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9"/>
        <w:gridCol w:w="236"/>
        <w:gridCol w:w="1467"/>
        <w:gridCol w:w="236"/>
        <w:gridCol w:w="1407"/>
      </w:tblGrid>
      <w:tr w:rsidR="00B94BA5" w:rsidRPr="0086605F" w14:paraId="6CFE2BAA" w14:textId="77777777" w:rsidTr="0014476D">
        <w:trPr>
          <w:trHeight w:hRule="exact" w:val="317"/>
        </w:trPr>
        <w:tc>
          <w:tcPr>
            <w:tcW w:w="3165" w:type="pct"/>
          </w:tcPr>
          <w:p w14:paraId="593169F8" w14:textId="77777777" w:rsidR="00B94BA5" w:rsidRPr="0086605F" w:rsidRDefault="00B94BA5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7BB2A35" w14:textId="77777777" w:rsidR="00B94BA5" w:rsidRPr="0086605F" w:rsidRDefault="00B94BA5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6" w:type="pct"/>
            <w:gridSpan w:val="3"/>
          </w:tcPr>
          <w:p w14:paraId="424F084C" w14:textId="77777777" w:rsidR="00B94BA5" w:rsidRPr="0086605F" w:rsidRDefault="00B94BA5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4BA5" w:rsidRPr="0086605F" w14:paraId="47BEFEC2" w14:textId="77777777" w:rsidTr="00281A8C">
        <w:trPr>
          <w:trHeight w:hRule="exact" w:val="317"/>
        </w:trPr>
        <w:tc>
          <w:tcPr>
            <w:tcW w:w="3165" w:type="pct"/>
            <w:vAlign w:val="bottom"/>
          </w:tcPr>
          <w:p w14:paraId="6DDE13B6" w14:textId="77777777" w:rsidR="00B94BA5" w:rsidRPr="0086605F" w:rsidRDefault="00B94BA5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BA7302A" w14:textId="77777777" w:rsidR="00B94BA5" w:rsidRPr="0086605F" w:rsidRDefault="00B94BA5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</w:tcPr>
          <w:p w14:paraId="57EFAF9F" w14:textId="732794A4" w:rsidR="00B94BA5" w:rsidRPr="0086605F" w:rsidRDefault="00C418B0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81A8C" w:rsidRPr="0086605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2131440D" w14:textId="77777777" w:rsidR="00B94BA5" w:rsidRPr="0086605F" w:rsidRDefault="00B94BA5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2" w:type="pct"/>
          </w:tcPr>
          <w:p w14:paraId="7A0C5FAA" w14:textId="1A731FF9" w:rsidR="00B94BA5" w:rsidRPr="0086605F" w:rsidRDefault="00C418B0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81A8C" w:rsidRPr="0086605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94BA5" w:rsidRPr="0086605F" w14:paraId="57284E97" w14:textId="77777777" w:rsidTr="0014476D">
        <w:trPr>
          <w:trHeight w:hRule="exact" w:val="317"/>
        </w:trPr>
        <w:tc>
          <w:tcPr>
            <w:tcW w:w="3165" w:type="pct"/>
            <w:vAlign w:val="bottom"/>
          </w:tcPr>
          <w:p w14:paraId="05403804" w14:textId="77777777" w:rsidR="00B94BA5" w:rsidRPr="0086605F" w:rsidRDefault="00B94BA5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BB19546" w14:textId="77777777" w:rsidR="00B94BA5" w:rsidRPr="0086605F" w:rsidRDefault="00B94BA5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pct"/>
            <w:gridSpan w:val="3"/>
          </w:tcPr>
          <w:p w14:paraId="36B84B2A" w14:textId="64C5355F" w:rsidR="00B94BA5" w:rsidRPr="0086605F" w:rsidRDefault="00E7786D" w:rsidP="003E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4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F21B60" w:rsidRPr="008660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ตัว</w:t>
            </w:r>
            <w:r w:rsidR="00564350"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81A8C" w:rsidRPr="0086605F" w14:paraId="70D2B25C" w14:textId="77777777" w:rsidTr="002C28AA">
        <w:trPr>
          <w:trHeight w:hRule="exact" w:val="374"/>
        </w:trPr>
        <w:tc>
          <w:tcPr>
            <w:tcW w:w="3165" w:type="pct"/>
          </w:tcPr>
          <w:p w14:paraId="405BE9DF" w14:textId="77777777" w:rsidR="00281A8C" w:rsidRPr="0086605F" w:rsidRDefault="00281A8C" w:rsidP="00281A8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ไก่</w:t>
            </w:r>
          </w:p>
        </w:tc>
        <w:tc>
          <w:tcPr>
            <w:tcW w:w="129" w:type="pct"/>
          </w:tcPr>
          <w:p w14:paraId="2127E2E2" w14:textId="77777777" w:rsidR="00281A8C" w:rsidRPr="0086605F" w:rsidRDefault="00281A8C" w:rsidP="00281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</w:tcPr>
          <w:p w14:paraId="1237CDE6" w14:textId="244EBB6E" w:rsidR="00281A8C" w:rsidRPr="0086605F" w:rsidRDefault="00F21B60" w:rsidP="00281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after="0"/>
              <w:ind w:left="-108" w:right="9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19,131</w:t>
            </w:r>
          </w:p>
        </w:tc>
        <w:tc>
          <w:tcPr>
            <w:tcW w:w="129" w:type="pct"/>
          </w:tcPr>
          <w:p w14:paraId="01E2A336" w14:textId="77777777" w:rsidR="00281A8C" w:rsidRPr="0086605F" w:rsidRDefault="00281A8C" w:rsidP="00281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2" w:type="pct"/>
          </w:tcPr>
          <w:p w14:paraId="6E9BFA00" w14:textId="2ED5E40D" w:rsidR="00281A8C" w:rsidRPr="0086605F" w:rsidRDefault="00F21B60" w:rsidP="00281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08" w:right="10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19,404</w:t>
            </w:r>
          </w:p>
        </w:tc>
      </w:tr>
      <w:tr w:rsidR="00281A8C" w:rsidRPr="0086605F" w14:paraId="6C6E243B" w14:textId="77777777" w:rsidTr="002C28AA">
        <w:trPr>
          <w:trHeight w:hRule="exact" w:val="374"/>
        </w:trPr>
        <w:tc>
          <w:tcPr>
            <w:tcW w:w="3165" w:type="pct"/>
          </w:tcPr>
          <w:p w14:paraId="5E11549A" w14:textId="77777777" w:rsidR="00281A8C" w:rsidRPr="0086605F" w:rsidRDefault="00281A8C" w:rsidP="00281A8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หมู</w:t>
            </w:r>
          </w:p>
        </w:tc>
        <w:tc>
          <w:tcPr>
            <w:tcW w:w="129" w:type="pct"/>
          </w:tcPr>
          <w:p w14:paraId="59E78869" w14:textId="77777777" w:rsidR="00281A8C" w:rsidRPr="0086605F" w:rsidRDefault="00281A8C" w:rsidP="00281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</w:tcPr>
          <w:p w14:paraId="226916A3" w14:textId="387B9AEA" w:rsidR="00281A8C" w:rsidRPr="0086605F" w:rsidRDefault="00F21B60" w:rsidP="00281A8C">
            <w:pPr>
              <w:pStyle w:val="acctfourfigures"/>
              <w:tabs>
                <w:tab w:val="clear" w:pos="765"/>
              </w:tabs>
              <w:spacing w:line="240" w:lineRule="atLeast"/>
              <w:ind w:right="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1,378</w:t>
            </w:r>
          </w:p>
        </w:tc>
        <w:tc>
          <w:tcPr>
            <w:tcW w:w="129" w:type="pct"/>
          </w:tcPr>
          <w:p w14:paraId="349633AC" w14:textId="77777777" w:rsidR="00281A8C" w:rsidRPr="0086605F" w:rsidRDefault="00281A8C" w:rsidP="0028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2" w:type="pct"/>
          </w:tcPr>
          <w:p w14:paraId="014919C4" w14:textId="777B1103" w:rsidR="00281A8C" w:rsidRPr="0086605F" w:rsidRDefault="00F21B60" w:rsidP="00281A8C">
            <w:pPr>
              <w:pStyle w:val="acctfourfigures"/>
              <w:tabs>
                <w:tab w:val="clear" w:pos="765"/>
              </w:tabs>
              <w:spacing w:line="240" w:lineRule="atLeast"/>
              <w:ind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1,051</w:t>
            </w:r>
          </w:p>
        </w:tc>
      </w:tr>
      <w:tr w:rsidR="00281A8C" w:rsidRPr="0086605F" w14:paraId="673F4FF5" w14:textId="77777777" w:rsidTr="00281A8C">
        <w:trPr>
          <w:trHeight w:hRule="exact" w:val="374"/>
        </w:trPr>
        <w:tc>
          <w:tcPr>
            <w:tcW w:w="3165" w:type="pct"/>
          </w:tcPr>
          <w:p w14:paraId="5870D5D5" w14:textId="77777777" w:rsidR="00281A8C" w:rsidRPr="0086605F" w:rsidRDefault="00281A8C" w:rsidP="00281A8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" w:type="pct"/>
          </w:tcPr>
          <w:p w14:paraId="7BC82F0E" w14:textId="77777777" w:rsidR="00281A8C" w:rsidRPr="0086605F" w:rsidRDefault="00281A8C" w:rsidP="00281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</w:tcPr>
          <w:p w14:paraId="49C234C1" w14:textId="2D323199" w:rsidR="00281A8C" w:rsidRPr="0086605F" w:rsidRDefault="00F21B60" w:rsidP="00281A8C">
            <w:pPr>
              <w:pStyle w:val="acctfourfigures"/>
              <w:tabs>
                <w:tab w:val="clear" w:pos="765"/>
              </w:tabs>
              <w:spacing w:line="240" w:lineRule="atLeast"/>
              <w:ind w:right="9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20,509</w:t>
            </w:r>
          </w:p>
        </w:tc>
        <w:tc>
          <w:tcPr>
            <w:tcW w:w="129" w:type="pct"/>
          </w:tcPr>
          <w:p w14:paraId="3A6EB5F1" w14:textId="77777777" w:rsidR="00281A8C" w:rsidRPr="0086605F" w:rsidRDefault="00281A8C" w:rsidP="0028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2" w:type="pct"/>
            <w:tcBorders>
              <w:top w:val="single" w:sz="4" w:space="0" w:color="auto"/>
              <w:bottom w:val="double" w:sz="4" w:space="0" w:color="auto"/>
            </w:tcBorders>
          </w:tcPr>
          <w:p w14:paraId="4446B29F" w14:textId="07D7CCED" w:rsidR="00281A8C" w:rsidRPr="0086605F" w:rsidRDefault="00F21B60" w:rsidP="00281A8C">
            <w:pPr>
              <w:pStyle w:val="acctfourfigures"/>
              <w:tabs>
                <w:tab w:val="clear" w:pos="765"/>
              </w:tabs>
              <w:spacing w:line="240" w:lineRule="atLeast"/>
              <w:ind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20,455</w:t>
            </w:r>
          </w:p>
        </w:tc>
      </w:tr>
    </w:tbl>
    <w:p w14:paraId="02EB4DD0" w14:textId="77777777" w:rsidR="006239A7" w:rsidRPr="0086605F" w:rsidRDefault="006239A7" w:rsidP="0062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1814D5F1" w14:textId="77777777" w:rsidR="005C4778" w:rsidRPr="0086605F" w:rsidRDefault="007B305A" w:rsidP="0062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b/>
          <w:sz w:val="30"/>
          <w:szCs w:val="30"/>
          <w:cs/>
        </w:rPr>
        <w:t>ปริมาณทางกายภาพของสินทรัพย์ชีวภาพประมาณ</w:t>
      </w:r>
      <w:r w:rsidR="00FE43EB" w:rsidRPr="0086605F">
        <w:rPr>
          <w:rFonts w:ascii="Angsana New" w:hAnsi="Angsana New" w:cs="Angsana New"/>
          <w:b/>
          <w:sz w:val="30"/>
          <w:szCs w:val="30"/>
          <w:cs/>
        </w:rPr>
        <w:t>โดยอาศัยประสบการณ์และข้อมูลในอดีต</w:t>
      </w:r>
      <w:r w:rsidRPr="0086605F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0BC1D8CA" w14:textId="77777777" w:rsidR="00DC4432" w:rsidRPr="0086605F" w:rsidRDefault="00DC4432" w:rsidP="0014476D">
      <w:pPr>
        <w:ind w:left="540" w:right="38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7D463C0" w14:textId="77777777" w:rsidR="00345ACC" w:rsidRPr="0086605F" w:rsidRDefault="00345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86605F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2604CED" w14:textId="20F8E776" w:rsidR="007B305A" w:rsidRPr="0086605F" w:rsidRDefault="007B305A" w:rsidP="007B305A">
      <w:pPr>
        <w:ind w:left="540" w:right="-36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605F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37410C9" w14:textId="77777777" w:rsidR="007B305A" w:rsidRPr="0086605F" w:rsidRDefault="007B305A" w:rsidP="007B30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6B4F66A" w14:textId="77777777" w:rsidR="007B305A" w:rsidRPr="0086605F" w:rsidRDefault="007B305A" w:rsidP="007B30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มูลค่ายุติธรรมของสินทรัพย์ชีวภาพรวมถึงมูลค่าตามบัญชีในงบแสดงฐานะการเงินรวม</w:t>
      </w:r>
      <w:r w:rsidRPr="0086605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</w:p>
    <w:p w14:paraId="275E230A" w14:textId="77777777" w:rsidR="007B305A" w:rsidRPr="0086605F" w:rsidRDefault="007B305A" w:rsidP="007B30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090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27"/>
        <w:gridCol w:w="1261"/>
        <w:gridCol w:w="182"/>
        <w:gridCol w:w="986"/>
        <w:gridCol w:w="180"/>
        <w:gridCol w:w="900"/>
        <w:gridCol w:w="180"/>
        <w:gridCol w:w="990"/>
        <w:gridCol w:w="180"/>
        <w:gridCol w:w="904"/>
      </w:tblGrid>
      <w:tr w:rsidR="007B305A" w:rsidRPr="0086605F" w14:paraId="71433729" w14:textId="77777777" w:rsidTr="0014476D">
        <w:trPr>
          <w:cantSplit/>
          <w:trHeight w:hRule="exact" w:val="374"/>
          <w:tblHeader/>
        </w:trPr>
        <w:tc>
          <w:tcPr>
            <w:tcW w:w="3327" w:type="dxa"/>
            <w:vAlign w:val="bottom"/>
            <w:hideMark/>
          </w:tcPr>
          <w:p w14:paraId="61730B00" w14:textId="77777777" w:rsidR="007B305A" w:rsidRPr="0086605F" w:rsidRDefault="007B305A" w:rsidP="00345AC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vAlign w:val="bottom"/>
            <w:hideMark/>
          </w:tcPr>
          <w:p w14:paraId="1579ED13" w14:textId="77777777" w:rsidR="007B305A" w:rsidRPr="0086605F" w:rsidRDefault="007B305A" w:rsidP="00345AC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01889EDD" w14:textId="77777777" w:rsidR="007B305A" w:rsidRPr="0086605F" w:rsidRDefault="007B305A" w:rsidP="00345AC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B305A" w:rsidRPr="0086605F" w14:paraId="37C9F082" w14:textId="77777777" w:rsidTr="0014476D">
        <w:trPr>
          <w:cantSplit/>
          <w:trHeight w:hRule="exact" w:val="374"/>
          <w:tblHeader/>
        </w:trPr>
        <w:tc>
          <w:tcPr>
            <w:tcW w:w="3327" w:type="dxa"/>
            <w:hideMark/>
          </w:tcPr>
          <w:p w14:paraId="3AA8068C" w14:textId="77777777" w:rsidR="007B305A" w:rsidRPr="0086605F" w:rsidRDefault="007B305A" w:rsidP="00345ACC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hideMark/>
          </w:tcPr>
          <w:p w14:paraId="5B100864" w14:textId="77777777" w:rsidR="007B305A" w:rsidRPr="0086605F" w:rsidRDefault="007B305A" w:rsidP="00345A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111ED4E0" w14:textId="77777777" w:rsidR="007B305A" w:rsidRPr="0086605F" w:rsidRDefault="007B305A" w:rsidP="00345A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D9421B" w14:textId="77777777" w:rsidR="007B305A" w:rsidRPr="0086605F" w:rsidRDefault="007B305A" w:rsidP="00345A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B305A" w:rsidRPr="0086605F" w14:paraId="316FD0BB" w14:textId="77777777" w:rsidTr="0014476D">
        <w:trPr>
          <w:cantSplit/>
          <w:trHeight w:hRule="exact" w:val="374"/>
          <w:tblHeader/>
        </w:trPr>
        <w:tc>
          <w:tcPr>
            <w:tcW w:w="3327" w:type="dxa"/>
            <w:hideMark/>
          </w:tcPr>
          <w:p w14:paraId="591C77E1" w14:textId="77777777" w:rsidR="007B305A" w:rsidRPr="0086605F" w:rsidRDefault="007B305A" w:rsidP="00345ACC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342FC59C" w14:textId="77777777" w:rsidR="007B305A" w:rsidRPr="0086605F" w:rsidRDefault="007B305A" w:rsidP="00345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27BCC777" w14:textId="77777777" w:rsidR="007B305A" w:rsidRPr="0086605F" w:rsidRDefault="007B305A" w:rsidP="00345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03CF940" w14:textId="6FE967BC" w:rsidR="007B305A" w:rsidRPr="0086605F" w:rsidRDefault="007B305A" w:rsidP="00345ACC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418B0"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0E32B7A3" w14:textId="77777777" w:rsidR="007B305A" w:rsidRPr="0086605F" w:rsidRDefault="007B305A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ABBA236" w14:textId="2ACD5D15" w:rsidR="007B305A" w:rsidRPr="0086605F" w:rsidRDefault="007B305A" w:rsidP="00345ACC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418B0"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B4ABBB9" w14:textId="77777777" w:rsidR="007B305A" w:rsidRPr="0086605F" w:rsidRDefault="007B305A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D107456" w14:textId="6ADA8634" w:rsidR="007B305A" w:rsidRPr="0086605F" w:rsidRDefault="007B305A" w:rsidP="00345ACC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418B0"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B4BCFB3" w14:textId="77777777" w:rsidR="007B305A" w:rsidRPr="0086605F" w:rsidRDefault="007B305A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66BD24E" w14:textId="77777777" w:rsidR="007B305A" w:rsidRPr="0086605F" w:rsidRDefault="007B305A" w:rsidP="00345ACC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F4A75" w:rsidRPr="0086605F" w14:paraId="0AE3E8C8" w14:textId="77777777" w:rsidTr="0014476D">
        <w:trPr>
          <w:cantSplit/>
          <w:trHeight w:hRule="exact" w:val="374"/>
          <w:tblHeader/>
        </w:trPr>
        <w:tc>
          <w:tcPr>
            <w:tcW w:w="3327" w:type="dxa"/>
          </w:tcPr>
          <w:p w14:paraId="29A759F8" w14:textId="77777777" w:rsidR="000F4A75" w:rsidRPr="0086605F" w:rsidRDefault="000F4A75" w:rsidP="00345ACC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1433563D" w14:textId="77777777" w:rsidR="000F4A75" w:rsidRPr="0086605F" w:rsidRDefault="000F4A75" w:rsidP="00345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10801F28" w14:textId="77777777" w:rsidR="000F4A75" w:rsidRPr="0086605F" w:rsidRDefault="000F4A75" w:rsidP="00345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left w:val="nil"/>
              <w:bottom w:val="nil"/>
              <w:right w:val="nil"/>
            </w:tcBorders>
          </w:tcPr>
          <w:p w14:paraId="1E37EF77" w14:textId="77777777" w:rsidR="000F4A75" w:rsidRPr="0086605F" w:rsidRDefault="000F4A75" w:rsidP="00345ACC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2EA68F7" w14:textId="77777777" w:rsidR="000F4A75" w:rsidRPr="0086605F" w:rsidRDefault="000F4A75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nil"/>
              <w:right w:val="nil"/>
            </w:tcBorders>
          </w:tcPr>
          <w:p w14:paraId="55C9C989" w14:textId="77777777" w:rsidR="000F4A75" w:rsidRPr="0086605F" w:rsidRDefault="000F4A75" w:rsidP="00345ACC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94565A3" w14:textId="77777777" w:rsidR="000F4A75" w:rsidRPr="0086605F" w:rsidRDefault="000F4A75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3658E207" w14:textId="77777777" w:rsidR="000F4A75" w:rsidRPr="0086605F" w:rsidRDefault="000F4A75" w:rsidP="00345ACC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B305A" w:rsidRPr="0086605F" w14:paraId="5733E750" w14:textId="77777777" w:rsidTr="0014476D">
        <w:trPr>
          <w:cantSplit/>
          <w:trHeight w:hRule="exact" w:val="374"/>
        </w:trPr>
        <w:tc>
          <w:tcPr>
            <w:tcW w:w="3327" w:type="dxa"/>
            <w:hideMark/>
          </w:tcPr>
          <w:p w14:paraId="64660A02" w14:textId="4FDCC4EA" w:rsidR="007B305A" w:rsidRPr="0086605F" w:rsidRDefault="00C418B0" w:rsidP="00345ACC">
            <w:pPr>
              <w:spacing w:line="240" w:lineRule="auto"/>
              <w:ind w:lef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7B305A"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81A8C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1" w:type="dxa"/>
          </w:tcPr>
          <w:p w14:paraId="399AE843" w14:textId="77777777" w:rsidR="007B305A" w:rsidRPr="0086605F" w:rsidRDefault="007B305A" w:rsidP="00345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6CD1DA6" w14:textId="77777777" w:rsidR="007B305A" w:rsidRPr="0086605F" w:rsidRDefault="007B305A" w:rsidP="00345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05F70B7A" w14:textId="77777777" w:rsidR="007B305A" w:rsidRPr="0086605F" w:rsidRDefault="007B305A" w:rsidP="00345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7FF433" w14:textId="77777777" w:rsidR="007B305A" w:rsidRPr="0086605F" w:rsidRDefault="007B305A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4C84129" w14:textId="77777777" w:rsidR="007B305A" w:rsidRPr="0086605F" w:rsidRDefault="007B305A" w:rsidP="00345A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78ACD2" w14:textId="77777777" w:rsidR="007B305A" w:rsidRPr="0086605F" w:rsidRDefault="007B305A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D8AAF7C" w14:textId="77777777" w:rsidR="007B305A" w:rsidRPr="0086605F" w:rsidRDefault="007B305A" w:rsidP="00345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7AEE8E" w14:textId="77777777" w:rsidR="007B305A" w:rsidRPr="0086605F" w:rsidRDefault="007B305A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</w:tcPr>
          <w:p w14:paraId="531E9480" w14:textId="77777777" w:rsidR="007B305A" w:rsidRPr="0086605F" w:rsidRDefault="007B305A" w:rsidP="00345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876F8" w:rsidRPr="0086605F" w14:paraId="23CBA0F1" w14:textId="77777777" w:rsidTr="0014476D">
        <w:trPr>
          <w:cantSplit/>
          <w:trHeight w:hRule="exact" w:val="374"/>
        </w:trPr>
        <w:tc>
          <w:tcPr>
            <w:tcW w:w="3327" w:type="dxa"/>
            <w:hideMark/>
          </w:tcPr>
          <w:p w14:paraId="7D3DC8B7" w14:textId="77777777" w:rsidR="001876F8" w:rsidRPr="0086605F" w:rsidRDefault="001876F8" w:rsidP="00345AC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464A20D2" w14:textId="2C88CAFD" w:rsidR="001876F8" w:rsidRPr="0086605F" w:rsidRDefault="001876F8" w:rsidP="00345ACC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24D9FA5F" w14:textId="77777777" w:rsidR="001876F8" w:rsidRPr="0086605F" w:rsidRDefault="001876F8" w:rsidP="00345A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5966DF6F" w14:textId="256EF3B9" w:rsidR="001876F8" w:rsidRPr="0086605F" w:rsidRDefault="001876F8" w:rsidP="002049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A9685C1" w14:textId="77777777" w:rsidR="001876F8" w:rsidRPr="0086605F" w:rsidRDefault="001876F8" w:rsidP="00345ACC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96348C" w14:textId="02CA4969" w:rsidR="001876F8" w:rsidRPr="0086605F" w:rsidRDefault="001876F8" w:rsidP="00204918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6ACD3B" w14:textId="77777777" w:rsidR="001876F8" w:rsidRPr="0086605F" w:rsidRDefault="001876F8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501944" w14:textId="6F9D5B73" w:rsidR="001876F8" w:rsidRPr="0086605F" w:rsidRDefault="001876F8" w:rsidP="0020491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3E60E75" w14:textId="77777777" w:rsidR="001876F8" w:rsidRPr="0086605F" w:rsidRDefault="001876F8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3BC586A8" w14:textId="16986668" w:rsidR="001876F8" w:rsidRPr="0086605F" w:rsidRDefault="001876F8" w:rsidP="00345ACC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7B7E" w:rsidRPr="0086605F" w14:paraId="37CCBDC3" w14:textId="77777777" w:rsidTr="0014476D">
        <w:trPr>
          <w:cantSplit/>
          <w:trHeight w:hRule="exact" w:val="374"/>
        </w:trPr>
        <w:tc>
          <w:tcPr>
            <w:tcW w:w="3327" w:type="dxa"/>
          </w:tcPr>
          <w:p w14:paraId="55EA0315" w14:textId="77777777" w:rsidR="00FC7B7E" w:rsidRPr="0086605F" w:rsidRDefault="00FC7B7E" w:rsidP="00345ACC">
            <w:pPr>
              <w:spacing w:line="240" w:lineRule="auto"/>
              <w:ind w:lef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0D852C0D" w14:textId="6DC928A6" w:rsidR="00FC7B7E" w:rsidRPr="0086605F" w:rsidRDefault="00640C72" w:rsidP="00345ACC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674,633</w:t>
            </w:r>
          </w:p>
        </w:tc>
        <w:tc>
          <w:tcPr>
            <w:tcW w:w="182" w:type="dxa"/>
          </w:tcPr>
          <w:p w14:paraId="48F7A605" w14:textId="77777777" w:rsidR="00FC7B7E" w:rsidRPr="0086605F" w:rsidRDefault="00FC7B7E" w:rsidP="00345A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5FA8E99A" w14:textId="75204C8A" w:rsidR="00FC7B7E" w:rsidRPr="0086605F" w:rsidRDefault="00640C72" w:rsidP="00345A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16A657" w14:textId="77777777" w:rsidR="00FC7B7E" w:rsidRPr="0086605F" w:rsidRDefault="00FC7B7E" w:rsidP="00345ACC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F838EF" w14:textId="508B2EC3" w:rsidR="00FC7B7E" w:rsidRPr="0086605F" w:rsidRDefault="00640C72" w:rsidP="00345ACC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674,633</w:t>
            </w:r>
          </w:p>
        </w:tc>
        <w:tc>
          <w:tcPr>
            <w:tcW w:w="180" w:type="dxa"/>
          </w:tcPr>
          <w:p w14:paraId="4EAD273A" w14:textId="77777777" w:rsidR="00FC7B7E" w:rsidRPr="0086605F" w:rsidRDefault="00FC7B7E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C6C664" w14:textId="732532E1" w:rsidR="00FC7B7E" w:rsidRPr="0086605F" w:rsidRDefault="00640C72" w:rsidP="00345AC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B5E0DD" w14:textId="77777777" w:rsidR="00FC7B7E" w:rsidRPr="0086605F" w:rsidRDefault="00FC7B7E" w:rsidP="00345A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6B8065C2" w14:textId="256A2BD5" w:rsidR="00FC7B7E" w:rsidRPr="0086605F" w:rsidRDefault="00640C72" w:rsidP="00345ACC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674,633</w:t>
            </w:r>
          </w:p>
        </w:tc>
      </w:tr>
    </w:tbl>
    <w:p w14:paraId="4498A619" w14:textId="75F83357" w:rsidR="007B305A" w:rsidRPr="0086605F" w:rsidRDefault="007B305A" w:rsidP="007B3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90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27"/>
        <w:gridCol w:w="1261"/>
        <w:gridCol w:w="182"/>
        <w:gridCol w:w="986"/>
        <w:gridCol w:w="180"/>
        <w:gridCol w:w="900"/>
        <w:gridCol w:w="180"/>
        <w:gridCol w:w="990"/>
        <w:gridCol w:w="180"/>
        <w:gridCol w:w="904"/>
      </w:tblGrid>
      <w:tr w:rsidR="00345ACC" w:rsidRPr="0086605F" w14:paraId="0D798221" w14:textId="77777777" w:rsidTr="0014476D">
        <w:trPr>
          <w:cantSplit/>
          <w:trHeight w:hRule="exact" w:val="374"/>
        </w:trPr>
        <w:tc>
          <w:tcPr>
            <w:tcW w:w="3327" w:type="dxa"/>
            <w:hideMark/>
          </w:tcPr>
          <w:p w14:paraId="2F28F921" w14:textId="0421EA9B" w:rsidR="00345ACC" w:rsidRPr="0086605F" w:rsidRDefault="00C418B0" w:rsidP="00345ACC">
            <w:pPr>
              <w:ind w:lef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345ACC"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81A8C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1" w:type="dxa"/>
          </w:tcPr>
          <w:p w14:paraId="51EA3DFB" w14:textId="77777777" w:rsidR="00345ACC" w:rsidRPr="0086605F" w:rsidRDefault="00345ACC" w:rsidP="00345AC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2589B9B" w14:textId="77777777" w:rsidR="00345ACC" w:rsidRPr="0086605F" w:rsidRDefault="00345ACC" w:rsidP="00345AC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3C563F7B" w14:textId="77777777" w:rsidR="00345ACC" w:rsidRPr="0086605F" w:rsidRDefault="00345ACC" w:rsidP="00345AC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3CE3809" w14:textId="77777777" w:rsidR="00345ACC" w:rsidRPr="0086605F" w:rsidRDefault="00345ACC" w:rsidP="00345ACC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9488FC1" w14:textId="77777777" w:rsidR="00345ACC" w:rsidRPr="0086605F" w:rsidRDefault="00345ACC" w:rsidP="00345A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FBFBAD3" w14:textId="77777777" w:rsidR="00345ACC" w:rsidRPr="0086605F" w:rsidRDefault="00345ACC" w:rsidP="00345ACC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96F1714" w14:textId="77777777" w:rsidR="00345ACC" w:rsidRPr="0086605F" w:rsidRDefault="00345ACC" w:rsidP="00345AC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5D53FB9" w14:textId="77777777" w:rsidR="00345ACC" w:rsidRPr="0086605F" w:rsidRDefault="00345ACC" w:rsidP="00345ACC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</w:tcPr>
          <w:p w14:paraId="30FA4D70" w14:textId="77777777" w:rsidR="00345ACC" w:rsidRPr="0086605F" w:rsidRDefault="00345ACC" w:rsidP="00345AC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45ACC" w:rsidRPr="0086605F" w14:paraId="5357744F" w14:textId="77777777" w:rsidTr="0014476D">
        <w:trPr>
          <w:cantSplit/>
          <w:trHeight w:hRule="exact" w:val="374"/>
        </w:trPr>
        <w:tc>
          <w:tcPr>
            <w:tcW w:w="3327" w:type="dxa"/>
            <w:hideMark/>
          </w:tcPr>
          <w:p w14:paraId="0981E78F" w14:textId="15613EFB" w:rsidR="00345ACC" w:rsidRPr="0086605F" w:rsidRDefault="00345ACC" w:rsidP="00345AC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579D1BEF" w14:textId="77777777" w:rsidR="00345ACC" w:rsidRPr="0086605F" w:rsidRDefault="00345ACC" w:rsidP="00345AC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41458880" w14:textId="77777777" w:rsidR="00345ACC" w:rsidRPr="0086605F" w:rsidRDefault="00345ACC" w:rsidP="00345A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239266D3" w14:textId="77777777" w:rsidR="00345ACC" w:rsidRPr="0086605F" w:rsidRDefault="00345ACC" w:rsidP="00345A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27F7BB4" w14:textId="77777777" w:rsidR="00345ACC" w:rsidRPr="0086605F" w:rsidRDefault="00345ACC" w:rsidP="00345ACC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B97412" w14:textId="77777777" w:rsidR="00345ACC" w:rsidRPr="0086605F" w:rsidRDefault="00345ACC" w:rsidP="00345ACC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A69B8B" w14:textId="77777777" w:rsidR="00345ACC" w:rsidRPr="0086605F" w:rsidRDefault="00345ACC" w:rsidP="00345AC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AA2EDD" w14:textId="77777777" w:rsidR="00345ACC" w:rsidRPr="0086605F" w:rsidRDefault="00345ACC" w:rsidP="00345ACC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DD4A86E" w14:textId="77777777" w:rsidR="00345ACC" w:rsidRPr="0086605F" w:rsidRDefault="00345ACC" w:rsidP="00345AC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424E5D20" w14:textId="77777777" w:rsidR="00345ACC" w:rsidRPr="0086605F" w:rsidRDefault="00345ACC" w:rsidP="00345ACC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A8C" w:rsidRPr="0086605F" w14:paraId="15A9764D" w14:textId="77777777" w:rsidTr="0014476D">
        <w:trPr>
          <w:cantSplit/>
          <w:trHeight w:hRule="exact" w:val="374"/>
        </w:trPr>
        <w:tc>
          <w:tcPr>
            <w:tcW w:w="3327" w:type="dxa"/>
          </w:tcPr>
          <w:p w14:paraId="5D15D2D0" w14:textId="4DD6BBC0" w:rsidR="00281A8C" w:rsidRPr="0086605F" w:rsidRDefault="00281A8C" w:rsidP="00281A8C">
            <w:pPr>
              <w:ind w:lef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294566C8" w14:textId="3DED70A6" w:rsidR="00281A8C" w:rsidRPr="0086605F" w:rsidRDefault="00281A8C" w:rsidP="00281A8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753,630</w:t>
            </w:r>
          </w:p>
        </w:tc>
        <w:tc>
          <w:tcPr>
            <w:tcW w:w="182" w:type="dxa"/>
          </w:tcPr>
          <w:p w14:paraId="6684CBBD" w14:textId="77777777" w:rsidR="00281A8C" w:rsidRPr="0086605F" w:rsidRDefault="00281A8C" w:rsidP="00281A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0F88FDA3" w14:textId="0D20D7E0" w:rsidR="00281A8C" w:rsidRPr="0086605F" w:rsidRDefault="00281A8C" w:rsidP="00281A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76FFE1" w14:textId="77777777" w:rsidR="00281A8C" w:rsidRPr="0086605F" w:rsidRDefault="00281A8C" w:rsidP="00281A8C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430DEB" w14:textId="4F6FC1AD" w:rsidR="00281A8C" w:rsidRPr="0086605F" w:rsidRDefault="00281A8C" w:rsidP="00281A8C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753,630</w:t>
            </w:r>
          </w:p>
        </w:tc>
        <w:tc>
          <w:tcPr>
            <w:tcW w:w="180" w:type="dxa"/>
          </w:tcPr>
          <w:p w14:paraId="5479A62B" w14:textId="77777777" w:rsidR="00281A8C" w:rsidRPr="0086605F" w:rsidRDefault="00281A8C" w:rsidP="00281A8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E8A97E" w14:textId="1BB10806" w:rsidR="00281A8C" w:rsidRPr="0086605F" w:rsidRDefault="00281A8C" w:rsidP="00281A8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BB39DD" w14:textId="77777777" w:rsidR="00281A8C" w:rsidRPr="0086605F" w:rsidRDefault="00281A8C" w:rsidP="00281A8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22A7AD20" w14:textId="5C3B2122" w:rsidR="00281A8C" w:rsidRPr="0086605F" w:rsidRDefault="00281A8C" w:rsidP="00281A8C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753,630</w:t>
            </w:r>
          </w:p>
        </w:tc>
      </w:tr>
    </w:tbl>
    <w:p w14:paraId="212C1B00" w14:textId="77777777" w:rsidR="007D6E3E" w:rsidRPr="0086605F" w:rsidRDefault="007D6E3E" w:rsidP="007B3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4149D3A" w14:textId="48087FE7" w:rsidR="00DA2F06" w:rsidRPr="0086605F" w:rsidRDefault="007B305A" w:rsidP="00144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605F">
        <w:rPr>
          <w:rFonts w:ascii="Angsana New" w:hAnsi="Angsana New" w:cs="Angsana New"/>
          <w:sz w:val="30"/>
          <w:szCs w:val="30"/>
          <w:cs/>
        </w:rPr>
        <w:t xml:space="preserve">เทคนิคการประเมินมูลค่าและข้อมูลที่ใช้ในการวัดมูลค่ายุติธรรมของสินทรัพย์ชีวภาพที่ถูกจัดอยู่ในระดับ </w:t>
      </w:r>
      <w:r w:rsidR="00C418B0" w:rsidRPr="0086605F">
        <w:rPr>
          <w:rFonts w:ascii="Angsana New" w:hAnsi="Angsana New" w:cs="Angsana New"/>
          <w:sz w:val="30"/>
          <w:szCs w:val="30"/>
        </w:rPr>
        <w:t>2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คือ</w:t>
      </w:r>
      <w:r w:rsidR="00575BCC" w:rsidRPr="0086605F">
        <w:rPr>
          <w:rFonts w:ascii="Angsana New" w:hAnsi="Angsana New" w:cs="Angsana New"/>
          <w:sz w:val="30"/>
          <w:szCs w:val="30"/>
        </w:rPr>
        <w:t xml:space="preserve">      </w:t>
      </w:r>
      <w:r w:rsidRPr="0086605F">
        <w:rPr>
          <w:rFonts w:ascii="Angsana New" w:hAnsi="Angsana New" w:cs="Angsana New"/>
          <w:sz w:val="30"/>
          <w:szCs w:val="30"/>
          <w:cs/>
        </w:rPr>
        <w:t>วิธีเปรียบเทียบข้อมูลตลาด โดยใช้ราคาที่อ้างอิงราคาตลาด ณ วันสิ้นรอบระยะเวลารายงาน</w:t>
      </w:r>
    </w:p>
    <w:p w14:paraId="67EFD62C" w14:textId="2320E8A7" w:rsidR="007B305A" w:rsidRPr="0086605F" w:rsidRDefault="00DA2F06" w:rsidP="00DA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br w:type="page"/>
      </w:r>
    </w:p>
    <w:p w14:paraId="617ABBA1" w14:textId="6F003A5B" w:rsidR="00396FE7" w:rsidRPr="0086605F" w:rsidRDefault="00396FE7" w:rsidP="009F517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เงินทดรองจ่ายให้แก่เกษตรกร</w:t>
      </w:r>
    </w:p>
    <w:p w14:paraId="3C7CF05F" w14:textId="77777777" w:rsidR="00145548" w:rsidRPr="0086605F" w:rsidRDefault="00145548" w:rsidP="00145548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8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18"/>
        <w:gridCol w:w="876"/>
        <w:gridCol w:w="1107"/>
        <w:gridCol w:w="269"/>
        <w:gridCol w:w="1081"/>
        <w:gridCol w:w="269"/>
        <w:gridCol w:w="940"/>
        <w:gridCol w:w="267"/>
        <w:gridCol w:w="1057"/>
      </w:tblGrid>
      <w:tr w:rsidR="009D0F98" w:rsidRPr="0086605F" w14:paraId="6BDC9FF7" w14:textId="77777777" w:rsidTr="009F517A">
        <w:trPr>
          <w:trHeight w:hRule="exact" w:val="403"/>
          <w:tblHeader/>
        </w:trPr>
        <w:tc>
          <w:tcPr>
            <w:tcW w:w="1841" w:type="pct"/>
          </w:tcPr>
          <w:p w14:paraId="201E4108" w14:textId="77777777" w:rsidR="009D0F98" w:rsidRPr="0086605F" w:rsidRDefault="009D0F98" w:rsidP="0002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</w:tcPr>
          <w:p w14:paraId="43B1A58D" w14:textId="77777777" w:rsidR="009D0F98" w:rsidRPr="0086605F" w:rsidRDefault="009D0F98" w:rsidP="0002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1128DD4E" w14:textId="77777777" w:rsidR="009D0F98" w:rsidRPr="0086605F" w:rsidRDefault="009D0F9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7BEACF6" w14:textId="77777777" w:rsidR="009D0F98" w:rsidRPr="0086605F" w:rsidRDefault="009D0F9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9" w:type="pct"/>
            <w:gridSpan w:val="3"/>
          </w:tcPr>
          <w:p w14:paraId="18FE38FA" w14:textId="77777777" w:rsidR="009D0F98" w:rsidRPr="0086605F" w:rsidRDefault="009D0F9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45ACC" w:rsidRPr="0086605F" w14:paraId="6F0A5A09" w14:textId="77777777" w:rsidTr="009F517A">
        <w:trPr>
          <w:trHeight w:hRule="exact" w:val="403"/>
          <w:tblHeader/>
        </w:trPr>
        <w:tc>
          <w:tcPr>
            <w:tcW w:w="1841" w:type="pct"/>
            <w:vAlign w:val="bottom"/>
          </w:tcPr>
          <w:p w14:paraId="09F1BC12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2" w:type="pct"/>
            <w:vAlign w:val="bottom"/>
          </w:tcPr>
          <w:p w14:paraId="19C8C367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45FCF71F" w14:textId="78C4C004" w:rsidR="00345ACC" w:rsidRPr="0086605F" w:rsidRDefault="00C418B0" w:rsidP="00944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F719D" w:rsidRPr="0086605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" w:type="pct"/>
            <w:vAlign w:val="bottom"/>
          </w:tcPr>
          <w:p w14:paraId="14A13CA7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08A084B9" w14:textId="21DA3A9D" w:rsidR="00345ACC" w:rsidRPr="0086605F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F719D" w:rsidRPr="0086605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vAlign w:val="bottom"/>
          </w:tcPr>
          <w:p w14:paraId="11106D93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3E485501" w14:textId="52480A25" w:rsidR="00345ACC" w:rsidRPr="0086605F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F719D" w:rsidRPr="0086605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4" w:type="pct"/>
            <w:vAlign w:val="bottom"/>
          </w:tcPr>
          <w:p w14:paraId="77F1CE78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128AB9E6" w14:textId="6C9EFC5A" w:rsidR="00345ACC" w:rsidRPr="0086605F" w:rsidRDefault="00C418B0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F719D" w:rsidRPr="0086605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345ACC" w:rsidRPr="0086605F" w14:paraId="03BC535E" w14:textId="77777777" w:rsidTr="009F517A">
        <w:trPr>
          <w:trHeight w:hRule="exact" w:val="403"/>
          <w:tblHeader/>
        </w:trPr>
        <w:tc>
          <w:tcPr>
            <w:tcW w:w="1841" w:type="pct"/>
            <w:vAlign w:val="bottom"/>
          </w:tcPr>
          <w:p w14:paraId="7B2CEEEC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2" w:type="pct"/>
            <w:vAlign w:val="bottom"/>
          </w:tcPr>
          <w:p w14:paraId="05D6C40E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7" w:type="pct"/>
            <w:gridSpan w:val="7"/>
            <w:vAlign w:val="bottom"/>
          </w:tcPr>
          <w:p w14:paraId="1B2C0B5B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5ACC" w:rsidRPr="0086605F" w14:paraId="6A3924BE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6AD6DE31" w14:textId="77777777" w:rsidR="00345ACC" w:rsidRPr="0086605F" w:rsidRDefault="00345ACC" w:rsidP="0034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72" w:type="pct"/>
            <w:vAlign w:val="bottom"/>
          </w:tcPr>
          <w:p w14:paraId="5016DB9C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7F3D966" w14:textId="77777777" w:rsidR="00345ACC" w:rsidRPr="0086605F" w:rsidRDefault="00345ACC" w:rsidP="0038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00E7DCD9" w14:textId="77777777" w:rsidR="00345ACC" w:rsidRPr="0086605F" w:rsidRDefault="00345ACC" w:rsidP="0038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A102C8C" w14:textId="77777777" w:rsidR="00345ACC" w:rsidRPr="0086605F" w:rsidRDefault="00345ACC" w:rsidP="0038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989EE26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7B81ED56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27AEBA9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0AF9022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4E73" w:rsidRPr="0086605F" w14:paraId="76CC75AC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2D43764D" w14:textId="77777777" w:rsidR="00594E73" w:rsidRPr="0086605F" w:rsidRDefault="00594E73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472" w:type="pct"/>
            <w:vAlign w:val="bottom"/>
          </w:tcPr>
          <w:p w14:paraId="101E2EC8" w14:textId="77777777" w:rsidR="00594E73" w:rsidRPr="0086605F" w:rsidRDefault="00594E73" w:rsidP="00594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70F57B15" w14:textId="002D9877" w:rsidR="00594E73" w:rsidRPr="0086605F" w:rsidRDefault="0053350E" w:rsidP="00594E73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149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23</w:t>
            </w:r>
            <w:r w:rsidR="002B12F2"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5" w:type="pct"/>
            <w:vAlign w:val="bottom"/>
          </w:tcPr>
          <w:p w14:paraId="147FB8F6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02E7713D" w14:textId="061B6570" w:rsidR="00594E73" w:rsidRPr="0086605F" w:rsidRDefault="00594E73" w:rsidP="00594E73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128,476</w:t>
            </w:r>
          </w:p>
        </w:tc>
        <w:tc>
          <w:tcPr>
            <w:tcW w:w="145" w:type="pct"/>
            <w:vAlign w:val="bottom"/>
          </w:tcPr>
          <w:p w14:paraId="03EFE9A9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06" w:type="pct"/>
            <w:vAlign w:val="bottom"/>
          </w:tcPr>
          <w:p w14:paraId="25E3AA3A" w14:textId="529AD87B" w:rsidR="00594E73" w:rsidRPr="0086605F" w:rsidRDefault="00594E73" w:rsidP="004B7B4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A063586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B4024B1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4E73" w:rsidRPr="0086605F" w14:paraId="5852F839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40B7312A" w14:textId="7A322849" w:rsidR="00594E73" w:rsidRPr="0086605F" w:rsidRDefault="00594E73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ด้านเครดิตที่</w:t>
            </w:r>
          </w:p>
        </w:tc>
        <w:tc>
          <w:tcPr>
            <w:tcW w:w="472" w:type="pct"/>
            <w:vAlign w:val="bottom"/>
          </w:tcPr>
          <w:p w14:paraId="4EE5FD30" w14:textId="77777777" w:rsidR="00594E73" w:rsidRPr="0086605F" w:rsidRDefault="00594E73" w:rsidP="00594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82EE79D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6A784F52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487DC1A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0B1386B9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0724204E" w14:textId="77777777" w:rsidR="00594E73" w:rsidRPr="0086605F" w:rsidRDefault="00594E73" w:rsidP="004B7B4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FF8138D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B12B914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4E73" w:rsidRPr="0086605F" w14:paraId="2373F648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41EACF69" w14:textId="284CC75D" w:rsidR="00594E73" w:rsidRPr="0086605F" w:rsidRDefault="00594E73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คาดว่าจะเกิดขึ้น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</w:p>
          <w:p w14:paraId="2B236B19" w14:textId="43C6EFD0" w:rsidR="00594E73" w:rsidRPr="0086605F" w:rsidRDefault="00594E73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ว่าจะเกิดขึ้น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72" w:type="pct"/>
            <w:vAlign w:val="bottom"/>
          </w:tcPr>
          <w:p w14:paraId="08D079F3" w14:textId="77777777" w:rsidR="00594E73" w:rsidRPr="0086605F" w:rsidRDefault="00594E73" w:rsidP="00594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40E306EA" w14:textId="6BD82DFB" w:rsidR="00594E73" w:rsidRPr="0086605F" w:rsidRDefault="0053350E" w:rsidP="00594E73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(5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554)</w:t>
            </w:r>
          </w:p>
        </w:tc>
        <w:tc>
          <w:tcPr>
            <w:tcW w:w="145" w:type="pct"/>
            <w:vAlign w:val="bottom"/>
          </w:tcPr>
          <w:p w14:paraId="608D1C38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vAlign w:val="bottom"/>
          </w:tcPr>
          <w:p w14:paraId="208068B0" w14:textId="377ABC74" w:rsidR="00594E73" w:rsidRPr="0086605F" w:rsidRDefault="00594E73" w:rsidP="00594E73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(5,437)</w:t>
            </w:r>
          </w:p>
        </w:tc>
        <w:tc>
          <w:tcPr>
            <w:tcW w:w="145" w:type="pct"/>
            <w:vAlign w:val="bottom"/>
          </w:tcPr>
          <w:p w14:paraId="793CE154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2F9D58F7" w14:textId="196FD654" w:rsidR="00594E73" w:rsidRPr="0086605F" w:rsidRDefault="00594E73" w:rsidP="004B7B4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426AC28A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14B5F490" w14:textId="0EC36654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94E73" w:rsidRPr="0086605F" w14:paraId="2BCBD3FE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1CCB4810" w14:textId="77777777" w:rsidR="00594E73" w:rsidRPr="0086605F" w:rsidRDefault="00594E73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2" w:type="pct"/>
            <w:vAlign w:val="bottom"/>
          </w:tcPr>
          <w:p w14:paraId="3D985BF7" w14:textId="77777777" w:rsidR="00594E73" w:rsidRPr="0086605F" w:rsidRDefault="00594E73" w:rsidP="00594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30F84280" w:rsidR="00594E73" w:rsidRPr="0086605F" w:rsidRDefault="0053350E" w:rsidP="00594E73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143,68</w:t>
            </w:r>
            <w:r w:rsidR="002B12F2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5" w:type="pct"/>
            <w:vAlign w:val="bottom"/>
          </w:tcPr>
          <w:p w14:paraId="1CB4B30E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6119A55D" w:rsidR="00594E73" w:rsidRPr="0086605F" w:rsidRDefault="00594E73" w:rsidP="00594E73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123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039</w:t>
            </w:r>
          </w:p>
        </w:tc>
        <w:tc>
          <w:tcPr>
            <w:tcW w:w="145" w:type="pct"/>
            <w:vAlign w:val="bottom"/>
          </w:tcPr>
          <w:p w14:paraId="21D1E17A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C935" w14:textId="727E20B7" w:rsidR="00594E73" w:rsidRPr="0086605F" w:rsidRDefault="00594E73" w:rsidP="004B7B4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10ABF75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94E73" w:rsidRPr="0086605F" w14:paraId="4E339800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45907F0E" w14:textId="77777777" w:rsidR="00594E73" w:rsidRPr="0086605F" w:rsidRDefault="00594E73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2" w:type="pct"/>
            <w:vAlign w:val="bottom"/>
          </w:tcPr>
          <w:p w14:paraId="53671660" w14:textId="77777777" w:rsidR="00594E73" w:rsidRPr="0086605F" w:rsidRDefault="00594E73" w:rsidP="00594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34D235FF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F6E384C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4272B272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5349C8D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vAlign w:val="bottom"/>
          </w:tcPr>
          <w:p w14:paraId="0E669E99" w14:textId="77777777" w:rsidR="00594E73" w:rsidRPr="0086605F" w:rsidRDefault="00594E73" w:rsidP="004B7B4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1DF111A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359FCACB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4E73" w:rsidRPr="0086605F" w14:paraId="4787F403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3D1EE3A2" w14:textId="6D2B7B9D" w:rsidR="00594E73" w:rsidRPr="0086605F" w:rsidRDefault="00594E73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72" w:type="pct"/>
            <w:vAlign w:val="bottom"/>
          </w:tcPr>
          <w:p w14:paraId="650FA314" w14:textId="77777777" w:rsidR="00594E73" w:rsidRPr="0086605F" w:rsidRDefault="00594E73" w:rsidP="00594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23F01F51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DEE333A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463018E1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E373D4A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683719A5" w14:textId="77777777" w:rsidR="00594E73" w:rsidRPr="0086605F" w:rsidRDefault="00594E73" w:rsidP="004B7B4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4DFC003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6D5EA3D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4E73" w:rsidRPr="0086605F" w14:paraId="4C96ADA8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07FB5BE1" w14:textId="38322288" w:rsidR="00594E73" w:rsidRPr="0086605F" w:rsidRDefault="00594E73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472" w:type="pct"/>
            <w:vAlign w:val="bottom"/>
          </w:tcPr>
          <w:p w14:paraId="510082D4" w14:textId="77777777" w:rsidR="00594E73" w:rsidRPr="0086605F" w:rsidRDefault="00594E73" w:rsidP="00594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BA7F2C8" w14:textId="77B0587A" w:rsidR="00594E73" w:rsidRPr="0086605F" w:rsidRDefault="0053350E" w:rsidP="00594E73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712,536</w:t>
            </w:r>
          </w:p>
        </w:tc>
        <w:tc>
          <w:tcPr>
            <w:tcW w:w="145" w:type="pct"/>
            <w:vAlign w:val="bottom"/>
          </w:tcPr>
          <w:p w14:paraId="1519AE7D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15479DFF" w14:textId="37D3F954" w:rsidR="00594E73" w:rsidRPr="0086605F" w:rsidRDefault="00594E73" w:rsidP="00594E73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505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145" w:type="pct"/>
            <w:vAlign w:val="bottom"/>
          </w:tcPr>
          <w:p w14:paraId="7784F608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42DF8C2A" w14:textId="6BBA0244" w:rsidR="00594E73" w:rsidRPr="0086605F" w:rsidRDefault="00594E73" w:rsidP="004B7B4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510F975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73EBAF2" w14:textId="040D9F33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4E73" w:rsidRPr="0086605F" w14:paraId="38FB79AD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7649FA03" w14:textId="19A10EDE" w:rsidR="00594E73" w:rsidRPr="0086605F" w:rsidRDefault="00594E73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ด้านเครดิตที่</w:t>
            </w:r>
          </w:p>
        </w:tc>
        <w:tc>
          <w:tcPr>
            <w:tcW w:w="472" w:type="pct"/>
            <w:vAlign w:val="bottom"/>
          </w:tcPr>
          <w:p w14:paraId="0F09382F" w14:textId="77777777" w:rsidR="00594E73" w:rsidRPr="0086605F" w:rsidRDefault="00594E73" w:rsidP="00594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FBD168C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416F0E5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3F245ABB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0B99418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1A734698" w14:textId="77777777" w:rsidR="00594E73" w:rsidRPr="0086605F" w:rsidRDefault="00594E73" w:rsidP="004B7B4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3680205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8225A9F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4E73" w:rsidRPr="0086605F" w14:paraId="5F83AC91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52C41BFC" w14:textId="77777777" w:rsidR="00594E73" w:rsidRPr="0086605F" w:rsidRDefault="00594E73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คาดว่าจะเกิดขึ้น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</w:p>
          <w:p w14:paraId="2E44DFC9" w14:textId="48727B5F" w:rsidR="00594E73" w:rsidRPr="0086605F" w:rsidRDefault="00594E73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ว่าจะเกิดขึ้น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72" w:type="pct"/>
            <w:vAlign w:val="bottom"/>
          </w:tcPr>
          <w:p w14:paraId="2349DC77" w14:textId="77777777" w:rsidR="00594E73" w:rsidRPr="0086605F" w:rsidRDefault="00594E73" w:rsidP="00594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639B8EC8" w14:textId="331F87EA" w:rsidR="00594E73" w:rsidRPr="0086605F" w:rsidRDefault="0053350E" w:rsidP="00594E73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(214,885)</w:t>
            </w:r>
          </w:p>
        </w:tc>
        <w:tc>
          <w:tcPr>
            <w:tcW w:w="145" w:type="pct"/>
            <w:vAlign w:val="bottom"/>
          </w:tcPr>
          <w:p w14:paraId="61C1686B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53CFC1F0" w14:textId="537B39E8" w:rsidR="00594E73" w:rsidRPr="0086605F" w:rsidRDefault="00594E73" w:rsidP="00594E73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217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176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644FF1B2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vAlign w:val="bottom"/>
          </w:tcPr>
          <w:p w14:paraId="69F82DE0" w14:textId="59F5D939" w:rsidR="00594E73" w:rsidRPr="0086605F" w:rsidRDefault="00594E73" w:rsidP="004B7B4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104E002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6312B3AC" w14:textId="02E5C232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4E73" w:rsidRPr="0086605F" w14:paraId="68ACAF88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536F3007" w14:textId="4357AFD6" w:rsidR="00594E73" w:rsidRPr="0086605F" w:rsidRDefault="00594E73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2" w:type="pct"/>
            <w:vAlign w:val="bottom"/>
          </w:tcPr>
          <w:p w14:paraId="6B925CAC" w14:textId="77777777" w:rsidR="00594E73" w:rsidRPr="0086605F" w:rsidRDefault="00594E73" w:rsidP="00594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A3468" w14:textId="1969DC70" w:rsidR="00594E73" w:rsidRPr="0086605F" w:rsidRDefault="0053350E" w:rsidP="00594E73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497,651</w:t>
            </w:r>
          </w:p>
        </w:tc>
        <w:tc>
          <w:tcPr>
            <w:tcW w:w="145" w:type="pct"/>
            <w:vAlign w:val="bottom"/>
          </w:tcPr>
          <w:p w14:paraId="61B978C8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B8C4A" w14:textId="1730EEC0" w:rsidR="00594E73" w:rsidRPr="0086605F" w:rsidRDefault="00594E73" w:rsidP="00594E73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288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042</w:t>
            </w:r>
          </w:p>
        </w:tc>
        <w:tc>
          <w:tcPr>
            <w:tcW w:w="145" w:type="pct"/>
            <w:vAlign w:val="bottom"/>
          </w:tcPr>
          <w:p w14:paraId="0A21C17C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87A47" w14:textId="479B368C" w:rsidR="00594E73" w:rsidRPr="0086605F" w:rsidRDefault="00594E73" w:rsidP="004B7B4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C47D386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AC4CC" w14:textId="391684B0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94E73" w:rsidRPr="0086605F" w14:paraId="13F3796A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76469B16" w14:textId="77777777" w:rsidR="00594E73" w:rsidRPr="0086605F" w:rsidRDefault="00594E73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2" w:type="pct"/>
            <w:vAlign w:val="bottom"/>
          </w:tcPr>
          <w:p w14:paraId="0DB89AC0" w14:textId="77777777" w:rsidR="00594E73" w:rsidRPr="0086605F" w:rsidRDefault="00594E73" w:rsidP="00594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7E155FAF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504B5A9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70B9DC40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25436482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vAlign w:val="bottom"/>
          </w:tcPr>
          <w:p w14:paraId="2573A060" w14:textId="77777777" w:rsidR="00594E73" w:rsidRPr="0086605F" w:rsidRDefault="00594E73" w:rsidP="004B7B4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FDC51D9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223CDCE8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4E73" w:rsidRPr="0086605F" w14:paraId="31E1C6E4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4DE70E8F" w14:textId="2FED1CD8" w:rsidR="00594E73" w:rsidRPr="0086605F" w:rsidRDefault="00594E73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2" w:type="pct"/>
            <w:vAlign w:val="bottom"/>
          </w:tcPr>
          <w:p w14:paraId="3426686E" w14:textId="77777777" w:rsidR="00594E73" w:rsidRPr="0086605F" w:rsidRDefault="00594E73" w:rsidP="00594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408124B2" w14:textId="2DF1F38A" w:rsidR="00594E73" w:rsidRPr="0086605F" w:rsidRDefault="0053350E" w:rsidP="00594E73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641,33</w:t>
            </w:r>
            <w:r w:rsidR="002B12F2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  <w:vAlign w:val="bottom"/>
          </w:tcPr>
          <w:p w14:paraId="3569873F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2C7659C6" w14:textId="07F858DA" w:rsidR="00594E73" w:rsidRPr="0086605F" w:rsidRDefault="00594E73" w:rsidP="00594E73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411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081</w:t>
            </w:r>
          </w:p>
        </w:tc>
        <w:tc>
          <w:tcPr>
            <w:tcW w:w="145" w:type="pct"/>
            <w:vAlign w:val="bottom"/>
          </w:tcPr>
          <w:p w14:paraId="535ECB42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double" w:sz="4" w:space="0" w:color="auto"/>
            </w:tcBorders>
            <w:vAlign w:val="bottom"/>
          </w:tcPr>
          <w:p w14:paraId="76A88401" w14:textId="288886B5" w:rsidR="00594E73" w:rsidRPr="0086605F" w:rsidRDefault="00594E73" w:rsidP="004B7B4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39DD232F" w14:textId="77777777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739B8F9F" w14:textId="18C39DC6" w:rsidR="00594E73" w:rsidRPr="0086605F" w:rsidRDefault="00594E73" w:rsidP="00594E7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ACE9263" w14:textId="382C525E" w:rsidR="007D6E3E" w:rsidRPr="0086605F" w:rsidRDefault="007D6E3E" w:rsidP="0095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2"/>
        <w:gridCol w:w="1079"/>
        <w:gridCol w:w="236"/>
        <w:gridCol w:w="36"/>
        <w:gridCol w:w="1081"/>
        <w:gridCol w:w="272"/>
        <w:gridCol w:w="991"/>
        <w:gridCol w:w="272"/>
        <w:gridCol w:w="1088"/>
      </w:tblGrid>
      <w:tr w:rsidR="003752C9" w:rsidRPr="0086605F" w14:paraId="36C2CFAD" w14:textId="77777777" w:rsidTr="00594E73">
        <w:trPr>
          <w:trHeight w:hRule="exact" w:val="393"/>
          <w:tblHeader/>
        </w:trPr>
        <w:tc>
          <w:tcPr>
            <w:tcW w:w="2302" w:type="pct"/>
          </w:tcPr>
          <w:p w14:paraId="4E0B4B38" w14:textId="77777777" w:rsidR="004D7939" w:rsidRPr="0086605F" w:rsidRDefault="004D7939" w:rsidP="00F37F96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4"/>
          </w:tcPr>
          <w:p w14:paraId="225186DA" w14:textId="25A57E54" w:rsidR="004D7939" w:rsidRPr="0086605F" w:rsidRDefault="004D793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CAF1511" w14:textId="77777777" w:rsidR="004D7939" w:rsidRPr="0086605F" w:rsidRDefault="004D793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pct"/>
            <w:gridSpan w:val="3"/>
          </w:tcPr>
          <w:p w14:paraId="53C7E5AC" w14:textId="77777777" w:rsidR="004D7939" w:rsidRPr="0086605F" w:rsidRDefault="004D793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2F41" w:rsidRPr="0086605F" w14:paraId="0B41C5A3" w14:textId="77777777" w:rsidTr="00594E73">
        <w:trPr>
          <w:trHeight w:hRule="exact" w:val="393"/>
          <w:tblHeader/>
        </w:trPr>
        <w:tc>
          <w:tcPr>
            <w:tcW w:w="2302" w:type="pct"/>
          </w:tcPr>
          <w:p w14:paraId="6AA5F1AB" w14:textId="77777777" w:rsidR="009E2F41" w:rsidRPr="0086605F" w:rsidRDefault="009E2F41" w:rsidP="009E2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6" w:type="pct"/>
            <w:vAlign w:val="bottom"/>
          </w:tcPr>
          <w:p w14:paraId="7B351472" w14:textId="0AFD0095" w:rsidR="009E2F41" w:rsidRPr="0086605F" w:rsidRDefault="009E2F41" w:rsidP="00944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  <w:gridSpan w:val="2"/>
            <w:vAlign w:val="bottom"/>
          </w:tcPr>
          <w:p w14:paraId="3E5E45C3" w14:textId="77777777" w:rsidR="009E2F41" w:rsidRPr="0086605F" w:rsidRDefault="009E2F41" w:rsidP="009E2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41A7167E" w14:textId="16C591DE" w:rsidR="009E2F41" w:rsidRPr="0086605F" w:rsidRDefault="009E2F41" w:rsidP="009E2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  <w:vAlign w:val="bottom"/>
          </w:tcPr>
          <w:p w14:paraId="4216B2A5" w14:textId="77777777" w:rsidR="009E2F41" w:rsidRPr="0086605F" w:rsidRDefault="009E2F41" w:rsidP="009E2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7BD039BB" w14:textId="0ACF2B45" w:rsidR="009E2F41" w:rsidRPr="0086605F" w:rsidRDefault="009E2F41" w:rsidP="009E2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  <w:vAlign w:val="bottom"/>
          </w:tcPr>
          <w:p w14:paraId="7E43BA4F" w14:textId="77777777" w:rsidR="009E2F41" w:rsidRPr="0086605F" w:rsidRDefault="009E2F41" w:rsidP="009E2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074F60D0" w14:textId="64E50E54" w:rsidR="009E2F41" w:rsidRPr="0086605F" w:rsidRDefault="009E2F41" w:rsidP="009E2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345ACC" w:rsidRPr="0086605F" w14:paraId="7B2F58B6" w14:textId="77777777" w:rsidTr="00594E73">
        <w:trPr>
          <w:trHeight w:hRule="exact" w:val="393"/>
          <w:tblHeader/>
        </w:trPr>
        <w:tc>
          <w:tcPr>
            <w:tcW w:w="2302" w:type="pct"/>
          </w:tcPr>
          <w:p w14:paraId="7547A8EC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8" w:type="pct"/>
            <w:gridSpan w:val="8"/>
          </w:tcPr>
          <w:p w14:paraId="5928541A" w14:textId="77777777" w:rsidR="00345ACC" w:rsidRPr="0086605F" w:rsidRDefault="00345ACC" w:rsidP="0034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4E73" w:rsidRPr="0086605F" w14:paraId="4E07F3B9" w14:textId="77777777" w:rsidTr="00594E73">
        <w:trPr>
          <w:trHeight w:hRule="exact" w:val="393"/>
        </w:trPr>
        <w:tc>
          <w:tcPr>
            <w:tcW w:w="2302" w:type="pct"/>
          </w:tcPr>
          <w:p w14:paraId="626B3434" w14:textId="2A23D957" w:rsidR="00594E73" w:rsidRPr="0086605F" w:rsidRDefault="00594E73" w:rsidP="00594E7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6" w:type="pct"/>
            <w:vAlign w:val="bottom"/>
          </w:tcPr>
          <w:p w14:paraId="45BE92EB" w14:textId="7DED15FC" w:rsidR="00594E73" w:rsidRPr="0086605F" w:rsidRDefault="00594E73" w:rsidP="00594E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222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126" w:type="pct"/>
            <w:vAlign w:val="bottom"/>
          </w:tcPr>
          <w:p w14:paraId="3B172E05" w14:textId="77777777" w:rsidR="00594E73" w:rsidRPr="0086605F" w:rsidRDefault="00594E73" w:rsidP="00594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14:paraId="034D37D5" w14:textId="56709FBC" w:rsidR="00594E73" w:rsidRPr="0086605F" w:rsidRDefault="00594E73" w:rsidP="00575BCC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185,382</w:t>
            </w:r>
          </w:p>
        </w:tc>
        <w:tc>
          <w:tcPr>
            <w:tcW w:w="145" w:type="pct"/>
          </w:tcPr>
          <w:p w14:paraId="44639AD4" w14:textId="77777777" w:rsidR="00594E73" w:rsidRPr="0086605F" w:rsidRDefault="00594E73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C37968D" w14:textId="02045E68" w:rsidR="00594E73" w:rsidRPr="0086605F" w:rsidRDefault="00594E73" w:rsidP="00DE3724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3B978068" w14:textId="77777777" w:rsidR="00594E73" w:rsidRPr="0086605F" w:rsidRDefault="00594E73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E25DFD0" w14:textId="216A9A20" w:rsidR="00594E73" w:rsidRPr="0086605F" w:rsidRDefault="00594E73" w:rsidP="004B7B4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94E73" w:rsidRPr="0086605F" w14:paraId="7CBC23C1" w14:textId="77777777" w:rsidTr="00594E73">
        <w:trPr>
          <w:trHeight w:hRule="exact" w:val="393"/>
        </w:trPr>
        <w:tc>
          <w:tcPr>
            <w:tcW w:w="2302" w:type="pct"/>
          </w:tcPr>
          <w:p w14:paraId="221DCCC9" w14:textId="77777777" w:rsidR="00594E73" w:rsidRPr="0086605F" w:rsidRDefault="00594E73" w:rsidP="00594E7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6" w:type="pct"/>
            <w:vAlign w:val="bottom"/>
          </w:tcPr>
          <w:p w14:paraId="6C4606EB" w14:textId="5FC13FC1" w:rsidR="00594E73" w:rsidRPr="0086605F" w:rsidRDefault="0053350E" w:rsidP="00594E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558465A6" w14:textId="77777777" w:rsidR="00594E73" w:rsidRPr="0086605F" w:rsidRDefault="00594E73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14:paraId="533C69F2" w14:textId="37451783" w:rsidR="00594E73" w:rsidRPr="0086605F" w:rsidRDefault="00594E73" w:rsidP="00594E73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145" w:type="pct"/>
          </w:tcPr>
          <w:p w14:paraId="4FB93E2F" w14:textId="77777777" w:rsidR="00594E73" w:rsidRPr="0086605F" w:rsidRDefault="00594E73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0935FAD" w14:textId="7CA65CE5" w:rsidR="00594E73" w:rsidRPr="0086605F" w:rsidRDefault="00594E73" w:rsidP="00DE3724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0CA3815" w14:textId="77777777" w:rsidR="00594E73" w:rsidRPr="0086605F" w:rsidRDefault="00594E73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8D63500" w14:textId="798FEC56" w:rsidR="00594E73" w:rsidRPr="0086605F" w:rsidRDefault="00594E73" w:rsidP="004B7B4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3350E" w:rsidRPr="0086605F" w14:paraId="78E37E10" w14:textId="77777777" w:rsidTr="00594E73">
        <w:trPr>
          <w:trHeight w:hRule="exact" w:val="393"/>
        </w:trPr>
        <w:tc>
          <w:tcPr>
            <w:tcW w:w="2302" w:type="pct"/>
          </w:tcPr>
          <w:p w14:paraId="53FBC316" w14:textId="16436259" w:rsidR="0053350E" w:rsidRPr="0086605F" w:rsidRDefault="0053350E" w:rsidP="00594E7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76" w:type="pct"/>
            <w:vAlign w:val="bottom"/>
          </w:tcPr>
          <w:p w14:paraId="7C77FE40" w14:textId="3170F72E" w:rsidR="0053350E" w:rsidRPr="0086605F" w:rsidRDefault="0053350E" w:rsidP="00594E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(2,174)</w:t>
            </w:r>
          </w:p>
        </w:tc>
        <w:tc>
          <w:tcPr>
            <w:tcW w:w="126" w:type="pct"/>
            <w:vAlign w:val="bottom"/>
          </w:tcPr>
          <w:p w14:paraId="2261E698" w14:textId="77777777" w:rsidR="0053350E" w:rsidRPr="0086605F" w:rsidRDefault="0053350E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14:paraId="20D82D1D" w14:textId="55C76DC9" w:rsidR="0053350E" w:rsidRPr="0086605F" w:rsidRDefault="0053350E" w:rsidP="00594E73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047677C" w14:textId="77777777" w:rsidR="0053350E" w:rsidRPr="0086605F" w:rsidRDefault="0053350E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E59D17E" w14:textId="0BCEE085" w:rsidR="0053350E" w:rsidRPr="0086605F" w:rsidRDefault="007770AA" w:rsidP="00DE3724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6C6B9A0" w14:textId="77777777" w:rsidR="0053350E" w:rsidRPr="0086605F" w:rsidRDefault="0053350E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0CBE381" w14:textId="1A880265" w:rsidR="0053350E" w:rsidRPr="0086605F" w:rsidRDefault="007770AA" w:rsidP="004B7B4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4E73" w:rsidRPr="0086605F" w14:paraId="07F9332A" w14:textId="77777777" w:rsidTr="00594E73">
        <w:trPr>
          <w:trHeight w:hRule="exact" w:val="393"/>
        </w:trPr>
        <w:tc>
          <w:tcPr>
            <w:tcW w:w="2302" w:type="pct"/>
          </w:tcPr>
          <w:p w14:paraId="691D8608" w14:textId="0AC3D988" w:rsidR="00594E73" w:rsidRPr="0086605F" w:rsidRDefault="00594E73" w:rsidP="00594E7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BD7E5" w14:textId="79E3ECEA" w:rsidR="00594E73" w:rsidRPr="0086605F" w:rsidRDefault="0053350E" w:rsidP="00594E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220,439</w:t>
            </w:r>
          </w:p>
        </w:tc>
        <w:tc>
          <w:tcPr>
            <w:tcW w:w="126" w:type="pct"/>
            <w:vAlign w:val="bottom"/>
          </w:tcPr>
          <w:p w14:paraId="578630C0" w14:textId="77777777" w:rsidR="00594E73" w:rsidRPr="0086605F" w:rsidRDefault="00594E73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9174E" w14:textId="5965E01F" w:rsidR="00594E73" w:rsidRPr="0086605F" w:rsidRDefault="00594E73" w:rsidP="00594E73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222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145" w:type="pct"/>
          </w:tcPr>
          <w:p w14:paraId="41CFF835" w14:textId="77777777" w:rsidR="00594E73" w:rsidRPr="0086605F" w:rsidRDefault="00594E73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6271E02B" w14:textId="1546C857" w:rsidR="00594E73" w:rsidRPr="0086605F" w:rsidRDefault="00594E73" w:rsidP="00DE3724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</w:tcPr>
          <w:p w14:paraId="45B1C66F" w14:textId="77777777" w:rsidR="00594E73" w:rsidRPr="0086605F" w:rsidRDefault="00594E73" w:rsidP="00594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01670FB" w14:textId="3F2A42D2" w:rsidR="00594E73" w:rsidRPr="0086605F" w:rsidRDefault="00594E73" w:rsidP="004B7B4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E2C8DE6" w14:textId="77777777" w:rsidR="004D7939" w:rsidRPr="0086605F" w:rsidRDefault="004D7939" w:rsidP="004D7939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E4CA0E0" w14:textId="5126A601" w:rsidR="00DA2F06" w:rsidRPr="0086605F" w:rsidRDefault="004D7939" w:rsidP="003B5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="Angsana New"/>
          <w:sz w:val="30"/>
          <w:szCs w:val="30"/>
          <w:cs/>
          <w:lang w:val="th-TH"/>
        </w:rPr>
      </w:pPr>
      <w:r w:rsidRPr="0086605F">
        <w:rPr>
          <w:rFonts w:asciiTheme="majorBidi" w:hAnsiTheme="majorBidi" w:cs="Angsana New" w:hint="cs"/>
          <w:sz w:val="30"/>
          <w:szCs w:val="30"/>
          <w:cs/>
          <w:lang w:val="th-TH"/>
        </w:rPr>
        <w:t>ข้อมูลเกี่ยวกับความเสี่ยงด้านเครดิตเปิด</w:t>
      </w:r>
      <w:r w:rsidR="00860BE8" w:rsidRPr="0086605F">
        <w:rPr>
          <w:rFonts w:asciiTheme="majorBidi" w:hAnsiTheme="majorBidi" w:cs="Angsana New" w:hint="cs"/>
          <w:sz w:val="30"/>
          <w:szCs w:val="30"/>
          <w:cs/>
          <w:lang w:val="th-TH"/>
        </w:rPr>
        <w:t>เ</w:t>
      </w:r>
      <w:r w:rsidRPr="0086605F">
        <w:rPr>
          <w:rFonts w:asciiTheme="majorBidi" w:hAnsiTheme="majorBidi" w:cs="Angsana New" w:hint="cs"/>
          <w:sz w:val="30"/>
          <w:szCs w:val="30"/>
          <w:cs/>
          <w:lang w:val="th-TH"/>
        </w:rPr>
        <w:t>ผยในหมายเหตุ</w:t>
      </w:r>
      <w:r w:rsidR="00F8743E" w:rsidRPr="0086605F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ข้อ </w:t>
      </w:r>
      <w:r w:rsidR="00C418B0" w:rsidRPr="0086605F">
        <w:rPr>
          <w:rFonts w:asciiTheme="majorBidi" w:hAnsiTheme="majorBidi" w:cs="Angsana New"/>
          <w:sz w:val="30"/>
          <w:szCs w:val="30"/>
        </w:rPr>
        <w:t>24</w:t>
      </w:r>
      <w:r w:rsidR="00F8743E" w:rsidRPr="0086605F">
        <w:rPr>
          <w:rFonts w:asciiTheme="majorBidi" w:hAnsiTheme="majorBidi" w:cs="Angsana New"/>
          <w:sz w:val="30"/>
          <w:szCs w:val="30"/>
        </w:rPr>
        <w:t xml:space="preserve"> </w:t>
      </w:r>
      <w:r w:rsidR="00F8743E" w:rsidRPr="0086605F">
        <w:rPr>
          <w:rFonts w:asciiTheme="majorBidi" w:hAnsiTheme="majorBidi" w:cs="Angsana New" w:hint="cs"/>
          <w:sz w:val="30"/>
          <w:szCs w:val="30"/>
          <w:cs/>
        </w:rPr>
        <w:t>(ข</w:t>
      </w:r>
      <w:r w:rsidR="00F8743E" w:rsidRPr="0086605F">
        <w:rPr>
          <w:rFonts w:asciiTheme="majorBidi" w:hAnsiTheme="majorBidi" w:cs="Angsana New"/>
          <w:sz w:val="30"/>
          <w:szCs w:val="30"/>
        </w:rPr>
        <w:t>.</w:t>
      </w:r>
      <w:r w:rsidR="00C418B0" w:rsidRPr="0086605F">
        <w:rPr>
          <w:rFonts w:asciiTheme="majorBidi" w:hAnsiTheme="majorBidi" w:cs="Angsana New"/>
          <w:sz w:val="30"/>
          <w:szCs w:val="30"/>
        </w:rPr>
        <w:t>1</w:t>
      </w:r>
      <w:r w:rsidR="00F8743E" w:rsidRPr="0086605F">
        <w:rPr>
          <w:rFonts w:asciiTheme="majorBidi" w:hAnsiTheme="majorBidi" w:cs="Angsana New"/>
          <w:sz w:val="30"/>
          <w:szCs w:val="30"/>
        </w:rPr>
        <w:t>)</w:t>
      </w:r>
    </w:p>
    <w:p w14:paraId="0B78207C" w14:textId="13EE72D6" w:rsidR="004D7939" w:rsidRPr="0086605F" w:rsidRDefault="00DA2F06" w:rsidP="00DA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lang w:val="th-TH"/>
        </w:rPr>
      </w:pPr>
      <w:r w:rsidRPr="0086605F">
        <w:rPr>
          <w:rFonts w:asciiTheme="majorBidi" w:hAnsiTheme="majorBidi" w:cs="Angsana New"/>
          <w:sz w:val="30"/>
          <w:szCs w:val="30"/>
          <w:cs/>
          <w:lang w:val="th-TH"/>
        </w:rPr>
        <w:br w:type="page"/>
      </w:r>
    </w:p>
    <w:p w14:paraId="3E497872" w14:textId="6619E3CB" w:rsidR="00345ACC" w:rsidRPr="0086605F" w:rsidRDefault="00346AE0" w:rsidP="005C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  <w:lang w:val="th-TH"/>
        </w:rPr>
        <w:t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A7714F" w:rsidRPr="0086605F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86605F">
        <w:rPr>
          <w:rFonts w:ascii="Angsana New" w:hAnsi="Angsana New" w:cs="Angsana New"/>
          <w:sz w:val="30"/>
          <w:szCs w:val="30"/>
          <w:cs/>
          <w:lang w:val="th-TH"/>
        </w:rPr>
        <w:t>ร้อย</w:t>
      </w:r>
      <w:r w:rsidR="00F8743E" w:rsidRPr="0086605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ละ </w:t>
      </w:r>
      <w:r w:rsidR="0053350E" w:rsidRPr="0086605F">
        <w:rPr>
          <w:rFonts w:ascii="Angsana New" w:hAnsi="Angsana New" w:cs="Angsana New"/>
          <w:sz w:val="30"/>
          <w:szCs w:val="30"/>
        </w:rPr>
        <w:t>9.5</w:t>
      </w:r>
      <w:r w:rsidR="00F8743E"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160A" w:rsidRPr="0086605F">
        <w:rPr>
          <w:rFonts w:ascii="Angsana New" w:hAnsi="Angsana New" w:cs="Angsana New" w:hint="cs"/>
          <w:sz w:val="30"/>
          <w:szCs w:val="30"/>
          <w:cs/>
        </w:rPr>
        <w:t xml:space="preserve">ถึงร้อยละ </w:t>
      </w:r>
      <w:r w:rsidR="0053350E" w:rsidRPr="0086605F">
        <w:rPr>
          <w:rFonts w:ascii="Angsana New" w:hAnsi="Angsana New" w:cs="Angsana New"/>
          <w:sz w:val="30"/>
          <w:szCs w:val="30"/>
        </w:rPr>
        <w:t>15</w:t>
      </w:r>
      <w:r w:rsidR="001C0C71" w:rsidRPr="0086605F">
        <w:rPr>
          <w:rFonts w:ascii="Angsana New" w:hAnsi="Angsana New" w:cs="Angsana New"/>
          <w:sz w:val="30"/>
          <w:szCs w:val="30"/>
        </w:rPr>
        <w:t>.0</w:t>
      </w:r>
      <w:r w:rsidR="00F8743E"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  <w:lang w:val="th-TH"/>
        </w:rPr>
        <w:t xml:space="preserve">ต่อปี </w:t>
      </w:r>
      <w:r w:rsidRPr="0086605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C418B0" w:rsidRPr="0086605F">
        <w:rPr>
          <w:rFonts w:ascii="Angsana New" w:hAnsi="Angsana New" w:cs="Angsana New" w:hint="cs"/>
          <w:i/>
          <w:iCs/>
          <w:sz w:val="30"/>
          <w:szCs w:val="30"/>
        </w:rPr>
        <w:t>256</w:t>
      </w:r>
      <w:r w:rsidR="00BA2E28" w:rsidRPr="0086605F">
        <w:rPr>
          <w:rFonts w:ascii="Angsana New" w:hAnsi="Angsana New" w:cs="Angsana New"/>
          <w:i/>
          <w:iCs/>
          <w:sz w:val="30"/>
          <w:szCs w:val="30"/>
        </w:rPr>
        <w:t>5</w:t>
      </w:r>
      <w:r w:rsidR="00102418" w:rsidRPr="0086605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: </w:t>
      </w:r>
      <w:r w:rsidR="0014476D" w:rsidRPr="0086605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ร้อยละ </w:t>
      </w:r>
      <w:r w:rsidR="00C418B0" w:rsidRPr="0086605F">
        <w:rPr>
          <w:rFonts w:ascii="Angsana New" w:hAnsi="Angsana New" w:cs="Angsana New"/>
          <w:i/>
          <w:iCs/>
          <w:sz w:val="30"/>
          <w:szCs w:val="30"/>
        </w:rPr>
        <w:t>5</w:t>
      </w:r>
      <w:r w:rsidR="001C0C71" w:rsidRPr="0086605F">
        <w:rPr>
          <w:rFonts w:ascii="Angsana New" w:hAnsi="Angsana New" w:cs="Angsana New"/>
          <w:i/>
          <w:iCs/>
          <w:sz w:val="30"/>
          <w:szCs w:val="30"/>
        </w:rPr>
        <w:t>.0</w:t>
      </w:r>
      <w:r w:rsidR="00F8743E" w:rsidRPr="0086605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4476D" w:rsidRPr="0086605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 w:rsidR="00C418B0" w:rsidRPr="0086605F">
        <w:rPr>
          <w:rFonts w:ascii="Angsana New" w:hAnsi="Angsana New" w:cs="Angsana New"/>
          <w:i/>
          <w:iCs/>
          <w:sz w:val="30"/>
          <w:szCs w:val="30"/>
        </w:rPr>
        <w:t>1</w:t>
      </w:r>
      <w:r w:rsidR="00BA2E28" w:rsidRPr="0086605F">
        <w:rPr>
          <w:rFonts w:ascii="Angsana New" w:hAnsi="Angsana New" w:cs="Angsana New"/>
          <w:i/>
          <w:iCs/>
          <w:sz w:val="30"/>
          <w:szCs w:val="30"/>
        </w:rPr>
        <w:t>5</w:t>
      </w:r>
      <w:r w:rsidR="001C0C71" w:rsidRPr="0086605F">
        <w:rPr>
          <w:rFonts w:ascii="Angsana New" w:hAnsi="Angsana New" w:cs="Angsana New"/>
          <w:i/>
          <w:iCs/>
          <w:sz w:val="30"/>
          <w:szCs w:val="30"/>
        </w:rPr>
        <w:t>.0</w:t>
      </w:r>
      <w:r w:rsidR="00F8743E" w:rsidRPr="0086605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4476D" w:rsidRPr="0086605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ต่อปี</w:t>
      </w:r>
      <w:r w:rsidRPr="0086605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86605F">
        <w:rPr>
          <w:rFonts w:ascii="Angsana New" w:hAnsi="Angsana New" w:cs="Angsana New"/>
          <w:sz w:val="30"/>
          <w:szCs w:val="30"/>
          <w:cs/>
          <w:lang w:val="th-TH"/>
        </w:rPr>
        <w:t xml:space="preserve"> เงินทดรองจ่ายให้แก่เกษตรกรหมุนเวียน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86605F">
        <w:rPr>
          <w:rFonts w:ascii="Angsana New" w:hAnsi="Angsana New" w:cs="Angsana New"/>
          <w:sz w:val="30"/>
          <w:szCs w:val="30"/>
          <w:cs/>
          <w:lang w:val="th-TH"/>
        </w:rPr>
        <w:t>สถาบันการเงิน</w:t>
      </w:r>
      <w:r w:rsidRPr="0086605F">
        <w:rPr>
          <w:rFonts w:ascii="Angsana New" w:hAnsi="Angsana New" w:cs="Angsana New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C418B0" w:rsidRPr="0086605F">
        <w:rPr>
          <w:rFonts w:ascii="Angsana New" w:hAnsi="Angsana New" w:cs="Angsana New"/>
          <w:sz w:val="30"/>
          <w:szCs w:val="30"/>
        </w:rPr>
        <w:t>1</w:t>
      </w:r>
      <w:r w:rsidRPr="0086605F">
        <w:rPr>
          <w:rFonts w:ascii="Angsana New" w:hAnsi="Angsana New" w:cs="Angsana New"/>
          <w:sz w:val="30"/>
          <w:szCs w:val="30"/>
          <w:cs/>
          <w:lang w:val="th-TH"/>
        </w:rPr>
        <w:t xml:space="preserve"> ปี สำหรับเงินทดรองจ่ายให้แก่เกษตรกรไม่หมุนเวียน เกษตรกรจะจ่าย</w:t>
      </w:r>
      <w:r w:rsidRPr="0086605F">
        <w:rPr>
          <w:rFonts w:ascii="Angsana New" w:hAnsi="Angsana New" w:cs="Angsana New"/>
          <w:spacing w:val="-3"/>
          <w:sz w:val="30"/>
          <w:szCs w:val="30"/>
          <w:cs/>
          <w:lang w:val="th-TH"/>
        </w:rPr>
        <w:t>ชำระคืนแก่กลุ่มบริษัทตามวิธีการที่ตกลงร่วมกัน โดยขึ้นอยู่กับผลประกอบการการรับจ้างเลี้ยงของเกษตรกรแต่ละราย</w:t>
      </w:r>
      <w:r w:rsidRPr="0086605F">
        <w:rPr>
          <w:rFonts w:ascii="Angsana New" w:hAnsi="Angsana New" w:cs="Angsana New"/>
          <w:sz w:val="30"/>
          <w:szCs w:val="30"/>
          <w:cs/>
          <w:lang w:val="th-TH"/>
        </w:rPr>
        <w:t xml:space="preserve"> เงินทดรองจ่ายให้แก่เกษตรกร</w:t>
      </w:r>
      <w:r w:rsidRPr="0086605F">
        <w:rPr>
          <w:rFonts w:ascii="Angsana New" w:hAnsi="Angsana New" w:cs="Angsana New"/>
          <w:sz w:val="30"/>
          <w:szCs w:val="30"/>
          <w:cs/>
        </w:rPr>
        <w:t>ไม่หมุนเวียนมีหลักทรัพย์ค้ำประกันเป็นการค้ำประกันโดยที่ดินของเกษตรกร</w:t>
      </w:r>
    </w:p>
    <w:p w14:paraId="2109BDF5" w14:textId="77777777" w:rsidR="005C50DB" w:rsidRPr="0086605F" w:rsidRDefault="005C50DB" w:rsidP="005C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7723110" w14:textId="4FEC7B78" w:rsidR="004D7939" w:rsidRPr="0086605F" w:rsidRDefault="00F37F96" w:rsidP="008253A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86605F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สินทรัพย์ทางการเงินที่อยู่ในความต้องการของตลาด</w:t>
      </w:r>
    </w:p>
    <w:p w14:paraId="6E5C328D" w14:textId="0B6AB449" w:rsidR="00F37F96" w:rsidRPr="0086605F" w:rsidRDefault="00F37F96" w:rsidP="00F37F96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Style w:val="TableGrid"/>
        <w:tblW w:w="9649" w:type="dxa"/>
        <w:tblInd w:w="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9"/>
        <w:gridCol w:w="965"/>
        <w:gridCol w:w="239"/>
        <w:gridCol w:w="979"/>
        <w:gridCol w:w="236"/>
        <w:gridCol w:w="1009"/>
        <w:gridCol w:w="236"/>
        <w:gridCol w:w="1045"/>
        <w:gridCol w:w="236"/>
        <w:gridCol w:w="1175"/>
      </w:tblGrid>
      <w:tr w:rsidR="00F37F96" w:rsidRPr="0086605F" w14:paraId="2DB865DB" w14:textId="77777777" w:rsidTr="00BA49C4">
        <w:trPr>
          <w:trHeight w:val="399"/>
          <w:tblHeader/>
        </w:trPr>
        <w:tc>
          <w:tcPr>
            <w:tcW w:w="3529" w:type="dxa"/>
          </w:tcPr>
          <w:p w14:paraId="620C2EE0" w14:textId="77777777" w:rsidR="00F37F96" w:rsidRPr="0086605F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0" w:type="dxa"/>
            <w:gridSpan w:val="9"/>
            <w:hideMark/>
          </w:tcPr>
          <w:p w14:paraId="086F37B2" w14:textId="68DBAB0A" w:rsidR="00F37F96" w:rsidRPr="0086605F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="002B12F2" w:rsidRPr="0086605F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="002B12F2" w:rsidRPr="0086605F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F37F96" w:rsidRPr="0086605F" w14:paraId="20596499" w14:textId="77777777" w:rsidTr="00217CCD">
        <w:trPr>
          <w:trHeight w:val="1199"/>
          <w:tblHeader/>
        </w:trPr>
        <w:tc>
          <w:tcPr>
            <w:tcW w:w="3529" w:type="dxa"/>
            <w:vAlign w:val="bottom"/>
            <w:hideMark/>
          </w:tcPr>
          <w:p w14:paraId="16285342" w14:textId="35B2020E" w:rsidR="00F37F96" w:rsidRPr="0086605F" w:rsidRDefault="00F37F96" w:rsidP="00217CCD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</w:t>
            </w:r>
            <w:r w:rsidR="00BA49C4"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  </w:t>
            </w: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ของตลาด</w:t>
            </w:r>
          </w:p>
        </w:tc>
        <w:tc>
          <w:tcPr>
            <w:tcW w:w="965" w:type="dxa"/>
            <w:vAlign w:val="bottom"/>
            <w:hideMark/>
          </w:tcPr>
          <w:p w14:paraId="240ED682" w14:textId="77777777" w:rsidR="00F37F96" w:rsidRPr="0086605F" w:rsidRDefault="00F37F96" w:rsidP="00F37F9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847F04C" w14:textId="615F087A" w:rsidR="00F37F96" w:rsidRPr="0086605F" w:rsidRDefault="00C418B0" w:rsidP="00BA49C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49C4"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37F96"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9" w:type="dxa"/>
            <w:vAlign w:val="bottom"/>
          </w:tcPr>
          <w:p w14:paraId="2ADA80DB" w14:textId="77777777" w:rsidR="00F37F96" w:rsidRPr="0086605F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1B8E24F5" w14:textId="77777777" w:rsidR="00F37F96" w:rsidRPr="0086605F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372C84D9" w14:textId="77777777" w:rsidR="00F37F96" w:rsidRPr="0086605F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9" w:type="dxa"/>
            <w:vAlign w:val="bottom"/>
            <w:hideMark/>
          </w:tcPr>
          <w:p w14:paraId="41F15B5D" w14:textId="77777777" w:rsidR="00F37F96" w:rsidRPr="0086605F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634AD327" w14:textId="77777777" w:rsidR="00F37F96" w:rsidRPr="0086605F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5" w:type="dxa"/>
            <w:vAlign w:val="bottom"/>
            <w:hideMark/>
          </w:tcPr>
          <w:p w14:paraId="48936D3D" w14:textId="77777777" w:rsidR="00F37F96" w:rsidRPr="0086605F" w:rsidRDefault="00F37F96" w:rsidP="00F37F9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5AD2907B" w14:textId="77777777" w:rsidR="00F37F96" w:rsidRPr="0086605F" w:rsidRDefault="00F37F96" w:rsidP="00F37F9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5AFD97EC" w14:textId="77777777" w:rsidR="00F37F96" w:rsidRPr="0086605F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5" w:type="dxa"/>
            <w:vAlign w:val="bottom"/>
            <w:hideMark/>
          </w:tcPr>
          <w:p w14:paraId="4DBA1F63" w14:textId="77777777" w:rsidR="00F37F96" w:rsidRPr="0086605F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852ECF5" w14:textId="770BC6FD" w:rsidR="00F37F96" w:rsidRPr="0086605F" w:rsidRDefault="00C418B0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37F96"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37F96"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F37F96" w:rsidRPr="0086605F" w14:paraId="477BCC19" w14:textId="77777777" w:rsidTr="00BA49C4">
        <w:trPr>
          <w:trHeight w:val="389"/>
          <w:tblHeader/>
        </w:trPr>
        <w:tc>
          <w:tcPr>
            <w:tcW w:w="3529" w:type="dxa"/>
          </w:tcPr>
          <w:p w14:paraId="20750326" w14:textId="77777777" w:rsidR="00F37F96" w:rsidRPr="0086605F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120" w:type="dxa"/>
            <w:gridSpan w:val="9"/>
            <w:vAlign w:val="bottom"/>
            <w:hideMark/>
          </w:tcPr>
          <w:p w14:paraId="440679CF" w14:textId="4426E4A9" w:rsidR="00F37F96" w:rsidRPr="0086605F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60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660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86605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37F96" w:rsidRPr="0086605F" w14:paraId="4904EAED" w14:textId="77777777" w:rsidTr="00BA49C4">
        <w:trPr>
          <w:trHeight w:val="399"/>
        </w:trPr>
        <w:tc>
          <w:tcPr>
            <w:tcW w:w="3529" w:type="dxa"/>
            <w:hideMark/>
          </w:tcPr>
          <w:p w14:paraId="7351A303" w14:textId="009E62CE" w:rsidR="00F37F96" w:rsidRPr="0086605F" w:rsidRDefault="00C418B0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A2E28"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65" w:type="dxa"/>
          </w:tcPr>
          <w:p w14:paraId="1DE79251" w14:textId="77777777" w:rsidR="00F37F96" w:rsidRPr="0086605F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7E4FA60" w14:textId="77777777" w:rsidR="00F37F96" w:rsidRPr="0086605F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0666239F" w14:textId="77777777" w:rsidR="00F37F96" w:rsidRPr="0086605F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715013" w14:textId="77777777" w:rsidR="00F37F96" w:rsidRPr="0086605F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1199D0D" w14:textId="77777777" w:rsidR="00F37F96" w:rsidRPr="0086605F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AAE5BE" w14:textId="77777777" w:rsidR="00F37F96" w:rsidRPr="0086605F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7D3CAB1F" w14:textId="77777777" w:rsidR="00F37F96" w:rsidRPr="0086605F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7DC345" w14:textId="77777777" w:rsidR="00F37F96" w:rsidRPr="0086605F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2B8DD0C" w14:textId="77777777" w:rsidR="00F37F96" w:rsidRPr="0086605F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7F96" w:rsidRPr="0086605F" w14:paraId="158DB28F" w14:textId="77777777" w:rsidTr="00BA49C4">
        <w:trPr>
          <w:trHeight w:val="410"/>
        </w:trPr>
        <w:tc>
          <w:tcPr>
            <w:tcW w:w="3529" w:type="dxa"/>
            <w:hideMark/>
          </w:tcPr>
          <w:p w14:paraId="5CB57092" w14:textId="77777777" w:rsidR="00F37F96" w:rsidRPr="0086605F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65" w:type="dxa"/>
            <w:vAlign w:val="bottom"/>
          </w:tcPr>
          <w:p w14:paraId="37AC6F26" w14:textId="77777777" w:rsidR="00F37F96" w:rsidRPr="0086605F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9" w:type="dxa"/>
            <w:vAlign w:val="bottom"/>
          </w:tcPr>
          <w:p w14:paraId="6D30E409" w14:textId="77777777" w:rsidR="00F37F96" w:rsidRPr="0086605F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07A9284E" w14:textId="77777777" w:rsidR="00F37F96" w:rsidRPr="0086605F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7BF5B3" w14:textId="77777777" w:rsidR="00F37F96" w:rsidRPr="0086605F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18DCB2A" w14:textId="77777777" w:rsidR="00F37F96" w:rsidRPr="0086605F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B7DCE7" w14:textId="77777777" w:rsidR="00F37F96" w:rsidRPr="0086605F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73A2712B" w14:textId="77777777" w:rsidR="00F37F96" w:rsidRPr="0086605F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9DC6400" w14:textId="77777777" w:rsidR="00F37F96" w:rsidRPr="0086605F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56F524B2" w14:textId="77777777" w:rsidR="00F37F96" w:rsidRPr="0086605F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7F96" w:rsidRPr="0086605F" w14:paraId="3C00AD6F" w14:textId="77777777" w:rsidTr="00BA49C4">
        <w:trPr>
          <w:trHeight w:val="379"/>
        </w:trPr>
        <w:tc>
          <w:tcPr>
            <w:tcW w:w="3529" w:type="dxa"/>
          </w:tcPr>
          <w:p w14:paraId="7807CF05" w14:textId="44477E93" w:rsidR="00F37F96" w:rsidRPr="0086605F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65" w:type="dxa"/>
            <w:vAlign w:val="bottom"/>
          </w:tcPr>
          <w:p w14:paraId="5E9DE00F" w14:textId="77777777" w:rsidR="00F37F96" w:rsidRPr="0086605F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9" w:type="dxa"/>
            <w:vAlign w:val="bottom"/>
          </w:tcPr>
          <w:p w14:paraId="69A9995B" w14:textId="77777777" w:rsidR="00F37F96" w:rsidRPr="0086605F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2A6D2634" w14:textId="77777777" w:rsidR="00F37F96" w:rsidRPr="0086605F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85F732E" w14:textId="77777777" w:rsidR="00F37F96" w:rsidRPr="0086605F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0D280D4" w14:textId="77777777" w:rsidR="00F37F96" w:rsidRPr="0086605F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A52C0A" w14:textId="77777777" w:rsidR="00F37F96" w:rsidRPr="0086605F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69977278" w14:textId="77777777" w:rsidR="00F37F96" w:rsidRPr="0086605F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20F4294" w14:textId="77777777" w:rsidR="00F37F96" w:rsidRPr="0086605F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4E7A1190" w14:textId="77777777" w:rsidR="00F37F96" w:rsidRPr="0086605F" w:rsidRDefault="00F37F96" w:rsidP="008253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3FE3" w:rsidRPr="0086605F" w14:paraId="675AE756" w14:textId="77777777" w:rsidTr="00BA49C4">
        <w:trPr>
          <w:trHeight w:val="389"/>
        </w:trPr>
        <w:tc>
          <w:tcPr>
            <w:tcW w:w="3529" w:type="dxa"/>
            <w:hideMark/>
          </w:tcPr>
          <w:p w14:paraId="010A594A" w14:textId="55969FBD" w:rsidR="00E03FE3" w:rsidRPr="0086605F" w:rsidRDefault="00E03FE3" w:rsidP="00E03FE3">
            <w:pPr>
              <w:pStyle w:val="ListParagraph"/>
              <w:numPr>
                <w:ilvl w:val="0"/>
                <w:numId w:val="38"/>
              </w:numPr>
              <w:spacing w:line="240" w:lineRule="auto"/>
              <w:ind w:hanging="720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965" w:type="dxa"/>
            <w:vAlign w:val="bottom"/>
          </w:tcPr>
          <w:p w14:paraId="051016D2" w14:textId="1B1346D1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1,063,630</w:t>
            </w:r>
          </w:p>
        </w:tc>
        <w:tc>
          <w:tcPr>
            <w:tcW w:w="239" w:type="dxa"/>
            <w:vAlign w:val="bottom"/>
          </w:tcPr>
          <w:p w14:paraId="55482CD6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4CECFC12" w14:textId="4D90816A" w:rsidR="00E03FE3" w:rsidRPr="0086605F" w:rsidRDefault="00E03FE3" w:rsidP="0064222F">
            <w:pPr>
              <w:tabs>
                <w:tab w:val="clear" w:pos="227"/>
                <w:tab w:val="clear" w:pos="680"/>
                <w:tab w:val="clear" w:pos="907"/>
                <w:tab w:val="left" w:pos="222"/>
                <w:tab w:val="left" w:pos="582"/>
              </w:tabs>
              <w:spacing w:line="240" w:lineRule="auto"/>
              <w:ind w:left="-6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238,595</w:t>
            </w:r>
          </w:p>
        </w:tc>
        <w:tc>
          <w:tcPr>
            <w:tcW w:w="236" w:type="dxa"/>
            <w:vAlign w:val="bottom"/>
          </w:tcPr>
          <w:p w14:paraId="3A8F0F76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1D51024D" w14:textId="3BC18FE8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(99,110)</w:t>
            </w:r>
          </w:p>
        </w:tc>
        <w:tc>
          <w:tcPr>
            <w:tcW w:w="236" w:type="dxa"/>
            <w:vAlign w:val="bottom"/>
          </w:tcPr>
          <w:p w14:paraId="47D2150B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617E355D" w14:textId="4B96778A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(220,87</w:t>
            </w:r>
            <w:r w:rsidR="00B70062" w:rsidRPr="0086605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1D21FFB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521A8F1" w14:textId="1F8590E4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982,23</w:t>
            </w:r>
            <w:r w:rsidR="00B70062" w:rsidRPr="0086605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E03FE3" w:rsidRPr="0086605F" w14:paraId="23268907" w14:textId="77777777" w:rsidTr="00BA49C4">
        <w:trPr>
          <w:trHeight w:val="389"/>
        </w:trPr>
        <w:tc>
          <w:tcPr>
            <w:tcW w:w="3529" w:type="dxa"/>
            <w:hideMark/>
          </w:tcPr>
          <w:p w14:paraId="345B5B48" w14:textId="77777777" w:rsidR="00E03FE3" w:rsidRPr="0086605F" w:rsidRDefault="00E03FE3" w:rsidP="00E03FE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C9A74F" w14:textId="3A8B4EDD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1,063,630</w:t>
            </w:r>
          </w:p>
        </w:tc>
        <w:tc>
          <w:tcPr>
            <w:tcW w:w="239" w:type="dxa"/>
            <w:vAlign w:val="bottom"/>
          </w:tcPr>
          <w:p w14:paraId="6624467B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B0D326" w14:textId="0D5D5A31" w:rsidR="00E03FE3" w:rsidRPr="0086605F" w:rsidRDefault="00E03FE3" w:rsidP="0064222F">
            <w:pPr>
              <w:tabs>
                <w:tab w:val="clear" w:pos="680"/>
                <w:tab w:val="clear" w:pos="907"/>
                <w:tab w:val="left" w:pos="942"/>
              </w:tabs>
              <w:spacing w:line="240" w:lineRule="auto"/>
              <w:ind w:left="222" w:right="-534" w:hanging="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238,595</w:t>
            </w:r>
          </w:p>
        </w:tc>
        <w:tc>
          <w:tcPr>
            <w:tcW w:w="236" w:type="dxa"/>
            <w:vAlign w:val="bottom"/>
          </w:tcPr>
          <w:p w14:paraId="52A112F3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60CC52" w14:textId="5159BE7A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(99,110)</w:t>
            </w:r>
          </w:p>
        </w:tc>
        <w:tc>
          <w:tcPr>
            <w:tcW w:w="236" w:type="dxa"/>
            <w:vAlign w:val="bottom"/>
          </w:tcPr>
          <w:p w14:paraId="048B29AE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CA9B0D" w14:textId="27298A7C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(220,87</w:t>
            </w:r>
            <w:r w:rsidR="00B70062" w:rsidRPr="00866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866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CAB2D52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F67655" w14:textId="3AEAFBE3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982,23</w:t>
            </w:r>
            <w:r w:rsidR="00B70062" w:rsidRPr="00866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E03FE3" w:rsidRPr="0086605F" w14:paraId="5DA8CB06" w14:textId="77777777" w:rsidTr="00BA49C4">
        <w:trPr>
          <w:trHeight w:val="399"/>
        </w:trPr>
        <w:tc>
          <w:tcPr>
            <w:tcW w:w="3529" w:type="dxa"/>
            <w:hideMark/>
          </w:tcPr>
          <w:p w14:paraId="7EB4E018" w14:textId="4A5F9327" w:rsidR="00E03FE3" w:rsidRPr="0086605F" w:rsidRDefault="00E03FE3" w:rsidP="00E03FE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7C05F7B8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BFD498E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0EFB7BDE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CBBEBA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360BF90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A1B08F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22FF2F19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BEA10F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56358128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03FE3" w:rsidRPr="0086605F" w14:paraId="11087AF6" w14:textId="77777777" w:rsidTr="00BA49C4">
        <w:trPr>
          <w:trHeight w:val="399"/>
        </w:trPr>
        <w:tc>
          <w:tcPr>
            <w:tcW w:w="3529" w:type="dxa"/>
          </w:tcPr>
          <w:p w14:paraId="3DDAB280" w14:textId="144B4FFE" w:rsidR="00E03FE3" w:rsidRPr="0086605F" w:rsidRDefault="00E03FE3" w:rsidP="00E03FE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65" w:type="dxa"/>
            <w:vAlign w:val="bottom"/>
          </w:tcPr>
          <w:p w14:paraId="09FE9FFC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84C44F7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70FE76F8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D26ED9F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976CB66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65CB6B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353986A9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AEFE379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5FF6903E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03FE3" w:rsidRPr="0086605F" w14:paraId="0A1802AB" w14:textId="77777777" w:rsidTr="00BA49C4">
        <w:trPr>
          <w:trHeight w:val="410"/>
        </w:trPr>
        <w:tc>
          <w:tcPr>
            <w:tcW w:w="3529" w:type="dxa"/>
          </w:tcPr>
          <w:p w14:paraId="6E028170" w14:textId="63BB7DE5" w:rsidR="00E03FE3" w:rsidRPr="0086605F" w:rsidRDefault="00E03FE3" w:rsidP="00E03FE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65" w:type="dxa"/>
            <w:vAlign w:val="bottom"/>
          </w:tcPr>
          <w:p w14:paraId="712C88F7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548F5F7E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B4F570B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CAF48C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E14777F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2393EC4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1929DA52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A92BAA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75FD1B94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03FE3" w:rsidRPr="0086605F" w14:paraId="2EDE9A78" w14:textId="77777777" w:rsidTr="00BA49C4">
        <w:trPr>
          <w:trHeight w:val="379"/>
        </w:trPr>
        <w:tc>
          <w:tcPr>
            <w:tcW w:w="3529" w:type="dxa"/>
            <w:hideMark/>
          </w:tcPr>
          <w:p w14:paraId="6DCAFBC2" w14:textId="786F9C7F" w:rsidR="00E03FE3" w:rsidRPr="0086605F" w:rsidRDefault="00E03FE3" w:rsidP="00E03FE3">
            <w:pPr>
              <w:tabs>
                <w:tab w:val="clear" w:pos="454"/>
                <w:tab w:val="clear" w:pos="680"/>
                <w:tab w:val="left" w:pos="0"/>
                <w:tab w:val="left" w:pos="5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สารทุนที่วัดมูลค่าด้วย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65" w:type="dxa"/>
            <w:vAlign w:val="bottom"/>
          </w:tcPr>
          <w:p w14:paraId="1F293099" w14:textId="51D2E719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A3A1F73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72D5254A" w14:textId="22F899CD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6046FA8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233C6FE7" w14:textId="363120A5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9DABBC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1BD23BB1" w14:textId="15BE253F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48BA75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0260D71" w14:textId="3AA7AA6B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3FE3" w:rsidRPr="0086605F" w14:paraId="51EC0346" w14:textId="77777777" w:rsidTr="00BA49C4">
        <w:trPr>
          <w:trHeight w:val="389"/>
        </w:trPr>
        <w:tc>
          <w:tcPr>
            <w:tcW w:w="3529" w:type="dxa"/>
            <w:hideMark/>
          </w:tcPr>
          <w:p w14:paraId="6CC6B1AE" w14:textId="748FD3AA" w:rsidR="00E03FE3" w:rsidRPr="0086605F" w:rsidRDefault="00E03FE3" w:rsidP="00E03FE3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86605F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  <w:r w:rsidRPr="0086605F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86605F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B6224" w14:textId="003DAF3E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1,343,175</w:t>
            </w:r>
          </w:p>
        </w:tc>
        <w:tc>
          <w:tcPr>
            <w:tcW w:w="239" w:type="dxa"/>
            <w:vAlign w:val="bottom"/>
          </w:tcPr>
          <w:p w14:paraId="6D10B15A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70C554" w14:textId="3ECB9A26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299,152</w:t>
            </w:r>
          </w:p>
        </w:tc>
        <w:tc>
          <w:tcPr>
            <w:tcW w:w="236" w:type="dxa"/>
            <w:vAlign w:val="bottom"/>
          </w:tcPr>
          <w:p w14:paraId="654EF643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4A64DF" w14:textId="77034311" w:rsidR="00E03FE3" w:rsidRPr="0086605F" w:rsidRDefault="00E03FE3" w:rsidP="0064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(524,309)</w:t>
            </w:r>
          </w:p>
        </w:tc>
        <w:tc>
          <w:tcPr>
            <w:tcW w:w="236" w:type="dxa"/>
            <w:vAlign w:val="bottom"/>
          </w:tcPr>
          <w:p w14:paraId="3E0C9481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A9FC5F" w14:textId="13650B06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(54,388)</w:t>
            </w:r>
          </w:p>
        </w:tc>
        <w:tc>
          <w:tcPr>
            <w:tcW w:w="236" w:type="dxa"/>
            <w:vAlign w:val="bottom"/>
          </w:tcPr>
          <w:p w14:paraId="2B438462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3A5C19" w14:textId="7CBCD124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1,063,630</w:t>
            </w:r>
          </w:p>
        </w:tc>
      </w:tr>
      <w:tr w:rsidR="00E03FE3" w:rsidRPr="0086605F" w14:paraId="5BF4A1AC" w14:textId="77777777" w:rsidTr="00BA49C4">
        <w:trPr>
          <w:trHeight w:val="389"/>
        </w:trPr>
        <w:tc>
          <w:tcPr>
            <w:tcW w:w="3529" w:type="dxa"/>
          </w:tcPr>
          <w:p w14:paraId="270A3539" w14:textId="52EB3599" w:rsidR="00E03FE3" w:rsidRPr="0086605F" w:rsidRDefault="00E03FE3" w:rsidP="00E03FE3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A89151" w14:textId="6DB0EF99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1,343,175</w:t>
            </w:r>
          </w:p>
        </w:tc>
        <w:tc>
          <w:tcPr>
            <w:tcW w:w="239" w:type="dxa"/>
            <w:vAlign w:val="bottom"/>
          </w:tcPr>
          <w:p w14:paraId="56DBA073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A73551" w14:textId="67C7098F" w:rsidR="00E03FE3" w:rsidRPr="0086605F" w:rsidRDefault="00E03FE3" w:rsidP="0064222F">
            <w:pPr>
              <w:tabs>
                <w:tab w:val="clear" w:pos="907"/>
                <w:tab w:val="left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299,152</w:t>
            </w:r>
          </w:p>
        </w:tc>
        <w:tc>
          <w:tcPr>
            <w:tcW w:w="236" w:type="dxa"/>
            <w:vAlign w:val="bottom"/>
          </w:tcPr>
          <w:p w14:paraId="23B54097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7BA45D" w14:textId="548150F9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(524,309)</w:t>
            </w:r>
          </w:p>
        </w:tc>
        <w:tc>
          <w:tcPr>
            <w:tcW w:w="236" w:type="dxa"/>
            <w:vAlign w:val="bottom"/>
          </w:tcPr>
          <w:p w14:paraId="515D76E0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A64938" w14:textId="720DF14B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(54,388)</w:t>
            </w:r>
          </w:p>
        </w:tc>
        <w:tc>
          <w:tcPr>
            <w:tcW w:w="236" w:type="dxa"/>
            <w:vAlign w:val="bottom"/>
          </w:tcPr>
          <w:p w14:paraId="4B5394A7" w14:textId="77777777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7AA40E" w14:textId="31470F45" w:rsidR="00E03FE3" w:rsidRPr="0086605F" w:rsidRDefault="00E03FE3" w:rsidP="00E03F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1,063,630</w:t>
            </w:r>
          </w:p>
        </w:tc>
      </w:tr>
    </w:tbl>
    <w:p w14:paraId="54733C86" w14:textId="0E7B023C" w:rsidR="008A2C17" w:rsidRPr="0086605F" w:rsidRDefault="008A2C17">
      <w:pPr>
        <w:rPr>
          <w:rFonts w:asciiTheme="majorBidi" w:hAnsiTheme="majorBidi" w:cstheme="majorBidi"/>
          <w:sz w:val="30"/>
          <w:szCs w:val="30"/>
        </w:rPr>
      </w:pPr>
    </w:p>
    <w:p w14:paraId="3854EC7A" w14:textId="73FE42A1" w:rsidR="006D2E71" w:rsidRPr="0086605F" w:rsidRDefault="00DD177B" w:rsidP="00A77595">
      <w:pPr>
        <w:rPr>
          <w:rFonts w:cstheme="minorBidi"/>
          <w:cs/>
        </w:rPr>
        <w:sectPr w:rsidR="006D2E71" w:rsidRPr="0086605F" w:rsidSect="00EE011F">
          <w:headerReference w:type="even" r:id="rId10"/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09" w:bottom="720" w:left="1152" w:header="720" w:footer="720" w:gutter="0"/>
          <w:pgNumType w:start="21"/>
          <w:cols w:space="720"/>
          <w:docGrid w:linePitch="360"/>
        </w:sectPr>
      </w:pPr>
      <w:r w:rsidRPr="0086605F">
        <w:br w:type="page"/>
      </w:r>
    </w:p>
    <w:p w14:paraId="17413D3B" w14:textId="77777777" w:rsidR="008F6745" w:rsidRPr="0086605F" w:rsidRDefault="008F6745" w:rsidP="009515E7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3CD6B63C" w14:textId="77777777" w:rsidR="008F5F29" w:rsidRPr="0086605F" w:rsidRDefault="008F5F29" w:rsidP="00396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1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7"/>
        <w:gridCol w:w="1888"/>
        <w:gridCol w:w="748"/>
        <w:gridCol w:w="781"/>
        <w:gridCol w:w="798"/>
        <w:gridCol w:w="178"/>
        <w:gridCol w:w="824"/>
        <w:gridCol w:w="178"/>
        <w:gridCol w:w="8"/>
        <w:gridCol w:w="786"/>
        <w:gridCol w:w="178"/>
        <w:gridCol w:w="806"/>
        <w:gridCol w:w="178"/>
        <w:gridCol w:w="794"/>
        <w:gridCol w:w="178"/>
        <w:gridCol w:w="798"/>
        <w:gridCol w:w="178"/>
        <w:gridCol w:w="794"/>
        <w:gridCol w:w="178"/>
        <w:gridCol w:w="826"/>
        <w:gridCol w:w="19"/>
      </w:tblGrid>
      <w:tr w:rsidR="00F37F96" w:rsidRPr="0086605F" w14:paraId="31092816" w14:textId="77777777" w:rsidTr="00444E03">
        <w:trPr>
          <w:gridAfter w:val="1"/>
          <w:wAfter w:w="19" w:type="dxa"/>
          <w:cantSplit/>
          <w:trHeight w:val="354"/>
        </w:trPr>
        <w:tc>
          <w:tcPr>
            <w:tcW w:w="3057" w:type="dxa"/>
          </w:tcPr>
          <w:p w14:paraId="0F1F55B2" w14:textId="77777777" w:rsidR="00F37F96" w:rsidRPr="0086605F" w:rsidRDefault="00F37F96" w:rsidP="00A776F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8" w:type="dxa"/>
          </w:tcPr>
          <w:p w14:paraId="40274855" w14:textId="77777777" w:rsidR="00F37F96" w:rsidRPr="0086605F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9209" w:type="dxa"/>
            <w:gridSpan w:val="18"/>
          </w:tcPr>
          <w:p w14:paraId="0C338F32" w14:textId="5ACB30E5" w:rsidR="00F37F96" w:rsidRPr="0086605F" w:rsidRDefault="00F37F96" w:rsidP="00A776F1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F37F96" w:rsidRPr="0086605F" w14:paraId="722DE186" w14:textId="77777777" w:rsidTr="00444E03">
        <w:trPr>
          <w:gridAfter w:val="1"/>
          <w:wAfter w:w="19" w:type="dxa"/>
          <w:cantSplit/>
          <w:trHeight w:val="354"/>
        </w:trPr>
        <w:tc>
          <w:tcPr>
            <w:tcW w:w="3057" w:type="dxa"/>
          </w:tcPr>
          <w:p w14:paraId="5A85D90D" w14:textId="7B554631" w:rsidR="00F37F96" w:rsidRPr="0086605F" w:rsidRDefault="00F37F96" w:rsidP="00F37F96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8" w:type="dxa"/>
          </w:tcPr>
          <w:p w14:paraId="5BE4BE08" w14:textId="77777777" w:rsidR="00F37F96" w:rsidRPr="0086605F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715B31D6" w14:textId="21AFC9C1" w:rsidR="00F37F96" w:rsidRPr="0086605F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800" w:type="dxa"/>
            <w:gridSpan w:val="3"/>
          </w:tcPr>
          <w:p w14:paraId="0ED3F08B" w14:textId="77777777" w:rsidR="00F37F96" w:rsidRPr="0086605F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6" w:type="dxa"/>
            <w:gridSpan w:val="2"/>
          </w:tcPr>
          <w:p w14:paraId="73BFB559" w14:textId="77777777" w:rsidR="00F37F96" w:rsidRPr="0086605F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1C9D01A8" w14:textId="77777777" w:rsidR="00F37F96" w:rsidRPr="0086605F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4E555A47" w14:textId="77777777" w:rsidR="00F37F96" w:rsidRPr="0086605F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3B75443D" w14:textId="77777777" w:rsidR="00F37F96" w:rsidRPr="0086605F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1CC7A7F6" w14:textId="77777777" w:rsidR="00F37F96" w:rsidRPr="0086605F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98" w:type="dxa"/>
            <w:gridSpan w:val="3"/>
          </w:tcPr>
          <w:p w14:paraId="32834D01" w14:textId="6FDBA57C" w:rsidR="00F37F96" w:rsidRPr="0086605F" w:rsidRDefault="00F37F96" w:rsidP="00F37F96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F37F96" w:rsidRPr="0086605F" w14:paraId="47E1B1A6" w14:textId="77777777" w:rsidTr="00444E03">
        <w:trPr>
          <w:gridAfter w:val="1"/>
          <w:wAfter w:w="19" w:type="dxa"/>
          <w:cantSplit/>
          <w:trHeight w:val="354"/>
        </w:trPr>
        <w:tc>
          <w:tcPr>
            <w:tcW w:w="3057" w:type="dxa"/>
          </w:tcPr>
          <w:p w14:paraId="4753B34D" w14:textId="77777777" w:rsidR="00F37F96" w:rsidRPr="0086605F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888" w:type="dxa"/>
          </w:tcPr>
          <w:p w14:paraId="71126C9B" w14:textId="77777777" w:rsidR="00F37F96" w:rsidRPr="0086605F" w:rsidRDefault="00F37F96" w:rsidP="0041545A">
            <w:pPr>
              <w:pStyle w:val="acctfourfigures"/>
              <w:tabs>
                <w:tab w:val="clear" w:pos="765"/>
              </w:tabs>
              <w:spacing w:line="240" w:lineRule="auto"/>
              <w:ind w:left="11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29" w:type="dxa"/>
            <w:gridSpan w:val="2"/>
          </w:tcPr>
          <w:p w14:paraId="4DEFE7B6" w14:textId="77777777" w:rsidR="00F37F96" w:rsidRPr="0086605F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800" w:type="dxa"/>
            <w:gridSpan w:val="3"/>
          </w:tcPr>
          <w:p w14:paraId="16FB1705" w14:textId="77777777" w:rsidR="00F37F96" w:rsidRPr="0086605F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6" w:type="dxa"/>
            <w:gridSpan w:val="2"/>
          </w:tcPr>
          <w:p w14:paraId="39AEE79E" w14:textId="77777777" w:rsidR="00F37F96" w:rsidRPr="0086605F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05F87936" w14:textId="77777777" w:rsidR="00F37F96" w:rsidRPr="0086605F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284EB3CE" w14:textId="77777777" w:rsidR="00F37F96" w:rsidRPr="0086605F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6E54BF99" w14:textId="77777777" w:rsidR="00F37F96" w:rsidRPr="0086605F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78" w:type="dxa"/>
          </w:tcPr>
          <w:p w14:paraId="444741A6" w14:textId="77777777" w:rsidR="00F37F96" w:rsidRPr="0086605F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98" w:type="dxa"/>
            <w:gridSpan w:val="3"/>
          </w:tcPr>
          <w:p w14:paraId="7CAE5AE3" w14:textId="018AD1CE" w:rsidR="00F37F96" w:rsidRPr="0086605F" w:rsidRDefault="00F37F96" w:rsidP="00A776F1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สำหรับปี</w:t>
            </w:r>
          </w:p>
        </w:tc>
      </w:tr>
      <w:tr w:rsidR="00444E03" w:rsidRPr="0086605F" w14:paraId="6954C0DD" w14:textId="77777777" w:rsidTr="00444E03">
        <w:trPr>
          <w:cantSplit/>
          <w:trHeight w:val="309"/>
        </w:trPr>
        <w:tc>
          <w:tcPr>
            <w:tcW w:w="3057" w:type="dxa"/>
          </w:tcPr>
          <w:p w14:paraId="3868F875" w14:textId="77777777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88" w:type="dxa"/>
          </w:tcPr>
          <w:p w14:paraId="2E108176" w14:textId="77777777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8" w:type="dxa"/>
          </w:tcPr>
          <w:p w14:paraId="16E0DF95" w14:textId="2CF07CD2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781" w:type="dxa"/>
          </w:tcPr>
          <w:p w14:paraId="4BEE2295" w14:textId="628799C4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798" w:type="dxa"/>
          </w:tcPr>
          <w:p w14:paraId="55DC8A52" w14:textId="23632AFF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08B33CA4" w14:textId="03E1D038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5F2A12AD" w14:textId="5090ECE9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6C1B7267" w14:textId="77777777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7400C769" w14:textId="1D9DDDB7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5CEEF9DC" w14:textId="77777777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06" w:type="dxa"/>
          </w:tcPr>
          <w:p w14:paraId="56F44A5B" w14:textId="2006E1B5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74D5724D" w14:textId="77777777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3B8EEDBB" w14:textId="4E13FC56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7542FF37" w14:textId="77777777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2645CA7B" w14:textId="56F56AA8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5E75A0EE" w14:textId="77777777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1ABB8E7" w14:textId="46AC0052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13E16C15" w14:textId="77777777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49FC2643" w14:textId="2576A0D4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</w:tr>
      <w:tr w:rsidR="00DD177B" w:rsidRPr="0086605F" w14:paraId="13C10688" w14:textId="77777777" w:rsidTr="00444E03">
        <w:trPr>
          <w:gridAfter w:val="1"/>
          <w:wAfter w:w="19" w:type="dxa"/>
          <w:cantSplit/>
          <w:trHeight w:val="309"/>
        </w:trPr>
        <w:tc>
          <w:tcPr>
            <w:tcW w:w="3057" w:type="dxa"/>
          </w:tcPr>
          <w:p w14:paraId="1483195A" w14:textId="2591D64A" w:rsidR="00DD177B" w:rsidRPr="0086605F" w:rsidRDefault="00DD177B" w:rsidP="00DD177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88" w:type="dxa"/>
          </w:tcPr>
          <w:p w14:paraId="04704088" w14:textId="34838D63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529" w:type="dxa"/>
            <w:gridSpan w:val="2"/>
          </w:tcPr>
          <w:p w14:paraId="693188E3" w14:textId="5613372E" w:rsidR="00DD177B" w:rsidRPr="0086605F" w:rsidRDefault="00DD177B" w:rsidP="00DD177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7680" w:type="dxa"/>
            <w:gridSpan w:val="16"/>
          </w:tcPr>
          <w:p w14:paraId="1144B42E" w14:textId="629D84F7" w:rsidR="00DD177B" w:rsidRPr="0086605F" w:rsidRDefault="00DD177B" w:rsidP="00DD177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DD177B" w:rsidRPr="0086605F" w14:paraId="5E37F6B7" w14:textId="77777777" w:rsidTr="00444E03">
        <w:trPr>
          <w:cantSplit/>
          <w:trHeight w:val="309"/>
        </w:trPr>
        <w:tc>
          <w:tcPr>
            <w:tcW w:w="3057" w:type="dxa"/>
          </w:tcPr>
          <w:p w14:paraId="56E98A45" w14:textId="59E6EA0F" w:rsidR="00DD177B" w:rsidRPr="0086605F" w:rsidRDefault="00DD177B" w:rsidP="00DD177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บริษัทย่อยทางตรงในประเทศ</w:t>
            </w:r>
          </w:p>
        </w:tc>
        <w:tc>
          <w:tcPr>
            <w:tcW w:w="1888" w:type="dxa"/>
          </w:tcPr>
          <w:p w14:paraId="586A6FAD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8" w:type="dxa"/>
          </w:tcPr>
          <w:p w14:paraId="064B2E4C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1" w:type="dxa"/>
          </w:tcPr>
          <w:p w14:paraId="0D3BC30C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8" w:type="dxa"/>
          </w:tcPr>
          <w:p w14:paraId="4339DC37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1DC1F4E9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34DD5AB3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2AED4684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BB70659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677B80B6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0805B40A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5DD8A904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BD8DFEF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2A13B9BA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51C8EF9C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2" w:right="-21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249D01C0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3658E091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0AABEEE6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0F8A754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444E03" w:rsidRPr="0086605F" w14:paraId="1CF50E2F" w14:textId="77777777" w:rsidTr="00444E03">
        <w:trPr>
          <w:cantSplit/>
          <w:trHeight w:val="344"/>
        </w:trPr>
        <w:tc>
          <w:tcPr>
            <w:tcW w:w="3057" w:type="dxa"/>
          </w:tcPr>
          <w:p w14:paraId="5C4F1379" w14:textId="2FB7A1C1" w:rsidR="00444E03" w:rsidRPr="0086605F" w:rsidRDefault="00444E03" w:rsidP="00444E03">
            <w:pPr>
              <w:tabs>
                <w:tab w:val="clear" w:pos="227"/>
                <w:tab w:val="clear" w:pos="45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6605F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 ฟู้ดส์ อาหารสัตว์</w:t>
            </w:r>
            <w:r w:rsidRPr="0086605F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86605F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888" w:type="dxa"/>
          </w:tcPr>
          <w:p w14:paraId="60AAE498" w14:textId="6DF53A3D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24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86605F">
              <w:rPr>
                <w:rFonts w:ascii="Angsana New" w:hAnsi="Angsana New" w:cs="Angsana New"/>
                <w:szCs w:val="22"/>
                <w:cs/>
                <w:lang w:val="en-US" w:bidi="th-TH"/>
              </w:rPr>
              <w:t>อาหารสัตว์</w:t>
            </w:r>
          </w:p>
        </w:tc>
        <w:tc>
          <w:tcPr>
            <w:tcW w:w="748" w:type="dxa"/>
          </w:tcPr>
          <w:p w14:paraId="6E3F286B" w14:textId="48E24C92" w:rsidR="00444E03" w:rsidRPr="0086605F" w:rsidRDefault="005E67BC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</w:tcPr>
          <w:p w14:paraId="07FE8E74" w14:textId="151E36A4" w:rsidR="00444E03" w:rsidRPr="0086605F" w:rsidRDefault="00444E03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98" w:type="dxa"/>
          </w:tcPr>
          <w:p w14:paraId="1F69F24C" w14:textId="242DF580" w:rsidR="00444E03" w:rsidRPr="0086605F" w:rsidRDefault="005E67BC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3E8111DF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78975DB1" w14:textId="140BB455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61F24CA7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27739E87" w14:textId="6AC630FA" w:rsidR="00444E03" w:rsidRPr="0086605F" w:rsidRDefault="005E67BC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9955E30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124B134F" w14:textId="404F5F71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5307631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0F33345C" w14:textId="6DA98460" w:rsidR="00444E03" w:rsidRPr="0086605F" w:rsidRDefault="005E67BC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78" w:type="dxa"/>
          </w:tcPr>
          <w:p w14:paraId="3A6C58E2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699A9710" w14:textId="79B860CE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78" w:type="dxa"/>
          </w:tcPr>
          <w:p w14:paraId="6AA22D28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6AAB4A65" w14:textId="749DC979" w:rsidR="00444E03" w:rsidRPr="0086605F" w:rsidRDefault="001B66DD" w:rsidP="00444E03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700</w:t>
            </w:r>
          </w:p>
        </w:tc>
        <w:tc>
          <w:tcPr>
            <w:tcW w:w="178" w:type="dxa"/>
          </w:tcPr>
          <w:p w14:paraId="4851EFFD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A709AF3" w14:textId="3E735665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444E03" w:rsidRPr="0086605F" w14:paraId="3DF470BF" w14:textId="77777777" w:rsidTr="00444E03">
        <w:trPr>
          <w:cantSplit/>
          <w:trHeight w:val="620"/>
        </w:trPr>
        <w:tc>
          <w:tcPr>
            <w:tcW w:w="3057" w:type="dxa"/>
          </w:tcPr>
          <w:p w14:paraId="7917B8B4" w14:textId="63CF638C" w:rsidR="00444E03" w:rsidRPr="0086605F" w:rsidRDefault="00444E03" w:rsidP="00444E03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6605F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 ฟู้ดส์ โพลทรีย์ ฟาร์ม จำกัด</w:t>
            </w:r>
          </w:p>
        </w:tc>
        <w:tc>
          <w:tcPr>
            <w:tcW w:w="1888" w:type="dxa"/>
          </w:tcPr>
          <w:p w14:paraId="1E15BE1E" w14:textId="52FD856B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br/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ลูกไก่พันธุ์เนื้อ</w:t>
            </w:r>
          </w:p>
        </w:tc>
        <w:tc>
          <w:tcPr>
            <w:tcW w:w="748" w:type="dxa"/>
          </w:tcPr>
          <w:p w14:paraId="6BC290AF" w14:textId="01A42638" w:rsidR="00444E03" w:rsidRPr="0086605F" w:rsidRDefault="005E67BC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223573C0" w14:textId="2E5AE902" w:rsidR="00444E03" w:rsidRPr="0086605F" w:rsidRDefault="00444E03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436DD4E1" w14:textId="25CC22CF" w:rsidR="00444E03" w:rsidRPr="0086605F" w:rsidRDefault="005E67BC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78" w:type="dxa"/>
            <w:vAlign w:val="bottom"/>
          </w:tcPr>
          <w:p w14:paraId="678CA71C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19F3C22E" w14:textId="6AF4CBB9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78" w:type="dxa"/>
          </w:tcPr>
          <w:p w14:paraId="376D0C7E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D8516F0" w14:textId="272749F0" w:rsidR="00444E03" w:rsidRPr="0086605F" w:rsidRDefault="005E67BC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5CDD4DF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646C4733" w14:textId="5B7560DC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8F467B7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33B9872" w14:textId="5EACBCFD" w:rsidR="00444E03" w:rsidRPr="0086605F" w:rsidRDefault="005E67BC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78" w:type="dxa"/>
          </w:tcPr>
          <w:p w14:paraId="60541365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1478FC8F" w14:textId="4BCD4AA0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78" w:type="dxa"/>
          </w:tcPr>
          <w:p w14:paraId="007DBEE3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7310C222" w14:textId="1B1361BE" w:rsidR="00444E03" w:rsidRPr="0086605F" w:rsidRDefault="005E67BC" w:rsidP="00444E0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 xml:space="preserve">  -</w:t>
            </w:r>
          </w:p>
        </w:tc>
        <w:tc>
          <w:tcPr>
            <w:tcW w:w="178" w:type="dxa"/>
          </w:tcPr>
          <w:p w14:paraId="64F490FB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156AD184" w14:textId="74D7440A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 xml:space="preserve">  -</w:t>
            </w:r>
          </w:p>
        </w:tc>
      </w:tr>
      <w:tr w:rsidR="00444E03" w:rsidRPr="0086605F" w14:paraId="25F4B41E" w14:textId="77777777" w:rsidTr="00444E03">
        <w:trPr>
          <w:cantSplit/>
          <w:trHeight w:val="281"/>
        </w:trPr>
        <w:tc>
          <w:tcPr>
            <w:tcW w:w="3057" w:type="dxa"/>
          </w:tcPr>
          <w:p w14:paraId="4C6DAB1B" w14:textId="7E28C122" w:rsidR="00444E03" w:rsidRPr="0086605F" w:rsidRDefault="00444E03" w:rsidP="00444E03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6605F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 ฟู้ดส์ คอนแทรค</w:t>
            </w:r>
            <w:r w:rsidRPr="0086605F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86605F">
              <w:rPr>
                <w:rFonts w:ascii="Angsana New" w:hAnsi="Angsana New" w:cs="Angsana New"/>
                <w:sz w:val="22"/>
                <w:szCs w:val="22"/>
                <w:cs/>
              </w:rPr>
              <w:t>ฟาร์มมิ่ง</w:t>
            </w:r>
            <w:r w:rsidRPr="0086605F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86605F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888" w:type="dxa"/>
          </w:tcPr>
          <w:p w14:paraId="2649FC42" w14:textId="2AF0BD1E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ผลิตและจำหน่ายไก่พันธุ์เนื้อ</w:t>
            </w:r>
          </w:p>
        </w:tc>
        <w:tc>
          <w:tcPr>
            <w:tcW w:w="748" w:type="dxa"/>
          </w:tcPr>
          <w:p w14:paraId="026C6D76" w14:textId="60CAFF7B" w:rsidR="00444E03" w:rsidRPr="0086605F" w:rsidRDefault="005E67BC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14AFEC36" w14:textId="39921247" w:rsidR="00444E03" w:rsidRPr="0086605F" w:rsidRDefault="00444E03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2CA7F571" w14:textId="64E5A396" w:rsidR="00444E03" w:rsidRPr="0086605F" w:rsidRDefault="005E67BC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125</w:t>
            </w:r>
          </w:p>
        </w:tc>
        <w:tc>
          <w:tcPr>
            <w:tcW w:w="178" w:type="dxa"/>
            <w:vAlign w:val="bottom"/>
          </w:tcPr>
          <w:p w14:paraId="427FA89F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3674BAEC" w14:textId="2B2B8004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125</w:t>
            </w:r>
          </w:p>
        </w:tc>
        <w:tc>
          <w:tcPr>
            <w:tcW w:w="178" w:type="dxa"/>
          </w:tcPr>
          <w:p w14:paraId="3733BD70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56F73306" w14:textId="2E73C511" w:rsidR="00444E03" w:rsidRPr="0086605F" w:rsidRDefault="005E67BC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46D5601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5189429F" w14:textId="5E0E60D2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9CDBAEF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04892F41" w14:textId="5DA1AD3A" w:rsidR="00444E03" w:rsidRPr="0086605F" w:rsidRDefault="005E67BC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125</w:t>
            </w:r>
          </w:p>
        </w:tc>
        <w:tc>
          <w:tcPr>
            <w:tcW w:w="178" w:type="dxa"/>
          </w:tcPr>
          <w:p w14:paraId="1DE68E95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30F8A5EC" w14:textId="36AD4DD0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125</w:t>
            </w:r>
          </w:p>
        </w:tc>
        <w:tc>
          <w:tcPr>
            <w:tcW w:w="178" w:type="dxa"/>
          </w:tcPr>
          <w:p w14:paraId="4E0226A0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4390A470" w14:textId="42B099DF" w:rsidR="00444E03" w:rsidRPr="0086605F" w:rsidRDefault="005E67BC" w:rsidP="00444E0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F012E23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B53B934" w14:textId="7D4121F3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44E03" w:rsidRPr="0086605F" w14:paraId="2B2FE3BD" w14:textId="77777777" w:rsidTr="00444E03">
        <w:trPr>
          <w:cantSplit/>
          <w:trHeight w:val="620"/>
        </w:trPr>
        <w:tc>
          <w:tcPr>
            <w:tcW w:w="3057" w:type="dxa"/>
          </w:tcPr>
          <w:p w14:paraId="4343EA96" w14:textId="0B3CEF3C" w:rsidR="00444E03" w:rsidRPr="0086605F" w:rsidRDefault="00444E03" w:rsidP="00444E03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6605F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 ฟู้ดส์ รีเสิร์ซ</w:t>
            </w:r>
            <w:r w:rsidRPr="0086605F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86605F">
              <w:rPr>
                <w:rFonts w:ascii="Angsana New" w:hAnsi="Angsana New" w:cs="Angsana New"/>
                <w:sz w:val="22"/>
                <w:szCs w:val="22"/>
                <w:cs/>
              </w:rPr>
              <w:t>เซ็นเตอร์ จำกัด</w:t>
            </w:r>
          </w:p>
        </w:tc>
        <w:tc>
          <w:tcPr>
            <w:tcW w:w="1888" w:type="dxa"/>
          </w:tcPr>
          <w:p w14:paraId="7AEC287A" w14:textId="77777777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การวิจัยโรคและผลิตวัคซีน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</w:p>
          <w:p w14:paraId="3E4DFA21" w14:textId="36AC26A2" w:rsidR="00444E03" w:rsidRPr="0086605F" w:rsidRDefault="00444E03" w:rsidP="00444E03">
            <w:pPr>
              <w:pStyle w:val="acctfourfigures"/>
              <w:tabs>
                <w:tab w:val="clear" w:pos="765"/>
                <w:tab w:val="left" w:pos="186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รักษาสัตว์</w:t>
            </w:r>
          </w:p>
        </w:tc>
        <w:tc>
          <w:tcPr>
            <w:tcW w:w="748" w:type="dxa"/>
          </w:tcPr>
          <w:p w14:paraId="191A6DF9" w14:textId="2783CC39" w:rsidR="00444E03" w:rsidRPr="0086605F" w:rsidRDefault="005E67BC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25F9A75A" w14:textId="64531045" w:rsidR="00444E03" w:rsidRPr="0086605F" w:rsidRDefault="00444E03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25F6871C" w14:textId="62EEC7AF" w:rsidR="00444E03" w:rsidRPr="0086605F" w:rsidRDefault="005E67BC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78" w:type="dxa"/>
          </w:tcPr>
          <w:p w14:paraId="7DAA1668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012AA0CD" w14:textId="6FF3BE95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78" w:type="dxa"/>
          </w:tcPr>
          <w:p w14:paraId="5B678641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2D9644C8" w14:textId="259D4F83" w:rsidR="00444E03" w:rsidRPr="0086605F" w:rsidRDefault="005E67BC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8D97170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48E1CC26" w14:textId="28A87DD0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961AE64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36BEAF9" w14:textId="3D9F2F35" w:rsidR="00444E03" w:rsidRPr="0086605F" w:rsidRDefault="005E67BC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78" w:type="dxa"/>
          </w:tcPr>
          <w:p w14:paraId="6E223895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31E19C13" w14:textId="527E0CB9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78" w:type="dxa"/>
          </w:tcPr>
          <w:p w14:paraId="372D46C4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F009A14" w14:textId="70D64898" w:rsidR="00444E03" w:rsidRPr="0086605F" w:rsidRDefault="005E67BC" w:rsidP="00444E0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523D90B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3B4A446D" w14:textId="5EC4919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44E03" w:rsidRPr="0086605F" w14:paraId="0E4AD44E" w14:textId="77777777" w:rsidTr="00444E03">
        <w:trPr>
          <w:cantSplit/>
          <w:trHeight w:val="353"/>
        </w:trPr>
        <w:tc>
          <w:tcPr>
            <w:tcW w:w="3057" w:type="dxa"/>
          </w:tcPr>
          <w:p w14:paraId="5A4D6D99" w14:textId="5BFD41D0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ไทยฟู้ดส์</w:t>
            </w:r>
            <w:r w:rsidRPr="0086605F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เซอร์วิส แอนด์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ซัพพลาย จำกัด</w:t>
            </w:r>
          </w:p>
        </w:tc>
        <w:tc>
          <w:tcPr>
            <w:tcW w:w="1888" w:type="dxa"/>
          </w:tcPr>
          <w:p w14:paraId="21CE3ECE" w14:textId="1231CD4A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748" w:type="dxa"/>
          </w:tcPr>
          <w:p w14:paraId="0272E50F" w14:textId="608DC919" w:rsidR="00444E03" w:rsidRPr="0086605F" w:rsidRDefault="003E4982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0CCA1445" w14:textId="6CA98B9B" w:rsidR="00444E03" w:rsidRPr="0086605F" w:rsidRDefault="00444E03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20C927D7" w14:textId="246B0281" w:rsidR="00444E03" w:rsidRPr="0086605F" w:rsidRDefault="003E4982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467</w:t>
            </w:r>
          </w:p>
        </w:tc>
        <w:tc>
          <w:tcPr>
            <w:tcW w:w="178" w:type="dxa"/>
          </w:tcPr>
          <w:p w14:paraId="600A36B9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02E24C53" w14:textId="4C5E96A1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467</w:t>
            </w:r>
          </w:p>
        </w:tc>
        <w:tc>
          <w:tcPr>
            <w:tcW w:w="178" w:type="dxa"/>
          </w:tcPr>
          <w:p w14:paraId="3E96BBF5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37B57B80" w14:textId="46F569C8" w:rsidR="00444E03" w:rsidRPr="0086605F" w:rsidRDefault="003E4982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141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484FB1A5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345EE01B" w14:textId="120FE945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141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36C84B7E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3D04F8E4" w14:textId="3843F784" w:rsidR="00444E03" w:rsidRPr="0086605F" w:rsidRDefault="003E4982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326</w:t>
            </w:r>
          </w:p>
        </w:tc>
        <w:tc>
          <w:tcPr>
            <w:tcW w:w="178" w:type="dxa"/>
          </w:tcPr>
          <w:p w14:paraId="02CD0DB0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0F92B7A9" w14:textId="47DE809B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326</w:t>
            </w:r>
          </w:p>
        </w:tc>
        <w:tc>
          <w:tcPr>
            <w:tcW w:w="178" w:type="dxa"/>
          </w:tcPr>
          <w:p w14:paraId="0A9C9402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33E6D164" w14:textId="21570AD1" w:rsidR="00444E03" w:rsidRPr="0086605F" w:rsidRDefault="003E4982" w:rsidP="00444E0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8FBB9CD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2C13CA76" w14:textId="74BCE47A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44E03" w:rsidRPr="0086605F" w14:paraId="05DCD2E7" w14:textId="77777777" w:rsidTr="00444E03">
        <w:trPr>
          <w:cantSplit/>
          <w:trHeight w:val="309"/>
        </w:trPr>
        <w:tc>
          <w:tcPr>
            <w:tcW w:w="3057" w:type="dxa"/>
          </w:tcPr>
          <w:p w14:paraId="37BBC8AE" w14:textId="7A0A6FD8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 ฟู้ดส์ </w:t>
            </w:r>
            <w:r w:rsidRPr="0086605F">
              <w:rPr>
                <w:rFonts w:ascii="Angsana New" w:hAnsi="Angsana New" w:cs="Angsana New"/>
                <w:szCs w:val="22"/>
                <w:rtl/>
                <w:cs/>
                <w:lang w:bidi="th-TH"/>
              </w:rPr>
              <w:t xml:space="preserve"> </w:t>
            </w: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สไวน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ฟาร์ม จำกัด</w:t>
            </w:r>
          </w:p>
        </w:tc>
        <w:tc>
          <w:tcPr>
            <w:tcW w:w="1888" w:type="dxa"/>
          </w:tcPr>
          <w:p w14:paraId="3A0E8C82" w14:textId="6360F9B2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ผลิตและจำหน่ายสุกร</w:t>
            </w:r>
          </w:p>
        </w:tc>
        <w:tc>
          <w:tcPr>
            <w:tcW w:w="748" w:type="dxa"/>
          </w:tcPr>
          <w:p w14:paraId="09AA058D" w14:textId="587275F2" w:rsidR="00444E03" w:rsidRPr="0086605F" w:rsidRDefault="003E4982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5AA395BD" w14:textId="0627906E" w:rsidR="00444E03" w:rsidRPr="0086605F" w:rsidRDefault="00444E03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4BA6693D" w14:textId="284C7E68" w:rsidR="00444E03" w:rsidRPr="0086605F" w:rsidRDefault="003E4982" w:rsidP="00444E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1,060</w:t>
            </w:r>
          </w:p>
        </w:tc>
        <w:tc>
          <w:tcPr>
            <w:tcW w:w="178" w:type="dxa"/>
          </w:tcPr>
          <w:p w14:paraId="4A2024A6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E2AC5D3" w14:textId="2A80765C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1,060</w:t>
            </w:r>
          </w:p>
        </w:tc>
        <w:tc>
          <w:tcPr>
            <w:tcW w:w="178" w:type="dxa"/>
          </w:tcPr>
          <w:p w14:paraId="59F42178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05B4CF11" w14:textId="02CD778A" w:rsidR="00444E03" w:rsidRPr="0086605F" w:rsidRDefault="003E4982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47863D2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199A1BF3" w14:textId="26564CF1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82EF6A5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CB8E8B7" w14:textId="1DDC91F3" w:rsidR="00444E03" w:rsidRPr="0086605F" w:rsidRDefault="003E4982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060</w:t>
            </w:r>
          </w:p>
        </w:tc>
        <w:tc>
          <w:tcPr>
            <w:tcW w:w="178" w:type="dxa"/>
          </w:tcPr>
          <w:p w14:paraId="6CC486F9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4A7AFE22" w14:textId="0655109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060</w:t>
            </w:r>
          </w:p>
        </w:tc>
        <w:tc>
          <w:tcPr>
            <w:tcW w:w="178" w:type="dxa"/>
          </w:tcPr>
          <w:p w14:paraId="6B744BF8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67935F54" w14:textId="6B22437E" w:rsidR="00444E03" w:rsidRPr="0086605F" w:rsidRDefault="003E4982" w:rsidP="00444E03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BBD0BA2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3E7411D4" w14:textId="4F365C04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44E03" w:rsidRPr="0086605F" w14:paraId="3B536C52" w14:textId="77777777" w:rsidTr="00444E03">
        <w:trPr>
          <w:cantSplit/>
          <w:trHeight w:val="309"/>
        </w:trPr>
        <w:tc>
          <w:tcPr>
            <w:tcW w:w="3057" w:type="dxa"/>
          </w:tcPr>
          <w:p w14:paraId="4C490DBA" w14:textId="5548C3BA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อโยธยา อกรี เท</w:t>
            </w:r>
            <w:r w:rsidRPr="0086605F">
              <w:rPr>
                <w:rFonts w:ascii="Angsana New" w:hAnsi="Angsana New" w:cs="Angsana New" w:hint="cs"/>
                <w:szCs w:val="22"/>
                <w:cs/>
                <w:lang w:bidi="th-TH"/>
              </w:rPr>
              <w:t>ค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888" w:type="dxa"/>
          </w:tcPr>
          <w:p w14:paraId="4F15DECD" w14:textId="58542AC2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ผลิตชิ้นส่วนจากพลาสติกและ</w:t>
            </w:r>
          </w:p>
          <w:p w14:paraId="29A077CE" w14:textId="38BEAB18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กระสอบสานพลาสติก</w:t>
            </w:r>
          </w:p>
        </w:tc>
        <w:tc>
          <w:tcPr>
            <w:tcW w:w="748" w:type="dxa"/>
          </w:tcPr>
          <w:p w14:paraId="666AAE71" w14:textId="51E53660" w:rsidR="00444E03" w:rsidRPr="0086605F" w:rsidRDefault="003E4982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25B30E41" w14:textId="46C67E31" w:rsidR="00444E03" w:rsidRPr="0086605F" w:rsidRDefault="00444E03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6950997B" w14:textId="4A8EB542" w:rsidR="00444E03" w:rsidRPr="0086605F" w:rsidRDefault="003E4982" w:rsidP="00444E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52</w:t>
            </w:r>
          </w:p>
        </w:tc>
        <w:tc>
          <w:tcPr>
            <w:tcW w:w="178" w:type="dxa"/>
          </w:tcPr>
          <w:p w14:paraId="541CF1E7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75790C2C" w14:textId="26EE04A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52</w:t>
            </w:r>
          </w:p>
        </w:tc>
        <w:tc>
          <w:tcPr>
            <w:tcW w:w="178" w:type="dxa"/>
          </w:tcPr>
          <w:p w14:paraId="3FD4EB58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6557671" w14:textId="64444765" w:rsidR="00444E03" w:rsidRPr="0086605F" w:rsidRDefault="003E4982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7ADC755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60C4F280" w14:textId="401D66A9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E98049E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8F625B9" w14:textId="5FCC7C7E" w:rsidR="00444E03" w:rsidRPr="0086605F" w:rsidRDefault="003E4982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52</w:t>
            </w:r>
          </w:p>
        </w:tc>
        <w:tc>
          <w:tcPr>
            <w:tcW w:w="178" w:type="dxa"/>
          </w:tcPr>
          <w:p w14:paraId="0611FBA8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7AF02083" w14:textId="6ADB443B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52</w:t>
            </w:r>
          </w:p>
        </w:tc>
        <w:tc>
          <w:tcPr>
            <w:tcW w:w="178" w:type="dxa"/>
          </w:tcPr>
          <w:p w14:paraId="691C428A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7C319932" w14:textId="2A73D9E4" w:rsidR="00444E03" w:rsidRPr="0086605F" w:rsidRDefault="003E4982" w:rsidP="00444E0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5CF170A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44B3A87C" w14:textId="64B2BCE9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44E03" w:rsidRPr="0086605F" w14:paraId="5C9B76B2" w14:textId="77777777" w:rsidTr="00444E03">
        <w:trPr>
          <w:cantSplit/>
          <w:trHeight w:val="309"/>
        </w:trPr>
        <w:tc>
          <w:tcPr>
            <w:tcW w:w="3057" w:type="dxa"/>
          </w:tcPr>
          <w:p w14:paraId="6C6AC83D" w14:textId="1AEA1DE6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ที พาราก้อน โฮลดิ้ง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888" w:type="dxa"/>
          </w:tcPr>
          <w:p w14:paraId="5790B85B" w14:textId="61E0D7E8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748" w:type="dxa"/>
          </w:tcPr>
          <w:p w14:paraId="65FD5FFC" w14:textId="1B7322F0" w:rsidR="00444E03" w:rsidRPr="0086605F" w:rsidRDefault="003E4982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44583A16" w14:textId="1032B9A8" w:rsidR="00444E03" w:rsidRPr="0086605F" w:rsidRDefault="00444E03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07B93B48" w14:textId="37C3EA5F" w:rsidR="00444E03" w:rsidRPr="0086605F" w:rsidRDefault="003E4982" w:rsidP="00444E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</w:p>
        </w:tc>
        <w:tc>
          <w:tcPr>
            <w:tcW w:w="178" w:type="dxa"/>
          </w:tcPr>
          <w:p w14:paraId="6823F21A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60BAB15" w14:textId="5AFDE7A9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</w:p>
        </w:tc>
        <w:tc>
          <w:tcPr>
            <w:tcW w:w="178" w:type="dxa"/>
          </w:tcPr>
          <w:p w14:paraId="48AF2416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02084992" w14:textId="616A6832" w:rsidR="00444E03" w:rsidRPr="0086605F" w:rsidRDefault="003E4982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2FB16E5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45AA1327" w14:textId="4963EEB1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8ADA659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8D35C61" w14:textId="720301B8" w:rsidR="00444E03" w:rsidRPr="0086605F" w:rsidRDefault="003E4982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</w:p>
        </w:tc>
        <w:tc>
          <w:tcPr>
            <w:tcW w:w="178" w:type="dxa"/>
          </w:tcPr>
          <w:p w14:paraId="4F8BC9FB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40D08CBB" w14:textId="2FD146A0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</w:p>
        </w:tc>
        <w:tc>
          <w:tcPr>
            <w:tcW w:w="178" w:type="dxa"/>
          </w:tcPr>
          <w:p w14:paraId="1BB3C704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AE69934" w14:textId="2D43085C" w:rsidR="00444E03" w:rsidRPr="0086605F" w:rsidRDefault="003E4982" w:rsidP="00444E0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5B9034EF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464B94E2" w14:textId="5C656EB3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44E03" w:rsidRPr="0086605F" w14:paraId="78EFF69F" w14:textId="77777777" w:rsidTr="00444E03">
        <w:trPr>
          <w:cantSplit/>
          <w:trHeight w:val="309"/>
        </w:trPr>
        <w:tc>
          <w:tcPr>
            <w:tcW w:w="3057" w:type="dxa"/>
          </w:tcPr>
          <w:p w14:paraId="2FD8BA49" w14:textId="6A5A6D99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 ฟู้ดส์ สไวน</w:t>
            </w:r>
            <w:r w:rsidRPr="0086605F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อินเตอร์เนชั่นแนล</w:t>
            </w:r>
            <w:r w:rsidRPr="0086605F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888" w:type="dxa"/>
          </w:tcPr>
          <w:p w14:paraId="286F5D09" w14:textId="020026C8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ผลิตและจำหน่ายสุกร</w:t>
            </w:r>
          </w:p>
        </w:tc>
        <w:tc>
          <w:tcPr>
            <w:tcW w:w="748" w:type="dxa"/>
          </w:tcPr>
          <w:p w14:paraId="5350E5EE" w14:textId="23D58B57" w:rsidR="00444E03" w:rsidRPr="0086605F" w:rsidRDefault="003E4982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6191B61F" w14:textId="4B792C25" w:rsidR="00444E03" w:rsidRPr="0086605F" w:rsidRDefault="00444E03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2E04BB39" w14:textId="295DA425" w:rsidR="00444E03" w:rsidRPr="0086605F" w:rsidRDefault="003E4982" w:rsidP="00444E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393</w:t>
            </w:r>
          </w:p>
        </w:tc>
        <w:tc>
          <w:tcPr>
            <w:tcW w:w="178" w:type="dxa"/>
          </w:tcPr>
          <w:p w14:paraId="068F4C22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2686056" w14:textId="5FEC4E73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393</w:t>
            </w:r>
          </w:p>
        </w:tc>
        <w:tc>
          <w:tcPr>
            <w:tcW w:w="178" w:type="dxa"/>
          </w:tcPr>
          <w:p w14:paraId="39448E9F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16203943" w14:textId="1008FA6A" w:rsidR="00444E03" w:rsidRPr="0086605F" w:rsidRDefault="003E4982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D418E76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07033DE1" w14:textId="481F7C82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269A1B4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96D3C60" w14:textId="086EF96F" w:rsidR="00444E03" w:rsidRPr="0086605F" w:rsidRDefault="003E4982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393</w:t>
            </w:r>
          </w:p>
        </w:tc>
        <w:tc>
          <w:tcPr>
            <w:tcW w:w="178" w:type="dxa"/>
          </w:tcPr>
          <w:p w14:paraId="7EB1FB60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0D057D2D" w14:textId="33E57DC9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393</w:t>
            </w:r>
          </w:p>
        </w:tc>
        <w:tc>
          <w:tcPr>
            <w:tcW w:w="178" w:type="dxa"/>
          </w:tcPr>
          <w:p w14:paraId="269FDF05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E3B9B15" w14:textId="437B7938" w:rsidR="00444E03" w:rsidRPr="0086605F" w:rsidRDefault="003E4982" w:rsidP="00444E03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FB94D6C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72DBE513" w14:textId="5DDBDA98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44E03" w:rsidRPr="0086605F" w14:paraId="0EB31F92" w14:textId="77777777" w:rsidTr="00444E03">
        <w:trPr>
          <w:cantSplit/>
          <w:trHeight w:val="309"/>
        </w:trPr>
        <w:tc>
          <w:tcPr>
            <w:tcW w:w="3057" w:type="dxa"/>
          </w:tcPr>
          <w:p w14:paraId="197EF66B" w14:textId="2A2B88F5" w:rsidR="00444E03" w:rsidRPr="0086605F" w:rsidRDefault="00444E03" w:rsidP="00444E03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ไทยฟู้ดส์ เฟอร์เธอร์ จำกัด</w:t>
            </w:r>
          </w:p>
        </w:tc>
        <w:tc>
          <w:tcPr>
            <w:tcW w:w="1888" w:type="dxa"/>
          </w:tcPr>
          <w:p w14:paraId="36C0273C" w14:textId="792F3050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ผลิตและจำหน่ายสินค้าแปรรูป</w:t>
            </w:r>
          </w:p>
        </w:tc>
        <w:tc>
          <w:tcPr>
            <w:tcW w:w="748" w:type="dxa"/>
          </w:tcPr>
          <w:p w14:paraId="04AE03C4" w14:textId="107F354C" w:rsidR="00444E03" w:rsidRPr="0086605F" w:rsidRDefault="005E67BC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93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22D316F3" w14:textId="371BFC10" w:rsidR="00444E03" w:rsidRPr="0086605F" w:rsidRDefault="00444E03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93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17242A38" w14:textId="18536951" w:rsidR="00444E03" w:rsidRPr="0086605F" w:rsidRDefault="000E6C45" w:rsidP="003E498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00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470</w:t>
            </w:r>
          </w:p>
        </w:tc>
        <w:tc>
          <w:tcPr>
            <w:tcW w:w="178" w:type="dxa"/>
          </w:tcPr>
          <w:p w14:paraId="617453D3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6C0A94F" w14:textId="68D8A9D2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470</w:t>
            </w:r>
          </w:p>
        </w:tc>
        <w:tc>
          <w:tcPr>
            <w:tcW w:w="178" w:type="dxa"/>
          </w:tcPr>
          <w:p w14:paraId="682C0580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7BDBFC7A" w14:textId="4CE26347" w:rsidR="00444E03" w:rsidRPr="0086605F" w:rsidRDefault="003E4982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171D3A0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46D06BFA" w14:textId="282EBE24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4CB4144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493B9AD" w14:textId="33C8FA42" w:rsidR="00444E03" w:rsidRPr="0086605F" w:rsidRDefault="003E4982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470</w:t>
            </w:r>
          </w:p>
        </w:tc>
        <w:tc>
          <w:tcPr>
            <w:tcW w:w="178" w:type="dxa"/>
          </w:tcPr>
          <w:p w14:paraId="7246F1DE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26B9D18E" w14:textId="46DBEB95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470</w:t>
            </w:r>
          </w:p>
        </w:tc>
        <w:tc>
          <w:tcPr>
            <w:tcW w:w="178" w:type="dxa"/>
          </w:tcPr>
          <w:p w14:paraId="41A8EA76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08377B5A" w14:textId="24076952" w:rsidR="00444E03" w:rsidRPr="0086605F" w:rsidRDefault="003E4982" w:rsidP="00444E0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5383CDF0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2804A68" w14:textId="68207C00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44E03" w:rsidRPr="0086605F" w14:paraId="529A6FEF" w14:textId="77777777" w:rsidTr="00444E03">
        <w:trPr>
          <w:cantSplit/>
          <w:trHeight w:val="309"/>
        </w:trPr>
        <w:tc>
          <w:tcPr>
            <w:tcW w:w="3057" w:type="dxa"/>
          </w:tcPr>
          <w:p w14:paraId="08CEE8D4" w14:textId="07F0435A" w:rsidR="00444E03" w:rsidRPr="0086605F" w:rsidRDefault="00444E03" w:rsidP="00444E03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ฟู้ดส์ </w:t>
            </w:r>
            <w:r w:rsidRPr="0086605F">
              <w:rPr>
                <w:rFonts w:ascii="Angsana New" w:hAnsi="Angsana New" w:cs="Angsana New" w:hint="cs"/>
                <w:szCs w:val="22"/>
                <w:cs/>
                <w:lang w:bidi="th-TH"/>
              </w:rPr>
              <w:t>กรีน เอนเนอร์จี้</w:t>
            </w: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จำกัด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88" w:type="dxa"/>
          </w:tcPr>
          <w:p w14:paraId="04C6CDC2" w14:textId="29961ED0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748" w:type="dxa"/>
          </w:tcPr>
          <w:p w14:paraId="59D03C8E" w14:textId="24F3C426" w:rsidR="00444E03" w:rsidRPr="0086605F" w:rsidRDefault="003E4982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24AFEC74" w14:textId="232EA3F1" w:rsidR="00444E03" w:rsidRPr="0086605F" w:rsidRDefault="00444E03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0C0EE1F4" w14:textId="563DB4BE" w:rsidR="00444E03" w:rsidRPr="0086605F" w:rsidRDefault="003E4982" w:rsidP="00444E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31FF0FE1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2110F418" w14:textId="6F9D579A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22710FE4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67B6921" w14:textId="1AD2DBFE" w:rsidR="00444E03" w:rsidRPr="0086605F" w:rsidRDefault="003E4982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277D05E2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0257825A" w14:textId="720CF5F2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7230629A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54398B8" w14:textId="2F4F058F" w:rsidR="00444E03" w:rsidRPr="0086605F" w:rsidRDefault="003E4982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</w:p>
        </w:tc>
        <w:tc>
          <w:tcPr>
            <w:tcW w:w="178" w:type="dxa"/>
          </w:tcPr>
          <w:p w14:paraId="4D46B577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2CAC8247" w14:textId="02286AE9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</w:p>
        </w:tc>
        <w:tc>
          <w:tcPr>
            <w:tcW w:w="178" w:type="dxa"/>
          </w:tcPr>
          <w:p w14:paraId="710EB4C8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C3A5870" w14:textId="1CFD7007" w:rsidR="00444E03" w:rsidRPr="0086605F" w:rsidRDefault="003E4982" w:rsidP="00444E0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55F9D39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01F7A10" w14:textId="1951ACD0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44E03" w:rsidRPr="0086605F" w14:paraId="2BAF2563" w14:textId="77777777" w:rsidTr="00992502">
        <w:trPr>
          <w:cantSplit/>
          <w:trHeight w:val="309"/>
        </w:trPr>
        <w:tc>
          <w:tcPr>
            <w:tcW w:w="3057" w:type="dxa"/>
          </w:tcPr>
          <w:p w14:paraId="28390215" w14:textId="06C746B5" w:rsidR="00444E03" w:rsidRPr="0086605F" w:rsidRDefault="00444E03" w:rsidP="00444E03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 โพรเซส ฟู้ดส์ จำกัด</w:t>
            </w:r>
          </w:p>
        </w:tc>
        <w:tc>
          <w:tcPr>
            <w:tcW w:w="1888" w:type="dxa"/>
            <w:shd w:val="clear" w:color="auto" w:fill="auto"/>
          </w:tcPr>
          <w:p w14:paraId="2E11B892" w14:textId="5C471278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ผลิตและจำหน่ายสินค้าแปรรูป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br/>
              <w:t xml:space="preserve">   </w:t>
            </w: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สุกร</w:t>
            </w:r>
          </w:p>
        </w:tc>
        <w:tc>
          <w:tcPr>
            <w:tcW w:w="748" w:type="dxa"/>
          </w:tcPr>
          <w:p w14:paraId="78E283D0" w14:textId="1BD4F722" w:rsidR="00444E03" w:rsidRPr="0086605F" w:rsidRDefault="003E4982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1" w:type="dxa"/>
          </w:tcPr>
          <w:p w14:paraId="24E7CD68" w14:textId="69BE586E" w:rsidR="00444E03" w:rsidRPr="0086605F" w:rsidRDefault="00444E03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6BBFD895" w14:textId="4BA9A994" w:rsidR="00444E03" w:rsidRPr="0086605F" w:rsidRDefault="003E4982" w:rsidP="00444E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78" w:type="dxa"/>
          </w:tcPr>
          <w:p w14:paraId="39E4C91C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1904101D" w14:textId="044F348F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78" w:type="dxa"/>
          </w:tcPr>
          <w:p w14:paraId="4BEAF350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0F85288B" w14:textId="3512EC1A" w:rsidR="00444E03" w:rsidRPr="0086605F" w:rsidRDefault="003E4982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0271263B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49D44EB8" w14:textId="2FD2530D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70DCC5E8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0A136B0" w14:textId="381D5EC2" w:rsidR="00444E03" w:rsidRPr="0086605F" w:rsidRDefault="003E4982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</w:p>
        </w:tc>
        <w:tc>
          <w:tcPr>
            <w:tcW w:w="178" w:type="dxa"/>
          </w:tcPr>
          <w:p w14:paraId="23BBDCE0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7915362B" w14:textId="2A2E1E2E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</w:p>
        </w:tc>
        <w:tc>
          <w:tcPr>
            <w:tcW w:w="178" w:type="dxa"/>
          </w:tcPr>
          <w:p w14:paraId="3DCC03AF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6B63859" w14:textId="2AB7793A" w:rsidR="00444E03" w:rsidRPr="0086605F" w:rsidRDefault="003E4982" w:rsidP="00444E0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79C9E20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3E6B0BC4" w14:textId="006D86B4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DD177B" w:rsidRPr="0086605F" w14:paraId="2FE0FCCC" w14:textId="77777777" w:rsidTr="00444E03">
        <w:trPr>
          <w:cantSplit/>
          <w:trHeight w:val="309"/>
        </w:trPr>
        <w:tc>
          <w:tcPr>
            <w:tcW w:w="3057" w:type="dxa"/>
          </w:tcPr>
          <w:p w14:paraId="1D053DBA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88" w:type="dxa"/>
          </w:tcPr>
          <w:p w14:paraId="6D1DBD8B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48" w:type="dxa"/>
          </w:tcPr>
          <w:p w14:paraId="28FD6772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81" w:type="dxa"/>
          </w:tcPr>
          <w:p w14:paraId="1C765443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8" w:type="dxa"/>
          </w:tcPr>
          <w:p w14:paraId="028B4BA3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4E14FA8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2B9B6A7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69A0EE3F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5DE0CEF6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147098AC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3E9DC824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613D5C2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01FC54AA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848A16C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256597C3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57BD10E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3A0FEF49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105B9E43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25D3228B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DD177B" w:rsidRPr="0086605F" w14:paraId="1A690CCB" w14:textId="77777777" w:rsidTr="00444E03">
        <w:trPr>
          <w:gridAfter w:val="1"/>
          <w:wAfter w:w="19" w:type="dxa"/>
          <w:cantSplit/>
          <w:trHeight w:val="354"/>
        </w:trPr>
        <w:tc>
          <w:tcPr>
            <w:tcW w:w="3057" w:type="dxa"/>
          </w:tcPr>
          <w:p w14:paraId="3EDBD1BB" w14:textId="77777777" w:rsidR="00DD177B" w:rsidRPr="0086605F" w:rsidRDefault="00DD177B" w:rsidP="00DD177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8" w:type="dxa"/>
          </w:tcPr>
          <w:p w14:paraId="1209D1F2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9209" w:type="dxa"/>
            <w:gridSpan w:val="18"/>
          </w:tcPr>
          <w:p w14:paraId="1DC7F0AE" w14:textId="53339548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DD177B" w:rsidRPr="0086605F" w14:paraId="11C9D32B" w14:textId="77777777" w:rsidTr="00444E03">
        <w:trPr>
          <w:gridAfter w:val="1"/>
          <w:wAfter w:w="19" w:type="dxa"/>
          <w:cantSplit/>
          <w:trHeight w:val="354"/>
        </w:trPr>
        <w:tc>
          <w:tcPr>
            <w:tcW w:w="3057" w:type="dxa"/>
          </w:tcPr>
          <w:p w14:paraId="4B1C8975" w14:textId="77777777" w:rsidR="00DD177B" w:rsidRPr="0086605F" w:rsidRDefault="00DD177B" w:rsidP="00DD177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8" w:type="dxa"/>
          </w:tcPr>
          <w:p w14:paraId="20D232CF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3AF3F8DB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800" w:type="dxa"/>
            <w:gridSpan w:val="3"/>
          </w:tcPr>
          <w:p w14:paraId="3C9EB23D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6" w:type="dxa"/>
            <w:gridSpan w:val="2"/>
          </w:tcPr>
          <w:p w14:paraId="2F28AF58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46DB8CFF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6FBCFE28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406F3779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05AFE903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98" w:type="dxa"/>
            <w:gridSpan w:val="3"/>
          </w:tcPr>
          <w:p w14:paraId="488AD994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DD177B" w:rsidRPr="0086605F" w14:paraId="668EA12E" w14:textId="77777777" w:rsidTr="00444E03">
        <w:trPr>
          <w:gridAfter w:val="1"/>
          <w:wAfter w:w="19" w:type="dxa"/>
          <w:cantSplit/>
          <w:trHeight w:val="354"/>
        </w:trPr>
        <w:tc>
          <w:tcPr>
            <w:tcW w:w="3057" w:type="dxa"/>
          </w:tcPr>
          <w:p w14:paraId="06B6C848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888" w:type="dxa"/>
          </w:tcPr>
          <w:p w14:paraId="2D2E135A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11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29" w:type="dxa"/>
            <w:gridSpan w:val="2"/>
          </w:tcPr>
          <w:p w14:paraId="5BA92914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800" w:type="dxa"/>
            <w:gridSpan w:val="3"/>
          </w:tcPr>
          <w:p w14:paraId="0399C5C0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6" w:type="dxa"/>
            <w:gridSpan w:val="2"/>
          </w:tcPr>
          <w:p w14:paraId="3D44164A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7817EFEB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495BFECF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694B2F87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78" w:type="dxa"/>
          </w:tcPr>
          <w:p w14:paraId="046B3034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98" w:type="dxa"/>
            <w:gridSpan w:val="3"/>
          </w:tcPr>
          <w:p w14:paraId="1F24EC6C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สำหรับปี</w:t>
            </w:r>
          </w:p>
        </w:tc>
      </w:tr>
      <w:tr w:rsidR="00444E03" w:rsidRPr="0086605F" w14:paraId="7CCB599A" w14:textId="77777777" w:rsidTr="00444E03">
        <w:trPr>
          <w:cantSplit/>
          <w:trHeight w:val="309"/>
        </w:trPr>
        <w:tc>
          <w:tcPr>
            <w:tcW w:w="3057" w:type="dxa"/>
          </w:tcPr>
          <w:p w14:paraId="08CA5986" w14:textId="77777777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88" w:type="dxa"/>
          </w:tcPr>
          <w:p w14:paraId="55D92E2A" w14:textId="77777777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8" w:type="dxa"/>
          </w:tcPr>
          <w:p w14:paraId="07CCDBDA" w14:textId="066DDAF3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781" w:type="dxa"/>
          </w:tcPr>
          <w:p w14:paraId="591ADE76" w14:textId="111B62E6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798" w:type="dxa"/>
          </w:tcPr>
          <w:p w14:paraId="76D52B68" w14:textId="3F07FA1B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6AEF2D1D" w14:textId="77777777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74A2A6F2" w14:textId="57A95DA9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1EEB8408" w14:textId="77777777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4C34F2F5" w14:textId="3494C5F6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265988DB" w14:textId="77777777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06" w:type="dxa"/>
          </w:tcPr>
          <w:p w14:paraId="53E409F5" w14:textId="7637AECD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6E5ED205" w14:textId="77777777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6ABF7BC" w14:textId="53A0086E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4E4BD31E" w14:textId="77777777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4DEF0E59" w14:textId="158CB852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67064E1D" w14:textId="77777777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77EF89F2" w14:textId="08447D4D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3B8BF9D5" w14:textId="77777777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3FC3008" w14:textId="5ED546C1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</w:tr>
      <w:tr w:rsidR="00DD177B" w:rsidRPr="0086605F" w14:paraId="7E2072FB" w14:textId="77777777" w:rsidTr="00444E03">
        <w:trPr>
          <w:gridAfter w:val="1"/>
          <w:wAfter w:w="19" w:type="dxa"/>
          <w:cantSplit/>
          <w:trHeight w:val="309"/>
        </w:trPr>
        <w:tc>
          <w:tcPr>
            <w:tcW w:w="3057" w:type="dxa"/>
          </w:tcPr>
          <w:p w14:paraId="203959B7" w14:textId="77777777" w:rsidR="00DD177B" w:rsidRPr="0086605F" w:rsidRDefault="00DD177B" w:rsidP="00DD177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88" w:type="dxa"/>
          </w:tcPr>
          <w:p w14:paraId="53338331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529" w:type="dxa"/>
            <w:gridSpan w:val="2"/>
          </w:tcPr>
          <w:p w14:paraId="7A3CD41A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7680" w:type="dxa"/>
            <w:gridSpan w:val="16"/>
          </w:tcPr>
          <w:p w14:paraId="0AA1D977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DD177B" w:rsidRPr="0086605F" w14:paraId="19EFBC66" w14:textId="77777777" w:rsidTr="00444E03">
        <w:trPr>
          <w:cantSplit/>
          <w:trHeight w:val="309"/>
        </w:trPr>
        <w:tc>
          <w:tcPr>
            <w:tcW w:w="3057" w:type="dxa"/>
          </w:tcPr>
          <w:p w14:paraId="3DE815B3" w14:textId="2CBF8902" w:rsidR="00DD177B" w:rsidRPr="0086605F" w:rsidRDefault="00DD177B" w:rsidP="00DD177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บริษัทย่อยทางตรงในประเทศ</w:t>
            </w:r>
            <w:r w:rsidR="005C50DB" w:rsidRPr="0086605F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  <w:t xml:space="preserve"> (</w:t>
            </w:r>
            <w:r w:rsidR="005C50DB" w:rsidRPr="0086605F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ต่อ</w:t>
            </w:r>
            <w:r w:rsidR="005C50DB" w:rsidRPr="0086605F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888" w:type="dxa"/>
          </w:tcPr>
          <w:p w14:paraId="0B953A17" w14:textId="77777777" w:rsidR="00DD177B" w:rsidRPr="0086605F" w:rsidRDefault="00DD177B" w:rsidP="00DD177B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8" w:type="dxa"/>
          </w:tcPr>
          <w:p w14:paraId="76E23176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1" w:type="dxa"/>
          </w:tcPr>
          <w:p w14:paraId="5E90630B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8" w:type="dxa"/>
          </w:tcPr>
          <w:p w14:paraId="64347B7B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4C71F965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B797E1E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0EE82A5B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7BAD9648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D6B5552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29B50CB9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21B5D832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833B879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5338F0A5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4A74B8FE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2" w:right="-21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7AE9B3F3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72A95CA6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66543162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46F757CA" w14:textId="77777777" w:rsidR="00DD177B" w:rsidRPr="0086605F" w:rsidRDefault="00DD177B" w:rsidP="00DD177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444E03" w:rsidRPr="0086605F" w14:paraId="54C28905" w14:textId="77777777" w:rsidTr="00444E03">
        <w:trPr>
          <w:cantSplit/>
          <w:trHeight w:val="344"/>
        </w:trPr>
        <w:tc>
          <w:tcPr>
            <w:tcW w:w="3057" w:type="dxa"/>
          </w:tcPr>
          <w:p w14:paraId="1D1B4AA2" w14:textId="0BB9A9EE" w:rsidR="00444E03" w:rsidRPr="0086605F" w:rsidRDefault="00444E03" w:rsidP="00444E03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บริษัท ฟูด เบลสซิ่ง 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 xml:space="preserve">(1988) </w:t>
            </w:r>
            <w:r w:rsidRPr="0086605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จำกัด</w:t>
            </w:r>
          </w:p>
        </w:tc>
        <w:tc>
          <w:tcPr>
            <w:tcW w:w="1888" w:type="dxa"/>
          </w:tcPr>
          <w:p w14:paraId="3589FE3B" w14:textId="77777777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86605F">
              <w:rPr>
                <w:rFonts w:ascii="Angsana New" w:hAnsi="Angsana New" w:cs="Angsana New" w:hint="cs"/>
                <w:szCs w:val="22"/>
                <w:cs/>
                <w:lang w:bidi="th-TH"/>
              </w:rPr>
              <w:t>ผลิตภัณฑ์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</w:p>
          <w:p w14:paraId="3B0AD775" w14:textId="0DD5B990" w:rsidR="00444E03" w:rsidRPr="0086605F" w:rsidRDefault="006C727C" w:rsidP="00444E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</w:t>
            </w:r>
            <w:r w:rsidR="00444E03" w:rsidRPr="0086605F">
              <w:rPr>
                <w:rFonts w:ascii="Angsana New" w:hAnsi="Angsana New" w:cs="Angsana New" w:hint="cs"/>
                <w:szCs w:val="22"/>
                <w:cs/>
                <w:lang w:bidi="th-TH"/>
              </w:rPr>
              <w:t>ซอสและเครื่องปรุงรส</w:t>
            </w:r>
          </w:p>
        </w:tc>
        <w:tc>
          <w:tcPr>
            <w:tcW w:w="748" w:type="dxa"/>
          </w:tcPr>
          <w:p w14:paraId="29F87C98" w14:textId="6F66CD36" w:rsidR="00444E03" w:rsidRPr="0086605F" w:rsidRDefault="00ED6D27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</w:tcPr>
          <w:p w14:paraId="3CD0ABEF" w14:textId="0107A217" w:rsidR="00444E03" w:rsidRPr="0086605F" w:rsidRDefault="00444E03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98" w:type="dxa"/>
          </w:tcPr>
          <w:p w14:paraId="2C60CC10" w14:textId="17C2C23B" w:rsidR="00444E03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78" w:type="dxa"/>
            <w:vAlign w:val="bottom"/>
          </w:tcPr>
          <w:p w14:paraId="18814C4B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3358A1DA" w14:textId="060245DE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78" w:type="dxa"/>
          </w:tcPr>
          <w:p w14:paraId="6A460268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1AD7444C" w14:textId="28367350" w:rsidR="00444E03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F63DC65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450ADECA" w14:textId="2BB4588D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D11CBE4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3EC7C1DF" w14:textId="25A20476" w:rsidR="00444E03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78" w:type="dxa"/>
          </w:tcPr>
          <w:p w14:paraId="10654BE6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191D7FC3" w14:textId="74460D13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78" w:type="dxa"/>
          </w:tcPr>
          <w:p w14:paraId="1BBB2113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74F0A972" w14:textId="343C3523" w:rsidR="00444E03" w:rsidRPr="0086605F" w:rsidRDefault="001B66DD" w:rsidP="00ED6D2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A72F99" w:rsidRPr="0086605F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4FA1688F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7E351062" w14:textId="3459CF5F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63</w:t>
            </w:r>
          </w:p>
        </w:tc>
      </w:tr>
      <w:tr w:rsidR="00444E03" w:rsidRPr="0086605F" w14:paraId="7742B67D" w14:textId="77777777" w:rsidTr="00992502">
        <w:trPr>
          <w:cantSplit/>
          <w:trHeight w:val="326"/>
        </w:trPr>
        <w:tc>
          <w:tcPr>
            <w:tcW w:w="3057" w:type="dxa"/>
            <w:shd w:val="clear" w:color="auto" w:fill="auto"/>
          </w:tcPr>
          <w:p w14:paraId="460F63C0" w14:textId="1430E0EA" w:rsidR="00444E03" w:rsidRPr="0086605F" w:rsidRDefault="00444E03" w:rsidP="00444E03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6605F">
              <w:rPr>
                <w:rFonts w:ascii="Angsana New" w:hAnsi="Angsana New" w:cs="Angsana New" w:hint="cs"/>
                <w:szCs w:val="22"/>
                <w:cs/>
              </w:rPr>
              <w:t>บริษัท มันนี่ ฮับ เซอร์วิส จำกัด</w:t>
            </w:r>
          </w:p>
        </w:tc>
        <w:tc>
          <w:tcPr>
            <w:tcW w:w="1888" w:type="dxa"/>
            <w:shd w:val="clear" w:color="auto" w:fill="auto"/>
          </w:tcPr>
          <w:p w14:paraId="57729BE8" w14:textId="09AA2458" w:rsidR="00444E03" w:rsidRPr="0086605F" w:rsidRDefault="008D3C3F" w:rsidP="008D3C3F">
            <w:pPr>
              <w:pStyle w:val="acctfourfigures"/>
              <w:tabs>
                <w:tab w:val="clear" w:pos="765"/>
              </w:tabs>
              <w:spacing w:line="240" w:lineRule="auto"/>
              <w:ind w:left="104" w:right="-79" w:hanging="104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 w:hint="cs"/>
                <w:szCs w:val="22"/>
                <w:cs/>
                <w:lang w:bidi="th-TH"/>
              </w:rPr>
              <w:t>ธุรกิจให้สินเชื่อและบริการ</w:t>
            </w:r>
            <w:r w:rsidR="00500688" w:rsidRPr="0086605F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</w:t>
            </w:r>
            <w:r w:rsidRPr="0086605F">
              <w:rPr>
                <w:rFonts w:ascii="Angsana New" w:hAnsi="Angsana New" w:cs="Angsana New" w:hint="cs"/>
                <w:szCs w:val="22"/>
                <w:cs/>
                <w:lang w:bidi="th-TH"/>
              </w:rPr>
              <w:t>เช่าซื้อ</w:t>
            </w:r>
          </w:p>
        </w:tc>
        <w:tc>
          <w:tcPr>
            <w:tcW w:w="748" w:type="dxa"/>
          </w:tcPr>
          <w:p w14:paraId="62D40758" w14:textId="01D42A34" w:rsidR="00444E03" w:rsidRPr="0086605F" w:rsidRDefault="005E67BC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96.6</w:t>
            </w:r>
            <w:r w:rsidR="00A72F99" w:rsidRPr="0086605F"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781" w:type="dxa"/>
          </w:tcPr>
          <w:p w14:paraId="7B2AA2AB" w14:textId="265C91D4" w:rsidR="00444E03" w:rsidRPr="0086605F" w:rsidRDefault="00444E03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88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798" w:type="dxa"/>
          </w:tcPr>
          <w:p w14:paraId="2DAF62F2" w14:textId="512E2744" w:rsidR="00444E03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164</w:t>
            </w:r>
          </w:p>
        </w:tc>
        <w:tc>
          <w:tcPr>
            <w:tcW w:w="178" w:type="dxa"/>
            <w:vAlign w:val="bottom"/>
          </w:tcPr>
          <w:p w14:paraId="3C73BC40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3F09B107" w14:textId="2DDABBF6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44</w:t>
            </w:r>
          </w:p>
        </w:tc>
        <w:tc>
          <w:tcPr>
            <w:tcW w:w="178" w:type="dxa"/>
          </w:tcPr>
          <w:p w14:paraId="71D921D9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31F46689" w14:textId="72A52BE0" w:rsidR="00444E03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80E7468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2D947D11" w14:textId="1D51D479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48ED35D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64F569F" w14:textId="215B5508" w:rsidR="00444E03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164</w:t>
            </w:r>
          </w:p>
        </w:tc>
        <w:tc>
          <w:tcPr>
            <w:tcW w:w="178" w:type="dxa"/>
          </w:tcPr>
          <w:p w14:paraId="0CBB08AD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7E48926F" w14:textId="7EEFAF92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44</w:t>
            </w:r>
          </w:p>
        </w:tc>
        <w:tc>
          <w:tcPr>
            <w:tcW w:w="178" w:type="dxa"/>
          </w:tcPr>
          <w:p w14:paraId="4126B85E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057BB45C" w14:textId="2FD93644" w:rsidR="00444E03" w:rsidRPr="0086605F" w:rsidRDefault="00ED6D27" w:rsidP="00444E0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5C2E876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515CFC2A" w14:textId="50D9C6E5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44E03" w:rsidRPr="0086605F" w14:paraId="0EECDF66" w14:textId="77777777" w:rsidTr="00444E03">
        <w:trPr>
          <w:cantSplit/>
          <w:trHeight w:val="326"/>
        </w:trPr>
        <w:tc>
          <w:tcPr>
            <w:tcW w:w="3057" w:type="dxa"/>
          </w:tcPr>
          <w:p w14:paraId="4788CA40" w14:textId="46B088FD" w:rsidR="00444E03" w:rsidRPr="0086605F" w:rsidRDefault="00444E03" w:rsidP="00444E03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</w:rPr>
            </w:pPr>
            <w:r w:rsidRPr="0086605F">
              <w:rPr>
                <w:rFonts w:ascii="Angsana New" w:hAnsi="Angsana New" w:cs="Angsana New" w:hint="cs"/>
                <w:szCs w:val="22"/>
                <w:cs/>
              </w:rPr>
              <w:t>บริษัท โลจิส บอย จำกัด</w:t>
            </w:r>
          </w:p>
        </w:tc>
        <w:tc>
          <w:tcPr>
            <w:tcW w:w="1888" w:type="dxa"/>
          </w:tcPr>
          <w:p w14:paraId="4A6F7883" w14:textId="77777777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 w:hint="cs"/>
                <w:szCs w:val="22"/>
                <w:cs/>
                <w:lang w:bidi="th-TH"/>
              </w:rPr>
              <w:t>ที่ปรึกษาและให้บริการ</w:t>
            </w:r>
          </w:p>
          <w:p w14:paraId="04BEDD88" w14:textId="77777777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ซอฟต์แวร์ที่เกี่ยวข้องกับ</w:t>
            </w:r>
          </w:p>
          <w:p w14:paraId="65C3D389" w14:textId="4F9BA042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 xml:space="preserve">  </w:t>
            </w:r>
            <w:r w:rsidRPr="0086605F">
              <w:rPr>
                <w:rFonts w:ascii="Angsana New" w:hAnsi="Angsana New" w:cs="Angsana New" w:hint="cs"/>
                <w:szCs w:val="22"/>
                <w:cs/>
                <w:lang w:bidi="th-TH"/>
              </w:rPr>
              <w:t>โลจิสติกส์</w:t>
            </w:r>
          </w:p>
        </w:tc>
        <w:tc>
          <w:tcPr>
            <w:tcW w:w="748" w:type="dxa"/>
          </w:tcPr>
          <w:p w14:paraId="58AF09D9" w14:textId="77777777" w:rsidR="005E67BC" w:rsidRPr="0086605F" w:rsidRDefault="005E67BC" w:rsidP="005E67BC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95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  <w:p w14:paraId="24972A41" w14:textId="2F556FE1" w:rsidR="00444E03" w:rsidRPr="0086605F" w:rsidRDefault="00444E03" w:rsidP="00444E03">
            <w:pPr>
              <w:rPr>
                <w:rFonts w:cstheme="minorBidi"/>
                <w:cs/>
                <w:lang w:val="en-GB"/>
              </w:rPr>
            </w:pPr>
          </w:p>
        </w:tc>
        <w:tc>
          <w:tcPr>
            <w:tcW w:w="781" w:type="dxa"/>
          </w:tcPr>
          <w:p w14:paraId="3B885537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95</w:t>
            </w:r>
            <w:r w:rsidRPr="0086605F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  <w:p w14:paraId="563CC046" w14:textId="48533796" w:rsidR="00444E03" w:rsidRPr="0086605F" w:rsidRDefault="00444E03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8" w:type="dxa"/>
          </w:tcPr>
          <w:p w14:paraId="73A93443" w14:textId="621AA524" w:rsidR="00444E03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3D46F1B1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65B2D6CF" w14:textId="5D84C329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18E7B64B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0C490EBA" w14:textId="53F708FB" w:rsidR="00444E03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9C6A0E0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0416B122" w14:textId="25223872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5960D36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1885C2BC" w14:textId="333E3DDB" w:rsidR="00444E03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5E8C7259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4D0BA82F" w14:textId="52912B72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533FE379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5066EF9" w14:textId="47205522" w:rsidR="00444E03" w:rsidRPr="0086605F" w:rsidRDefault="00ED6D27" w:rsidP="00444E0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2DC3460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4D232A0" w14:textId="78F38B9C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44E03" w:rsidRPr="0086605F" w14:paraId="317934F2" w14:textId="77777777" w:rsidTr="00444E03">
        <w:trPr>
          <w:cantSplit/>
          <w:trHeight w:val="326"/>
        </w:trPr>
        <w:tc>
          <w:tcPr>
            <w:tcW w:w="3057" w:type="dxa"/>
          </w:tcPr>
          <w:p w14:paraId="501291AC" w14:textId="1327DC65" w:rsidR="00444E03" w:rsidRPr="0086605F" w:rsidRDefault="00444E03" w:rsidP="00444E03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</w:rPr>
            </w:pPr>
            <w:r w:rsidRPr="0086605F">
              <w:rPr>
                <w:rFonts w:ascii="Angsana New" w:hAnsi="Angsana New" w:cs="Angsana New" w:hint="cs"/>
                <w:szCs w:val="22"/>
                <w:cs/>
              </w:rPr>
              <w:t>บริษัท</w:t>
            </w:r>
            <w:r w:rsidRPr="0086605F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Cs w:val="22"/>
                <w:cs/>
              </w:rPr>
              <w:t>ไทย</w:t>
            </w:r>
            <w:r w:rsidRPr="0086605F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Cs w:val="22"/>
                <w:cs/>
              </w:rPr>
              <w:t>ฟู้ดส์</w:t>
            </w:r>
            <w:r w:rsidRPr="0086605F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Cs w:val="22"/>
                <w:cs/>
              </w:rPr>
              <w:t>เฟรซ</w:t>
            </w:r>
            <w:r w:rsidRPr="0086605F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Cs w:val="22"/>
                <w:cs/>
              </w:rPr>
              <w:t>มาร์เก็ต</w:t>
            </w:r>
            <w:r w:rsidRPr="0086605F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Cs w:val="22"/>
                <w:cs/>
              </w:rPr>
              <w:t>จำกัด</w:t>
            </w:r>
          </w:p>
        </w:tc>
        <w:tc>
          <w:tcPr>
            <w:tcW w:w="1888" w:type="dxa"/>
          </w:tcPr>
          <w:p w14:paraId="736B5005" w14:textId="26DE9903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 w:hint="cs"/>
                <w:szCs w:val="22"/>
                <w:cs/>
                <w:lang w:bidi="th-TH"/>
              </w:rPr>
              <w:t>จำหน่ายสินค้า</w:t>
            </w:r>
            <w:r w:rsidRPr="0086605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ปลีก</w:t>
            </w:r>
          </w:p>
        </w:tc>
        <w:tc>
          <w:tcPr>
            <w:tcW w:w="748" w:type="dxa"/>
          </w:tcPr>
          <w:p w14:paraId="76E9B62A" w14:textId="6AA46BF3" w:rsidR="00444E03" w:rsidRPr="0086605F" w:rsidRDefault="00ED6D27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</w:tcPr>
          <w:p w14:paraId="7EFE6E41" w14:textId="606DA018" w:rsidR="00444E03" w:rsidRPr="0086605F" w:rsidRDefault="00444E03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98" w:type="dxa"/>
          </w:tcPr>
          <w:p w14:paraId="01D89D57" w14:textId="1A9C1B72" w:rsidR="00444E03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6E18D178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928D1A5" w14:textId="31BDB60C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3DFF8AD2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0F7D7900" w14:textId="4235F15C" w:rsidR="00444E03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5B97BF41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6790FAAD" w14:textId="15454CBA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FEDA56D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1AF013A0" w14:textId="71D5A90C" w:rsidR="00444E03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072DB07A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7ED7F981" w14:textId="7E15AF2B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3E8BCB1D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13FBFE1D" w14:textId="2A791D3B" w:rsidR="00444E03" w:rsidRPr="0086605F" w:rsidRDefault="00ED6D27" w:rsidP="00444E0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5506B90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393B42AA" w14:textId="53F5CEBB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44E03" w:rsidRPr="0086605F" w14:paraId="6D8CEDD2" w14:textId="77777777" w:rsidTr="00CE4CA0">
        <w:trPr>
          <w:cantSplit/>
          <w:trHeight w:val="326"/>
        </w:trPr>
        <w:tc>
          <w:tcPr>
            <w:tcW w:w="3057" w:type="dxa"/>
          </w:tcPr>
          <w:p w14:paraId="7AE7E108" w14:textId="7248E0CC" w:rsidR="00444E03" w:rsidRPr="0086605F" w:rsidRDefault="00444E03" w:rsidP="00444E03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</w:rPr>
            </w:pPr>
            <w:r w:rsidRPr="0086605F">
              <w:rPr>
                <w:rFonts w:ascii="Angsana New" w:hAnsi="Angsana New" w:cs="Angsana New" w:hint="cs"/>
                <w:szCs w:val="22"/>
                <w:cs/>
              </w:rPr>
              <w:t>บริษัท</w:t>
            </w:r>
            <w:r w:rsidRPr="0086605F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Cs w:val="22"/>
                <w:cs/>
              </w:rPr>
              <w:t>มาย</w:t>
            </w:r>
            <w:r w:rsidRPr="0086605F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Cs w:val="22"/>
                <w:cs/>
              </w:rPr>
              <w:t>เพ็ท</w:t>
            </w:r>
            <w:r w:rsidRPr="0086605F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Cs w:val="22"/>
                <w:cs/>
              </w:rPr>
              <w:t>จำกัด</w:t>
            </w:r>
          </w:p>
        </w:tc>
        <w:tc>
          <w:tcPr>
            <w:tcW w:w="1888" w:type="dxa"/>
          </w:tcPr>
          <w:p w14:paraId="20EF90BF" w14:textId="77777777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102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 w:hint="cs"/>
                <w:szCs w:val="22"/>
                <w:cs/>
                <w:lang w:bidi="th-TH"/>
              </w:rPr>
              <w:t>เพาะพันธุ์และจำหน่าย</w:t>
            </w:r>
          </w:p>
          <w:p w14:paraId="2CB0F548" w14:textId="6BAD624E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10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สัตว์เลี้ยง</w:t>
            </w:r>
          </w:p>
        </w:tc>
        <w:tc>
          <w:tcPr>
            <w:tcW w:w="748" w:type="dxa"/>
          </w:tcPr>
          <w:p w14:paraId="1BBE8AEC" w14:textId="7DC0F167" w:rsidR="00444E03" w:rsidRPr="0086605F" w:rsidRDefault="00ED6D27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</w:tcPr>
          <w:p w14:paraId="77E44950" w14:textId="66570853" w:rsidR="00444E03" w:rsidRPr="0086605F" w:rsidRDefault="00444E03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98" w:type="dxa"/>
          </w:tcPr>
          <w:p w14:paraId="0BDD6A24" w14:textId="211A6781" w:rsidR="00444E03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483DA618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0019B759" w14:textId="00ECE644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759B6F86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7126F99" w14:textId="48047A08" w:rsidR="00444E03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9503B3D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25FD7A43" w14:textId="0E7638CB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84833C9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4F75885" w14:textId="0D018733" w:rsidR="00444E03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300BD07E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504A3402" w14:textId="640B5D8A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49BA2072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047B8897" w14:textId="6ECA6A82" w:rsidR="00444E03" w:rsidRPr="0086605F" w:rsidRDefault="00ED6D27" w:rsidP="00444E0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233ADCC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639F33A3" w14:textId="209FA533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44E03" w:rsidRPr="0086605F" w14:paraId="6E985CF2" w14:textId="77777777" w:rsidTr="00992502">
        <w:trPr>
          <w:cantSplit/>
          <w:trHeight w:val="326"/>
        </w:trPr>
        <w:tc>
          <w:tcPr>
            <w:tcW w:w="3057" w:type="dxa"/>
          </w:tcPr>
          <w:p w14:paraId="672ED142" w14:textId="2ED7D413" w:rsidR="00444E03" w:rsidRPr="0086605F" w:rsidRDefault="00444E03" w:rsidP="00444E03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</w:rPr>
            </w:pPr>
            <w:r w:rsidRPr="0086605F">
              <w:rPr>
                <w:rFonts w:ascii="Angsana New" w:hAnsi="Angsana New" w:cs="Angsana New" w:hint="cs"/>
                <w:szCs w:val="22"/>
                <w:cs/>
              </w:rPr>
              <w:t>บริษัท</w:t>
            </w:r>
            <w:r w:rsidRPr="0086605F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Cs w:val="22"/>
                <w:cs/>
              </w:rPr>
              <w:t>ไทยฟู้ดส์</w:t>
            </w:r>
            <w:r w:rsidRPr="0086605F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Cs w:val="22"/>
                <w:cs/>
              </w:rPr>
              <w:t>รีนิวเอเบิล</w:t>
            </w:r>
            <w:r w:rsidRPr="0086605F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Cs w:val="22"/>
                <w:cs/>
              </w:rPr>
              <w:t>จำกัด</w:t>
            </w:r>
          </w:p>
        </w:tc>
        <w:tc>
          <w:tcPr>
            <w:tcW w:w="1888" w:type="dxa"/>
            <w:shd w:val="clear" w:color="auto" w:fill="auto"/>
          </w:tcPr>
          <w:p w14:paraId="0A1EAF51" w14:textId="5011A331" w:rsidR="00444E03" w:rsidRPr="0086605F" w:rsidRDefault="008D3C3F" w:rsidP="008D3C3F">
            <w:pPr>
              <w:pStyle w:val="acctfourfigures"/>
              <w:tabs>
                <w:tab w:val="clear" w:pos="765"/>
              </w:tabs>
              <w:spacing w:line="240" w:lineRule="auto"/>
              <w:ind w:left="104" w:right="-79" w:hanging="104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 w:hint="cs"/>
                <w:szCs w:val="22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748" w:type="dxa"/>
          </w:tcPr>
          <w:p w14:paraId="56385DD6" w14:textId="2B635D0A" w:rsidR="00444E03" w:rsidRPr="0086605F" w:rsidRDefault="00ED6D27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</w:tcPr>
          <w:p w14:paraId="4B74C969" w14:textId="4CB6F26C" w:rsidR="00444E03" w:rsidRPr="0086605F" w:rsidRDefault="00444E03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98" w:type="dxa"/>
          </w:tcPr>
          <w:p w14:paraId="5A5FA5D9" w14:textId="5A272884" w:rsidR="00444E03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</w:p>
        </w:tc>
        <w:tc>
          <w:tcPr>
            <w:tcW w:w="178" w:type="dxa"/>
            <w:vAlign w:val="bottom"/>
          </w:tcPr>
          <w:p w14:paraId="226A5478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643742E1" w14:textId="13C2EC9A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370D8FED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1E5736F0" w14:textId="52D5EFF0" w:rsidR="00444E03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2E365BD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38C2C141" w14:textId="4D01BAAB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27C99EE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12A0599" w14:textId="2B4A33E9" w:rsidR="00444E03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642572A8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0BAC7A17" w14:textId="4960142E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72D47CC6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CC3AF84" w14:textId="7462AD3D" w:rsidR="00444E03" w:rsidRPr="0086605F" w:rsidRDefault="00ED6D27" w:rsidP="00444E0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5A3130E5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2C2DA825" w14:textId="0E597E21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CE4CA0" w:rsidRPr="0086605F" w14:paraId="24B67957" w14:textId="77777777" w:rsidTr="00992502">
        <w:trPr>
          <w:cantSplit/>
          <w:trHeight w:val="326"/>
        </w:trPr>
        <w:tc>
          <w:tcPr>
            <w:tcW w:w="3057" w:type="dxa"/>
          </w:tcPr>
          <w:p w14:paraId="4928ECAA" w14:textId="0D11D2C4" w:rsidR="00CE4CA0" w:rsidRPr="0086605F" w:rsidRDefault="00CE4CA0" w:rsidP="00444E03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</w:rPr>
            </w:pPr>
            <w:r w:rsidRPr="0086605F">
              <w:rPr>
                <w:rFonts w:ascii="Angsana New" w:hAnsi="Angsana New" w:cs="Angsana New" w:hint="cs"/>
                <w:szCs w:val="22"/>
                <w:cs/>
              </w:rPr>
              <w:t>บริษัท</w:t>
            </w:r>
            <w:r w:rsidRPr="0086605F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Cs w:val="22"/>
                <w:cs/>
              </w:rPr>
              <w:t>บริหารสินทรัพย์</w:t>
            </w:r>
            <w:r w:rsidRPr="0086605F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Cs w:val="22"/>
                <w:cs/>
              </w:rPr>
              <w:t>ทีเอฟจี</w:t>
            </w:r>
            <w:r w:rsidRPr="0086605F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Cs w:val="22"/>
                <w:cs/>
              </w:rPr>
              <w:t>จำกัด</w:t>
            </w:r>
          </w:p>
        </w:tc>
        <w:tc>
          <w:tcPr>
            <w:tcW w:w="1888" w:type="dxa"/>
            <w:shd w:val="clear" w:color="auto" w:fill="auto"/>
          </w:tcPr>
          <w:p w14:paraId="420C1EE2" w14:textId="29993111" w:rsidR="00CE4CA0" w:rsidRPr="0086605F" w:rsidRDefault="009F139C" w:rsidP="006C727C">
            <w:pPr>
              <w:pStyle w:val="acctfourfigures"/>
              <w:tabs>
                <w:tab w:val="clear" w:pos="765"/>
              </w:tabs>
              <w:spacing w:line="240" w:lineRule="auto"/>
              <w:ind w:left="100" w:right="-79" w:hanging="10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 w:hint="cs"/>
                <w:szCs w:val="22"/>
                <w:cs/>
                <w:lang w:bidi="th-TH"/>
              </w:rPr>
              <w:t>บริหารสินทรัพย์</w:t>
            </w:r>
          </w:p>
        </w:tc>
        <w:tc>
          <w:tcPr>
            <w:tcW w:w="748" w:type="dxa"/>
          </w:tcPr>
          <w:p w14:paraId="660997DF" w14:textId="47B2508C" w:rsidR="00CE4CA0" w:rsidRPr="0086605F" w:rsidRDefault="00ED6D27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  <w:shd w:val="clear" w:color="auto" w:fill="auto"/>
          </w:tcPr>
          <w:p w14:paraId="191422B3" w14:textId="01F92122" w:rsidR="00CE4CA0" w:rsidRPr="0086605F" w:rsidRDefault="00ED6D27" w:rsidP="000E6C4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14:paraId="3483FAF4" w14:textId="23F6E74C" w:rsidR="00CE4CA0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</w:p>
        </w:tc>
        <w:tc>
          <w:tcPr>
            <w:tcW w:w="178" w:type="dxa"/>
            <w:vAlign w:val="bottom"/>
          </w:tcPr>
          <w:p w14:paraId="463F38E2" w14:textId="77777777" w:rsidR="00CE4CA0" w:rsidRPr="0086605F" w:rsidRDefault="00CE4CA0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02761291" w14:textId="12D73BDD" w:rsidR="00CE4CA0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6B2FDB3" w14:textId="77777777" w:rsidR="00CE4CA0" w:rsidRPr="0086605F" w:rsidRDefault="00CE4CA0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</w:tcPr>
          <w:p w14:paraId="1BBB7846" w14:textId="0DFBE044" w:rsidR="00CE4CA0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201E167" w14:textId="77777777" w:rsidR="00CE4CA0" w:rsidRPr="0086605F" w:rsidRDefault="00CE4CA0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1D30D7B1" w14:textId="662058BC" w:rsidR="00CE4CA0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5CF6406" w14:textId="77777777" w:rsidR="00CE4CA0" w:rsidRPr="0086605F" w:rsidRDefault="00CE4CA0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03D34A7" w14:textId="5214236D" w:rsidR="00CE4CA0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3719AD48" w14:textId="77777777" w:rsidR="00CE4CA0" w:rsidRPr="0086605F" w:rsidRDefault="00CE4CA0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14:paraId="6F1968FD" w14:textId="4D78B9FE" w:rsidR="00CE4CA0" w:rsidRPr="0086605F" w:rsidRDefault="00ED6D27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CDD96D7" w14:textId="77777777" w:rsidR="00CE4CA0" w:rsidRPr="0086605F" w:rsidRDefault="00CE4CA0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1BF0835C" w14:textId="2B84184C" w:rsidR="00CE4CA0" w:rsidRPr="0086605F" w:rsidRDefault="00ED6D27" w:rsidP="00444E0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4EC1E4F" w14:textId="77777777" w:rsidR="00CE4CA0" w:rsidRPr="0086605F" w:rsidRDefault="00CE4CA0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  <w:tcBorders>
              <w:bottom w:val="single" w:sz="4" w:space="0" w:color="auto"/>
            </w:tcBorders>
          </w:tcPr>
          <w:p w14:paraId="2153BE41" w14:textId="05A4EFFC" w:rsidR="00CE4CA0" w:rsidRPr="0086605F" w:rsidRDefault="00ED6D27" w:rsidP="00444E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44E03" w:rsidRPr="0086605F" w14:paraId="634F38D8" w14:textId="77777777" w:rsidTr="005A3C05">
        <w:trPr>
          <w:cantSplit/>
          <w:trHeight w:val="281"/>
        </w:trPr>
        <w:tc>
          <w:tcPr>
            <w:tcW w:w="3057" w:type="dxa"/>
          </w:tcPr>
          <w:p w14:paraId="555FD471" w14:textId="210C5C90" w:rsidR="00444E03" w:rsidRPr="0086605F" w:rsidRDefault="00444E03" w:rsidP="00444E03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88" w:type="dxa"/>
          </w:tcPr>
          <w:p w14:paraId="5865D6C7" w14:textId="000EADFC" w:rsidR="00444E03" w:rsidRPr="0086605F" w:rsidRDefault="00444E03" w:rsidP="00444E0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8" w:type="dxa"/>
          </w:tcPr>
          <w:p w14:paraId="55ED876E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81" w:type="dxa"/>
          </w:tcPr>
          <w:p w14:paraId="14715976" w14:textId="47BEDC1A" w:rsidR="00444E03" w:rsidRPr="0086605F" w:rsidRDefault="00444E03" w:rsidP="00444E0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</w:tcPr>
          <w:p w14:paraId="5B81B6D1" w14:textId="54A3A0B9" w:rsidR="00444E03" w:rsidRPr="0086605F" w:rsidRDefault="005A3C05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7,</w:t>
            </w:r>
            <w:r w:rsidR="00A72F99" w:rsidRPr="0086605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747</w:t>
            </w:r>
          </w:p>
        </w:tc>
        <w:tc>
          <w:tcPr>
            <w:tcW w:w="178" w:type="dxa"/>
            <w:vAlign w:val="bottom"/>
          </w:tcPr>
          <w:p w14:paraId="1A4F5D8C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71C493BB" w14:textId="461491AC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7,602</w:t>
            </w:r>
          </w:p>
        </w:tc>
        <w:tc>
          <w:tcPr>
            <w:tcW w:w="178" w:type="dxa"/>
          </w:tcPr>
          <w:p w14:paraId="1D645EE7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998209" w14:textId="4C81FAAB" w:rsidR="00444E03" w:rsidRPr="0086605F" w:rsidRDefault="001B66DD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154</w:t>
            </w:r>
            <w:r w:rsidRPr="0086605F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521E5D00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71E298A5" w14:textId="319DA4BB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154</w:t>
            </w:r>
            <w:r w:rsidRPr="0086605F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1D06F55E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FE1B4" w14:textId="243F2EF3" w:rsidR="00444E03" w:rsidRPr="0086605F" w:rsidRDefault="005A3C05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7,</w:t>
            </w:r>
            <w:r w:rsidR="00A72F99" w:rsidRPr="0086605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593</w:t>
            </w:r>
          </w:p>
        </w:tc>
        <w:tc>
          <w:tcPr>
            <w:tcW w:w="178" w:type="dxa"/>
          </w:tcPr>
          <w:p w14:paraId="298285F7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</w:tcPr>
          <w:p w14:paraId="0F5A2AD4" w14:textId="59C66996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7,448</w:t>
            </w:r>
          </w:p>
        </w:tc>
        <w:tc>
          <w:tcPr>
            <w:tcW w:w="178" w:type="dxa"/>
          </w:tcPr>
          <w:p w14:paraId="1129AF2E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73238FA" w14:textId="219D0EE8" w:rsidR="00444E03" w:rsidRPr="0086605F" w:rsidRDefault="001B66DD" w:rsidP="00444E0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73</w:t>
            </w:r>
            <w:r w:rsidR="00A72F99" w:rsidRPr="0086605F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</w:t>
            </w:r>
          </w:p>
        </w:tc>
        <w:tc>
          <w:tcPr>
            <w:tcW w:w="178" w:type="dxa"/>
          </w:tcPr>
          <w:p w14:paraId="2CC08A51" w14:textId="77777777" w:rsidR="00444E03" w:rsidRPr="0086605F" w:rsidRDefault="00444E03" w:rsidP="00444E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870171" w14:textId="691E5114" w:rsidR="00444E03" w:rsidRPr="0086605F" w:rsidRDefault="00444E03" w:rsidP="00444E0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63</w:t>
            </w:r>
          </w:p>
        </w:tc>
      </w:tr>
    </w:tbl>
    <w:p w14:paraId="1994DC6F" w14:textId="77777777" w:rsidR="005D2623" w:rsidRPr="0086605F" w:rsidRDefault="005D2623" w:rsidP="005D2623">
      <w:pPr>
        <w:rPr>
          <w:rFonts w:ascii="Angsana New" w:hAnsi="Angsana New" w:cs="Angsana New"/>
        </w:rPr>
      </w:pPr>
    </w:p>
    <w:p w14:paraId="7DFC3266" w14:textId="77777777" w:rsidR="00795BED" w:rsidRPr="0086605F" w:rsidRDefault="00795BED" w:rsidP="00795BED">
      <w:pPr>
        <w:ind w:firstLine="540"/>
        <w:rPr>
          <w:rFonts w:ascii="Angsana New" w:hAnsi="Angsana New" w:cs="Angsana New"/>
          <w:sz w:val="30"/>
          <w:szCs w:val="30"/>
          <w:cs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>บริษัทย่อยทางตรงทั้งหมดจดทะเบียนจัดตั้งและดำเนินธุรกิจในประเทศไทย</w:t>
      </w:r>
    </w:p>
    <w:p w14:paraId="72E5E2CD" w14:textId="77777777" w:rsidR="00795BED" w:rsidRPr="0086605F" w:rsidRDefault="00795BED" w:rsidP="00795BED">
      <w:pPr>
        <w:ind w:firstLine="706"/>
        <w:rPr>
          <w:rFonts w:ascii="Angsana New" w:hAnsi="Angsana New" w:cs="Angsana New"/>
        </w:rPr>
      </w:pPr>
    </w:p>
    <w:p w14:paraId="08FB7678" w14:textId="77777777" w:rsidR="00795BED" w:rsidRPr="0086605F" w:rsidRDefault="00795BED" w:rsidP="00795BED">
      <w:pPr>
        <w:rPr>
          <w:rFonts w:ascii="Angsana New" w:hAnsi="Angsana New" w:cs="Angsana New"/>
          <w:cs/>
        </w:rPr>
      </w:pPr>
    </w:p>
    <w:p w14:paraId="2B461379" w14:textId="77777777" w:rsidR="00795BED" w:rsidRPr="0086605F" w:rsidRDefault="00795BED" w:rsidP="00795BED">
      <w:pPr>
        <w:rPr>
          <w:rFonts w:ascii="Angsana New" w:hAnsi="Angsana New" w:cs="Angsana New"/>
        </w:rPr>
      </w:pPr>
    </w:p>
    <w:p w14:paraId="26AF74D7" w14:textId="4DC41BC3" w:rsidR="00BD087B" w:rsidRPr="0086605F" w:rsidRDefault="00BD087B" w:rsidP="00795BED">
      <w:pPr>
        <w:rPr>
          <w:rFonts w:ascii="Angsana New" w:hAnsi="Angsana New" w:cs="Angsana New"/>
          <w:cs/>
        </w:rPr>
        <w:sectPr w:rsidR="00BD087B" w:rsidRPr="0086605F" w:rsidSect="00CA1428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39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8"/>
        <w:gridCol w:w="1953"/>
        <w:gridCol w:w="1243"/>
        <w:gridCol w:w="1065"/>
        <w:gridCol w:w="994"/>
      </w:tblGrid>
      <w:tr w:rsidR="00FC62B5" w:rsidRPr="0086605F" w14:paraId="0AEA61F5" w14:textId="77777777" w:rsidTr="00F53C73">
        <w:trPr>
          <w:cantSplit/>
          <w:tblHeader/>
        </w:trPr>
        <w:tc>
          <w:tcPr>
            <w:tcW w:w="9393" w:type="dxa"/>
            <w:gridSpan w:val="5"/>
          </w:tcPr>
          <w:p w14:paraId="3D39E2EB" w14:textId="77777777" w:rsidR="00FC62B5" w:rsidRPr="0086605F" w:rsidRDefault="00FC62B5" w:rsidP="0080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รายละเอียดบริษัทย่อยทางอ้อมของบริษัท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2566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2565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มีดังนี้</w:t>
            </w:r>
          </w:p>
          <w:p w14:paraId="70C32EE1" w14:textId="77777777" w:rsidR="00FC62B5" w:rsidRPr="0086605F" w:rsidRDefault="00FC62B5" w:rsidP="0080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D087B" w:rsidRPr="0086605F" w14:paraId="79A1FCB3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13E19460" w14:textId="77777777" w:rsidR="00BD087B" w:rsidRPr="0086605F" w:rsidRDefault="00BD087B" w:rsidP="0080547E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953" w:type="dxa"/>
          </w:tcPr>
          <w:p w14:paraId="5005D375" w14:textId="77777777" w:rsidR="00BD087B" w:rsidRPr="0086605F" w:rsidRDefault="00BD087B" w:rsidP="0080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0A8E0C45" w14:textId="77777777" w:rsidR="00BD087B" w:rsidRPr="0086605F" w:rsidRDefault="00BD087B" w:rsidP="0080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059" w:type="dxa"/>
            <w:gridSpan w:val="2"/>
          </w:tcPr>
          <w:p w14:paraId="0679619A" w14:textId="77777777" w:rsidR="00BD087B" w:rsidRPr="0086605F" w:rsidRDefault="00BD087B" w:rsidP="008054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</w:tr>
      <w:tr w:rsidR="00BD087B" w:rsidRPr="0086605F" w14:paraId="432E8192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5668623A" w14:textId="77777777" w:rsidR="00BD087B" w:rsidRPr="0086605F" w:rsidRDefault="00BD087B" w:rsidP="0080547E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6605F">
              <w:rPr>
                <w:rFonts w:ascii="Angsana New" w:hAnsi="Angsana New" w:cs="Angsana New" w:hint="cs"/>
                <w:cs/>
              </w:rPr>
              <w:t>ชื่อ</w:t>
            </w:r>
            <w:r w:rsidRPr="0086605F">
              <w:rPr>
                <w:rFonts w:ascii="Angsana New" w:hAnsi="Angsana New" w:cs="Angsana New"/>
                <w:cs/>
                <w:lang w:val="en-US"/>
              </w:rPr>
              <w:t>กิจการ</w:t>
            </w:r>
          </w:p>
        </w:tc>
        <w:tc>
          <w:tcPr>
            <w:tcW w:w="1953" w:type="dxa"/>
          </w:tcPr>
          <w:p w14:paraId="7D8D2701" w14:textId="77777777" w:rsidR="00BD087B" w:rsidRPr="0086605F" w:rsidRDefault="00BD087B" w:rsidP="0080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43" w:type="dxa"/>
          </w:tcPr>
          <w:p w14:paraId="2B1E4CB2" w14:textId="77777777" w:rsidR="00BD087B" w:rsidRPr="0086605F" w:rsidRDefault="00BD087B" w:rsidP="0080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059" w:type="dxa"/>
            <w:gridSpan w:val="2"/>
          </w:tcPr>
          <w:p w14:paraId="447121E7" w14:textId="77777777" w:rsidR="00BD087B" w:rsidRPr="0086605F" w:rsidRDefault="00BD087B" w:rsidP="008054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เจ้าของ</w:t>
            </w:r>
          </w:p>
        </w:tc>
      </w:tr>
      <w:tr w:rsidR="00BD087B" w:rsidRPr="0086605F" w14:paraId="6029B35D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6A2D9208" w14:textId="77777777" w:rsidR="00BD087B" w:rsidRPr="0086605F" w:rsidRDefault="00BD087B" w:rsidP="0080547E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53" w:type="dxa"/>
          </w:tcPr>
          <w:p w14:paraId="71482E7F" w14:textId="77777777" w:rsidR="00BD087B" w:rsidRPr="0086605F" w:rsidRDefault="00BD087B" w:rsidP="0080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792CA60F" w14:textId="77777777" w:rsidR="00BD087B" w:rsidRPr="0086605F" w:rsidRDefault="00BD087B" w:rsidP="0080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0EB8B41" w14:textId="77777777" w:rsidR="00BD087B" w:rsidRPr="0086605F" w:rsidRDefault="00BD087B" w:rsidP="0080547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94" w:type="dxa"/>
          </w:tcPr>
          <w:p w14:paraId="274A158E" w14:textId="77777777" w:rsidR="00BD087B" w:rsidRPr="0086605F" w:rsidRDefault="00BD087B" w:rsidP="008054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2565</w:t>
            </w:r>
          </w:p>
        </w:tc>
      </w:tr>
      <w:tr w:rsidR="00BD087B" w:rsidRPr="0086605F" w14:paraId="099877B9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3AD2DB44" w14:textId="77777777" w:rsidR="00BD087B" w:rsidRPr="0086605F" w:rsidRDefault="00BD087B" w:rsidP="0080547E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953" w:type="dxa"/>
          </w:tcPr>
          <w:p w14:paraId="4632896F" w14:textId="77777777" w:rsidR="00BD087B" w:rsidRPr="0086605F" w:rsidRDefault="00BD087B" w:rsidP="0080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1BCF36FA" w14:textId="77777777" w:rsidR="00BD087B" w:rsidRPr="0086605F" w:rsidRDefault="00BD087B" w:rsidP="0080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59" w:type="dxa"/>
            <w:gridSpan w:val="2"/>
          </w:tcPr>
          <w:p w14:paraId="777CCB84" w14:textId="77777777" w:rsidR="00BD087B" w:rsidRPr="0086605F" w:rsidRDefault="00BD087B" w:rsidP="008054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BD087B" w:rsidRPr="0086605F" w14:paraId="45A035AF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3935B5EB" w14:textId="77777777" w:rsidR="00BD087B" w:rsidRPr="0086605F" w:rsidRDefault="00BD087B" w:rsidP="0080547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ในต่างประเทศ</w:t>
            </w:r>
          </w:p>
          <w:p w14:paraId="5C90DDAC" w14:textId="77777777" w:rsidR="00BD087B" w:rsidRPr="0086605F" w:rsidRDefault="00BD087B" w:rsidP="0080547E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53" w:type="dxa"/>
          </w:tcPr>
          <w:p w14:paraId="3C94FF81" w14:textId="77777777" w:rsidR="00BD087B" w:rsidRPr="0086605F" w:rsidRDefault="00BD087B" w:rsidP="0080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3B1AC08B" w14:textId="77777777" w:rsidR="00BD087B" w:rsidRPr="0086605F" w:rsidRDefault="00BD087B" w:rsidP="0080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C5975AE" w14:textId="77777777" w:rsidR="00BD087B" w:rsidRPr="0086605F" w:rsidRDefault="00BD087B" w:rsidP="0080547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</w:tcPr>
          <w:p w14:paraId="5F045E3D" w14:textId="77777777" w:rsidR="00BD087B" w:rsidRPr="0086605F" w:rsidRDefault="00BD087B" w:rsidP="0080547E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BD087B" w:rsidRPr="0086605F" w14:paraId="40D7B0B3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2E384727" w14:textId="77777777" w:rsidR="00BD087B" w:rsidRPr="0086605F" w:rsidRDefault="00BD087B" w:rsidP="0080547E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  <w:r w:rsidRPr="0086605F">
              <w:rPr>
                <w:rFonts w:ascii="Angsana New" w:hAnsi="Angsana New" w:cs="Angsana New"/>
                <w:lang w:val="en-US"/>
              </w:rPr>
              <w:t>Thai Viet Corporation Joint Stock Company</w:t>
            </w:r>
          </w:p>
        </w:tc>
        <w:tc>
          <w:tcPr>
            <w:tcW w:w="1953" w:type="dxa"/>
          </w:tcPr>
          <w:p w14:paraId="400E6F12" w14:textId="77777777" w:rsidR="00BD087B" w:rsidRPr="0086605F" w:rsidRDefault="00BD087B" w:rsidP="0080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ผลิตและจำหน่ายสุกร</w:t>
            </w:r>
          </w:p>
        </w:tc>
        <w:tc>
          <w:tcPr>
            <w:tcW w:w="1243" w:type="dxa"/>
          </w:tcPr>
          <w:p w14:paraId="04C7DF75" w14:textId="77777777" w:rsidR="00BD087B" w:rsidRPr="0086605F" w:rsidRDefault="00BD087B" w:rsidP="0080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เวียดนาม</w:t>
            </w:r>
          </w:p>
        </w:tc>
        <w:tc>
          <w:tcPr>
            <w:tcW w:w="1065" w:type="dxa"/>
          </w:tcPr>
          <w:p w14:paraId="02D43DC9" w14:textId="53BD5A5C" w:rsidR="00BD087B" w:rsidRPr="0086605F" w:rsidRDefault="00A72F99" w:rsidP="0080547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994" w:type="dxa"/>
          </w:tcPr>
          <w:p w14:paraId="2352F6ED" w14:textId="77777777" w:rsidR="00BD087B" w:rsidRPr="0086605F" w:rsidRDefault="00BD087B" w:rsidP="0070782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13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</w:tr>
      <w:tr w:rsidR="00BD087B" w:rsidRPr="0086605F" w14:paraId="61C107CA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2DA2A243" w14:textId="77777777" w:rsidR="00BD087B" w:rsidRPr="0086605F" w:rsidRDefault="00BD087B" w:rsidP="0080547E">
            <w:pPr>
              <w:pStyle w:val="a0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1953" w:type="dxa"/>
          </w:tcPr>
          <w:p w14:paraId="5337B902" w14:textId="77777777" w:rsidR="00BD087B" w:rsidRPr="0086605F" w:rsidRDefault="00BD087B" w:rsidP="0080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1BC1654F" w14:textId="77777777" w:rsidR="00BD087B" w:rsidRPr="0086605F" w:rsidRDefault="00BD087B" w:rsidP="0080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65" w:type="dxa"/>
          </w:tcPr>
          <w:p w14:paraId="65584A89" w14:textId="77777777" w:rsidR="00BD087B" w:rsidRPr="0086605F" w:rsidRDefault="00BD087B" w:rsidP="0080547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07304483" w14:textId="77777777" w:rsidR="00BD087B" w:rsidRPr="0086605F" w:rsidRDefault="00BD087B" w:rsidP="007078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13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D087B" w:rsidRPr="0086605F" w14:paraId="360A8EFB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4554C50C" w14:textId="77777777" w:rsidR="00BD087B" w:rsidRPr="0086605F" w:rsidRDefault="00BD087B" w:rsidP="0080547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ในประเทศ</w:t>
            </w:r>
          </w:p>
          <w:p w14:paraId="60183014" w14:textId="77777777" w:rsidR="00BD087B" w:rsidRPr="0086605F" w:rsidRDefault="00BD087B" w:rsidP="0080547E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53" w:type="dxa"/>
          </w:tcPr>
          <w:p w14:paraId="1AF95D7D" w14:textId="77777777" w:rsidR="00BD087B" w:rsidRPr="0086605F" w:rsidRDefault="00BD087B" w:rsidP="0080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6B843F4D" w14:textId="77777777" w:rsidR="00BD087B" w:rsidRPr="0086605F" w:rsidRDefault="00BD087B" w:rsidP="0080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65" w:type="dxa"/>
          </w:tcPr>
          <w:p w14:paraId="4B7D6455" w14:textId="77777777" w:rsidR="00BD087B" w:rsidRPr="0086605F" w:rsidRDefault="00BD087B" w:rsidP="0080547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247EF85B" w14:textId="77777777" w:rsidR="00BD087B" w:rsidRPr="0086605F" w:rsidRDefault="00BD087B" w:rsidP="007078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13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D087B" w:rsidRPr="0086605F" w14:paraId="33ED2681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4E1BF771" w14:textId="77777777" w:rsidR="00BD087B" w:rsidRPr="0086605F" w:rsidRDefault="00BD087B" w:rsidP="0080547E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86605F">
              <w:rPr>
                <w:rFonts w:ascii="Angsana New" w:hAnsi="Angsana New" w:cs="Angsana New" w:hint="cs"/>
                <w:cs/>
                <w:lang w:val="en-US"/>
              </w:rPr>
              <w:t>บริษัท เอฟบีซี เอ็กซ์ซิม จำกัด</w:t>
            </w:r>
          </w:p>
        </w:tc>
        <w:tc>
          <w:tcPr>
            <w:tcW w:w="1953" w:type="dxa"/>
          </w:tcPr>
          <w:p w14:paraId="21F09619" w14:textId="77777777" w:rsidR="00BD087B" w:rsidRPr="0086605F" w:rsidRDefault="00BD087B" w:rsidP="0080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4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จำหน่ายเครื่องปรุงเครื่องปรุงละเครื่องดื่ม</w:t>
            </w:r>
          </w:p>
        </w:tc>
        <w:tc>
          <w:tcPr>
            <w:tcW w:w="1243" w:type="dxa"/>
          </w:tcPr>
          <w:p w14:paraId="25BB1413" w14:textId="77777777" w:rsidR="00BD087B" w:rsidRPr="0086605F" w:rsidRDefault="00BD087B" w:rsidP="0080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065" w:type="dxa"/>
          </w:tcPr>
          <w:p w14:paraId="14FDF253" w14:textId="64346657" w:rsidR="00BD087B" w:rsidRPr="0086605F" w:rsidRDefault="00A72F99" w:rsidP="0080547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994" w:type="dxa"/>
          </w:tcPr>
          <w:p w14:paraId="6D461053" w14:textId="77777777" w:rsidR="00BD087B" w:rsidRPr="0086605F" w:rsidRDefault="00BD087B" w:rsidP="0070782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13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100.00</w:t>
            </w:r>
          </w:p>
        </w:tc>
      </w:tr>
      <w:tr w:rsidR="00BD087B" w:rsidRPr="0086605F" w14:paraId="15AE1B6C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2BEB0180" w14:textId="77777777" w:rsidR="00BD087B" w:rsidRPr="0086605F" w:rsidRDefault="00BD087B" w:rsidP="0080547E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953" w:type="dxa"/>
          </w:tcPr>
          <w:p w14:paraId="71A54EC8" w14:textId="77777777" w:rsidR="00BD087B" w:rsidRPr="0086605F" w:rsidRDefault="00BD087B" w:rsidP="0080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และเครื่องดื่ม</w:t>
            </w:r>
          </w:p>
        </w:tc>
        <w:tc>
          <w:tcPr>
            <w:tcW w:w="1243" w:type="dxa"/>
          </w:tcPr>
          <w:p w14:paraId="6DCC5334" w14:textId="77777777" w:rsidR="00BD087B" w:rsidRPr="0086605F" w:rsidRDefault="00BD087B" w:rsidP="0080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65" w:type="dxa"/>
          </w:tcPr>
          <w:p w14:paraId="52A0D82B" w14:textId="77777777" w:rsidR="00BD087B" w:rsidRPr="0086605F" w:rsidRDefault="00BD087B" w:rsidP="0080547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7F91C135" w14:textId="77777777" w:rsidR="00BD087B" w:rsidRPr="0086605F" w:rsidRDefault="00BD087B" w:rsidP="0080547E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</w:tbl>
    <w:p w14:paraId="0D703839" w14:textId="77777777" w:rsidR="005A6769" w:rsidRPr="0086605F" w:rsidRDefault="005A676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07"/>
        <w:gridCol w:w="180"/>
        <w:gridCol w:w="900"/>
        <w:gridCol w:w="569"/>
        <w:gridCol w:w="1177"/>
        <w:gridCol w:w="180"/>
        <w:gridCol w:w="1080"/>
        <w:gridCol w:w="7"/>
      </w:tblGrid>
      <w:tr w:rsidR="00BD087B" w:rsidRPr="0086605F" w14:paraId="468701B1" w14:textId="77777777" w:rsidTr="00F53C73">
        <w:trPr>
          <w:gridAfter w:val="1"/>
          <w:wAfter w:w="7" w:type="dxa"/>
          <w:cantSplit/>
          <w:tblHeader/>
        </w:trPr>
        <w:tc>
          <w:tcPr>
            <w:tcW w:w="5307" w:type="dxa"/>
          </w:tcPr>
          <w:p w14:paraId="39253599" w14:textId="61E63CA3" w:rsidR="00BD087B" w:rsidRPr="0086605F" w:rsidRDefault="00BD087B" w:rsidP="00EE09B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</w:tc>
        <w:tc>
          <w:tcPr>
            <w:tcW w:w="1080" w:type="dxa"/>
            <w:gridSpan w:val="2"/>
            <w:vAlign w:val="bottom"/>
          </w:tcPr>
          <w:p w14:paraId="638612C2" w14:textId="77777777" w:rsidR="00BD087B" w:rsidRPr="0086605F" w:rsidRDefault="00BD087B" w:rsidP="00EE09B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69" w:type="dxa"/>
          </w:tcPr>
          <w:p w14:paraId="298A9710" w14:textId="77777777" w:rsidR="00BD087B" w:rsidRPr="0086605F" w:rsidRDefault="00BD087B" w:rsidP="00EE09B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vAlign w:val="bottom"/>
          </w:tcPr>
          <w:p w14:paraId="44D1FA95" w14:textId="173F0A69" w:rsidR="00BD087B" w:rsidRPr="0086605F" w:rsidRDefault="00BD087B" w:rsidP="00EE09B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6605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60BE8" w:rsidRPr="0086605F" w14:paraId="3D8C08F7" w14:textId="77777777" w:rsidTr="00F53C73">
        <w:trPr>
          <w:cantSplit/>
          <w:tblHeader/>
        </w:trPr>
        <w:tc>
          <w:tcPr>
            <w:tcW w:w="5307" w:type="dxa"/>
          </w:tcPr>
          <w:p w14:paraId="7A78CAE8" w14:textId="2173D52A" w:rsidR="00860BE8" w:rsidRPr="0086605F" w:rsidRDefault="00860BE8" w:rsidP="00FC62B5">
            <w:pPr>
              <w:pStyle w:val="acctfourfigures"/>
              <w:tabs>
                <w:tab w:val="left" w:pos="720"/>
              </w:tabs>
              <w:spacing w:line="240" w:lineRule="auto"/>
              <w:ind w:left="369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C418B0"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1FF1848E" w14:textId="77777777" w:rsidR="00860BE8" w:rsidRPr="0086605F" w:rsidRDefault="00860BE8" w:rsidP="00EE09B9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F770492" w14:textId="7DCE3100" w:rsidR="00860BE8" w:rsidRPr="0086605F" w:rsidRDefault="00860BE8" w:rsidP="00EE09B9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9" w:type="dxa"/>
          </w:tcPr>
          <w:p w14:paraId="63F7055E" w14:textId="77777777" w:rsidR="00860BE8" w:rsidRPr="0086605F" w:rsidRDefault="00860BE8" w:rsidP="00EE09B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695C70F" w14:textId="5C5E719E" w:rsidR="00860BE8" w:rsidRPr="0086605F" w:rsidRDefault="00C418B0" w:rsidP="00EE09B9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F5673" w:rsidRPr="0086605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0B02511C" w14:textId="77777777" w:rsidR="00860BE8" w:rsidRPr="0086605F" w:rsidRDefault="00860BE8" w:rsidP="00EE09B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72EE5DA9" w14:textId="738E0798" w:rsidR="00860BE8" w:rsidRPr="0086605F" w:rsidRDefault="00C418B0" w:rsidP="00EE09B9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6605F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="00CF5673" w:rsidRPr="0086605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860BE8" w:rsidRPr="0086605F" w14:paraId="19CB8343" w14:textId="77777777" w:rsidTr="00F53C73">
        <w:trPr>
          <w:gridAfter w:val="1"/>
          <w:wAfter w:w="7" w:type="dxa"/>
          <w:cantSplit/>
        </w:trPr>
        <w:tc>
          <w:tcPr>
            <w:tcW w:w="5307" w:type="dxa"/>
          </w:tcPr>
          <w:p w14:paraId="4040CD36" w14:textId="77777777" w:rsidR="00860BE8" w:rsidRPr="0086605F" w:rsidRDefault="00860BE8" w:rsidP="00EE0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C88A75B" w14:textId="77777777" w:rsidR="00860BE8" w:rsidRPr="0086605F" w:rsidRDefault="00860BE8" w:rsidP="00EE09B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891C23" w14:textId="77777777" w:rsidR="00860BE8" w:rsidRPr="0086605F" w:rsidRDefault="00860BE8" w:rsidP="00EE09B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dxa"/>
          </w:tcPr>
          <w:p w14:paraId="74092887" w14:textId="77777777" w:rsidR="00860BE8" w:rsidRPr="0086605F" w:rsidRDefault="00860BE8" w:rsidP="00EE09B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1E64BDA1" w14:textId="5D030496" w:rsidR="00860BE8" w:rsidRPr="0086605F" w:rsidRDefault="00860BE8" w:rsidP="00EE09B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60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C50DB" w:rsidRPr="008660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660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277AD" w:rsidRPr="0086605F" w14:paraId="226A1AD0" w14:textId="77777777" w:rsidTr="00F53C73">
        <w:trPr>
          <w:cantSplit/>
        </w:trPr>
        <w:tc>
          <w:tcPr>
            <w:tcW w:w="5307" w:type="dxa"/>
          </w:tcPr>
          <w:p w14:paraId="10988F0E" w14:textId="6614D242" w:rsidR="003277AD" w:rsidRPr="0086605F" w:rsidRDefault="003277AD" w:rsidP="003277AD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เพิ่มทุนในบริษัท</w:t>
            </w:r>
            <w:r w:rsidRPr="0086605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Theme="majorBidi" w:hAnsiTheme="majorBidi" w:cs="Angsana New" w:hint="cs"/>
                <w:sz w:val="30"/>
                <w:szCs w:val="30"/>
                <w:cs/>
              </w:rPr>
              <w:t>มันนี่</w:t>
            </w:r>
            <w:r w:rsidRPr="0086605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Theme="majorBidi" w:hAnsiTheme="majorBidi" w:cs="Angsana New" w:hint="cs"/>
                <w:sz w:val="30"/>
                <w:szCs w:val="30"/>
                <w:cs/>
              </w:rPr>
              <w:t>ฮับ</w:t>
            </w:r>
            <w:r w:rsidRPr="0086605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Theme="majorBidi" w:hAnsiTheme="majorBidi" w:cs="Angsana New" w:hint="cs"/>
                <w:sz w:val="30"/>
                <w:szCs w:val="30"/>
                <w:cs/>
              </w:rPr>
              <w:t>เซอร์วิส</w:t>
            </w:r>
            <w:r w:rsidRPr="0086605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0" w:type="dxa"/>
          </w:tcPr>
          <w:p w14:paraId="47B4CDDF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E4AD048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9" w:type="dxa"/>
          </w:tcPr>
          <w:p w14:paraId="1725460E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0BFD5025" w14:textId="47D30F62" w:rsidR="003277AD" w:rsidRPr="0086605F" w:rsidRDefault="003277AD" w:rsidP="003277A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120,000</w:t>
            </w:r>
          </w:p>
        </w:tc>
        <w:tc>
          <w:tcPr>
            <w:tcW w:w="180" w:type="dxa"/>
          </w:tcPr>
          <w:p w14:paraId="0FF852BE" w14:textId="77777777" w:rsidR="003277AD" w:rsidRPr="0086605F" w:rsidRDefault="003277AD" w:rsidP="003277A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  <w:gridSpan w:val="2"/>
          </w:tcPr>
          <w:p w14:paraId="448AF873" w14:textId="0702018A" w:rsidR="003277AD" w:rsidRPr="0086605F" w:rsidRDefault="003277AD" w:rsidP="003277A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277AD" w:rsidRPr="0086605F" w14:paraId="7494954E" w14:textId="77777777" w:rsidTr="00F53C73">
        <w:trPr>
          <w:cantSplit/>
        </w:trPr>
        <w:tc>
          <w:tcPr>
            <w:tcW w:w="5307" w:type="dxa"/>
          </w:tcPr>
          <w:p w14:paraId="2555164A" w14:textId="77777777" w:rsidR="003277AD" w:rsidRPr="0086605F" w:rsidRDefault="003277AD" w:rsidP="003277AD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86605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บริหารสินทรัพย์</w:t>
            </w:r>
            <w:r w:rsidRPr="0086605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ทีเอฟจี</w:t>
            </w:r>
            <w:r w:rsidRPr="0086605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0" w:type="dxa"/>
          </w:tcPr>
          <w:p w14:paraId="4C44E56E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A2290EB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9" w:type="dxa"/>
          </w:tcPr>
          <w:p w14:paraId="6B1E46AF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038A9413" w14:textId="1A6AB0D4" w:rsidR="003277AD" w:rsidRPr="0086605F" w:rsidRDefault="003277AD" w:rsidP="003277A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25,000</w:t>
            </w:r>
          </w:p>
        </w:tc>
        <w:tc>
          <w:tcPr>
            <w:tcW w:w="180" w:type="dxa"/>
          </w:tcPr>
          <w:p w14:paraId="765F50F9" w14:textId="77777777" w:rsidR="003277AD" w:rsidRPr="0086605F" w:rsidRDefault="003277AD" w:rsidP="003277A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  <w:gridSpan w:val="2"/>
          </w:tcPr>
          <w:p w14:paraId="41B269E0" w14:textId="77777777" w:rsidR="003277AD" w:rsidRPr="0086605F" w:rsidRDefault="003277AD" w:rsidP="003277A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277AD" w:rsidRPr="0086605F" w14:paraId="13D78582" w14:textId="77777777" w:rsidTr="00F53C73">
        <w:trPr>
          <w:cantSplit/>
        </w:trPr>
        <w:tc>
          <w:tcPr>
            <w:tcW w:w="5307" w:type="dxa"/>
          </w:tcPr>
          <w:p w14:paraId="398ABD41" w14:textId="76030160" w:rsidR="003277AD" w:rsidRPr="0086605F" w:rsidRDefault="003277AD" w:rsidP="003277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ที พาราก้อน โฮลดิ้ง จำกัด</w:t>
            </w:r>
          </w:p>
        </w:tc>
        <w:tc>
          <w:tcPr>
            <w:tcW w:w="180" w:type="dxa"/>
          </w:tcPr>
          <w:p w14:paraId="6CFA9F60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C126AD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dxa"/>
          </w:tcPr>
          <w:p w14:paraId="3DF59DFA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FF5E824" w14:textId="6421346D" w:rsidR="003277AD" w:rsidRPr="0086605F" w:rsidRDefault="003277AD" w:rsidP="003277A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D7765B" w14:textId="77777777" w:rsidR="003277AD" w:rsidRPr="0086605F" w:rsidRDefault="003277AD" w:rsidP="003277A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7" w:type="dxa"/>
            <w:gridSpan w:val="2"/>
          </w:tcPr>
          <w:p w14:paraId="12BA6593" w14:textId="253C2BD1" w:rsidR="003277AD" w:rsidRPr="0086605F" w:rsidRDefault="003277AD" w:rsidP="003277A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574,500</w:t>
            </w:r>
          </w:p>
        </w:tc>
      </w:tr>
      <w:tr w:rsidR="003277AD" w:rsidRPr="0086605F" w14:paraId="2DECAF4E" w14:textId="77777777" w:rsidTr="00F53C73">
        <w:trPr>
          <w:cantSplit/>
        </w:trPr>
        <w:tc>
          <w:tcPr>
            <w:tcW w:w="5307" w:type="dxa"/>
          </w:tcPr>
          <w:p w14:paraId="3803B3FB" w14:textId="44F78EB7" w:rsidR="003277AD" w:rsidRPr="0086605F" w:rsidRDefault="003277AD" w:rsidP="003277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ไทย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ฟู้ดส์ สไวน อินเตอร์เนชั่นแนล จำกัด</w:t>
            </w:r>
          </w:p>
        </w:tc>
        <w:tc>
          <w:tcPr>
            <w:tcW w:w="180" w:type="dxa"/>
          </w:tcPr>
          <w:p w14:paraId="3B7D907A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1C5D54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dxa"/>
          </w:tcPr>
          <w:p w14:paraId="6A354FFB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45C7A66" w14:textId="68E5244B" w:rsidR="003277AD" w:rsidRPr="0086605F" w:rsidRDefault="003277AD" w:rsidP="003277A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D078C9" w14:textId="77777777" w:rsidR="003277AD" w:rsidRPr="0086605F" w:rsidRDefault="003277AD" w:rsidP="003277A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7" w:type="dxa"/>
            <w:gridSpan w:val="2"/>
          </w:tcPr>
          <w:p w14:paraId="1A4A42AD" w14:textId="4061AEC1" w:rsidR="003277AD" w:rsidRPr="0086605F" w:rsidRDefault="003277AD" w:rsidP="003277A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280,000</w:t>
            </w:r>
          </w:p>
        </w:tc>
      </w:tr>
      <w:tr w:rsidR="003277AD" w:rsidRPr="0086605F" w14:paraId="7D9640C9" w14:textId="77777777" w:rsidTr="00F53C73">
        <w:trPr>
          <w:cantSplit/>
        </w:trPr>
        <w:tc>
          <w:tcPr>
            <w:tcW w:w="5307" w:type="dxa"/>
          </w:tcPr>
          <w:p w14:paraId="2F77568A" w14:textId="6F08F04C" w:rsidR="003277AD" w:rsidRPr="0086605F" w:rsidRDefault="003277AD" w:rsidP="003277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ไทย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ฟู้ดส์ สไวน ฟาร์ม จำกัด</w:t>
            </w:r>
          </w:p>
        </w:tc>
        <w:tc>
          <w:tcPr>
            <w:tcW w:w="180" w:type="dxa"/>
          </w:tcPr>
          <w:p w14:paraId="7966F574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E36058" w14:textId="0AFC70A4" w:rsidR="003277AD" w:rsidRPr="0086605F" w:rsidRDefault="003277AD" w:rsidP="003277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69" w:type="dxa"/>
          </w:tcPr>
          <w:p w14:paraId="16F3FDE4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95FD94A" w14:textId="39AE4443" w:rsidR="003277AD" w:rsidRPr="0086605F" w:rsidRDefault="003277AD" w:rsidP="003277A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1FADF8" w14:textId="77777777" w:rsidR="003277AD" w:rsidRPr="0086605F" w:rsidRDefault="003277AD" w:rsidP="003277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2361E4E1" w14:textId="272E438D" w:rsidR="003277AD" w:rsidRPr="0086605F" w:rsidRDefault="003277AD" w:rsidP="003277A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60,000</w:t>
            </w:r>
          </w:p>
        </w:tc>
      </w:tr>
      <w:tr w:rsidR="003277AD" w:rsidRPr="0086605F" w14:paraId="1218492E" w14:textId="77777777" w:rsidTr="00F53C73">
        <w:trPr>
          <w:cantSplit/>
        </w:trPr>
        <w:tc>
          <w:tcPr>
            <w:tcW w:w="5307" w:type="dxa"/>
          </w:tcPr>
          <w:p w14:paraId="6E22A903" w14:textId="51512264" w:rsidR="003277AD" w:rsidRPr="0086605F" w:rsidRDefault="003277AD" w:rsidP="003277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 ไทยฟู้ดส์ รีนิวเอเบิล จำกัด</w:t>
            </w:r>
          </w:p>
        </w:tc>
        <w:tc>
          <w:tcPr>
            <w:tcW w:w="180" w:type="dxa"/>
          </w:tcPr>
          <w:p w14:paraId="42BACFE6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C6957B" w14:textId="77777777" w:rsidR="003277AD" w:rsidRPr="0086605F" w:rsidRDefault="003277AD" w:rsidP="003277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69" w:type="dxa"/>
          </w:tcPr>
          <w:p w14:paraId="44614AE1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382603E" w14:textId="6D7D9135" w:rsidR="003277AD" w:rsidRPr="0086605F" w:rsidRDefault="003277AD" w:rsidP="003277A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B327CE" w14:textId="77777777" w:rsidR="003277AD" w:rsidRPr="0086605F" w:rsidRDefault="003277AD" w:rsidP="003277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430AD849" w14:textId="647C7AA5" w:rsidR="003277AD" w:rsidRPr="0086605F" w:rsidRDefault="003277AD" w:rsidP="003277A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25,000</w:t>
            </w:r>
          </w:p>
        </w:tc>
      </w:tr>
      <w:tr w:rsidR="003277AD" w:rsidRPr="0086605F" w14:paraId="20463AB1" w14:textId="77777777" w:rsidTr="00F53C73">
        <w:trPr>
          <w:cantSplit/>
        </w:trPr>
        <w:tc>
          <w:tcPr>
            <w:tcW w:w="5307" w:type="dxa"/>
          </w:tcPr>
          <w:p w14:paraId="7F568227" w14:textId="673D9CA5" w:rsidR="003277AD" w:rsidRPr="0086605F" w:rsidRDefault="003277AD" w:rsidP="003277A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 ไทย ฟู้ดส์ เฟรซ มาร์เก็ต จำกัด</w:t>
            </w:r>
          </w:p>
        </w:tc>
        <w:tc>
          <w:tcPr>
            <w:tcW w:w="180" w:type="dxa"/>
          </w:tcPr>
          <w:p w14:paraId="34CC0CAD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30F2217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9" w:type="dxa"/>
          </w:tcPr>
          <w:p w14:paraId="469B8CA5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586F69EF" w14:textId="05389A6A" w:rsidR="003277AD" w:rsidRPr="0086605F" w:rsidRDefault="003277AD" w:rsidP="003277A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3FE76A" w14:textId="77777777" w:rsidR="003277AD" w:rsidRPr="0086605F" w:rsidRDefault="003277AD" w:rsidP="003277A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  <w:gridSpan w:val="2"/>
          </w:tcPr>
          <w:p w14:paraId="3F9DB56F" w14:textId="6022DC4A" w:rsidR="003277AD" w:rsidRPr="0086605F" w:rsidRDefault="003277AD" w:rsidP="003277A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3277AD" w:rsidRPr="0086605F" w14:paraId="662C6400" w14:textId="77777777" w:rsidTr="00F53C73">
        <w:trPr>
          <w:cantSplit/>
        </w:trPr>
        <w:tc>
          <w:tcPr>
            <w:tcW w:w="5307" w:type="dxa"/>
          </w:tcPr>
          <w:p w14:paraId="52C4FB9D" w14:textId="160B14A9" w:rsidR="003277AD" w:rsidRPr="0086605F" w:rsidRDefault="003277AD" w:rsidP="003277A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 มาย เพ็ท จำกัด</w:t>
            </w:r>
          </w:p>
        </w:tc>
        <w:tc>
          <w:tcPr>
            <w:tcW w:w="180" w:type="dxa"/>
          </w:tcPr>
          <w:p w14:paraId="69F587A1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B612447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9" w:type="dxa"/>
          </w:tcPr>
          <w:p w14:paraId="28B963C7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6B3594AB" w14:textId="6788873B" w:rsidR="003277AD" w:rsidRPr="0086605F" w:rsidRDefault="003277AD" w:rsidP="003277A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9559FD" w14:textId="77777777" w:rsidR="003277AD" w:rsidRPr="0086605F" w:rsidRDefault="003277AD" w:rsidP="003277A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  <w:gridSpan w:val="2"/>
          </w:tcPr>
          <w:p w14:paraId="59A9E7BF" w14:textId="5D76292B" w:rsidR="003277AD" w:rsidRPr="0086605F" w:rsidRDefault="003277AD" w:rsidP="003277A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</w:tr>
      <w:tr w:rsidR="003277AD" w:rsidRPr="0086605F" w14:paraId="48E0411D" w14:textId="77777777" w:rsidTr="00F53C73">
        <w:trPr>
          <w:cantSplit/>
        </w:trPr>
        <w:tc>
          <w:tcPr>
            <w:tcW w:w="5307" w:type="dxa"/>
            <w:shd w:val="clear" w:color="auto" w:fill="auto"/>
          </w:tcPr>
          <w:p w14:paraId="18C58C06" w14:textId="0CEFBEBB" w:rsidR="003277AD" w:rsidRPr="0086605F" w:rsidRDefault="003277AD" w:rsidP="003277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80" w:type="dxa"/>
            <w:shd w:val="clear" w:color="auto" w:fill="auto"/>
          </w:tcPr>
          <w:p w14:paraId="3401372B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DAE4291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dxa"/>
            <w:shd w:val="clear" w:color="auto" w:fill="auto"/>
          </w:tcPr>
          <w:p w14:paraId="113C7544" w14:textId="77777777" w:rsidR="003277AD" w:rsidRPr="0086605F" w:rsidRDefault="003277AD" w:rsidP="003277A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76B7B35" w14:textId="006C540D" w:rsidR="003277AD" w:rsidRPr="0086605F" w:rsidRDefault="008E24E1" w:rsidP="003277A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62815C" w14:textId="77777777" w:rsidR="003277AD" w:rsidRPr="0086605F" w:rsidRDefault="003277AD" w:rsidP="003277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4B098FD8" w14:textId="63B9F96E" w:rsidR="003277AD" w:rsidRPr="0086605F" w:rsidRDefault="003277AD" w:rsidP="003277A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718,024</w:t>
            </w:r>
          </w:p>
        </w:tc>
      </w:tr>
    </w:tbl>
    <w:p w14:paraId="1AEDA2E2" w14:textId="77777777" w:rsidR="00D86ED9" w:rsidRPr="0086605F" w:rsidRDefault="00D86ED9" w:rsidP="00CA1532">
      <w:pPr>
        <w:pStyle w:val="ListParagraph"/>
        <w:tabs>
          <w:tab w:val="clear" w:pos="680"/>
          <w:tab w:val="left" w:pos="540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135CF6A" w14:textId="77777777" w:rsidR="00FC62B5" w:rsidRPr="0086605F" w:rsidRDefault="00FC6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i/>
          <w:iCs/>
          <w:spacing w:val="-6"/>
          <w:sz w:val="30"/>
          <w:szCs w:val="30"/>
          <w:cs/>
        </w:rPr>
      </w:pPr>
      <w:r w:rsidRPr="0086605F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br w:type="page"/>
      </w:r>
    </w:p>
    <w:p w14:paraId="11DDFED9" w14:textId="78CD25F3" w:rsidR="00BE4DD6" w:rsidRPr="0086605F" w:rsidRDefault="00BE4DD6" w:rsidP="00F53C73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86605F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การเพิ่มทุนในบริษัทย่อย</w:t>
      </w:r>
    </w:p>
    <w:p w14:paraId="0C868415" w14:textId="77777777" w:rsidR="00BE4DD6" w:rsidRPr="0086605F" w:rsidRDefault="00BE4DD6" w:rsidP="00BE4DD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Theme="majorBidi" w:hAnsiTheme="majorBidi" w:cstheme="majorBidi"/>
          <w:i/>
          <w:iCs/>
          <w:spacing w:val="-6"/>
          <w:sz w:val="22"/>
        </w:rPr>
      </w:pPr>
    </w:p>
    <w:p w14:paraId="1F85C46A" w14:textId="2C369584" w:rsidR="00BE4DD6" w:rsidRPr="0086605F" w:rsidRDefault="00BE4DD6" w:rsidP="00F53C7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605F">
        <w:rPr>
          <w:rFonts w:ascii="Angsana New" w:hAnsi="Angsana New" w:hint="cs"/>
          <w:sz w:val="30"/>
          <w:szCs w:val="30"/>
          <w:cs/>
        </w:rPr>
        <w:t>บริษัทลงทุนในบริษัทย่อยในประเทศแห่งหนึ่ง (</w:t>
      </w:r>
      <w:r w:rsidR="00EE5D47" w:rsidRPr="0086605F">
        <w:rPr>
          <w:rFonts w:ascii="Angsana New" w:hAnsi="Angsana New" w:hint="cs"/>
          <w:sz w:val="30"/>
          <w:szCs w:val="30"/>
          <w:cs/>
        </w:rPr>
        <w:t>บริษัท</w:t>
      </w:r>
      <w:r w:rsidR="00EE5D47" w:rsidRPr="0086605F">
        <w:rPr>
          <w:rFonts w:ascii="Angsana New" w:hAnsi="Angsana New"/>
          <w:sz w:val="30"/>
          <w:szCs w:val="30"/>
          <w:cs/>
        </w:rPr>
        <w:t xml:space="preserve"> </w:t>
      </w:r>
      <w:r w:rsidR="00EE5D47" w:rsidRPr="0086605F">
        <w:rPr>
          <w:rFonts w:ascii="Angsana New" w:hAnsi="Angsana New" w:hint="cs"/>
          <w:sz w:val="30"/>
          <w:szCs w:val="30"/>
          <w:cs/>
        </w:rPr>
        <w:t>มันนี่</w:t>
      </w:r>
      <w:r w:rsidR="00EE5D47" w:rsidRPr="0086605F">
        <w:rPr>
          <w:rFonts w:ascii="Angsana New" w:hAnsi="Angsana New"/>
          <w:sz w:val="30"/>
          <w:szCs w:val="30"/>
          <w:cs/>
        </w:rPr>
        <w:t xml:space="preserve"> </w:t>
      </w:r>
      <w:r w:rsidR="00EE5D47" w:rsidRPr="0086605F">
        <w:rPr>
          <w:rFonts w:ascii="Angsana New" w:hAnsi="Angsana New" w:hint="cs"/>
          <w:sz w:val="30"/>
          <w:szCs w:val="30"/>
          <w:cs/>
        </w:rPr>
        <w:t>ฮับ</w:t>
      </w:r>
      <w:r w:rsidR="00EE5D47" w:rsidRPr="0086605F">
        <w:rPr>
          <w:rFonts w:ascii="Angsana New" w:hAnsi="Angsana New"/>
          <w:sz w:val="30"/>
          <w:szCs w:val="30"/>
          <w:cs/>
        </w:rPr>
        <w:t xml:space="preserve"> </w:t>
      </w:r>
      <w:r w:rsidR="00EE5D47" w:rsidRPr="0086605F">
        <w:rPr>
          <w:rFonts w:ascii="Angsana New" w:hAnsi="Angsana New" w:hint="cs"/>
          <w:sz w:val="30"/>
          <w:szCs w:val="30"/>
          <w:cs/>
        </w:rPr>
        <w:t>เซอร์วิส</w:t>
      </w:r>
      <w:r w:rsidR="00EE5D47" w:rsidRPr="0086605F">
        <w:rPr>
          <w:rFonts w:ascii="Angsana New" w:hAnsi="Angsana New"/>
          <w:sz w:val="30"/>
          <w:szCs w:val="30"/>
          <w:cs/>
        </w:rPr>
        <w:t xml:space="preserve"> </w:t>
      </w:r>
      <w:r w:rsidR="00EE5D47" w:rsidRPr="0086605F">
        <w:rPr>
          <w:rFonts w:ascii="Angsana New" w:hAnsi="Angsana New" w:hint="cs"/>
          <w:sz w:val="30"/>
          <w:szCs w:val="30"/>
          <w:cs/>
        </w:rPr>
        <w:t>จำกัด</w:t>
      </w:r>
      <w:r w:rsidRPr="0086605F">
        <w:rPr>
          <w:rFonts w:ascii="Angsana New" w:hAnsi="Angsana New" w:hint="cs"/>
          <w:sz w:val="30"/>
          <w:szCs w:val="30"/>
          <w:cs/>
        </w:rPr>
        <w:t>) เพิ่มขึ้นเป็นจำนวนเงิน</w:t>
      </w:r>
      <w:r w:rsidR="00EE5D47" w:rsidRPr="0086605F">
        <w:rPr>
          <w:rFonts w:ascii="Angsana New" w:hAnsi="Angsana New"/>
          <w:sz w:val="30"/>
          <w:szCs w:val="30"/>
        </w:rPr>
        <w:t xml:space="preserve"> 1</w:t>
      </w:r>
      <w:r w:rsidR="00633362" w:rsidRPr="0086605F">
        <w:rPr>
          <w:rFonts w:ascii="Angsana New" w:hAnsi="Angsana New"/>
          <w:sz w:val="30"/>
          <w:szCs w:val="30"/>
        </w:rPr>
        <w:t>2</w:t>
      </w:r>
      <w:r w:rsidR="00EE5D47" w:rsidRPr="0086605F">
        <w:rPr>
          <w:rFonts w:ascii="Angsana New" w:hAnsi="Angsana New"/>
          <w:sz w:val="30"/>
          <w:szCs w:val="30"/>
        </w:rPr>
        <w:t>0.0</w:t>
      </w:r>
      <w:r w:rsidRPr="0086605F">
        <w:rPr>
          <w:rFonts w:ascii="Angsana New" w:hAnsi="Angsana New" w:hint="cs"/>
          <w:sz w:val="30"/>
          <w:szCs w:val="30"/>
          <w:cs/>
        </w:rPr>
        <w:t xml:space="preserve"> </w:t>
      </w:r>
      <w:r w:rsidR="00EE5D47" w:rsidRPr="0086605F">
        <w:rPr>
          <w:rFonts w:ascii="Angsana New" w:hAnsi="Angsana New" w:hint="cs"/>
          <w:sz w:val="30"/>
          <w:szCs w:val="30"/>
          <w:cs/>
        </w:rPr>
        <w:t xml:space="preserve">      </w:t>
      </w:r>
      <w:r w:rsidRPr="0086605F">
        <w:rPr>
          <w:rFonts w:ascii="Angsana New" w:hAnsi="Angsana New" w:hint="cs"/>
          <w:sz w:val="30"/>
          <w:szCs w:val="30"/>
          <w:cs/>
        </w:rPr>
        <w:t>ล้านบาท</w:t>
      </w:r>
      <w:r w:rsidR="00FE5ED7" w:rsidRPr="0086605F">
        <w:rPr>
          <w:rFonts w:ascii="Angsana New" w:hAnsi="Angsana New" w:hint="cs"/>
          <w:sz w:val="30"/>
          <w:szCs w:val="30"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โดยมีรายละเอียดดังนี้</w:t>
      </w:r>
    </w:p>
    <w:p w14:paraId="69CCE57B" w14:textId="77777777" w:rsidR="00BE4DD6" w:rsidRPr="0086605F" w:rsidRDefault="00BE4DD6" w:rsidP="00BE4DD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E9AFD96" w14:textId="75302C97" w:rsidR="008C6362" w:rsidRPr="0086605F" w:rsidRDefault="00CA7C1B" w:rsidP="00F53C73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</w:tabs>
        <w:ind w:hanging="153"/>
        <w:jc w:val="thaiDistribute"/>
        <w:rPr>
          <w:rFonts w:ascii="Angsana New" w:hAnsi="Angsana New"/>
          <w:sz w:val="30"/>
          <w:szCs w:val="30"/>
        </w:rPr>
      </w:pPr>
      <w:r w:rsidRPr="0086605F">
        <w:rPr>
          <w:rFonts w:ascii="Angsana New" w:hAnsi="Angsana New" w:hint="cs"/>
          <w:sz w:val="30"/>
          <w:szCs w:val="30"/>
          <w:cs/>
        </w:rPr>
        <w:t>เพิ่มทุนจดทะเบียนเป็นจำนวนเงิน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="006D79F1" w:rsidRPr="0086605F">
        <w:rPr>
          <w:rFonts w:ascii="Angsana New" w:hAnsi="Angsana New"/>
          <w:sz w:val="30"/>
          <w:szCs w:val="30"/>
        </w:rPr>
        <w:t xml:space="preserve">100.0 </w:t>
      </w:r>
      <w:r w:rsidRPr="0086605F">
        <w:rPr>
          <w:rFonts w:ascii="Angsana New" w:hAnsi="Angsana New" w:hint="cs"/>
          <w:sz w:val="30"/>
          <w:szCs w:val="30"/>
          <w:cs/>
        </w:rPr>
        <w:t>ล้านบาท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จาก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="006D79F1" w:rsidRPr="0086605F">
        <w:rPr>
          <w:rFonts w:ascii="Angsana New" w:hAnsi="Angsana New"/>
          <w:sz w:val="30"/>
          <w:szCs w:val="30"/>
        </w:rPr>
        <w:t>50.0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ล้านบาท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เป็น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="006D79F1" w:rsidRPr="0086605F">
        <w:rPr>
          <w:rFonts w:ascii="Angsana New" w:hAnsi="Angsana New"/>
          <w:sz w:val="30"/>
          <w:szCs w:val="30"/>
        </w:rPr>
        <w:t xml:space="preserve">150.0 </w:t>
      </w:r>
      <w:r w:rsidRPr="0086605F">
        <w:rPr>
          <w:rFonts w:ascii="Angsana New" w:hAnsi="Angsana New" w:hint="cs"/>
          <w:sz w:val="30"/>
          <w:szCs w:val="30"/>
          <w:cs/>
        </w:rPr>
        <w:t>ล้านบาท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บริษัทเข้าซื้อหุ้นเพิ่มทุนเป็นจำนวนเงิน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="006D79F1" w:rsidRPr="0086605F">
        <w:rPr>
          <w:rFonts w:ascii="Angsana New" w:hAnsi="Angsana New"/>
          <w:sz w:val="30"/>
          <w:szCs w:val="30"/>
        </w:rPr>
        <w:t>100.0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ล้านบาท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โดยภายหลังการซื้อหุ้นเพิ่มทุนดังกล่าว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บริษัทมีสัดส่วนการลงทุนในบริษัทย่อยดังกล่าวเปลี่ยนแปลงไปจากอัตราร้อยละ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="006D79F1" w:rsidRPr="0086605F">
        <w:rPr>
          <w:rFonts w:ascii="Angsana New" w:hAnsi="Angsana New"/>
          <w:sz w:val="30"/>
          <w:szCs w:val="30"/>
        </w:rPr>
        <w:t>88.50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เป็นอัตราร้อยละ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="006D79F1" w:rsidRPr="0086605F">
        <w:rPr>
          <w:rFonts w:ascii="Angsana New" w:hAnsi="Angsana New"/>
          <w:sz w:val="30"/>
          <w:szCs w:val="30"/>
        </w:rPr>
        <w:t>96.17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ของทุนที่ชำระแล้ว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การดําเนินการ             จดทะเบียนเพิ่มทุนดังกล่าวกับกระทรวงพาณิชย์ได้แล้วเสร็จเมื่อวันที่</w:t>
      </w:r>
      <w:r w:rsidR="006D79F1" w:rsidRPr="0086605F">
        <w:rPr>
          <w:rFonts w:ascii="Angsana New" w:hAnsi="Angsana New"/>
          <w:sz w:val="30"/>
          <w:szCs w:val="30"/>
        </w:rPr>
        <w:t xml:space="preserve"> 5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เมษายน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="006D79F1" w:rsidRPr="0086605F">
        <w:rPr>
          <w:rFonts w:ascii="Angsana New" w:hAnsi="Angsana New"/>
          <w:sz w:val="30"/>
          <w:szCs w:val="30"/>
        </w:rPr>
        <w:t>2566</w:t>
      </w:r>
    </w:p>
    <w:p w14:paraId="41E31FA4" w14:textId="77777777" w:rsidR="00476C9C" w:rsidRPr="0086605F" w:rsidRDefault="00476C9C" w:rsidP="00476C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603"/>
        <w:jc w:val="thaiDistribute"/>
        <w:rPr>
          <w:rFonts w:ascii="Angsana New" w:hAnsi="Angsana New"/>
          <w:sz w:val="30"/>
          <w:szCs w:val="30"/>
        </w:rPr>
      </w:pPr>
    </w:p>
    <w:p w14:paraId="6496D587" w14:textId="74F1A412" w:rsidR="00CA7C1B" w:rsidRPr="0086605F" w:rsidRDefault="00476C9C" w:rsidP="00F53C73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</w:tabs>
        <w:ind w:hanging="153"/>
        <w:jc w:val="thaiDistribute"/>
        <w:rPr>
          <w:rFonts w:ascii="Angsana New" w:hAnsi="Angsana New"/>
          <w:sz w:val="30"/>
          <w:szCs w:val="30"/>
        </w:rPr>
      </w:pPr>
      <w:r w:rsidRPr="0086605F">
        <w:rPr>
          <w:rFonts w:ascii="Angsana New" w:hAnsi="Angsana New" w:hint="cs"/>
          <w:sz w:val="30"/>
          <w:szCs w:val="30"/>
          <w:cs/>
        </w:rPr>
        <w:t>เพิ่มทุนจดทะเบียนเป็นจำนวนเงิน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/>
          <w:sz w:val="30"/>
          <w:szCs w:val="30"/>
        </w:rPr>
        <w:t xml:space="preserve">20.0 </w:t>
      </w:r>
      <w:r w:rsidRPr="0086605F">
        <w:rPr>
          <w:rFonts w:ascii="Angsana New" w:hAnsi="Angsana New" w:hint="cs"/>
          <w:sz w:val="30"/>
          <w:szCs w:val="30"/>
          <w:cs/>
        </w:rPr>
        <w:t>ล้านบาท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จาก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/>
          <w:sz w:val="30"/>
          <w:szCs w:val="30"/>
        </w:rPr>
        <w:t>150.0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ล้านบาท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เป็น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/>
          <w:sz w:val="30"/>
          <w:szCs w:val="30"/>
        </w:rPr>
        <w:t xml:space="preserve">170.0 </w:t>
      </w:r>
      <w:r w:rsidRPr="0086605F">
        <w:rPr>
          <w:rFonts w:ascii="Angsana New" w:hAnsi="Angsana New" w:hint="cs"/>
          <w:sz w:val="30"/>
          <w:szCs w:val="30"/>
          <w:cs/>
        </w:rPr>
        <w:t>ล้านบาท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บริษัทเข้าซื้อหุ้นเพิ่มทุนเป็นจำนวนเงิน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/>
          <w:sz w:val="30"/>
          <w:szCs w:val="30"/>
        </w:rPr>
        <w:t>20.0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ล้านบาท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โดยภายหลังการซื้อหุ้นเพิ่มทุนดังกล่าว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บริษัทมีสัดส่วนการลงทุนในบริษัทย่อยดังกล่าวเปลี่ยนแปลงไปจากอัตราร้อยละ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/>
          <w:sz w:val="30"/>
          <w:szCs w:val="30"/>
        </w:rPr>
        <w:t>96.17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เป็นอัตราร้อยละ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/>
          <w:sz w:val="30"/>
          <w:szCs w:val="30"/>
        </w:rPr>
        <w:t>96.62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ของทุนที่ชำระแล้ว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การดําเนินการ             จดทะเบียนเพิ่มทุนดังกล่าวกับกระทรวงพาณิชย์ได้แล้วเสร็จเมื่อวันที่</w:t>
      </w:r>
      <w:r w:rsidRPr="0086605F">
        <w:rPr>
          <w:rFonts w:ascii="Angsana New" w:hAnsi="Angsana New"/>
          <w:sz w:val="30"/>
          <w:szCs w:val="30"/>
        </w:rPr>
        <w:t xml:space="preserve"> 18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ตุลาคม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/>
          <w:sz w:val="30"/>
          <w:szCs w:val="30"/>
        </w:rPr>
        <w:t>2566</w:t>
      </w:r>
    </w:p>
    <w:p w14:paraId="4D24DB73" w14:textId="77777777" w:rsidR="00476C9C" w:rsidRPr="0086605F" w:rsidRDefault="00476C9C" w:rsidP="00476C9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jc w:val="thaiDistribute"/>
        <w:rPr>
          <w:rFonts w:ascii="Angsana New" w:hAnsi="Angsana New" w:cstheme="minorBidi"/>
          <w:sz w:val="30"/>
          <w:szCs w:val="30"/>
        </w:rPr>
      </w:pPr>
    </w:p>
    <w:p w14:paraId="3DB7EE95" w14:textId="32E11C9C" w:rsidR="00BE4DD6" w:rsidRPr="0086605F" w:rsidRDefault="00CA7C1B" w:rsidP="00F53C73">
      <w:pPr>
        <w:tabs>
          <w:tab w:val="clear" w:pos="454"/>
          <w:tab w:val="clear" w:pos="680"/>
        </w:tabs>
        <w:ind w:left="540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>บริษัทย่อยในประเทศแห่งหนึ่ง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86605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ที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พาราก้อน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โฮลดิ้ง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86605F">
        <w:rPr>
          <w:rFonts w:ascii="Angsana New" w:hAnsi="Angsana New" w:cs="Angsana New" w:hint="cs"/>
          <w:sz w:val="30"/>
          <w:szCs w:val="30"/>
          <w:cs/>
        </w:rPr>
        <w:t>ที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พาราก้อน</w:t>
      </w:r>
      <w:r w:rsidRPr="0086605F">
        <w:rPr>
          <w:rFonts w:ascii="Angsana New" w:hAnsi="Angsana New" w:cs="Angsana New" w:hint="eastAsia"/>
          <w:sz w:val="30"/>
          <w:szCs w:val="30"/>
          <w:cs/>
        </w:rPr>
        <w:t>”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)) </w:t>
      </w:r>
      <w:r w:rsidRPr="0086605F">
        <w:rPr>
          <w:rFonts w:ascii="Angsana New" w:hAnsi="Angsana New" w:cs="Angsana New" w:hint="cs"/>
          <w:sz w:val="30"/>
          <w:szCs w:val="30"/>
          <w:cs/>
        </w:rPr>
        <w:t>ลงทุนในบริษัทย่อยทางอ้อมในต่างประเทศแห่งหนึ่ง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86605F">
        <w:rPr>
          <w:rFonts w:ascii="Angsana New" w:hAnsi="Angsana New" w:cs="Angsana New"/>
          <w:sz w:val="30"/>
          <w:szCs w:val="30"/>
        </w:rPr>
        <w:t xml:space="preserve">Thai Viet Corporation Joint Stock Company (“TVC”)) </w:t>
      </w:r>
      <w:r w:rsidRPr="0086605F">
        <w:rPr>
          <w:rFonts w:ascii="Angsana New" w:hAnsi="Angsana New" w:cs="Angsana New" w:hint="cs"/>
          <w:sz w:val="30"/>
          <w:szCs w:val="30"/>
          <w:cs/>
        </w:rPr>
        <w:t>เพิ่มขึ้นเป็นจำนวนเงิน</w:t>
      </w:r>
      <w:r w:rsidR="006D79F1" w:rsidRPr="0086605F">
        <w:rPr>
          <w:rFonts w:ascii="Angsana New" w:hAnsi="Angsana New" w:cs="Angsana New"/>
          <w:sz w:val="30"/>
          <w:szCs w:val="30"/>
        </w:rPr>
        <w:t xml:space="preserve"> 43.4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โดยมีรายละเอียดดังนี้</w:t>
      </w:r>
    </w:p>
    <w:p w14:paraId="488272F2" w14:textId="77777777" w:rsidR="005606D5" w:rsidRPr="0086605F" w:rsidRDefault="005606D5" w:rsidP="00CA7C1B">
      <w:pPr>
        <w:tabs>
          <w:tab w:val="clear" w:pos="454"/>
          <w:tab w:val="clear" w:pos="680"/>
        </w:tabs>
        <w:ind w:left="450"/>
        <w:rPr>
          <w:rFonts w:ascii="Angsana New" w:hAnsi="Angsana New" w:cstheme="minorBidi"/>
          <w:spacing w:val="-6"/>
          <w:sz w:val="30"/>
          <w:szCs w:val="30"/>
        </w:rPr>
      </w:pPr>
    </w:p>
    <w:p w14:paraId="54489282" w14:textId="461A87AA" w:rsidR="00BE4DD6" w:rsidRPr="0086605F" w:rsidRDefault="00BE4DD6" w:rsidP="00F53C73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30"/>
          <w:szCs w:val="30"/>
        </w:rPr>
      </w:pPr>
      <w:r w:rsidRPr="0086605F">
        <w:rPr>
          <w:rFonts w:ascii="Angsana New" w:hAnsi="Angsana New" w:hint="cs"/>
          <w:spacing w:val="-6"/>
          <w:sz w:val="30"/>
          <w:szCs w:val="30"/>
          <w:cs/>
        </w:rPr>
        <w:t xml:space="preserve">- </w:t>
      </w:r>
      <w:r w:rsidR="002D6EBA" w:rsidRPr="0086605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5606D5" w:rsidRPr="0086605F">
        <w:rPr>
          <w:rFonts w:ascii="Angsana New" w:hAnsi="Angsana New" w:hint="cs"/>
          <w:spacing w:val="-6"/>
          <w:sz w:val="30"/>
          <w:szCs w:val="30"/>
          <w:cs/>
        </w:rPr>
        <w:t>เรียกชำระค่าหุ้นส่วนที่เหลือเป็นจำนวนเงิน</w:t>
      </w:r>
      <w:r w:rsidR="005606D5" w:rsidRPr="0086605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D79F1" w:rsidRPr="0086605F">
        <w:rPr>
          <w:rFonts w:ascii="Angsana New" w:hAnsi="Angsana New"/>
          <w:spacing w:val="-6"/>
          <w:sz w:val="30"/>
          <w:szCs w:val="30"/>
        </w:rPr>
        <w:t>43.4</w:t>
      </w:r>
      <w:r w:rsidR="005606D5" w:rsidRPr="0086605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606D5" w:rsidRPr="0086605F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5606D5" w:rsidRPr="0086605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606D5" w:rsidRPr="0086605F">
        <w:rPr>
          <w:rFonts w:ascii="Angsana New" w:hAnsi="Angsana New" w:hint="cs"/>
          <w:spacing w:val="-6"/>
          <w:sz w:val="30"/>
          <w:szCs w:val="30"/>
          <w:cs/>
        </w:rPr>
        <w:t>ที</w:t>
      </w:r>
      <w:r w:rsidR="005606D5" w:rsidRPr="0086605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606D5" w:rsidRPr="0086605F">
        <w:rPr>
          <w:rFonts w:ascii="Angsana New" w:hAnsi="Angsana New" w:hint="cs"/>
          <w:spacing w:val="-6"/>
          <w:sz w:val="30"/>
          <w:szCs w:val="30"/>
          <w:cs/>
        </w:rPr>
        <w:t>พาราก้อนจ่ายชำระค่าหุ้นสามัญให้</w:t>
      </w:r>
      <w:r w:rsidR="005606D5" w:rsidRPr="0086605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606D5" w:rsidRPr="0086605F">
        <w:rPr>
          <w:rFonts w:ascii="Angsana New" w:hAnsi="Angsana New"/>
          <w:spacing w:val="-6"/>
          <w:sz w:val="30"/>
          <w:szCs w:val="30"/>
        </w:rPr>
        <w:t xml:space="preserve">TVC </w:t>
      </w:r>
      <w:r w:rsidR="005606D5" w:rsidRPr="0086605F">
        <w:rPr>
          <w:rFonts w:ascii="Angsana New" w:hAnsi="Angsana New" w:hint="cs"/>
          <w:spacing w:val="-6"/>
          <w:sz w:val="30"/>
          <w:szCs w:val="30"/>
          <w:cs/>
        </w:rPr>
        <w:t>แล้วใน</w:t>
      </w:r>
      <w:r w:rsidR="002D6EBA" w:rsidRPr="0086605F">
        <w:rPr>
          <w:rFonts w:ascii="Angsana New" w:hAnsi="Angsana New" w:hint="cs"/>
          <w:spacing w:val="-6"/>
          <w:sz w:val="30"/>
          <w:szCs w:val="30"/>
          <w:cs/>
        </w:rPr>
        <w:t xml:space="preserve">             </w:t>
      </w:r>
      <w:r w:rsidR="005606D5" w:rsidRPr="0086605F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="006D79F1" w:rsidRPr="0086605F">
        <w:rPr>
          <w:rFonts w:ascii="Angsana New" w:hAnsi="Angsana New"/>
          <w:spacing w:val="-6"/>
          <w:sz w:val="30"/>
          <w:szCs w:val="30"/>
        </w:rPr>
        <w:t>11</w:t>
      </w:r>
      <w:r w:rsidR="005606D5" w:rsidRPr="0086605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606D5" w:rsidRPr="0086605F">
        <w:rPr>
          <w:rFonts w:ascii="Angsana New" w:hAnsi="Angsana New" w:hint="cs"/>
          <w:spacing w:val="-6"/>
          <w:sz w:val="30"/>
          <w:szCs w:val="30"/>
          <w:cs/>
        </w:rPr>
        <w:t>เมษายน</w:t>
      </w:r>
      <w:r w:rsidR="005606D5" w:rsidRPr="0086605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D79F1" w:rsidRPr="0086605F">
        <w:rPr>
          <w:rFonts w:ascii="Angsana New" w:hAnsi="Angsana New"/>
          <w:spacing w:val="-6"/>
          <w:sz w:val="30"/>
          <w:szCs w:val="30"/>
        </w:rPr>
        <w:t>2566</w:t>
      </w:r>
    </w:p>
    <w:p w14:paraId="7CAE3AF5" w14:textId="4318CBAE" w:rsidR="00FE07B0" w:rsidRPr="0086605F" w:rsidRDefault="00FE07B0" w:rsidP="00EE5D47">
      <w:pPr>
        <w:tabs>
          <w:tab w:val="clear" w:pos="454"/>
          <w:tab w:val="clear" w:pos="680"/>
        </w:tabs>
        <w:jc w:val="thaiDistribute"/>
        <w:rPr>
          <w:rFonts w:ascii="Angsana New" w:hAnsi="Angsana New" w:cstheme="minorBidi"/>
          <w:spacing w:val="-6"/>
          <w:sz w:val="20"/>
          <w:szCs w:val="20"/>
        </w:rPr>
      </w:pPr>
    </w:p>
    <w:p w14:paraId="6E31969C" w14:textId="12BC1C94" w:rsidR="00C611DE" w:rsidRPr="0086605F" w:rsidRDefault="00C611DE" w:rsidP="00F53C73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</w:pPr>
      <w:r w:rsidRPr="0086605F">
        <w:rPr>
          <w:rFonts w:asciiTheme="majorBidi" w:hAnsiTheme="majorBidi" w:cs="Angsana New" w:hint="cs"/>
          <w:b/>
          <w:bCs/>
          <w:i/>
          <w:iCs/>
          <w:spacing w:val="-6"/>
          <w:sz w:val="30"/>
          <w:szCs w:val="30"/>
          <w:cs/>
        </w:rPr>
        <w:t>การซื้อเงินลงทุนในบริษัทย่อย</w:t>
      </w:r>
    </w:p>
    <w:p w14:paraId="5A2D8F61" w14:textId="77777777" w:rsidR="009F3EDA" w:rsidRPr="0086605F" w:rsidRDefault="009F3EDA" w:rsidP="00E13D44">
      <w:pPr>
        <w:tabs>
          <w:tab w:val="clear" w:pos="454"/>
          <w:tab w:val="clear" w:pos="680"/>
        </w:tabs>
        <w:ind w:left="450"/>
        <w:jc w:val="thaiDistribute"/>
        <w:rPr>
          <w:rFonts w:asciiTheme="majorBidi" w:hAnsiTheme="majorBidi" w:cs="Angsana New"/>
          <w:spacing w:val="-6"/>
          <w:sz w:val="22"/>
          <w:szCs w:val="22"/>
        </w:rPr>
      </w:pPr>
    </w:p>
    <w:p w14:paraId="5E0C050F" w14:textId="7BCEC635" w:rsidR="00BE4DD6" w:rsidRPr="0086605F" w:rsidRDefault="00C611DE" w:rsidP="00F53C73">
      <w:pPr>
        <w:tabs>
          <w:tab w:val="clear" w:pos="227"/>
          <w:tab w:val="clear" w:pos="454"/>
          <w:tab w:val="clear" w:pos="680"/>
          <w:tab w:val="left" w:pos="630"/>
        </w:tabs>
        <w:ind w:left="540" w:hanging="27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</w:rPr>
        <w:tab/>
      </w:r>
      <w:r w:rsidR="005606D5" w:rsidRPr="0086605F">
        <w:rPr>
          <w:rFonts w:ascii="Angsana New" w:hAnsi="Angsana New" w:cs="Angsana New" w:hint="cs"/>
          <w:sz w:val="30"/>
          <w:szCs w:val="30"/>
          <w:cs/>
        </w:rPr>
        <w:t>บริษัทจัดตั้งบริษัทย่อยในประเทศแห่งหนึ่ง</w:t>
      </w:r>
      <w:r w:rsidR="005606D5" w:rsidRPr="0086605F">
        <w:rPr>
          <w:rFonts w:ascii="Angsana New" w:hAnsi="Angsana New" w:cs="Angsana New"/>
          <w:sz w:val="30"/>
          <w:szCs w:val="30"/>
          <w:cs/>
        </w:rPr>
        <w:t xml:space="preserve"> (</w:t>
      </w:r>
      <w:r w:rsidR="005606D5" w:rsidRPr="0086605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606D5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5606D5" w:rsidRPr="0086605F">
        <w:rPr>
          <w:rFonts w:ascii="Angsana New" w:hAnsi="Angsana New" w:cs="Angsana New" w:hint="cs"/>
          <w:sz w:val="30"/>
          <w:szCs w:val="30"/>
          <w:cs/>
        </w:rPr>
        <w:t>บริหารสินทรัพย์</w:t>
      </w:r>
      <w:r w:rsidR="005606D5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5606D5" w:rsidRPr="0086605F">
        <w:rPr>
          <w:rFonts w:ascii="Angsana New" w:hAnsi="Angsana New" w:cs="Angsana New" w:hint="cs"/>
          <w:sz w:val="30"/>
          <w:szCs w:val="30"/>
          <w:cs/>
        </w:rPr>
        <w:t>ทีเอฟจี</w:t>
      </w:r>
      <w:r w:rsidR="005606D5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5606D5" w:rsidRPr="0086605F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5606D5" w:rsidRPr="0086605F">
        <w:rPr>
          <w:rFonts w:ascii="Angsana New" w:hAnsi="Angsana New" w:cs="Angsana New"/>
          <w:sz w:val="30"/>
          <w:szCs w:val="30"/>
          <w:cs/>
        </w:rPr>
        <w:t xml:space="preserve">) </w:t>
      </w:r>
      <w:r w:rsidR="005606D5" w:rsidRPr="0086605F">
        <w:rPr>
          <w:rFonts w:ascii="Angsana New" w:hAnsi="Angsana New" w:cs="Angsana New" w:hint="cs"/>
          <w:sz w:val="30"/>
          <w:szCs w:val="30"/>
          <w:cs/>
        </w:rPr>
        <w:t>โดยมีทุนจดทะเบียนเริ่มแรก  เป็นจำนวนเงิน</w:t>
      </w:r>
      <w:r w:rsidR="005606D5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AB2891" w:rsidRPr="0086605F">
        <w:rPr>
          <w:rFonts w:ascii="Angsana New" w:hAnsi="Angsana New" w:cs="Angsana New"/>
          <w:sz w:val="30"/>
          <w:szCs w:val="30"/>
        </w:rPr>
        <w:t>100.0</w:t>
      </w:r>
      <w:r w:rsidR="005606D5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5606D5" w:rsidRPr="0086605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606D5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5606D5" w:rsidRPr="0086605F">
        <w:rPr>
          <w:rFonts w:ascii="Angsana New" w:hAnsi="Angsana New" w:cs="Angsana New" w:hint="cs"/>
          <w:sz w:val="30"/>
          <w:szCs w:val="30"/>
          <w:cs/>
        </w:rPr>
        <w:t>และให้เรียกชำระค่าหุ้นในอัตราร้อยละ</w:t>
      </w:r>
      <w:r w:rsidR="005606D5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AB2891" w:rsidRPr="0086605F">
        <w:rPr>
          <w:rFonts w:ascii="Angsana New" w:hAnsi="Angsana New" w:cs="Angsana New"/>
          <w:sz w:val="30"/>
          <w:szCs w:val="30"/>
        </w:rPr>
        <w:t>25.00</w:t>
      </w:r>
      <w:r w:rsidR="005606D5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5606D5" w:rsidRPr="0086605F">
        <w:rPr>
          <w:rFonts w:ascii="Angsana New" w:hAnsi="Angsana New" w:cs="Angsana New" w:hint="cs"/>
          <w:sz w:val="30"/>
          <w:szCs w:val="30"/>
          <w:cs/>
        </w:rPr>
        <w:t>คิดเป็นจำนวนเงิน</w:t>
      </w:r>
      <w:r w:rsidR="005606D5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AB2891" w:rsidRPr="0086605F">
        <w:rPr>
          <w:rFonts w:ascii="Angsana New" w:hAnsi="Angsana New" w:cs="Angsana New"/>
          <w:sz w:val="30"/>
          <w:szCs w:val="30"/>
        </w:rPr>
        <w:t>25.0</w:t>
      </w:r>
      <w:r w:rsidR="005606D5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5606D5" w:rsidRPr="0086605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606D5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5606D5" w:rsidRPr="0086605F">
        <w:rPr>
          <w:rFonts w:ascii="Angsana New" w:hAnsi="Angsana New" w:cs="Angsana New" w:hint="cs"/>
          <w:sz w:val="30"/>
          <w:szCs w:val="30"/>
          <w:cs/>
        </w:rPr>
        <w:t>บริษัทมีสัดส่วนการลงทุนในบริษัทย่อยดังกล่าวคิดเป็นอัตราร้อยละ</w:t>
      </w:r>
      <w:r w:rsidR="005606D5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AB2891" w:rsidRPr="0086605F">
        <w:rPr>
          <w:rFonts w:ascii="Angsana New" w:hAnsi="Angsana New" w:cs="Angsana New"/>
          <w:sz w:val="30"/>
          <w:szCs w:val="30"/>
        </w:rPr>
        <w:t>99.99</w:t>
      </w:r>
      <w:r w:rsidR="005606D5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5606D5" w:rsidRPr="0086605F">
        <w:rPr>
          <w:rFonts w:ascii="Angsana New" w:hAnsi="Angsana New" w:cs="Angsana New" w:hint="cs"/>
          <w:sz w:val="30"/>
          <w:szCs w:val="30"/>
          <w:cs/>
        </w:rPr>
        <w:t>ของหุ้นที่ชำระแล้ว</w:t>
      </w:r>
      <w:r w:rsidR="005606D5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5606D5" w:rsidRPr="0086605F">
        <w:rPr>
          <w:rFonts w:ascii="Angsana New" w:hAnsi="Angsana New" w:cs="Angsana New" w:hint="cs"/>
          <w:sz w:val="30"/>
          <w:szCs w:val="30"/>
          <w:cs/>
        </w:rPr>
        <w:t xml:space="preserve">คิดเป็นจำนวนเงิน </w:t>
      </w:r>
      <w:r w:rsidR="00AB2891" w:rsidRPr="0086605F">
        <w:rPr>
          <w:rFonts w:ascii="Angsana New" w:hAnsi="Angsana New" w:cs="Angsana New"/>
          <w:sz w:val="30"/>
          <w:szCs w:val="30"/>
        </w:rPr>
        <w:t>25.0</w:t>
      </w:r>
      <w:r w:rsidR="005606D5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5606D5" w:rsidRPr="0086605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606D5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5606D5" w:rsidRPr="0086605F">
        <w:rPr>
          <w:rFonts w:ascii="Angsana New" w:hAnsi="Angsana New" w:cs="Angsana New" w:hint="cs"/>
          <w:sz w:val="30"/>
          <w:szCs w:val="30"/>
          <w:cs/>
        </w:rPr>
        <w:t>การดำเนินการจดทะเบียนหุ้นทุนเริ่มแรกของบริษัทย่อยดังกล่าวกับกระทรวงพาณิชย์ได้แล้วเสร็จ    เมื่อวันที่</w:t>
      </w:r>
      <w:r w:rsidR="005606D5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AB2891" w:rsidRPr="0086605F">
        <w:rPr>
          <w:rFonts w:ascii="Angsana New" w:hAnsi="Angsana New" w:cs="Angsana New"/>
          <w:sz w:val="30"/>
          <w:szCs w:val="30"/>
        </w:rPr>
        <w:t>22</w:t>
      </w:r>
      <w:r w:rsidR="005606D5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5606D5" w:rsidRPr="0086605F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5606D5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AB2891" w:rsidRPr="0086605F">
        <w:rPr>
          <w:rFonts w:ascii="Angsana New" w:hAnsi="Angsana New" w:cs="Angsana New"/>
          <w:sz w:val="30"/>
          <w:szCs w:val="30"/>
        </w:rPr>
        <w:t>2566</w:t>
      </w:r>
    </w:p>
    <w:p w14:paraId="0E2B0783" w14:textId="77777777" w:rsidR="00BE4DD6" w:rsidRPr="0086605F" w:rsidRDefault="00BE4DD6" w:rsidP="00E13D44">
      <w:pPr>
        <w:pStyle w:val="ListParagraph"/>
        <w:tabs>
          <w:tab w:val="clear" w:pos="454"/>
          <w:tab w:val="clear" w:pos="680"/>
        </w:tabs>
        <w:ind w:left="450" w:hanging="90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3247A536" w14:textId="77777777" w:rsidR="008C6362" w:rsidRPr="0086605F" w:rsidRDefault="008C6362" w:rsidP="00E13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45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8468C08" w14:textId="77777777" w:rsidR="008C6362" w:rsidRPr="0086605F" w:rsidRDefault="008C6362" w:rsidP="00E13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45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2860D16" w14:textId="77777777" w:rsidR="00476C9C" w:rsidRPr="0086605F" w:rsidRDefault="00476C9C" w:rsidP="00E13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45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220DF8C" w14:textId="70DEE863" w:rsidR="00713F85" w:rsidRPr="0086605F" w:rsidRDefault="00713F85" w:rsidP="00F53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6605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การทดสอบการด้อยค่าของเงินลงทุนในบริษัทย่อย</w:t>
      </w:r>
    </w:p>
    <w:p w14:paraId="022CC319" w14:textId="77777777" w:rsidR="00713F85" w:rsidRPr="0086605F" w:rsidRDefault="00713F85" w:rsidP="00E13D44">
      <w:pPr>
        <w:tabs>
          <w:tab w:val="clear" w:pos="680"/>
          <w:tab w:val="left" w:pos="540"/>
        </w:tabs>
        <w:ind w:left="450"/>
        <w:jc w:val="thaiDistribute"/>
        <w:rPr>
          <w:rFonts w:ascii="Angsana New" w:hAnsi="Angsana New" w:cs="Angsana New"/>
          <w:sz w:val="22"/>
          <w:szCs w:val="22"/>
        </w:rPr>
      </w:pPr>
    </w:p>
    <w:p w14:paraId="1E324F7D" w14:textId="4454AAB1" w:rsidR="00A67C26" w:rsidRPr="0086605F" w:rsidRDefault="00713F85" w:rsidP="00F53C73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605F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มูลค่าที่คาดว่าจะได้รับคืนมาจากมูลค่าจากการใช้ ซึ่งวัดมูลค่าโดยการคิดลดกระแสเงินสดที่คาดว่าจะได้รับในอนาคต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pacing w:val="-2"/>
          <w:sz w:val="30"/>
          <w:szCs w:val="30"/>
          <w:cs/>
        </w:rPr>
        <w:t xml:space="preserve">กระแสเงินสดสำหรับรอบระยะเวลา </w:t>
      </w:r>
      <w:r w:rsidR="00C418B0" w:rsidRPr="0086605F">
        <w:rPr>
          <w:rFonts w:ascii="Angsana New" w:hAnsi="Angsana New" w:cs="Angsana New"/>
          <w:spacing w:val="-2"/>
          <w:sz w:val="30"/>
          <w:szCs w:val="30"/>
        </w:rPr>
        <w:t>5</w:t>
      </w:r>
      <w:r w:rsidRPr="0086605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pacing w:val="-2"/>
          <w:sz w:val="30"/>
          <w:szCs w:val="30"/>
          <w:cs/>
        </w:rPr>
        <w:t>ปีได้นำมาคิดลดกระแสเงิน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สด </w:t>
      </w:r>
      <w:r w:rsidRPr="0086605F">
        <w:rPr>
          <w:rFonts w:ascii="Angsana New" w:hAnsi="Angsana New" w:cs="Angsana New"/>
          <w:spacing w:val="-2"/>
          <w:sz w:val="30"/>
          <w:szCs w:val="30"/>
          <w:cs/>
        </w:rPr>
        <w:t>ข้อสมมติหลักในการประมาณการมูลค่าจากการใช้ ได้แก่ อัตราการเติบโตของกำไรก่อนค่าใช้จ่ายภาษีเงินได้ ค่าเสื่อมราคา และค่าตัดจำหน่าย</w:t>
      </w:r>
      <w:r w:rsidRPr="0086605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pacing w:val="-2"/>
          <w:sz w:val="30"/>
          <w:szCs w:val="30"/>
          <w:cs/>
        </w:rPr>
        <w:t>ซึ่งได้มาจากประมาณการรายได้ในอนาคต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โดยอาศัยประสบการณ์ในอดีตปรับปรุงด้วยรายได้ที่คาดว่าจะได้รับ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และอัตรา</w:t>
      </w:r>
      <w:r w:rsidR="00F53C73" w:rsidRPr="0086605F">
        <w:rPr>
          <w:rFonts w:ascii="Angsana New" w:hAnsi="Angsana New" w:cs="Angsana New"/>
          <w:sz w:val="30"/>
          <w:szCs w:val="30"/>
          <w:cs/>
        </w:rPr>
        <w:br/>
      </w:r>
      <w:r w:rsidRPr="0086605F">
        <w:rPr>
          <w:rFonts w:ascii="Angsana New" w:hAnsi="Angsana New" w:cs="Angsana New"/>
          <w:sz w:val="30"/>
          <w:szCs w:val="30"/>
          <w:cs/>
        </w:rPr>
        <w:t>คิดลดซึ่งคำ</w:t>
      </w:r>
      <w:r w:rsidRPr="0086605F">
        <w:rPr>
          <w:rFonts w:ascii="Angsana New" w:hAnsi="Angsana New" w:cs="Angsana New"/>
          <w:spacing w:val="-2"/>
          <w:sz w:val="30"/>
          <w:szCs w:val="30"/>
          <w:cs/>
        </w:rPr>
        <w:t>นวณจากต้นทุนถัวเฉลี่ย</w:t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>ถ่วงน้ำหนักของเงินทุน</w:t>
      </w:r>
      <w:r w:rsidRPr="0086605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และอัตราเติบโตสุดท้าย</w:t>
      </w:r>
    </w:p>
    <w:p w14:paraId="40043726" w14:textId="77777777" w:rsidR="008C6362" w:rsidRPr="0086605F" w:rsidRDefault="008C6362" w:rsidP="00F53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110CAA5" w14:textId="5C892F68" w:rsidR="00A44FD7" w:rsidRPr="0086605F" w:rsidRDefault="00713F85" w:rsidP="00F53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  <w:sectPr w:rsidR="00A44FD7" w:rsidRPr="0086605F" w:rsidSect="00CA1428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86605F">
        <w:rPr>
          <w:rFonts w:ascii="Angsana New" w:hAnsi="Angsana New" w:cs="Angsana New"/>
          <w:sz w:val="30"/>
          <w:szCs w:val="30"/>
          <w:cs/>
        </w:rPr>
        <w:t>ทั้งนี้จากการทดสอบการด้อยค่าพบว่าประมาณการมูลค่าที่คาดว่าจะได้รับคืนมีมูลค่า</w:t>
      </w:r>
      <w:r w:rsidR="00AF0B3B" w:rsidRPr="0086605F">
        <w:rPr>
          <w:rFonts w:ascii="Angsana New" w:hAnsi="Angsana New" w:cs="Angsana New" w:hint="cs"/>
          <w:sz w:val="30"/>
          <w:szCs w:val="30"/>
          <w:cs/>
        </w:rPr>
        <w:t>สูง</w:t>
      </w:r>
      <w:r w:rsidRPr="0086605F">
        <w:rPr>
          <w:rFonts w:ascii="Angsana New" w:hAnsi="Angsana New" w:cs="Angsana New"/>
          <w:sz w:val="30"/>
          <w:szCs w:val="30"/>
          <w:cs/>
        </w:rPr>
        <w:t>กว่ามูลค่าตามบัญชีของ</w:t>
      </w:r>
      <w:r w:rsidR="00CB75DF" w:rsidRPr="0086605F">
        <w:rPr>
          <w:rFonts w:ascii="Angsana New" w:hAnsi="Angsana New" w:cs="Angsana New"/>
          <w:sz w:val="30"/>
          <w:szCs w:val="30"/>
        </w:rPr>
        <w:br/>
      </w:r>
      <w:r w:rsidRPr="0086605F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เงินลงทุนในบริษัทย่อยแห่ง</w:t>
      </w:r>
      <w:r w:rsidR="00D34DCC" w:rsidRPr="0086605F">
        <w:rPr>
          <w:rFonts w:ascii="Angsana New" w:hAnsi="Angsana New" w:cs="Angsana New" w:hint="cs"/>
          <w:sz w:val="30"/>
          <w:szCs w:val="30"/>
          <w:cs/>
        </w:rPr>
        <w:t>หนึ่ง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ดังนั้นผู้บริหารจึงได้พิจารณา</w:t>
      </w:r>
      <w:r w:rsidR="00FE5ED7" w:rsidRPr="0086605F">
        <w:rPr>
          <w:rFonts w:ascii="Angsana New" w:hAnsi="Angsana New" w:cs="Angsana New" w:hint="cs"/>
          <w:sz w:val="30"/>
          <w:szCs w:val="30"/>
          <w:cs/>
        </w:rPr>
        <w:t>กลับรายการ</w:t>
      </w:r>
      <w:r w:rsidRPr="0086605F">
        <w:rPr>
          <w:rFonts w:ascii="Angsana New" w:hAnsi="Angsana New" w:cs="Angsana New"/>
          <w:sz w:val="30"/>
          <w:szCs w:val="30"/>
          <w:cs/>
        </w:rPr>
        <w:t>สำรองผลขาดทุนจากการด้อยค่า</w:t>
      </w:r>
      <w:r w:rsidR="00C611DE" w:rsidRPr="0086605F">
        <w:rPr>
          <w:rFonts w:ascii="Angsana New" w:hAnsi="Angsana New" w:cs="Angsana New"/>
          <w:sz w:val="30"/>
          <w:szCs w:val="30"/>
          <w:cs/>
        </w:rPr>
        <w:br/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ของเงินลงทุนในบริษัทย่อยเป็นจำนวนเงิน </w:t>
      </w:r>
      <w:r w:rsidR="00F03974" w:rsidRPr="0086605F">
        <w:rPr>
          <w:rFonts w:ascii="Angsana New" w:hAnsi="Angsana New" w:cs="Angsana New"/>
          <w:sz w:val="30"/>
          <w:szCs w:val="30"/>
        </w:rPr>
        <w:t>718.0</w:t>
      </w:r>
      <w:r w:rsidR="00CF5673" w:rsidRPr="0086605F">
        <w:rPr>
          <w:rFonts w:ascii="Angsana New" w:hAnsi="Angsana New" w:cs="Angsana New"/>
          <w:sz w:val="30"/>
          <w:szCs w:val="30"/>
        </w:rPr>
        <w:t xml:space="preserve"> </w:t>
      </w:r>
      <w:r w:rsidR="00E13D44" w:rsidRPr="0086605F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86605F">
        <w:rPr>
          <w:rFonts w:ascii="Angsana New" w:hAnsi="Angsana New" w:cs="Angsana New"/>
          <w:sz w:val="30"/>
          <w:szCs w:val="30"/>
          <w:cs/>
        </w:rPr>
        <w:t>บาท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C418B0" w:rsidRPr="0086605F">
        <w:rPr>
          <w:rFonts w:ascii="Angsana New" w:hAnsi="Angsana New" w:cs="Angsana New"/>
          <w:sz w:val="30"/>
          <w:szCs w:val="30"/>
        </w:rPr>
        <w:t>31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418B0" w:rsidRPr="0086605F">
        <w:rPr>
          <w:rFonts w:ascii="Angsana New" w:hAnsi="Angsana New" w:cs="Angsana New"/>
          <w:sz w:val="30"/>
          <w:szCs w:val="30"/>
        </w:rPr>
        <w:t>25</w:t>
      </w:r>
      <w:r w:rsidR="00A44FD7" w:rsidRPr="0086605F">
        <w:rPr>
          <w:rFonts w:ascii="Angsana New" w:hAnsi="Angsana New" w:cs="Angsana New"/>
          <w:sz w:val="30"/>
          <w:szCs w:val="30"/>
        </w:rPr>
        <w:t>65</w:t>
      </w:r>
    </w:p>
    <w:p w14:paraId="2EC61A9B" w14:textId="77777777" w:rsidR="00A44FD7" w:rsidRPr="0086605F" w:rsidRDefault="00A44FD7" w:rsidP="00B93CE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990" w:right="-45" w:hanging="450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</w:t>
      </w:r>
      <w:r w:rsidRPr="0086605F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บริษัทร่วมและการร่วมค้า</w:t>
      </w:r>
    </w:p>
    <w:p w14:paraId="18C55760" w14:textId="77777777" w:rsidR="00A44FD7" w:rsidRPr="0086605F" w:rsidRDefault="00A44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tbl>
      <w:tblPr>
        <w:tblW w:w="147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2700"/>
        <w:gridCol w:w="1169"/>
        <w:gridCol w:w="1081"/>
        <w:gridCol w:w="180"/>
        <w:gridCol w:w="1073"/>
        <w:gridCol w:w="7"/>
        <w:gridCol w:w="173"/>
        <w:gridCol w:w="7"/>
        <w:gridCol w:w="1080"/>
        <w:gridCol w:w="180"/>
        <w:gridCol w:w="1073"/>
        <w:gridCol w:w="7"/>
        <w:gridCol w:w="173"/>
        <w:gridCol w:w="7"/>
        <w:gridCol w:w="1080"/>
        <w:gridCol w:w="180"/>
        <w:gridCol w:w="1170"/>
      </w:tblGrid>
      <w:tr w:rsidR="002C7988" w:rsidRPr="0086605F" w14:paraId="18A1AC86" w14:textId="77777777" w:rsidTr="00AB20F2">
        <w:trPr>
          <w:cantSplit/>
          <w:trHeight w:val="20"/>
          <w:tblHeader/>
        </w:trPr>
        <w:tc>
          <w:tcPr>
            <w:tcW w:w="9623" w:type="dxa"/>
            <w:gridSpan w:val="6"/>
          </w:tcPr>
          <w:p w14:paraId="31568DCA" w14:textId="2A7305D6" w:rsidR="002C7988" w:rsidRPr="0086605F" w:rsidRDefault="002C7988" w:rsidP="006B096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gridSpan w:val="2"/>
          </w:tcPr>
          <w:p w14:paraId="608A5E70" w14:textId="77777777" w:rsidR="002C7988" w:rsidRPr="0086605F" w:rsidRDefault="002C7988" w:rsidP="006B096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gridSpan w:val="4"/>
            <w:tcBorders>
              <w:left w:val="nil"/>
            </w:tcBorders>
          </w:tcPr>
          <w:p w14:paraId="3755E9A5" w14:textId="1652ABE1" w:rsidR="002C7988" w:rsidRPr="0086605F" w:rsidRDefault="002C7988" w:rsidP="006B096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  <w:gridSpan w:val="2"/>
          </w:tcPr>
          <w:p w14:paraId="75F13B8D" w14:textId="77777777" w:rsidR="002C7988" w:rsidRPr="0086605F" w:rsidRDefault="002C7988" w:rsidP="006B0968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7" w:type="dxa"/>
            <w:gridSpan w:val="4"/>
          </w:tcPr>
          <w:p w14:paraId="4490C0C7" w14:textId="32776BE5" w:rsidR="002C7988" w:rsidRPr="0086605F" w:rsidRDefault="002C7988" w:rsidP="006B0968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  <w:r w:rsidRPr="0086605F">
              <w:rPr>
                <w:rFonts w:asciiTheme="majorBidi" w:hAnsiTheme="majorBidi" w:cstheme="majorBidi"/>
                <w:bCs/>
                <w:color w:val="FF0000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2C7988" w:rsidRPr="0086605F" w14:paraId="023FCF6C" w14:textId="77777777" w:rsidTr="00AB20F2">
        <w:trPr>
          <w:cantSplit/>
          <w:trHeight w:val="20"/>
          <w:tblHeader/>
        </w:trPr>
        <w:tc>
          <w:tcPr>
            <w:tcW w:w="3420" w:type="dxa"/>
            <w:vAlign w:val="bottom"/>
          </w:tcPr>
          <w:p w14:paraId="0D6461E8" w14:textId="77777777" w:rsidR="002C7988" w:rsidRPr="0086605F" w:rsidRDefault="002C7988" w:rsidP="006B096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2700" w:type="dxa"/>
          </w:tcPr>
          <w:p w14:paraId="5F0CB0DC" w14:textId="77777777" w:rsidR="002C7988" w:rsidRPr="0086605F" w:rsidRDefault="002C7988" w:rsidP="006B096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E9CEE1" w14:textId="77777777" w:rsidR="002C7988" w:rsidRPr="0086605F" w:rsidRDefault="002C7988" w:rsidP="006B096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69" w:type="dxa"/>
          </w:tcPr>
          <w:p w14:paraId="18B230E2" w14:textId="77777777" w:rsidR="002C7988" w:rsidRPr="0086605F" w:rsidRDefault="002C7988" w:rsidP="006B096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</w:p>
          <w:p w14:paraId="070A08D9" w14:textId="01791D34" w:rsidR="002C7988" w:rsidRPr="0086605F" w:rsidRDefault="002C7988" w:rsidP="006B096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2334" w:type="dxa"/>
            <w:gridSpan w:val="3"/>
          </w:tcPr>
          <w:p w14:paraId="27022FE5" w14:textId="77777777" w:rsidR="002C7988" w:rsidRPr="0086605F" w:rsidRDefault="002C7988" w:rsidP="006B096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19F42D79" w14:textId="77777777" w:rsidR="002C7988" w:rsidRPr="0086605F" w:rsidRDefault="002C7988" w:rsidP="006B096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80" w:type="dxa"/>
            <w:gridSpan w:val="2"/>
          </w:tcPr>
          <w:p w14:paraId="47814729" w14:textId="77777777" w:rsidR="002C7988" w:rsidRPr="0086605F" w:rsidRDefault="002C7988" w:rsidP="006B096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4"/>
            <w:tcBorders>
              <w:left w:val="nil"/>
            </w:tcBorders>
          </w:tcPr>
          <w:p w14:paraId="4593BF52" w14:textId="77777777" w:rsidR="002C7988" w:rsidRPr="0086605F" w:rsidRDefault="002C7988" w:rsidP="006B096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501F74F2" w14:textId="77777777" w:rsidR="002C7988" w:rsidRPr="0086605F" w:rsidRDefault="002C7988" w:rsidP="006B0968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gridSpan w:val="2"/>
          </w:tcPr>
          <w:p w14:paraId="61D63EAE" w14:textId="77777777" w:rsidR="002C7988" w:rsidRPr="0086605F" w:rsidRDefault="002C7988" w:rsidP="006B0968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437" w:type="dxa"/>
            <w:gridSpan w:val="4"/>
            <w:vAlign w:val="bottom"/>
          </w:tcPr>
          <w:p w14:paraId="732F8016" w14:textId="77777777" w:rsidR="002C7988" w:rsidRPr="0086605F" w:rsidRDefault="002C7988" w:rsidP="006B0968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</w:tr>
      <w:tr w:rsidR="002C7988" w:rsidRPr="0086605F" w14:paraId="08CC9801" w14:textId="77777777" w:rsidTr="00AB20F2">
        <w:trPr>
          <w:cantSplit/>
          <w:trHeight w:val="20"/>
          <w:tblHeader/>
        </w:trPr>
        <w:tc>
          <w:tcPr>
            <w:tcW w:w="3420" w:type="dxa"/>
          </w:tcPr>
          <w:p w14:paraId="65052285" w14:textId="77777777" w:rsidR="002C7988" w:rsidRPr="0086605F" w:rsidRDefault="002C7988" w:rsidP="006B096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0" w:type="dxa"/>
          </w:tcPr>
          <w:p w14:paraId="110A42AE" w14:textId="77777777" w:rsidR="002C7988" w:rsidRPr="0086605F" w:rsidRDefault="002C7988" w:rsidP="006B096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1ACC914" w14:textId="77777777" w:rsidR="002C7988" w:rsidRPr="0086605F" w:rsidRDefault="002C7988" w:rsidP="006B096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6CAAE31F" w14:textId="77777777" w:rsidR="002C7988" w:rsidRPr="0086605F" w:rsidRDefault="002C7988" w:rsidP="006B096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72D81AD0" w14:textId="77777777" w:rsidR="002C7988" w:rsidRPr="0086605F" w:rsidRDefault="002C7988" w:rsidP="006B096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78995D2" w14:textId="77777777" w:rsidR="002C7988" w:rsidRPr="0086605F" w:rsidRDefault="002C7988" w:rsidP="006B096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</w:tcPr>
          <w:p w14:paraId="244587A9" w14:textId="77777777" w:rsidR="002C7988" w:rsidRPr="0086605F" w:rsidRDefault="002C7988" w:rsidP="006B0968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A72273A" w14:textId="77777777" w:rsidR="002C7988" w:rsidRPr="0086605F" w:rsidRDefault="002C7988" w:rsidP="006B096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2857A4D4" w14:textId="77777777" w:rsidR="002C7988" w:rsidRPr="0086605F" w:rsidRDefault="002C7988" w:rsidP="006B096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55B1ACD" w14:textId="77777777" w:rsidR="002C7988" w:rsidRPr="0086605F" w:rsidRDefault="002C7988" w:rsidP="006B096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</w:tcPr>
          <w:p w14:paraId="532016BE" w14:textId="77777777" w:rsidR="002C7988" w:rsidRPr="0086605F" w:rsidRDefault="002C7988" w:rsidP="006B0968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11562EC" w14:textId="77777777" w:rsidR="002C7988" w:rsidRPr="0086605F" w:rsidRDefault="002C7988" w:rsidP="006B096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7C80C0C9" w14:textId="77777777" w:rsidR="002C7988" w:rsidRPr="0086605F" w:rsidRDefault="002C7988" w:rsidP="006B096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270E30A" w14:textId="77777777" w:rsidR="002C7988" w:rsidRPr="0086605F" w:rsidRDefault="002C7988" w:rsidP="006B096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</w:tr>
      <w:tr w:rsidR="00465BDA" w:rsidRPr="0086605F" w14:paraId="33035A95" w14:textId="77777777" w:rsidTr="003A538E">
        <w:trPr>
          <w:cantSplit/>
          <w:trHeight w:val="20"/>
        </w:trPr>
        <w:tc>
          <w:tcPr>
            <w:tcW w:w="3420" w:type="dxa"/>
          </w:tcPr>
          <w:p w14:paraId="232018BC" w14:textId="6E50ED6E" w:rsidR="00465BDA" w:rsidRPr="0086605F" w:rsidRDefault="00465BDA" w:rsidP="006B096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</w:tcPr>
          <w:p w14:paraId="21619EBE" w14:textId="77777777" w:rsidR="00465BDA" w:rsidRPr="0086605F" w:rsidRDefault="00465BDA" w:rsidP="006B096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3913AC93" w14:textId="77777777" w:rsidR="00465BDA" w:rsidRPr="0086605F" w:rsidRDefault="00465BDA" w:rsidP="006B096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41" w:type="dxa"/>
            <w:gridSpan w:val="4"/>
          </w:tcPr>
          <w:p w14:paraId="79401EA9" w14:textId="55E9CAF4" w:rsidR="00465BDA" w:rsidRPr="0086605F" w:rsidRDefault="00465BDA" w:rsidP="00AB20F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6605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2BE52D9C" w14:textId="77777777" w:rsidR="00465BDA" w:rsidRPr="0086605F" w:rsidRDefault="00465BDA" w:rsidP="006B096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950" w:type="dxa"/>
            <w:gridSpan w:val="9"/>
          </w:tcPr>
          <w:p w14:paraId="0F4CCA6B" w14:textId="74AF6148" w:rsidR="00465BDA" w:rsidRPr="0086605F" w:rsidRDefault="00465BDA" w:rsidP="00AB20F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605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Pr="0086605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6605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AB20F2" w:rsidRPr="0086605F" w14:paraId="41A5E52A" w14:textId="77777777" w:rsidTr="00AB20F2">
        <w:trPr>
          <w:cantSplit/>
          <w:trHeight w:val="20"/>
        </w:trPr>
        <w:tc>
          <w:tcPr>
            <w:tcW w:w="3420" w:type="dxa"/>
          </w:tcPr>
          <w:p w14:paraId="2786902B" w14:textId="5BD4DEA4" w:rsidR="00AB20F2" w:rsidRPr="0086605F" w:rsidRDefault="00AB20F2" w:rsidP="00AB20F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700" w:type="dxa"/>
          </w:tcPr>
          <w:p w14:paraId="70559038" w14:textId="77777777" w:rsidR="00AB20F2" w:rsidRPr="0086605F" w:rsidRDefault="00AB20F2" w:rsidP="00AB20F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1D8AA2F1" w14:textId="77777777" w:rsidR="00AB20F2" w:rsidRPr="0086605F" w:rsidRDefault="00AB20F2" w:rsidP="00AB20F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6A99AEEC" w14:textId="77777777" w:rsidR="00AB20F2" w:rsidRPr="0086605F" w:rsidRDefault="00AB20F2" w:rsidP="00AB20F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4D8767E" w14:textId="77777777" w:rsidR="00AB20F2" w:rsidRPr="0086605F" w:rsidRDefault="00AB20F2" w:rsidP="00AB20F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1F4682B0" w14:textId="77777777" w:rsidR="00AB20F2" w:rsidRPr="0086605F" w:rsidRDefault="00AB20F2" w:rsidP="00AB20F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6F105547" w14:textId="77777777" w:rsidR="00AB20F2" w:rsidRPr="0086605F" w:rsidRDefault="00AB20F2" w:rsidP="00AB20F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A47F99" w14:textId="77777777" w:rsidR="00AB20F2" w:rsidRPr="0086605F" w:rsidRDefault="00AB20F2" w:rsidP="00AB20F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C005B2" w14:textId="77777777" w:rsidR="00AB20F2" w:rsidRPr="0086605F" w:rsidRDefault="00AB20F2" w:rsidP="00AB20F2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5EA753D4" w14:textId="77777777" w:rsidR="00AB20F2" w:rsidRPr="0086605F" w:rsidRDefault="00AB20F2" w:rsidP="00AB20F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5447E7DF" w14:textId="77777777" w:rsidR="00AB20F2" w:rsidRPr="0086605F" w:rsidRDefault="00AB20F2" w:rsidP="00AB20F2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973984" w14:textId="77777777" w:rsidR="00AB20F2" w:rsidRPr="0086605F" w:rsidRDefault="00AB20F2" w:rsidP="00AB20F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5865F2E" w14:textId="77777777" w:rsidR="00AB20F2" w:rsidRPr="0086605F" w:rsidRDefault="00AB20F2" w:rsidP="00AB20F2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FE6CEF" w14:textId="77777777" w:rsidR="00AB20F2" w:rsidRPr="0086605F" w:rsidRDefault="00AB20F2" w:rsidP="00AB20F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B20F2" w:rsidRPr="0086605F" w14:paraId="045C1A60" w14:textId="77777777" w:rsidTr="00AB20F2">
        <w:trPr>
          <w:cantSplit/>
          <w:trHeight w:val="20"/>
        </w:trPr>
        <w:tc>
          <w:tcPr>
            <w:tcW w:w="3420" w:type="dxa"/>
          </w:tcPr>
          <w:p w14:paraId="22B6D6FB" w14:textId="3EB405D1" w:rsidR="00AB20F2" w:rsidRPr="0086605F" w:rsidRDefault="00AB20F2" w:rsidP="00AB20F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pacing w:val="6"/>
                <w:sz w:val="26"/>
                <w:szCs w:val="26"/>
                <w:cs/>
              </w:rPr>
              <w:t>บริษัท ทีเอฟ เทคโฮ</w:t>
            </w: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ลดิ้ง จำกัด</w:t>
            </w:r>
          </w:p>
        </w:tc>
        <w:tc>
          <w:tcPr>
            <w:tcW w:w="2700" w:type="dxa"/>
          </w:tcPr>
          <w:p w14:paraId="5B620E49" w14:textId="586B3BA2" w:rsidR="00AB20F2" w:rsidRPr="0086605F" w:rsidRDefault="00AB20F2" w:rsidP="00575BCC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169" w:type="dxa"/>
          </w:tcPr>
          <w:p w14:paraId="5BCADBB6" w14:textId="0CC8AD42" w:rsidR="00AB20F2" w:rsidRPr="0086605F" w:rsidRDefault="00AB20F2" w:rsidP="00AB20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1" w:type="dxa"/>
          </w:tcPr>
          <w:p w14:paraId="105BC31D" w14:textId="7012A97F" w:rsidR="00AB20F2" w:rsidRPr="0086605F" w:rsidRDefault="00E932EC" w:rsidP="00E932EC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.00</w:t>
            </w:r>
          </w:p>
        </w:tc>
        <w:tc>
          <w:tcPr>
            <w:tcW w:w="180" w:type="dxa"/>
          </w:tcPr>
          <w:p w14:paraId="2B58FBE4" w14:textId="77777777" w:rsidR="00AB20F2" w:rsidRPr="0086605F" w:rsidRDefault="00AB20F2" w:rsidP="00AB20F2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FC410D4" w14:textId="764E4293" w:rsidR="00AB20F2" w:rsidRPr="0086605F" w:rsidRDefault="00AB20F2" w:rsidP="00AB20F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  <w:gridSpan w:val="2"/>
          </w:tcPr>
          <w:p w14:paraId="6FC654ED" w14:textId="77777777" w:rsidR="00AB20F2" w:rsidRPr="0086605F" w:rsidRDefault="00AB20F2" w:rsidP="00AB20F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B505FB" w14:textId="1AF5DF20" w:rsidR="00AB20F2" w:rsidRPr="0086605F" w:rsidRDefault="00F11B14" w:rsidP="00E932E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86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563</w:t>
            </w:r>
          </w:p>
        </w:tc>
        <w:tc>
          <w:tcPr>
            <w:tcW w:w="180" w:type="dxa"/>
          </w:tcPr>
          <w:p w14:paraId="09B327A8" w14:textId="77777777" w:rsidR="00AB20F2" w:rsidRPr="0086605F" w:rsidRDefault="00AB20F2" w:rsidP="00AB20F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90517B9" w14:textId="76EBFC27" w:rsidR="00AB20F2" w:rsidRPr="0086605F" w:rsidRDefault="00AB20F2" w:rsidP="00AB20F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67,059</w:t>
            </w:r>
          </w:p>
        </w:tc>
        <w:tc>
          <w:tcPr>
            <w:tcW w:w="180" w:type="dxa"/>
            <w:gridSpan w:val="2"/>
          </w:tcPr>
          <w:p w14:paraId="136BD6D2" w14:textId="77777777" w:rsidR="00AB20F2" w:rsidRPr="0086605F" w:rsidRDefault="00AB20F2" w:rsidP="00AB20F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1CFC20" w14:textId="6CE10EC5" w:rsidR="00AB20F2" w:rsidRPr="0086605F" w:rsidRDefault="00ED3AF1" w:rsidP="00ED3AF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2011631" w14:textId="77777777" w:rsidR="00AB20F2" w:rsidRPr="0086605F" w:rsidRDefault="00AB20F2" w:rsidP="00AB20F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BD22FA" w14:textId="11009374" w:rsidR="00AB20F2" w:rsidRPr="0086605F" w:rsidRDefault="00ED3AF1" w:rsidP="00ED3AF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AB20F2" w:rsidRPr="0086605F" w14:paraId="10CB825D" w14:textId="77777777" w:rsidTr="00AB20F2">
        <w:trPr>
          <w:cantSplit/>
          <w:trHeight w:val="20"/>
        </w:trPr>
        <w:tc>
          <w:tcPr>
            <w:tcW w:w="3420" w:type="dxa"/>
          </w:tcPr>
          <w:p w14:paraId="5C6C928A" w14:textId="623A3714" w:rsidR="00AB20F2" w:rsidRPr="0086605F" w:rsidRDefault="00AB20F2" w:rsidP="00AB20F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เจเนพูติก ไบโอ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700" w:type="dxa"/>
          </w:tcPr>
          <w:p w14:paraId="4C3EA4C7" w14:textId="76861AC6" w:rsidR="00AB20F2" w:rsidRPr="0086605F" w:rsidRDefault="00AB20F2" w:rsidP="00575BCC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ตรวจวิเคราะห์และการรักษาโรคที่</w:t>
            </w:r>
          </w:p>
        </w:tc>
        <w:tc>
          <w:tcPr>
            <w:tcW w:w="1169" w:type="dxa"/>
          </w:tcPr>
          <w:p w14:paraId="1A444EAC" w14:textId="4D7A5E21" w:rsidR="00AB20F2" w:rsidRPr="0086605F" w:rsidRDefault="00AB20F2" w:rsidP="00AB20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498AD0EF" w14:textId="1FA46536" w:rsidR="00AB20F2" w:rsidRPr="0086605F" w:rsidRDefault="00AB20F2" w:rsidP="00E932EC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D7E405B" w14:textId="77777777" w:rsidR="00AB20F2" w:rsidRPr="0086605F" w:rsidRDefault="00AB20F2" w:rsidP="00AB20F2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F77D39A" w14:textId="21C50D85" w:rsidR="00AB20F2" w:rsidRPr="0086605F" w:rsidRDefault="00AB20F2" w:rsidP="00AB20F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2FD8E31" w14:textId="77777777" w:rsidR="00AB20F2" w:rsidRPr="0086605F" w:rsidRDefault="00AB20F2" w:rsidP="00AB20F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44C012" w14:textId="05943515" w:rsidR="00AB20F2" w:rsidRPr="0086605F" w:rsidRDefault="00AB20F2" w:rsidP="00E932E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C895D50" w14:textId="77777777" w:rsidR="00AB20F2" w:rsidRPr="0086605F" w:rsidRDefault="00AB20F2" w:rsidP="00AB20F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7CCD99AE" w14:textId="2A40734E" w:rsidR="00AB20F2" w:rsidRPr="0086605F" w:rsidRDefault="00AB20F2" w:rsidP="00AB20F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68D9D52" w14:textId="77777777" w:rsidR="00AB20F2" w:rsidRPr="0086605F" w:rsidRDefault="00AB20F2" w:rsidP="00AB20F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D94F65" w14:textId="04E04194" w:rsidR="00AB20F2" w:rsidRPr="0086605F" w:rsidRDefault="00AB20F2" w:rsidP="00ED3AF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8C7B23A" w14:textId="77777777" w:rsidR="00AB20F2" w:rsidRPr="0086605F" w:rsidRDefault="00AB20F2" w:rsidP="00AB20F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0D416D" w14:textId="530BC062" w:rsidR="00AB20F2" w:rsidRPr="0086605F" w:rsidRDefault="00AB20F2" w:rsidP="008740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B32D39" w:rsidRPr="0086605F" w14:paraId="7636768E" w14:textId="77777777" w:rsidTr="00AB20F2">
        <w:trPr>
          <w:cantSplit/>
          <w:trHeight w:val="20"/>
        </w:trPr>
        <w:tc>
          <w:tcPr>
            <w:tcW w:w="3420" w:type="dxa"/>
          </w:tcPr>
          <w:p w14:paraId="14DA0C4E" w14:textId="77777777" w:rsidR="00B32D39" w:rsidRPr="0086605F" w:rsidRDefault="00B32D39" w:rsidP="00B32D39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0C16B89F" w14:textId="1CD330BE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เกี่ยวข้องกับมะเร็งเม็ดเลือดขาว</w:t>
            </w:r>
          </w:p>
        </w:tc>
        <w:tc>
          <w:tcPr>
            <w:tcW w:w="1169" w:type="dxa"/>
          </w:tcPr>
          <w:p w14:paraId="5EB56CA6" w14:textId="2CC75B08" w:rsidR="00B32D39" w:rsidRPr="0086605F" w:rsidRDefault="00B32D39" w:rsidP="00B32D3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1" w:type="dxa"/>
          </w:tcPr>
          <w:p w14:paraId="711601AE" w14:textId="6D6AA71E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26.00</w:t>
            </w:r>
          </w:p>
        </w:tc>
        <w:tc>
          <w:tcPr>
            <w:tcW w:w="180" w:type="dxa"/>
          </w:tcPr>
          <w:p w14:paraId="744B6732" w14:textId="77777777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BC2D417" w14:textId="2F9A19C5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26.00</w:t>
            </w:r>
          </w:p>
        </w:tc>
        <w:tc>
          <w:tcPr>
            <w:tcW w:w="180" w:type="dxa"/>
            <w:gridSpan w:val="2"/>
          </w:tcPr>
          <w:p w14:paraId="4C4F31A0" w14:textId="77777777" w:rsidR="00B32D39" w:rsidRPr="0086605F" w:rsidRDefault="00B32D39" w:rsidP="00B32D3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2F949B" w14:textId="45DB5563" w:rsidR="00B32D39" w:rsidRPr="0086605F" w:rsidRDefault="00B32D39" w:rsidP="00B32D3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15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091</w:t>
            </w:r>
          </w:p>
        </w:tc>
        <w:tc>
          <w:tcPr>
            <w:tcW w:w="180" w:type="dxa"/>
          </w:tcPr>
          <w:p w14:paraId="5D64AABD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79F709D8" w14:textId="0A6780FF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27,648</w:t>
            </w:r>
          </w:p>
        </w:tc>
        <w:tc>
          <w:tcPr>
            <w:tcW w:w="180" w:type="dxa"/>
            <w:gridSpan w:val="2"/>
          </w:tcPr>
          <w:p w14:paraId="1541A6F9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AF498B" w14:textId="3FCC7BCC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9A51DFA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7C00C5" w14:textId="22B60DB0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B32D39" w:rsidRPr="0086605F" w14:paraId="196AC6BF" w14:textId="77777777" w:rsidTr="00AB20F2">
        <w:trPr>
          <w:cantSplit/>
          <w:trHeight w:val="20"/>
        </w:trPr>
        <w:tc>
          <w:tcPr>
            <w:tcW w:w="3420" w:type="dxa"/>
          </w:tcPr>
          <w:p w14:paraId="57E050EB" w14:textId="1C0AE33B" w:rsidR="00B32D39" w:rsidRPr="0086605F" w:rsidRDefault="00B32D39" w:rsidP="00B32D39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สไวน์ พร๊อพเพอร์ตี้ จำกัด</w:t>
            </w:r>
          </w:p>
        </w:tc>
        <w:tc>
          <w:tcPr>
            <w:tcW w:w="2700" w:type="dxa"/>
          </w:tcPr>
          <w:p w14:paraId="538D239B" w14:textId="6BDC580C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ให้เช่าที่ดินและสิ่งปลูกสร้าง</w:t>
            </w:r>
          </w:p>
        </w:tc>
        <w:tc>
          <w:tcPr>
            <w:tcW w:w="1169" w:type="dxa"/>
          </w:tcPr>
          <w:p w14:paraId="689BE226" w14:textId="720BFCF3" w:rsidR="00B32D39" w:rsidRPr="0086605F" w:rsidRDefault="00B32D39" w:rsidP="00B32D3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1" w:type="dxa"/>
          </w:tcPr>
          <w:p w14:paraId="3F3FBAC6" w14:textId="513BC776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0AED1826" w14:textId="77777777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44C41197" w14:textId="1457EE74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40.00</w:t>
            </w:r>
          </w:p>
        </w:tc>
        <w:tc>
          <w:tcPr>
            <w:tcW w:w="180" w:type="dxa"/>
            <w:gridSpan w:val="2"/>
          </w:tcPr>
          <w:p w14:paraId="30E3B901" w14:textId="77777777" w:rsidR="00B32D39" w:rsidRPr="0086605F" w:rsidRDefault="00B32D39" w:rsidP="00B32D3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3D2B77" w14:textId="3590EA60" w:rsidR="00B32D39" w:rsidRPr="0086605F" w:rsidRDefault="00B32D39" w:rsidP="00B32D3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75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97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</w:t>
            </w:r>
          </w:p>
        </w:tc>
        <w:tc>
          <w:tcPr>
            <w:tcW w:w="180" w:type="dxa"/>
          </w:tcPr>
          <w:p w14:paraId="64B92E5F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F34F0EB" w14:textId="18F01D01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D0B2B42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874C2E" w14:textId="5ECBFD56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1826C4E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81E63F" w14:textId="0DDFD3C6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B32D39" w:rsidRPr="0086605F" w14:paraId="7DD06F3C" w14:textId="77777777" w:rsidTr="00AB20F2">
        <w:trPr>
          <w:cantSplit/>
          <w:trHeight w:val="20"/>
        </w:trPr>
        <w:tc>
          <w:tcPr>
            <w:tcW w:w="3420" w:type="dxa"/>
          </w:tcPr>
          <w:p w14:paraId="2CFD7381" w14:textId="0C2AD6BB" w:rsidR="00B32D39" w:rsidRPr="0086605F" w:rsidRDefault="00B32D39" w:rsidP="00B32D39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สไวน์ พร๊อพเพอร์ตี้ 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700" w:type="dxa"/>
          </w:tcPr>
          <w:p w14:paraId="1244D7BC" w14:textId="7A2BBE20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ให้เช่าที่ดินและสิ่งปลูกสร้าง</w:t>
            </w:r>
          </w:p>
        </w:tc>
        <w:tc>
          <w:tcPr>
            <w:tcW w:w="1169" w:type="dxa"/>
          </w:tcPr>
          <w:p w14:paraId="7614FFCA" w14:textId="50F3EA7E" w:rsidR="00B32D39" w:rsidRPr="0086605F" w:rsidRDefault="00B32D39" w:rsidP="00B32D3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1" w:type="dxa"/>
          </w:tcPr>
          <w:p w14:paraId="1EA5E6F0" w14:textId="061E57A1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40.00</w:t>
            </w:r>
          </w:p>
        </w:tc>
        <w:tc>
          <w:tcPr>
            <w:tcW w:w="180" w:type="dxa"/>
          </w:tcPr>
          <w:p w14:paraId="5D995715" w14:textId="77777777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EAEAEEC" w14:textId="3993FE42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40.00</w:t>
            </w:r>
          </w:p>
        </w:tc>
        <w:tc>
          <w:tcPr>
            <w:tcW w:w="180" w:type="dxa"/>
            <w:gridSpan w:val="2"/>
          </w:tcPr>
          <w:p w14:paraId="6E797BF5" w14:textId="77777777" w:rsidR="00B32D39" w:rsidRPr="0086605F" w:rsidRDefault="00B32D39" w:rsidP="00B32D3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95593E" w14:textId="4330661D" w:rsidR="00B32D39" w:rsidRPr="0086605F" w:rsidRDefault="00B32D39" w:rsidP="00B32D3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8D8774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9921E26" w14:textId="4E9560D1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  <w:gridSpan w:val="2"/>
          </w:tcPr>
          <w:p w14:paraId="459B4357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732889" w14:textId="52C2C51A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CE6F800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C4BE97" w14:textId="15104FC3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B32D39" w:rsidRPr="0086605F" w14:paraId="35163FDF" w14:textId="77777777" w:rsidTr="00E932EC">
        <w:trPr>
          <w:cantSplit/>
          <w:trHeight w:val="20"/>
        </w:trPr>
        <w:tc>
          <w:tcPr>
            <w:tcW w:w="3420" w:type="dxa"/>
          </w:tcPr>
          <w:p w14:paraId="5DEC7E98" w14:textId="3AD58322" w:rsidR="00B32D39" w:rsidRPr="0086605F" w:rsidRDefault="00B32D39" w:rsidP="00B32D39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อาเลน่า ดีเวลลอปเม้นท์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700" w:type="dxa"/>
          </w:tcPr>
          <w:p w14:paraId="54C1681B" w14:textId="400F0312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1169" w:type="dxa"/>
          </w:tcPr>
          <w:p w14:paraId="1AC3BA50" w14:textId="3877B320" w:rsidR="00B32D39" w:rsidRPr="0086605F" w:rsidRDefault="00B32D39" w:rsidP="00B32D3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1" w:type="dxa"/>
          </w:tcPr>
          <w:p w14:paraId="61CF551E" w14:textId="63268B53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45.83</w:t>
            </w:r>
          </w:p>
        </w:tc>
        <w:tc>
          <w:tcPr>
            <w:tcW w:w="180" w:type="dxa"/>
          </w:tcPr>
          <w:p w14:paraId="6A0159BB" w14:textId="77777777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0DC421C" w14:textId="5DDC3121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80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CE10A95" w14:textId="77777777" w:rsidR="00B32D39" w:rsidRPr="0086605F" w:rsidRDefault="00B32D39" w:rsidP="00B32D3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5FCADF" w14:textId="3BE60F2D" w:rsidR="00B32D39" w:rsidRPr="0086605F" w:rsidRDefault="00B32D39" w:rsidP="00B32D3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51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66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5F6B790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64ECCE07" w14:textId="53B00745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BA8BDA7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80AB13" w14:textId="51FD6AAA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55,000</w:t>
            </w:r>
          </w:p>
        </w:tc>
        <w:tc>
          <w:tcPr>
            <w:tcW w:w="180" w:type="dxa"/>
          </w:tcPr>
          <w:p w14:paraId="3A2FD809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7FACD5" w14:textId="01F1DDEB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B32D39" w:rsidRPr="0086605F" w14:paraId="6DED302C" w14:textId="77777777" w:rsidTr="00B32D39">
        <w:trPr>
          <w:cantSplit/>
          <w:trHeight w:val="20"/>
        </w:trPr>
        <w:tc>
          <w:tcPr>
            <w:tcW w:w="3420" w:type="dxa"/>
          </w:tcPr>
          <w:p w14:paraId="3A24EFA2" w14:textId="441DD9BE" w:rsidR="00B32D39" w:rsidRPr="0086605F" w:rsidRDefault="00B32D39" w:rsidP="00B32D39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บิ้ว</w:t>
            </w: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ออล</w:t>
            </w: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700" w:type="dxa"/>
          </w:tcPr>
          <w:p w14:paraId="3609E5FB" w14:textId="59BDAB47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ธุรกิจรับเหมาต่อเติมและ</w:t>
            </w:r>
          </w:p>
        </w:tc>
        <w:tc>
          <w:tcPr>
            <w:tcW w:w="1169" w:type="dxa"/>
          </w:tcPr>
          <w:p w14:paraId="34C896A4" w14:textId="33C3E536" w:rsidR="00B32D39" w:rsidRPr="0086605F" w:rsidRDefault="00B32D39" w:rsidP="00B32D3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0E47DDDC" w14:textId="28AA9932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616F0F3" w14:textId="77777777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692684AC" w14:textId="68A74875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80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05BCB7FE" w14:textId="77777777" w:rsidR="00B32D39" w:rsidRPr="0086605F" w:rsidRDefault="00B32D39" w:rsidP="00B32D3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EB4844" w14:textId="4C0B4D74" w:rsidR="00B32D39" w:rsidRPr="0086605F" w:rsidRDefault="00B32D39" w:rsidP="00B32D3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4402CFF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D0B19BE" w14:textId="7A7094D9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DE73F19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6CA150" w14:textId="4D0CADB3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1753E07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D93C5B" w14:textId="2DB67E01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B32D39" w:rsidRPr="0086605F" w14:paraId="3D8ECF5B" w14:textId="77777777" w:rsidTr="00B32D39">
        <w:trPr>
          <w:cantSplit/>
          <w:trHeight w:val="20"/>
        </w:trPr>
        <w:tc>
          <w:tcPr>
            <w:tcW w:w="3420" w:type="dxa"/>
          </w:tcPr>
          <w:p w14:paraId="6A54EA5F" w14:textId="4837197A" w:rsidR="00B32D39" w:rsidRPr="0086605F" w:rsidRDefault="00B32D39" w:rsidP="00B32D3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</w:tcPr>
          <w:p w14:paraId="56B02E61" w14:textId="79BA573D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00" w:right="-79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บริการที่เกี่ยวข้อง</w:t>
            </w:r>
          </w:p>
        </w:tc>
        <w:tc>
          <w:tcPr>
            <w:tcW w:w="1169" w:type="dxa"/>
          </w:tcPr>
          <w:p w14:paraId="3FF02058" w14:textId="77146148" w:rsidR="00B32D39" w:rsidRPr="0086605F" w:rsidRDefault="00B32D39" w:rsidP="00B32D39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1" w:type="dxa"/>
          </w:tcPr>
          <w:p w14:paraId="7A15B964" w14:textId="620BFDA2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45.00</w:t>
            </w:r>
          </w:p>
        </w:tc>
        <w:tc>
          <w:tcPr>
            <w:tcW w:w="180" w:type="dxa"/>
          </w:tcPr>
          <w:p w14:paraId="2E7620F9" w14:textId="77777777" w:rsidR="00B32D39" w:rsidRPr="0086605F" w:rsidRDefault="00B32D39" w:rsidP="00B32D39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4DBBCD0" w14:textId="3ECCB2F1" w:rsidR="00B32D39" w:rsidRPr="0086605F" w:rsidRDefault="00B32D39" w:rsidP="00B32D39">
            <w:pPr>
              <w:tabs>
                <w:tab w:val="clear" w:pos="454"/>
                <w:tab w:val="left" w:pos="720"/>
              </w:tabs>
              <w:spacing w:line="240" w:lineRule="auto"/>
              <w:ind w:left="-79" w:right="-8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7CE72E8E" w14:textId="77777777" w:rsidR="00B32D39" w:rsidRPr="0086605F" w:rsidRDefault="00B32D39" w:rsidP="00B32D3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F20A3A" w14:textId="4DF99D1E" w:rsidR="00B32D39" w:rsidRPr="0086605F" w:rsidRDefault="00B32D39" w:rsidP="00B32D3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F7F2AAA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C947C32" w14:textId="7C0D725E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76D6C19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D8BE24" w14:textId="2AE984A0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225</w:t>
            </w:r>
          </w:p>
        </w:tc>
        <w:tc>
          <w:tcPr>
            <w:tcW w:w="180" w:type="dxa"/>
          </w:tcPr>
          <w:p w14:paraId="25035AB9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BC376A" w14:textId="5B91A6FF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B32D39" w:rsidRPr="0086605F" w14:paraId="4925B544" w14:textId="77777777" w:rsidTr="00B32D39">
        <w:trPr>
          <w:cantSplit/>
          <w:trHeight w:val="20"/>
        </w:trPr>
        <w:tc>
          <w:tcPr>
            <w:tcW w:w="3420" w:type="dxa"/>
          </w:tcPr>
          <w:p w14:paraId="033FC3F3" w14:textId="7CE9EA12" w:rsidR="00B32D39" w:rsidRPr="0086605F" w:rsidRDefault="00B32D39" w:rsidP="00B32D39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0" w:type="dxa"/>
          </w:tcPr>
          <w:p w14:paraId="404CECF6" w14:textId="77777777" w:rsidR="00B32D39" w:rsidRPr="0086605F" w:rsidRDefault="00B32D39" w:rsidP="00B32D39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firstLine="9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69" w:type="dxa"/>
          </w:tcPr>
          <w:p w14:paraId="622B6F3C" w14:textId="77777777" w:rsidR="00B32D39" w:rsidRPr="0086605F" w:rsidRDefault="00B32D39" w:rsidP="00B32D39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375747C9" w14:textId="77777777" w:rsidR="00B32D39" w:rsidRPr="0086605F" w:rsidRDefault="00B32D39" w:rsidP="00B32D39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A69AE95" w14:textId="77777777" w:rsidR="00B32D39" w:rsidRPr="0086605F" w:rsidRDefault="00B32D39" w:rsidP="00B32D39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35B4553" w14:textId="77777777" w:rsidR="00B32D39" w:rsidRPr="0086605F" w:rsidRDefault="00B32D39" w:rsidP="00B32D39">
            <w:pPr>
              <w:tabs>
                <w:tab w:val="clear" w:pos="454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4F7F47A9" w14:textId="77777777" w:rsidR="00B32D39" w:rsidRPr="0086605F" w:rsidRDefault="00B32D39" w:rsidP="00B32D3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ECF54F" w14:textId="6D48EEE5" w:rsidR="00B32D39" w:rsidRPr="0086605F" w:rsidRDefault="00B32D39" w:rsidP="00B32D3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229,287</w:t>
            </w:r>
          </w:p>
        </w:tc>
        <w:tc>
          <w:tcPr>
            <w:tcW w:w="180" w:type="dxa"/>
          </w:tcPr>
          <w:p w14:paraId="7D8BCC82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319E3F" w14:textId="21F79499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94,710</w:t>
            </w:r>
          </w:p>
        </w:tc>
        <w:tc>
          <w:tcPr>
            <w:tcW w:w="180" w:type="dxa"/>
            <w:gridSpan w:val="2"/>
          </w:tcPr>
          <w:p w14:paraId="4590BD04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B00C1B" w14:textId="756F1AA4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55,225</w:t>
            </w:r>
          </w:p>
        </w:tc>
        <w:tc>
          <w:tcPr>
            <w:tcW w:w="180" w:type="dxa"/>
          </w:tcPr>
          <w:p w14:paraId="68CD56DA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89CA61" w14:textId="3A7395F5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B32D39" w:rsidRPr="0086605F" w14:paraId="6E0B3C7D" w14:textId="77777777" w:rsidTr="00E932EC">
        <w:trPr>
          <w:cantSplit/>
          <w:trHeight w:val="20"/>
        </w:trPr>
        <w:tc>
          <w:tcPr>
            <w:tcW w:w="3420" w:type="dxa"/>
          </w:tcPr>
          <w:p w14:paraId="6A0828D4" w14:textId="77777777" w:rsidR="00B32D39" w:rsidRPr="0086605F" w:rsidRDefault="00B32D39" w:rsidP="00B32D39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56132AE6" w14:textId="77777777" w:rsidR="00B32D39" w:rsidRPr="0086605F" w:rsidRDefault="00B32D39" w:rsidP="00B32D39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firstLine="9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69" w:type="dxa"/>
          </w:tcPr>
          <w:p w14:paraId="3861AA3F" w14:textId="77777777" w:rsidR="00B32D39" w:rsidRPr="0086605F" w:rsidRDefault="00B32D39" w:rsidP="00B32D39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15CD13EC" w14:textId="77777777" w:rsidR="00B32D39" w:rsidRPr="0086605F" w:rsidRDefault="00B32D39" w:rsidP="00B32D39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78200D3" w14:textId="77777777" w:rsidR="00B32D39" w:rsidRPr="0086605F" w:rsidRDefault="00B32D39" w:rsidP="00B32D39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5166926A" w14:textId="77777777" w:rsidR="00B32D39" w:rsidRPr="0086605F" w:rsidRDefault="00B32D39" w:rsidP="00B32D39">
            <w:pPr>
              <w:tabs>
                <w:tab w:val="clear" w:pos="454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670BDEC5" w14:textId="77777777" w:rsidR="00B32D39" w:rsidRPr="0086605F" w:rsidRDefault="00B32D39" w:rsidP="00B32D3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D6E2BD8" w14:textId="77777777" w:rsidR="00B32D39" w:rsidRPr="0086605F" w:rsidRDefault="00B32D39" w:rsidP="00B32D3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694D61D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66E6C570" w14:textId="77777777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E314EA7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4A324E7" w14:textId="77777777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1CB694B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3931EA3" w14:textId="77777777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B32D39" w:rsidRPr="0086605F" w14:paraId="0CE26FE0" w14:textId="77777777" w:rsidTr="00AB20F2">
        <w:trPr>
          <w:cantSplit/>
          <w:trHeight w:val="20"/>
        </w:trPr>
        <w:tc>
          <w:tcPr>
            <w:tcW w:w="3420" w:type="dxa"/>
          </w:tcPr>
          <w:p w14:paraId="2AB5AC14" w14:textId="77777777" w:rsidR="00B32D39" w:rsidRPr="0086605F" w:rsidRDefault="00B32D39" w:rsidP="00B32D3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700" w:type="dxa"/>
          </w:tcPr>
          <w:p w14:paraId="169742D3" w14:textId="77777777" w:rsidR="00B32D39" w:rsidRPr="0086605F" w:rsidRDefault="00B32D39" w:rsidP="00B32D39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firstLine="9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43EB5E09" w14:textId="77777777" w:rsidR="00B32D39" w:rsidRPr="0086605F" w:rsidRDefault="00B32D39" w:rsidP="00B32D39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378360C1" w14:textId="77777777" w:rsidR="00B32D39" w:rsidRPr="0086605F" w:rsidRDefault="00B32D39" w:rsidP="00B32D39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6238BA7" w14:textId="77777777" w:rsidR="00B32D39" w:rsidRPr="0086605F" w:rsidRDefault="00B32D39" w:rsidP="00B32D39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5CB160B4" w14:textId="77777777" w:rsidR="00B32D39" w:rsidRPr="0086605F" w:rsidRDefault="00B32D39" w:rsidP="00B32D39">
            <w:pPr>
              <w:tabs>
                <w:tab w:val="clear" w:pos="454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1BD7CDD5" w14:textId="77777777" w:rsidR="00B32D39" w:rsidRPr="0086605F" w:rsidRDefault="00B32D39" w:rsidP="00B32D3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002232" w14:textId="77777777" w:rsidR="00B32D39" w:rsidRPr="0086605F" w:rsidRDefault="00B32D39" w:rsidP="00B32D3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D2CAC62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75DE0BBB" w14:textId="77777777" w:rsidR="00B32D39" w:rsidRPr="0086605F" w:rsidRDefault="00B32D39" w:rsidP="00B32D3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27506DC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94FE90" w14:textId="77777777" w:rsidR="00B32D39" w:rsidRPr="0086605F" w:rsidRDefault="00B32D39" w:rsidP="00B32D3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4F6AF94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6BAB5BB" w14:textId="77777777" w:rsidR="00B32D39" w:rsidRPr="0086605F" w:rsidRDefault="00B32D39" w:rsidP="00B32D3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B32D39" w:rsidRPr="0086605F" w14:paraId="71ECB8EA" w14:textId="77777777" w:rsidTr="00DA7682">
        <w:trPr>
          <w:cantSplit/>
          <w:trHeight w:val="20"/>
        </w:trPr>
        <w:tc>
          <w:tcPr>
            <w:tcW w:w="3420" w:type="dxa"/>
          </w:tcPr>
          <w:p w14:paraId="65EAAE07" w14:textId="50300257" w:rsidR="00B32D39" w:rsidRPr="0086605F" w:rsidRDefault="00B32D39" w:rsidP="00B32D3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Seven Foods Co., Ltd.</w:t>
            </w:r>
          </w:p>
        </w:tc>
        <w:tc>
          <w:tcPr>
            <w:tcW w:w="2700" w:type="dxa"/>
          </w:tcPr>
          <w:p w14:paraId="77233195" w14:textId="2F717AF3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pacing w:val="-2"/>
                <w:sz w:val="26"/>
                <w:szCs w:val="26"/>
                <w:cs/>
                <w:lang w:bidi="th-TH"/>
              </w:rPr>
              <w:t>จำหน่ายไก่สดแช่แข็ง</w:t>
            </w:r>
          </w:p>
        </w:tc>
        <w:tc>
          <w:tcPr>
            <w:tcW w:w="1169" w:type="dxa"/>
          </w:tcPr>
          <w:p w14:paraId="1C3228AD" w14:textId="307DF7D1" w:rsidR="00B32D39" w:rsidRPr="0086605F" w:rsidRDefault="00B32D39" w:rsidP="00B32D3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081" w:type="dxa"/>
          </w:tcPr>
          <w:p w14:paraId="4B4F3EF4" w14:textId="1E2A9FB0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45.71</w:t>
            </w:r>
          </w:p>
        </w:tc>
        <w:tc>
          <w:tcPr>
            <w:tcW w:w="180" w:type="dxa"/>
          </w:tcPr>
          <w:p w14:paraId="3A2EE2C5" w14:textId="77777777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3BE6806" w14:textId="75580E3E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45.71</w:t>
            </w:r>
          </w:p>
        </w:tc>
        <w:tc>
          <w:tcPr>
            <w:tcW w:w="180" w:type="dxa"/>
            <w:gridSpan w:val="2"/>
          </w:tcPr>
          <w:p w14:paraId="2AA97A75" w14:textId="77777777" w:rsidR="00B32D39" w:rsidRPr="0086605F" w:rsidRDefault="00B32D39" w:rsidP="00B32D3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CBB0E5" w14:textId="298AD6BC" w:rsidR="00B32D39" w:rsidRPr="0086605F" w:rsidRDefault="00B32D39" w:rsidP="00B32D3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15,550</w:t>
            </w:r>
          </w:p>
        </w:tc>
        <w:tc>
          <w:tcPr>
            <w:tcW w:w="180" w:type="dxa"/>
          </w:tcPr>
          <w:p w14:paraId="1B4E2B98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0EB1700" w14:textId="2FE40ACA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8,370</w:t>
            </w:r>
          </w:p>
        </w:tc>
        <w:tc>
          <w:tcPr>
            <w:tcW w:w="180" w:type="dxa"/>
            <w:gridSpan w:val="2"/>
          </w:tcPr>
          <w:p w14:paraId="75DE17FD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4B3F91" w14:textId="7F4CA39A" w:rsidR="00B32D39" w:rsidRPr="0086605F" w:rsidRDefault="00B32D39" w:rsidP="00B32D3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5D284DA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3F7D9A" w14:textId="783E103D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B32D39" w:rsidRPr="0086605F" w14:paraId="71E3619C" w14:textId="77777777" w:rsidTr="00DA7682">
        <w:trPr>
          <w:cantSplit/>
          <w:trHeight w:val="20"/>
        </w:trPr>
        <w:tc>
          <w:tcPr>
            <w:tcW w:w="3420" w:type="dxa"/>
          </w:tcPr>
          <w:p w14:paraId="217EDFC5" w14:textId="1367FD21" w:rsidR="00B32D39" w:rsidRPr="0086605F" w:rsidRDefault="00B32D39" w:rsidP="00B32D3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บริษัท ไทยฟู้ดส์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นิวเคลียส จีเนติกส์</w:t>
            </w:r>
            <w:r w:rsidRPr="0086605F">
              <w:rPr>
                <w:rFonts w:ascii="Angsana New" w:hAnsi="Angsana New" w:cs="Angsana New"/>
                <w:spacing w:val="4"/>
                <w:sz w:val="26"/>
                <w:szCs w:val="26"/>
              </w:rPr>
              <w:t xml:space="preserve"> </w:t>
            </w:r>
            <w:r w:rsidRPr="0086605F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จำกัด</w:t>
            </w:r>
          </w:p>
        </w:tc>
        <w:tc>
          <w:tcPr>
            <w:tcW w:w="2700" w:type="dxa"/>
          </w:tcPr>
          <w:p w14:paraId="1B5B5EA9" w14:textId="25DEC0F8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ผลิตและจำหน่ายสุกรพันธุ์</w:t>
            </w:r>
          </w:p>
        </w:tc>
        <w:tc>
          <w:tcPr>
            <w:tcW w:w="1169" w:type="dxa"/>
          </w:tcPr>
          <w:p w14:paraId="1B4B47EC" w14:textId="6B98CC63" w:rsidR="00B32D39" w:rsidRPr="0086605F" w:rsidRDefault="00B32D39" w:rsidP="00B32D3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1" w:type="dxa"/>
          </w:tcPr>
          <w:p w14:paraId="3212EA00" w14:textId="643CF73B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50.00</w:t>
            </w:r>
          </w:p>
        </w:tc>
        <w:tc>
          <w:tcPr>
            <w:tcW w:w="180" w:type="dxa"/>
          </w:tcPr>
          <w:p w14:paraId="1AA7BD7F" w14:textId="77777777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01D6D28" w14:textId="540AAC76" w:rsidR="00B32D39" w:rsidRPr="0086605F" w:rsidRDefault="00B32D39" w:rsidP="00B32D3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50.00</w:t>
            </w:r>
          </w:p>
        </w:tc>
        <w:tc>
          <w:tcPr>
            <w:tcW w:w="180" w:type="dxa"/>
            <w:gridSpan w:val="2"/>
          </w:tcPr>
          <w:p w14:paraId="73F15DF6" w14:textId="77777777" w:rsidR="00B32D39" w:rsidRPr="0086605F" w:rsidRDefault="00B32D39" w:rsidP="00B32D3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AE9CAF" w14:textId="7517CBF0" w:rsidR="00B32D39" w:rsidRPr="0086605F" w:rsidRDefault="00B32D39" w:rsidP="00B32D3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176,868</w:t>
            </w:r>
          </w:p>
        </w:tc>
        <w:tc>
          <w:tcPr>
            <w:tcW w:w="180" w:type="dxa"/>
          </w:tcPr>
          <w:p w14:paraId="7EBD91DA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99165CF" w14:textId="3DC34716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213,285</w:t>
            </w:r>
          </w:p>
        </w:tc>
        <w:tc>
          <w:tcPr>
            <w:tcW w:w="180" w:type="dxa"/>
            <w:gridSpan w:val="2"/>
          </w:tcPr>
          <w:p w14:paraId="69FB9BBA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920D20" w14:textId="3A2D55B7" w:rsidR="00B32D39" w:rsidRPr="0086605F" w:rsidRDefault="00B32D39" w:rsidP="00B32D3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20E8DAC" w14:textId="77777777" w:rsidR="00B32D39" w:rsidRPr="0086605F" w:rsidRDefault="00B32D39" w:rsidP="00B32D3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5DBB81" w14:textId="4D267D37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B32D39" w:rsidRPr="0086605F" w14:paraId="606C5C2A" w14:textId="77777777" w:rsidTr="00DA7682">
        <w:trPr>
          <w:cantSplit/>
          <w:trHeight w:val="20"/>
        </w:trPr>
        <w:tc>
          <w:tcPr>
            <w:tcW w:w="3420" w:type="dxa"/>
          </w:tcPr>
          <w:p w14:paraId="524C7D33" w14:textId="77777777" w:rsidR="00B32D39" w:rsidRPr="0086605F" w:rsidRDefault="00B32D39" w:rsidP="00B32D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0" w:type="dxa"/>
          </w:tcPr>
          <w:p w14:paraId="5B6BF9A6" w14:textId="77777777" w:rsidR="00B32D39" w:rsidRPr="0086605F" w:rsidRDefault="00B32D39" w:rsidP="00B32D39">
            <w:pPr>
              <w:tabs>
                <w:tab w:val="clear" w:pos="454"/>
                <w:tab w:val="decimal" w:pos="461"/>
              </w:tabs>
              <w:spacing w:line="240" w:lineRule="auto"/>
              <w:ind w:firstLine="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58553343" w14:textId="77777777" w:rsidR="00B32D39" w:rsidRPr="0086605F" w:rsidRDefault="00B32D39" w:rsidP="00B32D3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579C8900" w14:textId="77777777" w:rsidR="00B32D39" w:rsidRPr="0086605F" w:rsidRDefault="00B32D39" w:rsidP="00B32D3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B40A1EA" w14:textId="77777777" w:rsidR="00B32D39" w:rsidRPr="0086605F" w:rsidRDefault="00B32D39" w:rsidP="00B32D3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69904A79" w14:textId="77777777" w:rsidR="00B32D39" w:rsidRPr="0086605F" w:rsidRDefault="00B32D39" w:rsidP="00B32D39">
            <w:pPr>
              <w:tabs>
                <w:tab w:val="clear" w:pos="454"/>
                <w:tab w:val="decimal" w:pos="461"/>
              </w:tabs>
              <w:spacing w:line="240" w:lineRule="auto"/>
              <w:ind w:right="-5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5F85F433" w14:textId="77777777" w:rsidR="00B32D39" w:rsidRPr="0086605F" w:rsidRDefault="00B32D39" w:rsidP="00B32D3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F6261D" w14:textId="1F8A6F26" w:rsidR="00B32D39" w:rsidRPr="0086605F" w:rsidRDefault="00B32D39" w:rsidP="00B32D3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192,418</w:t>
            </w:r>
          </w:p>
        </w:tc>
        <w:tc>
          <w:tcPr>
            <w:tcW w:w="180" w:type="dxa"/>
          </w:tcPr>
          <w:p w14:paraId="6E20FB5A" w14:textId="77777777" w:rsidR="00B32D39" w:rsidRPr="0086605F" w:rsidRDefault="00B32D39" w:rsidP="00B32D3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579D37" w14:textId="3D0ED489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221,655</w:t>
            </w:r>
          </w:p>
        </w:tc>
        <w:tc>
          <w:tcPr>
            <w:tcW w:w="180" w:type="dxa"/>
            <w:gridSpan w:val="2"/>
          </w:tcPr>
          <w:p w14:paraId="763701A5" w14:textId="77777777" w:rsidR="00B32D39" w:rsidRPr="0086605F" w:rsidRDefault="00B32D39" w:rsidP="00B32D3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471FC3" w14:textId="02F30627" w:rsidR="00B32D39" w:rsidRPr="0086605F" w:rsidRDefault="00B32D39" w:rsidP="00B32D3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E9A6052" w14:textId="77777777" w:rsidR="00B32D39" w:rsidRPr="0086605F" w:rsidRDefault="00B32D39" w:rsidP="00B32D3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6DF385" w14:textId="0A21FB37" w:rsidR="00B32D39" w:rsidRPr="0086605F" w:rsidRDefault="00B32D39" w:rsidP="00B32D3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6C3AEA04" w14:textId="761EDB05" w:rsidR="00A44FD7" w:rsidRPr="0086605F" w:rsidRDefault="00A44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  <w:sectPr w:rsidR="00A44FD7" w:rsidRPr="0086605F" w:rsidSect="00A44FD7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11B9E716" w14:textId="77777777" w:rsidR="00974C56" w:rsidRPr="0086605F" w:rsidRDefault="00974C56" w:rsidP="00974C56">
      <w:pPr>
        <w:pStyle w:val="acctfourfigures"/>
        <w:tabs>
          <w:tab w:val="clear" w:pos="765"/>
        </w:tabs>
        <w:spacing w:line="240" w:lineRule="atLeast"/>
        <w:ind w:left="518"/>
        <w:rPr>
          <w:rFonts w:ascii="Angsana New" w:hAnsi="Angsana New" w:cs="Angsana New"/>
          <w:sz w:val="30"/>
          <w:szCs w:val="30"/>
          <w:cs/>
          <w:lang w:bidi="th-TH"/>
        </w:rPr>
      </w:pPr>
    </w:p>
    <w:tbl>
      <w:tblPr>
        <w:tblpPr w:leftFromText="180" w:rightFromText="180" w:vertAnchor="text" w:horzAnchor="margin" w:tblpX="450" w:tblpY="-145"/>
        <w:tblW w:w="9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180"/>
        <w:gridCol w:w="1080"/>
        <w:gridCol w:w="183"/>
        <w:gridCol w:w="1167"/>
        <w:gridCol w:w="183"/>
        <w:gridCol w:w="1167"/>
      </w:tblGrid>
      <w:tr w:rsidR="00013E68" w:rsidRPr="0086605F" w14:paraId="63FC0A09" w14:textId="77777777" w:rsidTr="00F53C73">
        <w:trPr>
          <w:cantSplit/>
          <w:tblHeader/>
        </w:trPr>
        <w:tc>
          <w:tcPr>
            <w:tcW w:w="4500" w:type="dxa"/>
          </w:tcPr>
          <w:p w14:paraId="13DA98E3" w14:textId="77777777" w:rsidR="00013E68" w:rsidRPr="0086605F" w:rsidRDefault="00013E68" w:rsidP="00F53C7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  <w:r w:rsidRPr="0086605F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40" w:type="dxa"/>
            <w:gridSpan w:val="3"/>
            <w:vAlign w:val="bottom"/>
          </w:tcPr>
          <w:p w14:paraId="4427FE41" w14:textId="57FE70E7" w:rsidR="00013E68" w:rsidRPr="0086605F" w:rsidRDefault="00440697" w:rsidP="00F53C7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</w:tcPr>
          <w:p w14:paraId="4D51C985" w14:textId="77777777" w:rsidR="00013E68" w:rsidRPr="0086605F" w:rsidRDefault="00013E68" w:rsidP="00F53C7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2517" w:type="dxa"/>
            <w:gridSpan w:val="3"/>
            <w:vAlign w:val="bottom"/>
          </w:tcPr>
          <w:p w14:paraId="55ACDF36" w14:textId="29661346" w:rsidR="00013E68" w:rsidRPr="0086605F" w:rsidRDefault="00013E68" w:rsidP="00F53C7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734B06" w:rsidRPr="0086605F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13E68" w:rsidRPr="0086605F" w14:paraId="565732B9" w14:textId="77777777" w:rsidTr="00F53C73">
        <w:trPr>
          <w:cantSplit/>
          <w:tblHeader/>
        </w:trPr>
        <w:tc>
          <w:tcPr>
            <w:tcW w:w="4500" w:type="dxa"/>
          </w:tcPr>
          <w:p w14:paraId="5719D8EE" w14:textId="77777777" w:rsidR="00013E68" w:rsidRPr="0086605F" w:rsidRDefault="00013E68" w:rsidP="00F53C73">
            <w:pPr>
              <w:pStyle w:val="acctfourfigures"/>
              <w:tabs>
                <w:tab w:val="left" w:pos="720"/>
              </w:tabs>
              <w:spacing w:line="240" w:lineRule="auto"/>
              <w:ind w:left="3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15A3FE40" w14:textId="23C1E176" w:rsidR="00013E68" w:rsidRPr="0086605F" w:rsidRDefault="00440697" w:rsidP="00F53C7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4F5DA448" w14:textId="77777777" w:rsidR="00013E68" w:rsidRPr="0086605F" w:rsidRDefault="00013E68" w:rsidP="00F53C73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743F7D" w14:textId="64E69E58" w:rsidR="00013E68" w:rsidRPr="0086605F" w:rsidRDefault="00440697" w:rsidP="00F53C7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86605F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86605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44B47660" w14:textId="77777777" w:rsidR="00013E68" w:rsidRPr="0086605F" w:rsidRDefault="00013E68" w:rsidP="00F53C7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5A2E2427" w14:textId="77777777" w:rsidR="00013E68" w:rsidRPr="0086605F" w:rsidRDefault="00013E68" w:rsidP="00F53C73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3" w:type="dxa"/>
            <w:vAlign w:val="bottom"/>
          </w:tcPr>
          <w:p w14:paraId="372DDFDC" w14:textId="77777777" w:rsidR="00013E68" w:rsidRPr="0086605F" w:rsidRDefault="00013E68" w:rsidP="00F53C7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75F1BFC7" w14:textId="77777777" w:rsidR="00013E68" w:rsidRPr="0086605F" w:rsidRDefault="00013E68" w:rsidP="00F53C73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6605F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86605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8471BA" w:rsidRPr="0086605F" w14:paraId="0F4B942F" w14:textId="77777777" w:rsidTr="000F23A9">
        <w:trPr>
          <w:cantSplit/>
        </w:trPr>
        <w:tc>
          <w:tcPr>
            <w:tcW w:w="4500" w:type="dxa"/>
          </w:tcPr>
          <w:p w14:paraId="6A41BFBE" w14:textId="77777777" w:rsidR="008471BA" w:rsidRPr="0086605F" w:rsidRDefault="008471BA" w:rsidP="00F53C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9DC9BA3" w14:textId="77777777" w:rsidR="008471BA" w:rsidRPr="0086605F" w:rsidRDefault="008471BA" w:rsidP="00F53C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60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13E68" w:rsidRPr="0086605F" w14:paraId="2880BA21" w14:textId="77777777" w:rsidTr="00F53C73">
        <w:trPr>
          <w:cantSplit/>
        </w:trPr>
        <w:tc>
          <w:tcPr>
            <w:tcW w:w="4500" w:type="dxa"/>
          </w:tcPr>
          <w:p w14:paraId="61808BFD" w14:textId="77777777" w:rsidR="00013E68" w:rsidRPr="0086605F" w:rsidRDefault="00013E68" w:rsidP="00F53C7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B875C9A" w14:textId="77777777" w:rsidR="00013E68" w:rsidRPr="0086605F" w:rsidRDefault="00013E68" w:rsidP="00F53C7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2F844CE" w14:textId="77777777" w:rsidR="00013E68" w:rsidRPr="0086605F" w:rsidRDefault="00013E68" w:rsidP="00F53C7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7469E6" w14:textId="77777777" w:rsidR="00013E68" w:rsidRPr="0086605F" w:rsidRDefault="00013E68" w:rsidP="00F53C7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020F9F4F" w14:textId="77777777" w:rsidR="00013E68" w:rsidRPr="0086605F" w:rsidRDefault="00013E68" w:rsidP="00F53C7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C5F4BD4" w14:textId="77777777" w:rsidR="00013E68" w:rsidRPr="0086605F" w:rsidRDefault="00013E68" w:rsidP="00F53C73">
            <w:pPr>
              <w:pStyle w:val="acctfourfigures"/>
              <w:tabs>
                <w:tab w:val="clear" w:pos="765"/>
                <w:tab w:val="decimal" w:pos="186"/>
                <w:tab w:val="decimal" w:pos="636"/>
              </w:tabs>
              <w:spacing w:line="240" w:lineRule="auto"/>
              <w:ind w:left="-984" w:right="276" w:firstLine="9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EECCB59" w14:textId="77777777" w:rsidR="00013E68" w:rsidRPr="0086605F" w:rsidRDefault="00013E68" w:rsidP="00F53C7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</w:tcPr>
          <w:p w14:paraId="3D42032D" w14:textId="77777777" w:rsidR="00013E68" w:rsidRPr="0086605F" w:rsidRDefault="00013E68" w:rsidP="00F53C73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1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83485" w:rsidRPr="0086605F" w14:paraId="1856CC43" w14:textId="77777777" w:rsidTr="00F53C73">
        <w:trPr>
          <w:cantSplit/>
        </w:trPr>
        <w:tc>
          <w:tcPr>
            <w:tcW w:w="4500" w:type="dxa"/>
          </w:tcPr>
          <w:p w14:paraId="6D851753" w14:textId="275BA359" w:rsidR="00883485" w:rsidRPr="0086605F" w:rsidRDefault="00883485" w:rsidP="00F53C7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สไวน์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พร๊อพเพอร์ตี้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25DCB642" w14:textId="67464ED4" w:rsidR="00883485" w:rsidRPr="0086605F" w:rsidRDefault="00883485" w:rsidP="00F53C7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605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65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6605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500</w:t>
            </w:r>
          </w:p>
        </w:tc>
        <w:tc>
          <w:tcPr>
            <w:tcW w:w="180" w:type="dxa"/>
          </w:tcPr>
          <w:p w14:paraId="1F48DA2B" w14:textId="77777777" w:rsidR="00883485" w:rsidRPr="0086605F" w:rsidRDefault="00883485" w:rsidP="00F53C7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E67571" w14:textId="689EE21A" w:rsidR="00883485" w:rsidRPr="0086605F" w:rsidRDefault="00883485" w:rsidP="00F53C7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4C345760" w14:textId="77777777" w:rsidR="00883485" w:rsidRPr="0086605F" w:rsidRDefault="00883485" w:rsidP="00F53C7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F08EA3A" w14:textId="7CEBE871" w:rsidR="00883485" w:rsidRPr="0086605F" w:rsidRDefault="00883485" w:rsidP="00F53C7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40E5935" w14:textId="77777777" w:rsidR="00883485" w:rsidRPr="0086605F" w:rsidRDefault="00883485" w:rsidP="00F53C7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</w:tcPr>
          <w:p w14:paraId="1581318E" w14:textId="2FB01CBB" w:rsidR="00883485" w:rsidRPr="0086605F" w:rsidRDefault="00883485" w:rsidP="00F53C73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1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E0560" w:rsidRPr="0086605F" w14:paraId="6677BCAD" w14:textId="77777777" w:rsidTr="00F53C73">
        <w:trPr>
          <w:cantSplit/>
        </w:trPr>
        <w:tc>
          <w:tcPr>
            <w:tcW w:w="4500" w:type="dxa"/>
          </w:tcPr>
          <w:p w14:paraId="6D71433A" w14:textId="21312E0B" w:rsidR="004E0560" w:rsidRPr="0086605F" w:rsidRDefault="004E0560" w:rsidP="00F53C7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อาเลน่า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ดีเวลลอปเม้นท์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2D2CED9A" w14:textId="431FB94E" w:rsidR="004E0560" w:rsidRPr="0086605F" w:rsidRDefault="00E932EC" w:rsidP="00F53C7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55,000</w:t>
            </w:r>
          </w:p>
        </w:tc>
        <w:tc>
          <w:tcPr>
            <w:tcW w:w="180" w:type="dxa"/>
          </w:tcPr>
          <w:p w14:paraId="2FA3E538" w14:textId="77777777" w:rsidR="004E0560" w:rsidRPr="0086605F" w:rsidRDefault="004E0560" w:rsidP="00F53C7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9D58A1" w14:textId="341380CE" w:rsidR="004E0560" w:rsidRPr="0086605F" w:rsidRDefault="00E932EC" w:rsidP="00F53C7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585DF6AC" w14:textId="77777777" w:rsidR="004E0560" w:rsidRPr="0086605F" w:rsidRDefault="004E0560" w:rsidP="00F53C7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7CD0AB0" w14:textId="6D7AEF45" w:rsidR="004E0560" w:rsidRPr="0086605F" w:rsidRDefault="00874033" w:rsidP="00F53C7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55,000</w:t>
            </w:r>
          </w:p>
        </w:tc>
        <w:tc>
          <w:tcPr>
            <w:tcW w:w="183" w:type="dxa"/>
          </w:tcPr>
          <w:p w14:paraId="001FD27D" w14:textId="77777777" w:rsidR="004E0560" w:rsidRPr="0086605F" w:rsidRDefault="004E0560" w:rsidP="00F53C7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</w:tcPr>
          <w:p w14:paraId="5FDAC300" w14:textId="63665880" w:rsidR="004E0560" w:rsidRPr="0086605F" w:rsidRDefault="00874033" w:rsidP="00F53C73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1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0560" w:rsidRPr="0086605F" w14:paraId="370C36F1" w14:textId="77777777" w:rsidTr="00F53C73">
        <w:trPr>
          <w:cantSplit/>
        </w:trPr>
        <w:tc>
          <w:tcPr>
            <w:tcW w:w="4500" w:type="dxa"/>
            <w:shd w:val="clear" w:color="auto" w:fill="auto"/>
          </w:tcPr>
          <w:p w14:paraId="0D335835" w14:textId="5A9DC51C" w:rsidR="004E0560" w:rsidRPr="0086605F" w:rsidRDefault="004E0560" w:rsidP="00F53C7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บิ้ว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ออล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05CB8F9F" w14:textId="3EC69502" w:rsidR="004E0560" w:rsidRPr="0086605F" w:rsidRDefault="00E932EC" w:rsidP="00F53C7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225</w:t>
            </w:r>
          </w:p>
        </w:tc>
        <w:tc>
          <w:tcPr>
            <w:tcW w:w="180" w:type="dxa"/>
          </w:tcPr>
          <w:p w14:paraId="6D517A3C" w14:textId="77777777" w:rsidR="004E0560" w:rsidRPr="0086605F" w:rsidRDefault="004E0560" w:rsidP="00F53C7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CB47D4" w14:textId="3CEF4FB3" w:rsidR="004E0560" w:rsidRPr="0086605F" w:rsidRDefault="00440697" w:rsidP="00F53C7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68F8FEB" w14:textId="77777777" w:rsidR="004E0560" w:rsidRPr="0086605F" w:rsidRDefault="004E0560" w:rsidP="00F53C7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C910689" w14:textId="6B8AFB52" w:rsidR="004E0560" w:rsidRPr="0086605F" w:rsidRDefault="00874033" w:rsidP="00F53C7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225</w:t>
            </w:r>
          </w:p>
        </w:tc>
        <w:tc>
          <w:tcPr>
            <w:tcW w:w="183" w:type="dxa"/>
          </w:tcPr>
          <w:p w14:paraId="22B47948" w14:textId="77777777" w:rsidR="004E0560" w:rsidRPr="0086605F" w:rsidRDefault="004E0560" w:rsidP="00F53C7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</w:tcPr>
          <w:p w14:paraId="009D8BE3" w14:textId="79345BCB" w:rsidR="004E0560" w:rsidRPr="0086605F" w:rsidRDefault="00874033" w:rsidP="00F53C73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1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0560" w:rsidRPr="0086605F" w14:paraId="662D9996" w14:textId="77777777" w:rsidTr="00F53C73">
        <w:trPr>
          <w:cantSplit/>
        </w:trPr>
        <w:tc>
          <w:tcPr>
            <w:tcW w:w="4500" w:type="dxa"/>
          </w:tcPr>
          <w:p w14:paraId="6AA48D39" w14:textId="24802AA5" w:rsidR="004E0560" w:rsidRPr="0086605F" w:rsidRDefault="004E0560" w:rsidP="00F53C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ซื้อเงินลงทุนในบริษัท สไวน์ พร๊อพเพอร์ตี้ 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45CAA88F" w14:textId="6D851DCE" w:rsidR="004E0560" w:rsidRPr="0086605F" w:rsidRDefault="00E932EC" w:rsidP="00F53C7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AB16286" w14:textId="77777777" w:rsidR="004E0560" w:rsidRPr="0086605F" w:rsidRDefault="004E0560" w:rsidP="00F53C7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D69B9" w14:textId="7F70978E" w:rsidR="004E0560" w:rsidRPr="0086605F" w:rsidRDefault="00440697" w:rsidP="00F53C7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3" w:type="dxa"/>
          </w:tcPr>
          <w:p w14:paraId="4D6DBD24" w14:textId="77777777" w:rsidR="004E0560" w:rsidRPr="0086605F" w:rsidRDefault="004E0560" w:rsidP="00F53C7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5FDED3E" w14:textId="68B2649E" w:rsidR="004E0560" w:rsidRPr="0086605F" w:rsidRDefault="00874033" w:rsidP="00F53C73">
            <w:pPr>
              <w:pStyle w:val="acctfourfigures"/>
              <w:tabs>
                <w:tab w:val="left" w:pos="632"/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9830ADC" w14:textId="77777777" w:rsidR="004E0560" w:rsidRPr="0086605F" w:rsidRDefault="004E0560" w:rsidP="00F53C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34481A0" w14:textId="1ECAF491" w:rsidR="004E0560" w:rsidRPr="0086605F" w:rsidRDefault="00874033" w:rsidP="00F53C73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7E75065" w14:textId="66B9001A" w:rsidR="005606D5" w:rsidRPr="0086605F" w:rsidRDefault="00690FD3" w:rsidP="00F53C73">
      <w:pPr>
        <w:tabs>
          <w:tab w:val="clear" w:pos="454"/>
          <w:tab w:val="clear" w:pos="680"/>
        </w:tabs>
        <w:ind w:left="180" w:firstLine="36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86605F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การเพิ่มทุนในบริษัทร่วม</w:t>
      </w:r>
    </w:p>
    <w:p w14:paraId="4CB7368E" w14:textId="77777777" w:rsidR="00690FD3" w:rsidRPr="0086605F" w:rsidRDefault="00690FD3" w:rsidP="005606D5">
      <w:pPr>
        <w:tabs>
          <w:tab w:val="clear" w:pos="454"/>
          <w:tab w:val="clear" w:pos="680"/>
        </w:tabs>
        <w:jc w:val="thaiDistribute"/>
        <w:rPr>
          <w:rFonts w:asciiTheme="majorBidi" w:hAnsiTheme="majorBidi"/>
          <w:b/>
          <w:bCs/>
          <w:i/>
          <w:iCs/>
          <w:spacing w:val="-6"/>
          <w:sz w:val="22"/>
          <w:szCs w:val="22"/>
        </w:rPr>
      </w:pPr>
    </w:p>
    <w:p w14:paraId="253D42A9" w14:textId="72A30D69" w:rsidR="005606D5" w:rsidRPr="0086605F" w:rsidRDefault="000659DC" w:rsidP="00F53C73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690FD3" w:rsidRPr="0086605F">
        <w:rPr>
          <w:rFonts w:ascii="Angsana New" w:hAnsi="Angsana New" w:cs="Angsana New" w:hint="cs"/>
          <w:sz w:val="30"/>
          <w:szCs w:val="30"/>
          <w:cs/>
        </w:rPr>
        <w:t>บริษัทลงทุนในบริษัทร่วมในประเทศแห่งหนึ่ง</w:t>
      </w:r>
      <w:r w:rsidR="00690FD3" w:rsidRPr="0086605F">
        <w:rPr>
          <w:rFonts w:ascii="Angsana New" w:hAnsi="Angsana New" w:cs="Angsana New"/>
          <w:sz w:val="30"/>
          <w:szCs w:val="30"/>
          <w:cs/>
        </w:rPr>
        <w:t xml:space="preserve"> (</w:t>
      </w:r>
      <w:r w:rsidR="00690FD3" w:rsidRPr="0086605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690FD3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690FD3" w:rsidRPr="0086605F">
        <w:rPr>
          <w:rFonts w:ascii="Angsana New" w:hAnsi="Angsana New" w:cs="Angsana New" w:hint="cs"/>
          <w:sz w:val="30"/>
          <w:szCs w:val="30"/>
          <w:cs/>
        </w:rPr>
        <w:t>สไวน์</w:t>
      </w:r>
      <w:r w:rsidR="00690FD3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690FD3" w:rsidRPr="0086605F">
        <w:rPr>
          <w:rFonts w:ascii="Angsana New" w:hAnsi="Angsana New" w:cs="Angsana New" w:hint="cs"/>
          <w:sz w:val="30"/>
          <w:szCs w:val="30"/>
          <w:cs/>
        </w:rPr>
        <w:t>พร๊อพเพอร์ตี้</w:t>
      </w:r>
      <w:r w:rsidR="00690FD3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690FD3" w:rsidRPr="0086605F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690FD3" w:rsidRPr="0086605F">
        <w:rPr>
          <w:rFonts w:ascii="Angsana New" w:hAnsi="Angsana New" w:cs="Angsana New"/>
          <w:sz w:val="30"/>
          <w:szCs w:val="30"/>
          <w:cs/>
        </w:rPr>
        <w:t xml:space="preserve">) </w:t>
      </w:r>
      <w:r w:rsidR="00690FD3" w:rsidRPr="0086605F">
        <w:rPr>
          <w:rFonts w:ascii="Angsana New" w:hAnsi="Angsana New" w:cs="Angsana New" w:hint="cs"/>
          <w:sz w:val="30"/>
          <w:szCs w:val="30"/>
          <w:cs/>
        </w:rPr>
        <w:t>เพิ่มขึ้นเป็นจำนวนเงิน</w:t>
      </w:r>
      <w:r w:rsidR="00690FD3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79010B" w:rsidRPr="0086605F">
        <w:rPr>
          <w:rFonts w:ascii="Angsana New" w:hAnsi="Angsana New" w:cs="Angsana New"/>
          <w:sz w:val="30"/>
          <w:szCs w:val="30"/>
        </w:rPr>
        <w:t>65.5</w:t>
      </w:r>
      <w:r w:rsidR="009D2DB1"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A7210" w:rsidRPr="0086605F">
        <w:rPr>
          <w:rFonts w:ascii="Angsana New" w:hAnsi="Angsana New" w:cs="Angsana New"/>
          <w:sz w:val="30"/>
          <w:szCs w:val="30"/>
        </w:rPr>
        <w:br/>
      </w:r>
      <w:r w:rsidR="00690FD3" w:rsidRPr="0086605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690FD3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690FD3" w:rsidRPr="0086605F">
        <w:rPr>
          <w:rFonts w:ascii="Angsana New" w:hAnsi="Angsana New" w:cs="Angsana New" w:hint="cs"/>
          <w:sz w:val="30"/>
          <w:szCs w:val="30"/>
          <w:cs/>
        </w:rPr>
        <w:t>โดยมีรายละเอียดดังนี้</w:t>
      </w:r>
    </w:p>
    <w:p w14:paraId="103B4005" w14:textId="77777777" w:rsidR="00690FD3" w:rsidRPr="0086605F" w:rsidRDefault="00690FD3" w:rsidP="00690FD3">
      <w:pPr>
        <w:tabs>
          <w:tab w:val="clear" w:pos="454"/>
          <w:tab w:val="clear" w:pos="680"/>
        </w:tabs>
        <w:ind w:left="450" w:hanging="27"/>
        <w:jc w:val="thaiDistribute"/>
        <w:rPr>
          <w:rFonts w:ascii="Angsana New" w:hAnsi="Angsana New" w:cs="Angsana New"/>
          <w:spacing w:val="-6"/>
          <w:sz w:val="22"/>
          <w:szCs w:val="22"/>
        </w:rPr>
      </w:pPr>
    </w:p>
    <w:p w14:paraId="21BAC53E" w14:textId="74B93514" w:rsidR="00690FD3" w:rsidRPr="0086605F" w:rsidRDefault="00690FD3" w:rsidP="00F53C73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86605F">
        <w:rPr>
          <w:rFonts w:ascii="Angsana New" w:hAnsi="Angsana New" w:hint="cs"/>
          <w:sz w:val="30"/>
          <w:szCs w:val="30"/>
          <w:cs/>
        </w:rPr>
        <w:t>-  เรียกชำระค่าหุ้นส่วนที่เหลือในราคาหุ้นละ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="00DA7210" w:rsidRPr="0086605F">
        <w:rPr>
          <w:rFonts w:ascii="Angsana New" w:hAnsi="Angsana New"/>
          <w:sz w:val="30"/>
          <w:szCs w:val="30"/>
        </w:rPr>
        <w:t>75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บาท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="00DA7210" w:rsidRPr="0086605F">
        <w:rPr>
          <w:rFonts w:ascii="Angsana New" w:hAnsi="Angsana New"/>
          <w:sz w:val="30"/>
          <w:szCs w:val="30"/>
        </w:rPr>
        <w:t>4,000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หุ้น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="00DA7210" w:rsidRPr="0086605F">
        <w:rPr>
          <w:rFonts w:ascii="Angsana New" w:hAnsi="Angsana New"/>
          <w:sz w:val="30"/>
          <w:szCs w:val="30"/>
        </w:rPr>
        <w:t xml:space="preserve"> 0.3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="009D2DB1" w:rsidRPr="0086605F">
        <w:rPr>
          <w:rFonts w:ascii="Angsana New" w:hAnsi="Angsana New" w:hint="cs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ล้านบาท</w:t>
      </w:r>
    </w:p>
    <w:p w14:paraId="437FA26E" w14:textId="12873F03" w:rsidR="00690FD3" w:rsidRPr="0086605F" w:rsidRDefault="00690FD3" w:rsidP="00F53C73">
      <w:pPr>
        <w:tabs>
          <w:tab w:val="clear" w:pos="454"/>
          <w:tab w:val="clear" w:pos="680"/>
        </w:tabs>
        <w:ind w:left="720" w:hanging="27"/>
        <w:jc w:val="thaiDistribute"/>
        <w:rPr>
          <w:rFonts w:ascii="Angsana New" w:hAnsi="Angsana New" w:cs="Angsana New"/>
          <w:spacing w:val="-6"/>
          <w:sz w:val="22"/>
          <w:szCs w:val="22"/>
        </w:rPr>
      </w:pPr>
    </w:p>
    <w:p w14:paraId="5872C590" w14:textId="3730C018" w:rsidR="00044B69" w:rsidRPr="0086605F" w:rsidRDefault="00044B69" w:rsidP="00F53C73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86605F">
        <w:rPr>
          <w:rFonts w:ascii="Angsana New" w:hAnsi="Angsana New" w:hint="cs"/>
          <w:sz w:val="30"/>
          <w:szCs w:val="30"/>
          <w:cs/>
        </w:rPr>
        <w:t>-  เพิ่มทุนจดทะเบียนเป็นจํานวนเงิน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="00DA7210" w:rsidRPr="0086605F">
        <w:rPr>
          <w:rFonts w:ascii="Angsana New" w:hAnsi="Angsana New"/>
          <w:sz w:val="30"/>
          <w:szCs w:val="30"/>
        </w:rPr>
        <w:t>94.0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ล้านบาท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จากทุนจดทะเบียนจำนวน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="00DA7210" w:rsidRPr="0086605F">
        <w:rPr>
          <w:rFonts w:ascii="Angsana New" w:hAnsi="Angsana New"/>
          <w:sz w:val="30"/>
          <w:szCs w:val="30"/>
        </w:rPr>
        <w:t>1.0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ล้านบาท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เป็น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="00DA7210" w:rsidRPr="0086605F">
        <w:rPr>
          <w:rFonts w:ascii="Angsana New" w:hAnsi="Angsana New"/>
          <w:sz w:val="30"/>
          <w:szCs w:val="30"/>
        </w:rPr>
        <w:t>95.0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ล้านบาท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และ</w:t>
      </w:r>
      <w:r w:rsidR="009D2DB1" w:rsidRPr="0086605F">
        <w:rPr>
          <w:rFonts w:ascii="Angsana New" w:hAnsi="Angsana New" w:hint="cs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ให้เรียกชำระค่าหุ้นในอัตราร้อยละ</w:t>
      </w:r>
      <w:r w:rsidR="00233CB3" w:rsidRPr="0086605F">
        <w:rPr>
          <w:rFonts w:ascii="Angsana New" w:hAnsi="Angsana New" w:hint="cs"/>
          <w:sz w:val="30"/>
          <w:szCs w:val="30"/>
          <w:cs/>
        </w:rPr>
        <w:t xml:space="preserve"> </w:t>
      </w:r>
      <w:r w:rsidR="00DA7210" w:rsidRPr="0086605F">
        <w:rPr>
          <w:rFonts w:ascii="Angsana New" w:hAnsi="Angsana New"/>
          <w:sz w:val="30"/>
          <w:szCs w:val="30"/>
        </w:rPr>
        <w:t>100.00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คิดเป็นจำนวนเงิน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="00DA7210" w:rsidRPr="0086605F">
        <w:rPr>
          <w:rFonts w:ascii="Angsana New" w:hAnsi="Angsana New"/>
          <w:sz w:val="30"/>
          <w:szCs w:val="30"/>
        </w:rPr>
        <w:t>37.6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ล้านบาท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การดําเนินการจดทะเบียนเพิ่มทุนดังกล่าวกับกระทรวงพาณิชย์ได้แล้วเสร็จเมื่อวันที่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="00DA7210" w:rsidRPr="0086605F">
        <w:rPr>
          <w:rFonts w:ascii="Angsana New" w:hAnsi="Angsana New"/>
          <w:sz w:val="30"/>
          <w:szCs w:val="30"/>
        </w:rPr>
        <w:t>5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กรกฎาคม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="00DA7210" w:rsidRPr="0086605F">
        <w:rPr>
          <w:rFonts w:ascii="Angsana New" w:hAnsi="Angsana New"/>
          <w:sz w:val="30"/>
          <w:szCs w:val="30"/>
        </w:rPr>
        <w:t>2566</w:t>
      </w:r>
    </w:p>
    <w:p w14:paraId="3D57AF27" w14:textId="6B5BC923" w:rsidR="005606D5" w:rsidRPr="0086605F" w:rsidRDefault="005606D5" w:rsidP="00F53C73">
      <w:pPr>
        <w:tabs>
          <w:tab w:val="clear" w:pos="454"/>
          <w:tab w:val="clear" w:pos="680"/>
        </w:tabs>
        <w:ind w:left="720" w:hanging="27"/>
        <w:jc w:val="thaiDistribute"/>
        <w:rPr>
          <w:rFonts w:asciiTheme="majorBidi" w:hAnsiTheme="majorBidi" w:cs="Angsana New"/>
          <w:spacing w:val="-6"/>
          <w:sz w:val="30"/>
          <w:szCs w:val="30"/>
        </w:rPr>
      </w:pPr>
    </w:p>
    <w:p w14:paraId="3B402B91" w14:textId="00822E63" w:rsidR="0079010B" w:rsidRPr="0086605F" w:rsidRDefault="0079010B" w:rsidP="00F53C73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cs/>
        </w:rPr>
      </w:pPr>
      <w:r w:rsidRPr="0086605F">
        <w:rPr>
          <w:rFonts w:ascii="Angsana New" w:hAnsi="Angsana New" w:hint="cs"/>
          <w:sz w:val="30"/>
          <w:szCs w:val="30"/>
          <w:cs/>
        </w:rPr>
        <w:t xml:space="preserve">-  </w:t>
      </w:r>
      <w:r w:rsidR="00DA3430" w:rsidRPr="0086605F">
        <w:rPr>
          <w:rFonts w:ascii="Angsana New" w:hAnsi="Angsana New" w:hint="cs"/>
          <w:sz w:val="30"/>
          <w:szCs w:val="30"/>
          <w:cs/>
        </w:rPr>
        <w:t xml:space="preserve">เพิ่มทุนจดทะเบียนเป็นจํานวนเงิน </w:t>
      </w:r>
      <w:r w:rsidR="00DA3430" w:rsidRPr="0086605F">
        <w:rPr>
          <w:rFonts w:ascii="Angsana New" w:hAnsi="Angsana New"/>
          <w:sz w:val="30"/>
          <w:szCs w:val="30"/>
        </w:rPr>
        <w:t>69</w:t>
      </w:r>
      <w:r w:rsidR="00057AD9" w:rsidRPr="0086605F">
        <w:rPr>
          <w:rFonts w:ascii="Angsana New" w:hAnsi="Angsana New"/>
          <w:sz w:val="30"/>
          <w:szCs w:val="30"/>
        </w:rPr>
        <w:t>.0</w:t>
      </w:r>
      <w:r w:rsidR="00DA3430" w:rsidRPr="0086605F">
        <w:rPr>
          <w:rFonts w:ascii="Angsana New" w:hAnsi="Angsana New" w:hint="cs"/>
          <w:sz w:val="30"/>
          <w:szCs w:val="30"/>
          <w:cs/>
        </w:rPr>
        <w:t xml:space="preserve"> ล้านบาท จากทุนจดทะเบียนจำนวน </w:t>
      </w:r>
      <w:r w:rsidR="00DA3430" w:rsidRPr="0086605F">
        <w:rPr>
          <w:rFonts w:ascii="Angsana New" w:hAnsi="Angsana New"/>
          <w:sz w:val="30"/>
          <w:szCs w:val="30"/>
        </w:rPr>
        <w:t>95.0</w:t>
      </w:r>
      <w:r w:rsidR="00DA3430" w:rsidRPr="0086605F">
        <w:rPr>
          <w:rFonts w:ascii="Angsana New" w:hAnsi="Angsana New" w:hint="cs"/>
          <w:sz w:val="30"/>
          <w:szCs w:val="30"/>
          <w:cs/>
        </w:rPr>
        <w:t xml:space="preserve"> ล้านบาท เป็น </w:t>
      </w:r>
      <w:r w:rsidR="00DA3430" w:rsidRPr="0086605F">
        <w:rPr>
          <w:rFonts w:ascii="Angsana New" w:hAnsi="Angsana New"/>
          <w:sz w:val="30"/>
          <w:szCs w:val="30"/>
        </w:rPr>
        <w:t>164.0</w:t>
      </w:r>
      <w:r w:rsidR="00DA3430" w:rsidRPr="0086605F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DA3430" w:rsidRPr="0086605F">
        <w:rPr>
          <w:rFonts w:ascii="Angsana New" w:hAnsi="Angsana New" w:hint="cs"/>
          <w:spacing w:val="-2"/>
          <w:sz w:val="30"/>
          <w:szCs w:val="30"/>
          <w:cs/>
        </w:rPr>
        <w:t xml:space="preserve">และให้เรียกชำระค่าหุ้นในอัตราร้อยละ </w:t>
      </w:r>
      <w:r w:rsidR="00DA3430" w:rsidRPr="0086605F">
        <w:rPr>
          <w:rFonts w:ascii="Angsana New" w:hAnsi="Angsana New"/>
          <w:spacing w:val="-2"/>
          <w:sz w:val="30"/>
          <w:szCs w:val="30"/>
        </w:rPr>
        <w:t xml:space="preserve">100.00 </w:t>
      </w:r>
      <w:r w:rsidR="00DA3430" w:rsidRPr="0086605F">
        <w:rPr>
          <w:rFonts w:ascii="Angsana New" w:hAnsi="Angsana New" w:hint="cs"/>
          <w:spacing w:val="-2"/>
          <w:sz w:val="30"/>
          <w:szCs w:val="30"/>
          <w:cs/>
        </w:rPr>
        <w:t xml:space="preserve">คิดเป็นจำนวนเงิน </w:t>
      </w:r>
      <w:r w:rsidR="00DA3430" w:rsidRPr="0086605F">
        <w:rPr>
          <w:rFonts w:ascii="Angsana New" w:hAnsi="Angsana New"/>
          <w:spacing w:val="-2"/>
          <w:sz w:val="30"/>
          <w:szCs w:val="30"/>
        </w:rPr>
        <w:t xml:space="preserve">27.6 </w:t>
      </w:r>
      <w:r w:rsidR="00DA3430" w:rsidRPr="0086605F">
        <w:rPr>
          <w:rFonts w:ascii="Angsana New" w:hAnsi="Angsana New" w:hint="cs"/>
          <w:spacing w:val="-2"/>
          <w:sz w:val="30"/>
          <w:szCs w:val="30"/>
          <w:cs/>
        </w:rPr>
        <w:t>ล้านบาท การดําเนินการจดทะเบียนเพิ่มทุน</w:t>
      </w:r>
      <w:r w:rsidR="00DA3430" w:rsidRPr="0086605F">
        <w:rPr>
          <w:rFonts w:ascii="Angsana New" w:hAnsi="Angsana New" w:hint="cs"/>
          <w:sz w:val="30"/>
          <w:szCs w:val="30"/>
          <w:cs/>
        </w:rPr>
        <w:t xml:space="preserve">ดังกล่าวกับกระทรวงพาณิชย์ได้แล้วเสร็จเมื่อวันที่ </w:t>
      </w:r>
      <w:r w:rsidR="00DA3430" w:rsidRPr="0086605F">
        <w:rPr>
          <w:rFonts w:ascii="Angsana New" w:hAnsi="Angsana New"/>
          <w:sz w:val="30"/>
          <w:szCs w:val="30"/>
        </w:rPr>
        <w:t>15</w:t>
      </w:r>
      <w:r w:rsidR="00DA3430" w:rsidRPr="0086605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A3430" w:rsidRPr="0086605F">
        <w:rPr>
          <w:rFonts w:ascii="Angsana New" w:hAnsi="Angsana New"/>
          <w:sz w:val="30"/>
          <w:szCs w:val="30"/>
        </w:rPr>
        <w:t>2566</w:t>
      </w:r>
    </w:p>
    <w:p w14:paraId="0862CE1D" w14:textId="77777777" w:rsidR="00DA7210" w:rsidRPr="0086605F" w:rsidRDefault="00DA7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86605F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br w:type="page"/>
      </w:r>
    </w:p>
    <w:p w14:paraId="4FFF0449" w14:textId="4213B064" w:rsidR="00CA3259" w:rsidRPr="0086605F" w:rsidRDefault="00CA3259" w:rsidP="00F53C73">
      <w:pPr>
        <w:tabs>
          <w:tab w:val="clear" w:pos="454"/>
          <w:tab w:val="clear" w:pos="680"/>
        </w:tabs>
        <w:ind w:left="630" w:hanging="9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86605F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การซื้อเงินลงทุนในบริษัทร่วม</w:t>
      </w:r>
    </w:p>
    <w:p w14:paraId="05543333" w14:textId="77777777" w:rsidR="00CA3259" w:rsidRPr="0086605F" w:rsidRDefault="00CA3259" w:rsidP="00F53C73">
      <w:pPr>
        <w:pStyle w:val="ListParagraph"/>
        <w:tabs>
          <w:tab w:val="clear" w:pos="454"/>
          <w:tab w:val="clear" w:pos="680"/>
        </w:tabs>
        <w:ind w:left="630" w:hanging="90"/>
        <w:jc w:val="thaiDistribute"/>
        <w:rPr>
          <w:rFonts w:asciiTheme="majorBidi" w:hAnsiTheme="majorBidi" w:cstheme="majorBidi"/>
          <w:spacing w:val="-6"/>
          <w:sz w:val="22"/>
        </w:rPr>
      </w:pPr>
    </w:p>
    <w:p w14:paraId="277C4173" w14:textId="76EB2515" w:rsidR="00802D78" w:rsidRPr="0086605F" w:rsidRDefault="0010397C" w:rsidP="00F53C73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>บริษัทลงทุนในบริษัทร่วมในประเทศแห่งหนึ่ง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86605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อาเลน่า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ดีเวลลอปเม้นท์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86605F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2D5F58" w:rsidRPr="0086605F">
        <w:rPr>
          <w:rFonts w:ascii="Angsana New" w:hAnsi="Angsana New" w:cs="Angsana New"/>
          <w:sz w:val="30"/>
          <w:szCs w:val="30"/>
        </w:rPr>
        <w:t>55.0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โดยมีรายละเอียดดังนี้</w:t>
      </w:r>
    </w:p>
    <w:p w14:paraId="5E45C67B" w14:textId="35DC36D3" w:rsidR="0010397C" w:rsidRPr="0086605F" w:rsidRDefault="0010397C" w:rsidP="00C3388C">
      <w:pPr>
        <w:tabs>
          <w:tab w:val="clear" w:pos="454"/>
          <w:tab w:val="clear" w:pos="680"/>
        </w:tabs>
        <w:ind w:left="450"/>
        <w:jc w:val="thaiDistribute"/>
        <w:rPr>
          <w:rFonts w:ascii="Angsana New" w:hAnsi="Angsana New" w:cs="Angsana New"/>
          <w:spacing w:val="-6"/>
          <w:sz w:val="22"/>
          <w:szCs w:val="22"/>
        </w:rPr>
      </w:pPr>
    </w:p>
    <w:p w14:paraId="167B7895" w14:textId="1F24DE37" w:rsidR="0010397C" w:rsidRPr="0086605F" w:rsidRDefault="0010397C" w:rsidP="00F53C73">
      <w:pPr>
        <w:pStyle w:val="ListParagraph"/>
        <w:numPr>
          <w:ilvl w:val="0"/>
          <w:numId w:val="38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86605F">
        <w:rPr>
          <w:rFonts w:ascii="Angsana New" w:hAnsi="Angsana New" w:hint="cs"/>
          <w:sz w:val="30"/>
          <w:szCs w:val="30"/>
          <w:cs/>
        </w:rPr>
        <w:t xml:space="preserve">กรรมการของบริษัทได้อนุมัติให้บริษัทจัดตั้งบริษัทร่วมในประเทศแห่งหนึ่ง (บริษัท อาเลน่า ดีเวลลอปเม้นท์ </w:t>
      </w:r>
      <w:r w:rsidR="009D2DB1" w:rsidRPr="0086605F">
        <w:rPr>
          <w:rFonts w:ascii="Angsana New" w:hAnsi="Angsana New" w:hint="cs"/>
          <w:sz w:val="30"/>
          <w:szCs w:val="30"/>
          <w:cs/>
        </w:rPr>
        <w:t xml:space="preserve">  </w:t>
      </w:r>
      <w:r w:rsidRPr="0086605F">
        <w:rPr>
          <w:rFonts w:ascii="Angsana New" w:hAnsi="Angsana New" w:hint="cs"/>
          <w:sz w:val="30"/>
          <w:szCs w:val="30"/>
          <w:cs/>
        </w:rPr>
        <w:t xml:space="preserve">จำกัด) โดยมีทุนจดทะเบียนเริ่มแรกเป็นจำนวนเงิน </w:t>
      </w:r>
      <w:r w:rsidRPr="0086605F">
        <w:rPr>
          <w:rFonts w:ascii="Angsana New" w:hAnsi="Angsana New"/>
          <w:sz w:val="30"/>
          <w:szCs w:val="30"/>
        </w:rPr>
        <w:t>50.0</w:t>
      </w:r>
      <w:r w:rsidRPr="0086605F">
        <w:rPr>
          <w:rFonts w:ascii="Angsana New" w:hAnsi="Angsana New" w:hint="cs"/>
          <w:sz w:val="30"/>
          <w:szCs w:val="30"/>
          <w:cs/>
        </w:rPr>
        <w:t xml:space="preserve"> ล้านบาท และให้เรียกชำระค่าหุ้นในอัตราร้อยละ </w:t>
      </w:r>
      <w:r w:rsidRPr="0086605F">
        <w:rPr>
          <w:rFonts w:ascii="Angsana New" w:hAnsi="Angsana New"/>
          <w:sz w:val="30"/>
          <w:szCs w:val="30"/>
        </w:rPr>
        <w:t>25.00</w:t>
      </w:r>
      <w:r w:rsidRPr="0086605F">
        <w:rPr>
          <w:rFonts w:ascii="Angsana New" w:hAnsi="Angsana New" w:hint="cs"/>
          <w:sz w:val="30"/>
          <w:szCs w:val="30"/>
          <w:cs/>
        </w:rPr>
        <w:t xml:space="preserve"> </w:t>
      </w:r>
      <w:r w:rsidR="009D2DB1" w:rsidRPr="0086605F">
        <w:rPr>
          <w:rFonts w:ascii="Angsana New" w:hAnsi="Angsana New" w:hint="cs"/>
          <w:sz w:val="30"/>
          <w:szCs w:val="30"/>
          <w:cs/>
        </w:rPr>
        <w:t xml:space="preserve">  </w:t>
      </w:r>
      <w:r w:rsidRPr="0086605F">
        <w:rPr>
          <w:rFonts w:ascii="Angsana New" w:hAnsi="Angsana New" w:hint="cs"/>
          <w:sz w:val="30"/>
          <w:szCs w:val="30"/>
          <w:cs/>
        </w:rPr>
        <w:t xml:space="preserve">คิดเป็นจำนวนเงิน </w:t>
      </w:r>
      <w:r w:rsidRPr="0086605F">
        <w:rPr>
          <w:rFonts w:ascii="Angsana New" w:hAnsi="Angsana New"/>
          <w:sz w:val="30"/>
          <w:szCs w:val="30"/>
        </w:rPr>
        <w:t>12.5</w:t>
      </w:r>
      <w:r w:rsidRPr="0086605F">
        <w:rPr>
          <w:rFonts w:ascii="Angsana New" w:hAnsi="Angsana New" w:hint="cs"/>
          <w:sz w:val="30"/>
          <w:szCs w:val="30"/>
          <w:cs/>
        </w:rPr>
        <w:t xml:space="preserve"> ล้านบาท บริษัทมีสัดส่วนการลงทุนในบริษัทร่วมดังกล่าวคิดเป็นอัตราร้อยละ </w:t>
      </w:r>
      <w:r w:rsidRPr="0086605F">
        <w:rPr>
          <w:rFonts w:ascii="Angsana New" w:hAnsi="Angsana New"/>
          <w:sz w:val="30"/>
          <w:szCs w:val="30"/>
        </w:rPr>
        <w:t>45.00</w:t>
      </w:r>
      <w:r w:rsidRPr="0086605F">
        <w:rPr>
          <w:rFonts w:ascii="Angsana New" w:hAnsi="Angsana New" w:hint="cs"/>
          <w:sz w:val="30"/>
          <w:szCs w:val="30"/>
          <w:cs/>
        </w:rPr>
        <w:t xml:space="preserve"> ของ</w:t>
      </w:r>
      <w:r w:rsidR="009D2DB1" w:rsidRPr="0086605F">
        <w:rPr>
          <w:rFonts w:ascii="Angsana New" w:hAnsi="Angsana New" w:hint="cs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 xml:space="preserve">ทุนที่ชำระแล้ว คิดเป็นจำนวนเงิน </w:t>
      </w:r>
      <w:r w:rsidRPr="0086605F">
        <w:rPr>
          <w:rFonts w:ascii="Angsana New" w:hAnsi="Angsana New"/>
          <w:sz w:val="30"/>
          <w:szCs w:val="30"/>
        </w:rPr>
        <w:t>5</w:t>
      </w:r>
      <w:r w:rsidRPr="0086605F">
        <w:rPr>
          <w:rFonts w:ascii="Angsana New" w:hAnsi="Angsana New" w:hint="cs"/>
          <w:sz w:val="30"/>
          <w:szCs w:val="30"/>
          <w:cs/>
        </w:rPr>
        <w:t>.</w:t>
      </w:r>
      <w:r w:rsidRPr="0086605F">
        <w:rPr>
          <w:rFonts w:ascii="Angsana New" w:hAnsi="Angsana New"/>
          <w:sz w:val="30"/>
          <w:szCs w:val="30"/>
        </w:rPr>
        <w:t>6</w:t>
      </w:r>
      <w:r w:rsidRPr="0086605F">
        <w:rPr>
          <w:rFonts w:ascii="Angsana New" w:hAnsi="Angsana New" w:hint="cs"/>
          <w:sz w:val="30"/>
          <w:szCs w:val="30"/>
          <w:cs/>
        </w:rPr>
        <w:t xml:space="preserve"> ล้านบาท การดำเนินการจดทะเบียนหุ้นทุนเริ่มแรกของการจัดตั้งบริษัทดังกล่าวกับกระทรวงพาณิชย์ได้แล้วเสร็จเมื่อวันที่ </w:t>
      </w:r>
      <w:r w:rsidRPr="0086605F">
        <w:rPr>
          <w:rFonts w:ascii="Angsana New" w:hAnsi="Angsana New"/>
          <w:sz w:val="30"/>
          <w:szCs w:val="30"/>
        </w:rPr>
        <w:t>18</w:t>
      </w:r>
      <w:r w:rsidRPr="0086605F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86605F">
        <w:rPr>
          <w:rFonts w:ascii="Angsana New" w:hAnsi="Angsana New"/>
          <w:sz w:val="30"/>
          <w:szCs w:val="30"/>
        </w:rPr>
        <w:t>2566</w:t>
      </w:r>
    </w:p>
    <w:p w14:paraId="646DA88A" w14:textId="77777777" w:rsidR="0090644C" w:rsidRPr="0086605F" w:rsidRDefault="0090644C" w:rsidP="0090644C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22"/>
        </w:rPr>
      </w:pPr>
    </w:p>
    <w:p w14:paraId="3D7BFDAB" w14:textId="60084EDB" w:rsidR="0010397C" w:rsidRPr="0086605F" w:rsidRDefault="0010397C" w:rsidP="00F53C73">
      <w:pPr>
        <w:pStyle w:val="ListParagraph"/>
        <w:numPr>
          <w:ilvl w:val="0"/>
          <w:numId w:val="38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86605F">
        <w:rPr>
          <w:rFonts w:ascii="Angsana New" w:hAnsi="Angsana New" w:hint="cs"/>
          <w:sz w:val="30"/>
          <w:szCs w:val="30"/>
          <w:cs/>
        </w:rPr>
        <w:t>เรียกชำระค่าหุ้นส่วนที่เหลือในราคาหุ้นละ</w:t>
      </w:r>
      <w:r w:rsidRPr="0086605F">
        <w:rPr>
          <w:rFonts w:ascii="Angsana New" w:hAnsi="Angsana New"/>
          <w:sz w:val="30"/>
          <w:szCs w:val="30"/>
        </w:rPr>
        <w:t xml:space="preserve"> 75</w:t>
      </w:r>
      <w:r w:rsidRPr="0086605F">
        <w:rPr>
          <w:rFonts w:ascii="Angsana New" w:hAnsi="Angsana New" w:hint="cs"/>
          <w:sz w:val="30"/>
          <w:szCs w:val="30"/>
          <w:cs/>
        </w:rPr>
        <w:t xml:space="preserve"> บาท สำหรับหุ้นสามัญจำนวน </w:t>
      </w:r>
      <w:r w:rsidRPr="0086605F">
        <w:rPr>
          <w:rFonts w:ascii="Angsana New" w:hAnsi="Angsana New"/>
          <w:sz w:val="30"/>
          <w:szCs w:val="30"/>
        </w:rPr>
        <w:t>225,000</w:t>
      </w:r>
      <w:r w:rsidRPr="0086605F">
        <w:rPr>
          <w:rFonts w:ascii="Angsana New" w:hAnsi="Angsana New" w:hint="cs"/>
          <w:sz w:val="30"/>
          <w:szCs w:val="30"/>
          <w:cs/>
        </w:rPr>
        <w:t xml:space="preserve"> หุ้น เป็นจำนวนเงินรวม </w:t>
      </w:r>
      <w:r w:rsidR="00187906" w:rsidRPr="0086605F">
        <w:rPr>
          <w:rFonts w:ascii="Angsana New" w:hAnsi="Angsana New" w:hint="cs"/>
          <w:sz w:val="30"/>
          <w:szCs w:val="30"/>
          <w:cs/>
        </w:rPr>
        <w:t xml:space="preserve">   </w:t>
      </w:r>
      <w:r w:rsidRPr="0086605F">
        <w:rPr>
          <w:rFonts w:ascii="Angsana New" w:hAnsi="Angsana New"/>
          <w:sz w:val="30"/>
          <w:szCs w:val="30"/>
        </w:rPr>
        <w:t>16.9</w:t>
      </w:r>
      <w:r w:rsidRPr="0086605F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7C2D5143" w14:textId="77777777" w:rsidR="0010397C" w:rsidRPr="0086605F" w:rsidRDefault="0010397C" w:rsidP="00F53C73">
      <w:pPr>
        <w:pStyle w:val="ListParagraph"/>
        <w:rPr>
          <w:rFonts w:ascii="Angsana New" w:hAnsi="Angsana New"/>
          <w:sz w:val="22"/>
        </w:rPr>
      </w:pPr>
    </w:p>
    <w:p w14:paraId="434654BB" w14:textId="7EC46DBE" w:rsidR="0010397C" w:rsidRPr="0086605F" w:rsidRDefault="004F0995" w:rsidP="00F53C73">
      <w:pPr>
        <w:pStyle w:val="ListParagraph"/>
        <w:numPr>
          <w:ilvl w:val="0"/>
          <w:numId w:val="38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86605F">
        <w:rPr>
          <w:rFonts w:ascii="Angsana New" w:hAnsi="Angsana New" w:hint="cs"/>
          <w:sz w:val="30"/>
          <w:szCs w:val="30"/>
          <w:cs/>
          <w:lang w:val="th-TH"/>
        </w:rPr>
        <w:t xml:space="preserve">เพิ่มทุนจดทะเบียนเป็นจำนวนเงิน </w:t>
      </w:r>
      <w:r w:rsidRPr="0086605F">
        <w:rPr>
          <w:rFonts w:ascii="Angsana New" w:hAnsi="Angsana New"/>
          <w:sz w:val="30"/>
          <w:szCs w:val="30"/>
        </w:rPr>
        <w:t>50.0</w:t>
      </w:r>
      <w:r w:rsidRPr="0086605F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86605F">
        <w:rPr>
          <w:rFonts w:ascii="Angsana New" w:hAnsi="Angsana New" w:hint="cs"/>
          <w:sz w:val="30"/>
          <w:szCs w:val="30"/>
          <w:cs/>
          <w:lang w:val="th-TH"/>
        </w:rPr>
        <w:t>จาก</w:t>
      </w:r>
      <w:r w:rsidRPr="0086605F">
        <w:rPr>
          <w:rFonts w:ascii="Angsana New" w:hAnsi="Angsana New" w:hint="cs"/>
          <w:sz w:val="30"/>
          <w:szCs w:val="30"/>
        </w:rPr>
        <w:t xml:space="preserve"> </w:t>
      </w:r>
      <w:r w:rsidRPr="0086605F">
        <w:rPr>
          <w:rFonts w:ascii="Angsana New" w:hAnsi="Angsana New"/>
          <w:sz w:val="30"/>
          <w:szCs w:val="30"/>
        </w:rPr>
        <w:t>50</w:t>
      </w:r>
      <w:r w:rsidRPr="0086605F">
        <w:rPr>
          <w:rFonts w:ascii="Angsana New" w:hAnsi="Angsana New" w:hint="cs"/>
          <w:sz w:val="30"/>
          <w:szCs w:val="30"/>
          <w:cs/>
        </w:rPr>
        <w:t>.</w:t>
      </w:r>
      <w:r w:rsidRPr="0086605F">
        <w:rPr>
          <w:rFonts w:ascii="Angsana New" w:hAnsi="Angsana New"/>
          <w:sz w:val="30"/>
          <w:szCs w:val="30"/>
        </w:rPr>
        <w:t>0</w:t>
      </w:r>
      <w:r w:rsidRPr="0086605F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เป็น </w:t>
      </w:r>
      <w:r w:rsidRPr="0086605F">
        <w:rPr>
          <w:rFonts w:ascii="Angsana New" w:hAnsi="Angsana New"/>
          <w:sz w:val="30"/>
          <w:szCs w:val="30"/>
        </w:rPr>
        <w:t>100</w:t>
      </w:r>
      <w:r w:rsidRPr="0086605F">
        <w:rPr>
          <w:rFonts w:ascii="Angsana New" w:hAnsi="Angsana New" w:hint="cs"/>
          <w:sz w:val="30"/>
          <w:szCs w:val="30"/>
          <w:cs/>
        </w:rPr>
        <w:t>.</w:t>
      </w:r>
      <w:r w:rsidRPr="0086605F">
        <w:rPr>
          <w:rFonts w:ascii="Angsana New" w:hAnsi="Angsana New"/>
          <w:sz w:val="30"/>
          <w:szCs w:val="30"/>
        </w:rPr>
        <w:t>0</w:t>
      </w:r>
      <w:r w:rsidRPr="0086605F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ล้านบาทและให้เรียกชำระค่าหุ้น</w:t>
      </w:r>
      <w:r w:rsidR="00187906" w:rsidRPr="0086605F">
        <w:rPr>
          <w:rFonts w:ascii="Angsana New" w:hAnsi="Angsana New" w:hint="cs"/>
          <w:sz w:val="30"/>
          <w:szCs w:val="30"/>
          <w:cs/>
          <w:lang w:val="th-TH"/>
        </w:rPr>
        <w:t xml:space="preserve">  </w:t>
      </w:r>
      <w:r w:rsidRPr="0086605F">
        <w:rPr>
          <w:rFonts w:ascii="Angsana New" w:hAnsi="Angsana New" w:hint="cs"/>
          <w:sz w:val="30"/>
          <w:szCs w:val="30"/>
          <w:cs/>
          <w:lang w:val="th-TH"/>
        </w:rPr>
        <w:t xml:space="preserve">ในอัตราร้อยละ </w:t>
      </w:r>
      <w:r w:rsidRPr="0086605F">
        <w:rPr>
          <w:rFonts w:ascii="Angsana New" w:hAnsi="Angsana New"/>
          <w:sz w:val="30"/>
          <w:szCs w:val="30"/>
        </w:rPr>
        <w:t>100.00</w:t>
      </w:r>
      <w:r w:rsidRPr="0086605F">
        <w:rPr>
          <w:rFonts w:ascii="Angsana New" w:hAnsi="Angsana New" w:hint="cs"/>
          <w:sz w:val="30"/>
          <w:szCs w:val="30"/>
          <w:cs/>
          <w:lang w:val="th-TH"/>
        </w:rPr>
        <w:t xml:space="preserve"> คิดเป็นจำนวนเงิน </w:t>
      </w:r>
      <w:r w:rsidRPr="0086605F">
        <w:rPr>
          <w:rFonts w:ascii="Angsana New" w:hAnsi="Angsana New"/>
          <w:sz w:val="30"/>
          <w:szCs w:val="30"/>
        </w:rPr>
        <w:t>22.5</w:t>
      </w:r>
      <w:r w:rsidRPr="0086605F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การดำเนินการจดทะเบียนเพิ่มทุนดังกล่าวกับกระทรวงพาณิชย์ได้แล้วเสร็จเมื่อวันที่ </w:t>
      </w:r>
      <w:r w:rsidRPr="0086605F">
        <w:rPr>
          <w:rFonts w:ascii="Angsana New" w:hAnsi="Angsana New"/>
          <w:sz w:val="30"/>
          <w:szCs w:val="30"/>
        </w:rPr>
        <w:t>23</w:t>
      </w:r>
      <w:r w:rsidRPr="0086605F">
        <w:rPr>
          <w:rFonts w:ascii="Angsana New" w:hAnsi="Angsana New" w:hint="cs"/>
          <w:sz w:val="30"/>
          <w:szCs w:val="30"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86605F">
        <w:rPr>
          <w:rFonts w:ascii="Angsana New" w:hAnsi="Angsana New"/>
          <w:sz w:val="30"/>
          <w:szCs w:val="30"/>
        </w:rPr>
        <w:t>2566</w:t>
      </w:r>
    </w:p>
    <w:p w14:paraId="70B87A9C" w14:textId="77777777" w:rsidR="004F0995" w:rsidRPr="0086605F" w:rsidRDefault="004F0995" w:rsidP="00F53C73">
      <w:pPr>
        <w:pStyle w:val="ListParagraph"/>
        <w:rPr>
          <w:rFonts w:ascii="Angsana New" w:hAnsi="Angsana New"/>
          <w:sz w:val="22"/>
        </w:rPr>
      </w:pPr>
    </w:p>
    <w:p w14:paraId="0ADD8EB5" w14:textId="1AAE54F4" w:rsidR="004F0995" w:rsidRPr="0086605F" w:rsidRDefault="004F0995" w:rsidP="00F53C73">
      <w:pPr>
        <w:pStyle w:val="ListParagraph"/>
        <w:numPr>
          <w:ilvl w:val="0"/>
          <w:numId w:val="38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86605F">
        <w:rPr>
          <w:rFonts w:ascii="Angsana New" w:hAnsi="Angsana New" w:hint="cs"/>
          <w:sz w:val="30"/>
          <w:szCs w:val="30"/>
          <w:cs/>
        </w:rPr>
        <w:t>เพิ่มทุนจดทะเบียนเป็นจำนวนเงิน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/>
          <w:sz w:val="30"/>
          <w:szCs w:val="30"/>
        </w:rPr>
        <w:t xml:space="preserve">20.0 </w:t>
      </w:r>
      <w:r w:rsidRPr="0086605F">
        <w:rPr>
          <w:rFonts w:ascii="Angsana New" w:hAnsi="Angsana New" w:hint="cs"/>
          <w:sz w:val="30"/>
          <w:szCs w:val="30"/>
          <w:cs/>
        </w:rPr>
        <w:t>ล้านบาท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จาก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/>
          <w:sz w:val="30"/>
          <w:szCs w:val="30"/>
        </w:rPr>
        <w:t xml:space="preserve">100.0 </w:t>
      </w:r>
      <w:r w:rsidRPr="0086605F">
        <w:rPr>
          <w:rFonts w:ascii="Angsana New" w:hAnsi="Angsana New" w:hint="cs"/>
          <w:sz w:val="30"/>
          <w:szCs w:val="30"/>
          <w:cs/>
        </w:rPr>
        <w:t>ล้านบาท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เป็น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/>
          <w:sz w:val="30"/>
          <w:szCs w:val="30"/>
        </w:rPr>
        <w:t xml:space="preserve">120.0 </w:t>
      </w:r>
      <w:r w:rsidRPr="0086605F">
        <w:rPr>
          <w:rFonts w:ascii="Angsana New" w:hAnsi="Angsana New" w:hint="cs"/>
          <w:sz w:val="30"/>
          <w:szCs w:val="30"/>
          <w:cs/>
        </w:rPr>
        <w:t>ล้านบาท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บริษัทเข้าซื้อหุ้นเพิ่มทุนเป็นจำนวนเงิน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/>
          <w:sz w:val="30"/>
          <w:szCs w:val="30"/>
        </w:rPr>
        <w:t xml:space="preserve">10.0 </w:t>
      </w:r>
      <w:r w:rsidRPr="0086605F">
        <w:rPr>
          <w:rFonts w:ascii="Angsana New" w:hAnsi="Angsana New" w:hint="cs"/>
          <w:sz w:val="30"/>
          <w:szCs w:val="30"/>
          <w:cs/>
        </w:rPr>
        <w:t>ล้านบาท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โดยภายหลังการซื้อหุ้นเพิ่มทุนดังกล่าว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บริษัทมีสัดส่วนการลงทุนในบริษัทร่วมดังกล่าวเปลี่ยนแปลงไปจากอัตราร้อยละ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/>
          <w:sz w:val="30"/>
          <w:szCs w:val="30"/>
        </w:rPr>
        <w:t xml:space="preserve">45.00 </w:t>
      </w:r>
      <w:r w:rsidRPr="0086605F">
        <w:rPr>
          <w:rFonts w:ascii="Angsana New" w:hAnsi="Angsana New" w:hint="cs"/>
          <w:sz w:val="30"/>
          <w:szCs w:val="30"/>
          <w:cs/>
        </w:rPr>
        <w:t>เป็นอัตราร้อยละ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/>
          <w:sz w:val="30"/>
          <w:szCs w:val="30"/>
        </w:rPr>
        <w:t xml:space="preserve">45.83 </w:t>
      </w:r>
      <w:r w:rsidRPr="0086605F">
        <w:rPr>
          <w:rFonts w:ascii="Angsana New" w:hAnsi="Angsana New" w:hint="cs"/>
          <w:sz w:val="30"/>
          <w:szCs w:val="30"/>
          <w:cs/>
        </w:rPr>
        <w:t>ของทุนที่ชำระแล้ว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>การดําเนินการ</w:t>
      </w:r>
      <w:r w:rsidR="00187906" w:rsidRPr="0086605F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86605F">
        <w:rPr>
          <w:rFonts w:ascii="Angsana New" w:hAnsi="Angsana New" w:hint="cs"/>
          <w:sz w:val="30"/>
          <w:szCs w:val="30"/>
          <w:cs/>
        </w:rPr>
        <w:t>จดทะเบียนเพิ่มทุนดังกล่าวกับกระทรวงพาณิชย์ได้แล้วเสร็จเมื่อวันที่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/>
          <w:sz w:val="30"/>
          <w:szCs w:val="30"/>
        </w:rPr>
        <w:t xml:space="preserve">12 </w:t>
      </w:r>
      <w:r w:rsidRPr="0086605F">
        <w:rPr>
          <w:rFonts w:ascii="Angsana New" w:hAnsi="Angsana New" w:hint="cs"/>
          <w:sz w:val="30"/>
          <w:szCs w:val="30"/>
          <w:cs/>
        </w:rPr>
        <w:t>เมษายน</w:t>
      </w:r>
      <w:r w:rsidRPr="0086605F">
        <w:rPr>
          <w:rFonts w:ascii="Angsana New" w:hAnsi="Angsana New"/>
          <w:sz w:val="30"/>
          <w:szCs w:val="30"/>
          <w:cs/>
        </w:rPr>
        <w:t xml:space="preserve"> </w:t>
      </w:r>
      <w:r w:rsidRPr="0086605F">
        <w:rPr>
          <w:rFonts w:ascii="Angsana New" w:hAnsi="Angsana New"/>
          <w:sz w:val="30"/>
          <w:szCs w:val="30"/>
        </w:rPr>
        <w:t>2566</w:t>
      </w:r>
    </w:p>
    <w:p w14:paraId="3DF7FB5D" w14:textId="77777777" w:rsidR="004F0995" w:rsidRPr="0086605F" w:rsidRDefault="004F0995" w:rsidP="004F0995">
      <w:pPr>
        <w:pStyle w:val="ListParagraph"/>
        <w:rPr>
          <w:rFonts w:ascii="Angsana New" w:hAnsi="Angsana New"/>
          <w:sz w:val="22"/>
        </w:rPr>
      </w:pPr>
    </w:p>
    <w:p w14:paraId="64FC4BE2" w14:textId="1669665D" w:rsidR="004F0995" w:rsidRPr="0086605F" w:rsidRDefault="004F0995" w:rsidP="00F53C73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 w:cs="Angsana New"/>
          <w:spacing w:val="-4"/>
          <w:sz w:val="22"/>
          <w:szCs w:val="22"/>
        </w:rPr>
      </w:pPr>
      <w:r w:rsidRPr="0086605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บริษัทลงทุนในบริษัทร่วมในประเทศแห่งหนึ่ง (บริษัท บิ้ว ออล จำกัด) เป็นจำนวนเงิน </w:t>
      </w:r>
      <w:r w:rsidR="00B3174A" w:rsidRPr="0086605F">
        <w:rPr>
          <w:rFonts w:ascii="Angsana New" w:hAnsi="Angsana New" w:cs="Angsana New"/>
          <w:sz w:val="30"/>
          <w:szCs w:val="30"/>
        </w:rPr>
        <w:t>0.2</w:t>
      </w:r>
      <w:r w:rsidRPr="0086605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โดยมีรายละเอียดดังนี้</w:t>
      </w:r>
    </w:p>
    <w:p w14:paraId="7E0A4A7D" w14:textId="5D743691" w:rsidR="004F0995" w:rsidRPr="0086605F" w:rsidRDefault="004F0995" w:rsidP="004F0995">
      <w:pPr>
        <w:tabs>
          <w:tab w:val="clear" w:pos="454"/>
          <w:tab w:val="clear" w:pos="680"/>
        </w:tabs>
        <w:jc w:val="thaiDistribute"/>
        <w:rPr>
          <w:rFonts w:ascii="Angsana New" w:hAnsi="Angsana New"/>
          <w:sz w:val="22"/>
          <w:szCs w:val="22"/>
        </w:rPr>
      </w:pPr>
    </w:p>
    <w:p w14:paraId="62BE6CD7" w14:textId="5016F202" w:rsidR="004F0995" w:rsidRPr="0086605F" w:rsidRDefault="004F0995" w:rsidP="00F53C73">
      <w:pPr>
        <w:pStyle w:val="ListParagraph"/>
        <w:numPr>
          <w:ilvl w:val="0"/>
          <w:numId w:val="38"/>
        </w:numPr>
        <w:tabs>
          <w:tab w:val="clear" w:pos="454"/>
          <w:tab w:val="clear" w:pos="680"/>
          <w:tab w:val="left" w:pos="720"/>
        </w:tabs>
        <w:ind w:hanging="180"/>
        <w:jc w:val="thaiDistribute"/>
        <w:rPr>
          <w:rFonts w:ascii="Angsana New" w:hAnsi="Angsana New"/>
          <w:sz w:val="30"/>
          <w:szCs w:val="30"/>
          <w:cs/>
        </w:rPr>
      </w:pPr>
      <w:r w:rsidRPr="0086605F">
        <w:rPr>
          <w:rFonts w:ascii="Angsana New" w:hAnsi="Angsana New" w:hint="cs"/>
          <w:sz w:val="30"/>
          <w:szCs w:val="30"/>
          <w:cs/>
        </w:rPr>
        <w:t>กรรมการของบริษัทได้อนุมัติให้บริษัทจัดตั้งบริษัทร่วมในประเทศแห่งหนึ่ง (บริษัท บิ้ว ออล จำกัด) โดยมีทุน</w:t>
      </w:r>
      <w:r w:rsidRPr="0086605F">
        <w:rPr>
          <w:rFonts w:ascii="Angsana New" w:hAnsi="Angsana New"/>
          <w:sz w:val="30"/>
          <w:szCs w:val="30"/>
          <w:cs/>
        </w:rPr>
        <w:br/>
      </w:r>
      <w:r w:rsidRPr="0086605F">
        <w:rPr>
          <w:rFonts w:ascii="Angsana New" w:hAnsi="Angsana New" w:hint="cs"/>
          <w:sz w:val="30"/>
          <w:szCs w:val="30"/>
          <w:cs/>
        </w:rPr>
        <w:t xml:space="preserve">จดทะเบียนเริ่มแรกเป็นจำนวนเงิน </w:t>
      </w:r>
      <w:r w:rsidRPr="0086605F">
        <w:rPr>
          <w:rFonts w:ascii="Angsana New" w:hAnsi="Angsana New"/>
          <w:sz w:val="30"/>
          <w:szCs w:val="30"/>
        </w:rPr>
        <w:t>2.0</w:t>
      </w:r>
      <w:r w:rsidRPr="0086605F">
        <w:rPr>
          <w:rFonts w:ascii="Angsana New" w:hAnsi="Angsana New" w:hint="cs"/>
          <w:sz w:val="30"/>
          <w:szCs w:val="30"/>
          <w:cs/>
        </w:rPr>
        <w:t xml:space="preserve"> ล้านบาท และให้เรียกชำระค่าหุ้นในอัตราร้อยละ </w:t>
      </w:r>
      <w:r w:rsidRPr="0086605F">
        <w:rPr>
          <w:rFonts w:ascii="Angsana New" w:hAnsi="Angsana New"/>
          <w:sz w:val="30"/>
          <w:szCs w:val="30"/>
        </w:rPr>
        <w:t>25.00</w:t>
      </w:r>
      <w:r w:rsidRPr="0086605F">
        <w:rPr>
          <w:rFonts w:ascii="Angsana New" w:hAnsi="Angsana New" w:hint="cs"/>
          <w:sz w:val="30"/>
          <w:szCs w:val="30"/>
          <w:cs/>
        </w:rPr>
        <w:t xml:space="preserve"> คิดเป็นจำนวนเงิน </w:t>
      </w:r>
      <w:r w:rsidRPr="0086605F">
        <w:rPr>
          <w:rFonts w:ascii="Angsana New" w:hAnsi="Angsana New"/>
          <w:sz w:val="30"/>
          <w:szCs w:val="30"/>
        </w:rPr>
        <w:t>0.5</w:t>
      </w:r>
      <w:r w:rsidRPr="0086605F">
        <w:rPr>
          <w:rFonts w:ascii="Angsana New" w:hAnsi="Angsana New" w:hint="cs"/>
          <w:sz w:val="30"/>
          <w:szCs w:val="30"/>
          <w:cs/>
        </w:rPr>
        <w:t xml:space="preserve"> ล้านบาท บริษัทมีสัดส่วนการลงทุนในบริษัทร่วมดังกล่าวคิดเป็นอัตราร้อยละ </w:t>
      </w:r>
      <w:r w:rsidRPr="0086605F">
        <w:rPr>
          <w:rFonts w:ascii="Angsana New" w:hAnsi="Angsana New"/>
          <w:sz w:val="30"/>
          <w:szCs w:val="30"/>
        </w:rPr>
        <w:t>45.00</w:t>
      </w:r>
      <w:r w:rsidRPr="0086605F">
        <w:rPr>
          <w:rFonts w:ascii="Angsana New" w:hAnsi="Angsana New" w:hint="cs"/>
          <w:sz w:val="30"/>
          <w:szCs w:val="30"/>
          <w:cs/>
        </w:rPr>
        <w:t xml:space="preserve"> ของทุนที่ชำระแล้ว </w:t>
      </w:r>
      <w:r w:rsidR="00F53C73" w:rsidRPr="0086605F">
        <w:rPr>
          <w:rFonts w:ascii="Angsana New" w:hAnsi="Angsana New"/>
          <w:sz w:val="30"/>
          <w:szCs w:val="30"/>
          <w:cs/>
        </w:rPr>
        <w:br/>
      </w:r>
      <w:r w:rsidRPr="0086605F">
        <w:rPr>
          <w:rFonts w:ascii="Angsana New" w:hAnsi="Angsana New" w:hint="cs"/>
          <w:sz w:val="30"/>
          <w:szCs w:val="30"/>
          <w:cs/>
        </w:rPr>
        <w:t>คิดเป็น</w:t>
      </w:r>
      <w:r w:rsidRPr="0086605F">
        <w:rPr>
          <w:rFonts w:ascii="Angsana New" w:hAnsi="Angsana New"/>
          <w:sz w:val="30"/>
          <w:szCs w:val="30"/>
        </w:rPr>
        <w:t xml:space="preserve"> </w:t>
      </w:r>
      <w:r w:rsidRPr="0086605F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Pr="0086605F">
        <w:rPr>
          <w:rFonts w:ascii="Angsana New" w:hAnsi="Angsana New"/>
          <w:sz w:val="30"/>
          <w:szCs w:val="30"/>
        </w:rPr>
        <w:t>0.2</w:t>
      </w:r>
      <w:r w:rsidRPr="0086605F">
        <w:rPr>
          <w:rFonts w:ascii="Angsana New" w:hAnsi="Angsana New" w:hint="cs"/>
          <w:sz w:val="30"/>
          <w:szCs w:val="30"/>
          <w:cs/>
        </w:rPr>
        <w:t xml:space="preserve"> ล้านบาท การดำเนินการจดทะเบียนหุ้นทุนเริ่มแรกของการจัดตั้งบริษัทดังกล่าวกับกระทรวงพาณิชย์ได้แล้วเสร็จเมื่อวันที่ </w:t>
      </w:r>
      <w:r w:rsidRPr="0086605F">
        <w:rPr>
          <w:rFonts w:ascii="Angsana New" w:hAnsi="Angsana New"/>
          <w:sz w:val="30"/>
          <w:szCs w:val="30"/>
        </w:rPr>
        <w:t>19</w:t>
      </w:r>
      <w:r w:rsidRPr="0086605F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86605F">
        <w:rPr>
          <w:rFonts w:ascii="Angsana New" w:hAnsi="Angsana New"/>
          <w:sz w:val="30"/>
          <w:szCs w:val="30"/>
        </w:rPr>
        <w:t>2566</w:t>
      </w:r>
    </w:p>
    <w:p w14:paraId="4E5E324A" w14:textId="77777777" w:rsidR="004F0995" w:rsidRPr="0086605F" w:rsidRDefault="004F0995" w:rsidP="004F0995">
      <w:pPr>
        <w:tabs>
          <w:tab w:val="clear" w:pos="454"/>
          <w:tab w:val="clear" w:pos="680"/>
        </w:tabs>
        <w:jc w:val="thaiDistribute"/>
        <w:rPr>
          <w:rFonts w:ascii="Angsana New" w:hAnsi="Angsana New" w:cstheme="minorBidi"/>
          <w:sz w:val="22"/>
          <w:szCs w:val="22"/>
          <w:cs/>
        </w:rPr>
      </w:pPr>
    </w:p>
    <w:p w14:paraId="2332DD52" w14:textId="3B8E84E0" w:rsidR="00802D78" w:rsidRPr="0086605F" w:rsidRDefault="00802D78" w:rsidP="00F53C73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>กลุ่มบริษัทพิจารณาแล้วว่าไม่มีส่วนได้เสียในบริษัทร่วมและการร่วมค้าที่มีสาระสำคัญต่อกลุ่มบริษัท</w:t>
      </w:r>
    </w:p>
    <w:p w14:paraId="6546664A" w14:textId="61DB5B34" w:rsidR="00CA3259" w:rsidRPr="0086605F" w:rsidRDefault="00802D78" w:rsidP="00802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605F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1C55E66C" w14:textId="413B2EA6" w:rsidR="00EE283B" w:rsidRPr="0086605F" w:rsidRDefault="00714F0D" w:rsidP="00F53C73">
      <w:pPr>
        <w:pStyle w:val="block"/>
        <w:spacing w:after="0" w:line="240" w:lineRule="auto"/>
        <w:ind w:left="90" w:firstLine="446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86605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บริษัทร่วมและ</w:t>
      </w:r>
      <w:r w:rsidR="00EE283B" w:rsidRPr="0086605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การร่วมการค้าที่ไม่มีสาระสำคัญ</w:t>
      </w:r>
    </w:p>
    <w:p w14:paraId="029A05FC" w14:textId="77777777" w:rsidR="00EE283B" w:rsidRPr="0086605F" w:rsidRDefault="00EE283B" w:rsidP="00D823E5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EF96FE3" w14:textId="118BDF07" w:rsidR="0029057B" w:rsidRPr="0086605F" w:rsidRDefault="005D699D" w:rsidP="00F53C73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</w:t>
      </w:r>
      <w:r w:rsidR="00714F0D" w:rsidRPr="0086605F">
        <w:rPr>
          <w:rFonts w:ascii="Angsana New" w:hAnsi="Angsana New" w:cs="Angsana New" w:hint="cs"/>
          <w:sz w:val="30"/>
          <w:szCs w:val="30"/>
          <w:cs/>
          <w:lang w:bidi="th-TH"/>
        </w:rPr>
        <w:t>บริษัทร่วมและ</w:t>
      </w: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การร่วมค้าที่ไม่มีสาระสำคัญจากจำนวนเงินที่รายงานในงบการเงินรวมของกลุ่มบริษัท</w:t>
      </w:r>
      <w:r w:rsidRPr="0086605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75BB1589" w14:textId="77777777" w:rsidR="005D699D" w:rsidRPr="0086605F" w:rsidRDefault="005D699D" w:rsidP="005D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14"/>
          <w:szCs w:val="1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1080"/>
        <w:gridCol w:w="180"/>
        <w:gridCol w:w="1080"/>
        <w:gridCol w:w="180"/>
        <w:gridCol w:w="1170"/>
      </w:tblGrid>
      <w:tr w:rsidR="0029057B" w:rsidRPr="0086605F" w14:paraId="7AFC3427" w14:textId="77777777" w:rsidTr="00F53C73">
        <w:trPr>
          <w:cantSplit/>
          <w:trHeight w:val="20"/>
          <w:tblHeader/>
        </w:trPr>
        <w:tc>
          <w:tcPr>
            <w:tcW w:w="4320" w:type="dxa"/>
          </w:tcPr>
          <w:p w14:paraId="33509CE3" w14:textId="77777777" w:rsidR="0029057B" w:rsidRPr="0086605F" w:rsidRDefault="0029057B" w:rsidP="004B0A0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369F8057" w14:textId="77777777" w:rsidR="0029057B" w:rsidRPr="0086605F" w:rsidRDefault="0029057B" w:rsidP="004B0A07">
            <w:pPr>
              <w:pStyle w:val="acctmergecolhdg"/>
              <w:spacing w:line="240" w:lineRule="atLeas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80" w:type="dxa"/>
          </w:tcPr>
          <w:p w14:paraId="200B5536" w14:textId="77777777" w:rsidR="0029057B" w:rsidRPr="0086605F" w:rsidRDefault="0029057B" w:rsidP="004B0A0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6DD0B6A8" w14:textId="77777777" w:rsidR="0029057B" w:rsidRPr="0086605F" w:rsidRDefault="0029057B" w:rsidP="004B0A07">
            <w:pPr>
              <w:pStyle w:val="acctmergecolhdg"/>
              <w:spacing w:line="240" w:lineRule="atLeast"/>
              <w:rPr>
                <w:rFonts w:ascii="As" w:hAnsi="As" w:cs="Angsana New"/>
                <w:b w:val="0"/>
                <w:bCs/>
                <w:color w:val="000000" w:themeColor="text1"/>
                <w:sz w:val="30"/>
                <w:szCs w:val="30"/>
                <w:lang w:bidi="th-TH"/>
              </w:rPr>
            </w:pPr>
            <w:r w:rsidRPr="0086605F">
              <w:rPr>
                <w:rFonts w:ascii="As" w:hAnsi="As" w:cs="Angsana New"/>
                <w:color w:val="000000" w:themeColor="text1"/>
                <w:sz w:val="30"/>
                <w:szCs w:val="30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E0723E" w:rsidRPr="0086605F" w14:paraId="4B894157" w14:textId="77777777" w:rsidTr="00F53C73">
        <w:trPr>
          <w:cantSplit/>
          <w:trHeight w:val="20"/>
          <w:tblHeader/>
        </w:trPr>
        <w:tc>
          <w:tcPr>
            <w:tcW w:w="4320" w:type="dxa"/>
          </w:tcPr>
          <w:p w14:paraId="3869B660" w14:textId="77777777" w:rsidR="00E0723E" w:rsidRPr="0086605F" w:rsidRDefault="00E0723E" w:rsidP="00E0723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86649B" w14:textId="5466E6FB" w:rsidR="00E0723E" w:rsidRPr="0086605F" w:rsidRDefault="00E0723E" w:rsidP="00E0723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8660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0CE5F15" w14:textId="77777777" w:rsidR="00E0723E" w:rsidRPr="0086605F" w:rsidRDefault="00E0723E" w:rsidP="00E072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227B20" w14:textId="29185D01" w:rsidR="00E0723E" w:rsidRPr="0086605F" w:rsidRDefault="00E0723E" w:rsidP="00E0723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8660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DDA53F0" w14:textId="77777777" w:rsidR="00E0723E" w:rsidRPr="0086605F" w:rsidRDefault="00E0723E" w:rsidP="00E072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D30BCF" w14:textId="1E080D3C" w:rsidR="00E0723E" w:rsidRPr="0086605F" w:rsidRDefault="00E0723E" w:rsidP="00E0723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8660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A78D412" w14:textId="77777777" w:rsidR="00E0723E" w:rsidRPr="0086605F" w:rsidRDefault="00E0723E" w:rsidP="00E072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6CA882" w14:textId="656B971B" w:rsidR="00E0723E" w:rsidRPr="0086605F" w:rsidRDefault="00E0723E" w:rsidP="00E0723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8660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29057B" w:rsidRPr="0086605F" w14:paraId="5D4869FB" w14:textId="77777777" w:rsidTr="00F53C73">
        <w:trPr>
          <w:cantSplit/>
          <w:trHeight w:val="20"/>
          <w:tblHeader/>
        </w:trPr>
        <w:tc>
          <w:tcPr>
            <w:tcW w:w="4320" w:type="dxa"/>
          </w:tcPr>
          <w:p w14:paraId="6B9C96B2" w14:textId="77777777" w:rsidR="0029057B" w:rsidRPr="0086605F" w:rsidRDefault="0029057B" w:rsidP="004B0A0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40" w:type="dxa"/>
            <w:gridSpan w:val="7"/>
          </w:tcPr>
          <w:p w14:paraId="714E20AC" w14:textId="37EF3876" w:rsidR="0029057B" w:rsidRPr="0086605F" w:rsidRDefault="0029057B" w:rsidP="004B0A0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697BED" w:rsidRPr="008660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660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86605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0723E" w:rsidRPr="0086605F" w14:paraId="01FD91C6" w14:textId="77777777" w:rsidTr="00F53C73">
        <w:trPr>
          <w:cantSplit/>
          <w:trHeight w:val="20"/>
        </w:trPr>
        <w:tc>
          <w:tcPr>
            <w:tcW w:w="4320" w:type="dxa"/>
          </w:tcPr>
          <w:p w14:paraId="39EC2B00" w14:textId="50EA5D07" w:rsidR="00E0723E" w:rsidRPr="0086605F" w:rsidRDefault="00E0723E" w:rsidP="00E0723E">
            <w:pPr>
              <w:tabs>
                <w:tab w:val="clear" w:pos="227"/>
                <w:tab w:val="left" w:pos="12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</w:p>
          <w:p w14:paraId="08EA3020" w14:textId="75AC2538" w:rsidR="00E0723E" w:rsidRPr="0086605F" w:rsidRDefault="00E0723E" w:rsidP="00E0723E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และการร่ว</w:t>
            </w:r>
            <w:r w:rsidRPr="0086605F">
              <w:rPr>
                <w:rFonts w:ascii="Angsana New" w:hAnsi="Angsana New" w:cs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มค้าที่ไม่มีสาระสำคัญ</w:t>
            </w:r>
          </w:p>
        </w:tc>
        <w:tc>
          <w:tcPr>
            <w:tcW w:w="1170" w:type="dxa"/>
            <w:vAlign w:val="bottom"/>
          </w:tcPr>
          <w:p w14:paraId="1B44EFDA" w14:textId="06D57AFE" w:rsidR="00E0723E" w:rsidRPr="0086605F" w:rsidRDefault="001A7791" w:rsidP="00E072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229,287</w:t>
            </w:r>
          </w:p>
        </w:tc>
        <w:tc>
          <w:tcPr>
            <w:tcW w:w="180" w:type="dxa"/>
            <w:vAlign w:val="bottom"/>
          </w:tcPr>
          <w:p w14:paraId="3EB248D3" w14:textId="77777777" w:rsidR="00E0723E" w:rsidRPr="0086605F" w:rsidRDefault="00E0723E" w:rsidP="00E0723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A09D31" w14:textId="1467A662" w:rsidR="00E0723E" w:rsidRPr="0086605F" w:rsidRDefault="00E0723E" w:rsidP="00E072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</w:t>
            </w: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180" w:type="dxa"/>
            <w:vAlign w:val="bottom"/>
          </w:tcPr>
          <w:p w14:paraId="24BB5923" w14:textId="77777777" w:rsidR="00E0723E" w:rsidRPr="0086605F" w:rsidRDefault="00E0723E" w:rsidP="00E0723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57629D" w14:textId="1FB54E31" w:rsidR="00E0723E" w:rsidRPr="0086605F" w:rsidRDefault="00FD3A9B" w:rsidP="00FD3A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192,41</w:t>
            </w:r>
            <w:r w:rsidR="0017264D"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D6F0524" w14:textId="77777777" w:rsidR="00E0723E" w:rsidRPr="0086605F" w:rsidRDefault="00E0723E" w:rsidP="00E0723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250355" w14:textId="5CF397F3" w:rsidR="00E0723E" w:rsidRPr="0086605F" w:rsidRDefault="00E0723E" w:rsidP="00E0723E">
            <w:pPr>
              <w:pStyle w:val="acctfourfigures"/>
              <w:tabs>
                <w:tab w:val="clear" w:pos="765"/>
                <w:tab w:val="decimal" w:pos="276"/>
                <w:tab w:val="left" w:pos="816"/>
              </w:tabs>
              <w:spacing w:line="240" w:lineRule="atLeast"/>
              <w:ind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221</w:t>
            </w: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655</w:t>
            </w:r>
          </w:p>
        </w:tc>
      </w:tr>
      <w:tr w:rsidR="00E0723E" w:rsidRPr="0086605F" w14:paraId="465543BA" w14:textId="77777777" w:rsidTr="00F53C73">
        <w:trPr>
          <w:cantSplit/>
          <w:trHeight w:val="20"/>
        </w:trPr>
        <w:tc>
          <w:tcPr>
            <w:tcW w:w="4320" w:type="dxa"/>
          </w:tcPr>
          <w:p w14:paraId="77CE0DC0" w14:textId="04D24F77" w:rsidR="00E0723E" w:rsidRPr="0086605F" w:rsidRDefault="00E0723E" w:rsidP="00E0723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</w:tcPr>
          <w:p w14:paraId="36F28121" w14:textId="77777777" w:rsidR="00E0723E" w:rsidRPr="0086605F" w:rsidRDefault="00E0723E" w:rsidP="00E072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509BA5" w14:textId="77777777" w:rsidR="00E0723E" w:rsidRPr="0086605F" w:rsidRDefault="00E0723E" w:rsidP="00E0723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6FB572" w14:textId="77777777" w:rsidR="00E0723E" w:rsidRPr="0086605F" w:rsidRDefault="00E0723E" w:rsidP="00E0723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90D291" w14:textId="77777777" w:rsidR="00E0723E" w:rsidRPr="0086605F" w:rsidRDefault="00E0723E" w:rsidP="00E0723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B0420" w14:textId="77777777" w:rsidR="00E0723E" w:rsidRPr="0086605F" w:rsidRDefault="00E0723E" w:rsidP="00E0723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0A3EC7" w14:textId="77777777" w:rsidR="00E0723E" w:rsidRPr="0086605F" w:rsidRDefault="00E0723E" w:rsidP="00E0723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73B92" w14:textId="77777777" w:rsidR="00E0723E" w:rsidRPr="0086605F" w:rsidRDefault="00E0723E" w:rsidP="00E072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723E" w:rsidRPr="0086605F" w14:paraId="76A3EBFC" w14:textId="77777777" w:rsidTr="00F53C73">
        <w:trPr>
          <w:cantSplit/>
          <w:trHeight w:val="20"/>
        </w:trPr>
        <w:tc>
          <w:tcPr>
            <w:tcW w:w="4320" w:type="dxa"/>
          </w:tcPr>
          <w:p w14:paraId="501421CB" w14:textId="11206BE4" w:rsidR="00E0723E" w:rsidRPr="0086605F" w:rsidRDefault="00E0723E" w:rsidP="00E0723E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68403F"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83485" w:rsidRPr="008660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3485"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883485" w:rsidRPr="0086605F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68403F"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170" w:type="dxa"/>
          </w:tcPr>
          <w:p w14:paraId="2F613FD0" w14:textId="64546EC8" w:rsidR="00E0723E" w:rsidRPr="0086605F" w:rsidRDefault="00FD3A9B" w:rsidP="00E0723E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63BFE"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3,853</w:t>
            </w:r>
          </w:p>
        </w:tc>
        <w:tc>
          <w:tcPr>
            <w:tcW w:w="180" w:type="dxa"/>
          </w:tcPr>
          <w:p w14:paraId="40D9EAF3" w14:textId="77777777" w:rsidR="00E0723E" w:rsidRPr="0086605F" w:rsidRDefault="00E0723E" w:rsidP="00E0723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1744B2" w14:textId="6CD94FF3" w:rsidR="00E0723E" w:rsidRPr="0086605F" w:rsidRDefault="00E0723E" w:rsidP="00E0723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</w:t>
            </w:r>
            <w:r w:rsidR="000659DC"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EB32107" w14:textId="77777777" w:rsidR="00E0723E" w:rsidRPr="0086605F" w:rsidRDefault="00E0723E" w:rsidP="00E0723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6E483" w14:textId="231F5473" w:rsidR="00E0723E" w:rsidRPr="0086605F" w:rsidRDefault="00FD3A9B" w:rsidP="00E0723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(33,515)</w:t>
            </w:r>
          </w:p>
        </w:tc>
        <w:tc>
          <w:tcPr>
            <w:tcW w:w="180" w:type="dxa"/>
          </w:tcPr>
          <w:p w14:paraId="08792D57" w14:textId="77777777" w:rsidR="00E0723E" w:rsidRPr="0086605F" w:rsidRDefault="00E0723E" w:rsidP="00E0723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CD1B7A" w14:textId="46E85247" w:rsidR="00E0723E" w:rsidRPr="0086605F" w:rsidRDefault="00E0723E" w:rsidP="00E072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794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E0723E" w:rsidRPr="0086605F" w14:paraId="5EF667B4" w14:textId="77777777" w:rsidTr="00F53C73">
        <w:trPr>
          <w:cantSplit/>
          <w:trHeight w:val="20"/>
        </w:trPr>
        <w:tc>
          <w:tcPr>
            <w:tcW w:w="4320" w:type="dxa"/>
          </w:tcPr>
          <w:p w14:paraId="09A12C7E" w14:textId="437BCC21" w:rsidR="00E0723E" w:rsidRPr="0086605F" w:rsidRDefault="00E0723E" w:rsidP="00E0723E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34A0B0" w14:textId="48906578" w:rsidR="00E0723E" w:rsidRPr="0086605F" w:rsidRDefault="00FD3A9B" w:rsidP="00E0723E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9053B49" w14:textId="77777777" w:rsidR="00E0723E" w:rsidRPr="0086605F" w:rsidRDefault="00E0723E" w:rsidP="00E0723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C00D9A" w14:textId="5DD45ECC" w:rsidR="00E0723E" w:rsidRPr="0086605F" w:rsidRDefault="00E0723E" w:rsidP="00E0723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D69B9E" w14:textId="77777777" w:rsidR="00E0723E" w:rsidRPr="0086605F" w:rsidRDefault="00E0723E" w:rsidP="00E0723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CF1F6" w14:textId="533FC328" w:rsidR="00E0723E" w:rsidRPr="0086605F" w:rsidRDefault="00FD3A9B" w:rsidP="00E0723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454</w:t>
            </w:r>
          </w:p>
        </w:tc>
        <w:tc>
          <w:tcPr>
            <w:tcW w:w="180" w:type="dxa"/>
          </w:tcPr>
          <w:p w14:paraId="5F7B440E" w14:textId="77777777" w:rsidR="00E0723E" w:rsidRPr="0086605F" w:rsidRDefault="00E0723E" w:rsidP="00E0723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EEB730" w14:textId="4DAF6937" w:rsidR="00E0723E" w:rsidRPr="0086605F" w:rsidRDefault="00E0723E" w:rsidP="00E072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716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E0723E" w:rsidRPr="0086605F" w14:paraId="0F372B61" w14:textId="77777777" w:rsidTr="00F53C73">
        <w:trPr>
          <w:cantSplit/>
          <w:trHeight w:val="20"/>
        </w:trPr>
        <w:tc>
          <w:tcPr>
            <w:tcW w:w="4320" w:type="dxa"/>
          </w:tcPr>
          <w:p w14:paraId="2DF5583B" w14:textId="3A8E7F65" w:rsidR="00E0723E" w:rsidRPr="0086605F" w:rsidRDefault="00E0723E" w:rsidP="00E0723E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46A23B" w14:textId="2FFEC4F3" w:rsidR="00E0723E" w:rsidRPr="0086605F" w:rsidRDefault="00163BFE" w:rsidP="00E0723E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13,853</w:t>
            </w:r>
          </w:p>
        </w:tc>
        <w:tc>
          <w:tcPr>
            <w:tcW w:w="180" w:type="dxa"/>
          </w:tcPr>
          <w:p w14:paraId="08CA8043" w14:textId="77777777" w:rsidR="00E0723E" w:rsidRPr="0086605F" w:rsidRDefault="00E0723E" w:rsidP="00E072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A7411C" w14:textId="27175C93" w:rsidR="00E0723E" w:rsidRPr="0086605F" w:rsidRDefault="00E0723E" w:rsidP="00E0723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</w:t>
            </w:r>
            <w:r w:rsidR="000659DC"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A79C6E8" w14:textId="77777777" w:rsidR="00E0723E" w:rsidRPr="0086605F" w:rsidRDefault="00E0723E" w:rsidP="00E072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D09629" w14:textId="22CB07BC" w:rsidR="00E0723E" w:rsidRPr="0086605F" w:rsidRDefault="00FD3A9B" w:rsidP="00E0723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(33,06</w:t>
            </w:r>
            <w:r w:rsidR="007130FD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91D819B" w14:textId="77777777" w:rsidR="00E0723E" w:rsidRPr="0086605F" w:rsidRDefault="00E0723E" w:rsidP="00E0723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01E191" w14:textId="67DA68D7" w:rsidR="00E0723E" w:rsidRPr="0086605F" w:rsidRDefault="00E0723E" w:rsidP="00E072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510</w:t>
            </w: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</w:tr>
    </w:tbl>
    <w:p w14:paraId="6A2C9D76" w14:textId="21F6BA91" w:rsidR="0029057B" w:rsidRPr="0086605F" w:rsidRDefault="0029057B" w:rsidP="0029057B">
      <w:pPr>
        <w:rPr>
          <w:rFonts w:cstheme="minorBidi"/>
        </w:rPr>
        <w:sectPr w:rsidR="0029057B" w:rsidRPr="0086605F" w:rsidSect="00CA1428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96E8ED3" w14:textId="574282B3" w:rsidR="002D203E" w:rsidRPr="0086605F" w:rsidRDefault="00804175" w:rsidP="002D203E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>ที่ดิน อาคารและอุปกรณ์</w:t>
      </w:r>
    </w:p>
    <w:p w14:paraId="18739AB9" w14:textId="77777777" w:rsidR="002D203E" w:rsidRPr="0086605F" w:rsidRDefault="002D203E" w:rsidP="002D203E">
      <w:pPr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440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46"/>
        <w:gridCol w:w="1058"/>
        <w:gridCol w:w="270"/>
        <w:gridCol w:w="1179"/>
        <w:gridCol w:w="236"/>
        <w:gridCol w:w="1069"/>
        <w:gridCol w:w="239"/>
        <w:gridCol w:w="1080"/>
        <w:gridCol w:w="238"/>
        <w:gridCol w:w="1062"/>
        <w:gridCol w:w="237"/>
        <w:gridCol w:w="1055"/>
        <w:gridCol w:w="236"/>
        <w:gridCol w:w="1052"/>
      </w:tblGrid>
      <w:tr w:rsidR="003970AF" w:rsidRPr="0086605F" w14:paraId="558ABF56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7E39CA21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A0C58C4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16B60596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27" w:type="dxa"/>
            <w:gridSpan w:val="15"/>
          </w:tcPr>
          <w:p w14:paraId="60010FAD" w14:textId="5B13562A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23C344EE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15381337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345D3AA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48D5DA74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F2A68BC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900D0E9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1F5B419B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AF08B50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91D31C9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000BCEEE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00E2AF2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1A925F62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7C61EF11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541D4F6B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37C999C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5E1DB210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3444F916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5514A2B3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13B28179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21DCDA2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C668F0E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</w:tr>
      <w:tr w:rsidR="003970AF" w:rsidRPr="0086605F" w14:paraId="04F65393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46DB295F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170" w:type="dxa"/>
          </w:tcPr>
          <w:p w14:paraId="60CF0743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015688CF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58" w:type="dxa"/>
          </w:tcPr>
          <w:p w14:paraId="6FCB1D27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2A4499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179" w:type="dxa"/>
          </w:tcPr>
          <w:p w14:paraId="16968876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FDD968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69" w:type="dxa"/>
          </w:tcPr>
          <w:p w14:paraId="508A29A5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5F6C87FD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80" w:type="dxa"/>
          </w:tcPr>
          <w:p w14:paraId="61A9E813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8" w:type="dxa"/>
          </w:tcPr>
          <w:p w14:paraId="4E3901B6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62" w:type="dxa"/>
          </w:tcPr>
          <w:p w14:paraId="7C0370AA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B0629E3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55" w:type="dxa"/>
          </w:tcPr>
          <w:p w14:paraId="2681B452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58EF72DF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7516C0FB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970AF" w:rsidRPr="0086605F" w14:paraId="57B31509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78F0E193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C0AC6ED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46" w:type="dxa"/>
          </w:tcPr>
          <w:p w14:paraId="547E5C1F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EA0EBEE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4E87B4B2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72BE316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B39556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974F5FB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9" w:type="dxa"/>
          </w:tcPr>
          <w:p w14:paraId="170D9433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FB1F4C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38" w:type="dxa"/>
          </w:tcPr>
          <w:p w14:paraId="02EC9E59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A8379FF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0EC1849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6C6C8188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19B23685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4E24662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970AF" w:rsidRPr="0086605F" w14:paraId="4D066EC3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0C3AE8A4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AFBA468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6" w:type="dxa"/>
          </w:tcPr>
          <w:p w14:paraId="32DF18E7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3CB17B5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15940AA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8127F4B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36" w:type="dxa"/>
          </w:tcPr>
          <w:p w14:paraId="68AA294D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2FF4CA2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39" w:type="dxa"/>
          </w:tcPr>
          <w:p w14:paraId="772BBEA3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3D609C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38" w:type="dxa"/>
          </w:tcPr>
          <w:p w14:paraId="21B02202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D155853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6EA71CC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5B1C6C82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6C7BA96A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5F1F40D1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970AF" w:rsidRPr="0086605F" w14:paraId="2D847C6A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0AD40AB5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3AB6965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6" w:type="dxa"/>
          </w:tcPr>
          <w:p w14:paraId="61F6FE8A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B8FCC79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36A41DB7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114D490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272B8569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BA9D29A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9" w:type="dxa"/>
          </w:tcPr>
          <w:p w14:paraId="4D014665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F67279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38" w:type="dxa"/>
          </w:tcPr>
          <w:p w14:paraId="3D92675F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4947211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7" w:type="dxa"/>
          </w:tcPr>
          <w:p w14:paraId="3DE8C5C0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25F72CD8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168028FF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4DB17FE6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970AF" w:rsidRPr="0086605F" w14:paraId="40D6EF45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4EA5AA86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27" w:type="dxa"/>
            <w:gridSpan w:val="15"/>
          </w:tcPr>
          <w:p w14:paraId="448BC37A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</w:t>
            </w:r>
            <w:r w:rsidRPr="0086605F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ั</w:t>
            </w:r>
            <w:r w:rsidRPr="0086605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นบาท)</w:t>
            </w:r>
          </w:p>
        </w:tc>
      </w:tr>
      <w:tr w:rsidR="003970AF" w:rsidRPr="0086605F" w14:paraId="36D4BCF4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10A5FCA4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/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ราคาประเมิน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ใหม่</w:t>
            </w:r>
          </w:p>
        </w:tc>
        <w:tc>
          <w:tcPr>
            <w:tcW w:w="1170" w:type="dxa"/>
          </w:tcPr>
          <w:p w14:paraId="4AD9D97F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2279C6A3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4C62B77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7E3C50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2DC98DC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E11AEB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1DD291E6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3233E704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3262B7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401CD4B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42D5C4F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B3B2707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575519B3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C7C011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820366C" w14:textId="77777777" w:rsidR="003970AF" w:rsidRPr="0086605F" w:rsidRDefault="003970AF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5BD2" w:rsidRPr="0086605F" w14:paraId="2A227E72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1A61AFD0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</w:tcPr>
          <w:p w14:paraId="30A289DE" w14:textId="5823B618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20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2,329,271</w:t>
            </w:r>
          </w:p>
        </w:tc>
        <w:tc>
          <w:tcPr>
            <w:tcW w:w="246" w:type="dxa"/>
          </w:tcPr>
          <w:p w14:paraId="668FD22D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67F01F5" w14:textId="3E5839A3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5,442,108</w:t>
            </w:r>
          </w:p>
        </w:tc>
        <w:tc>
          <w:tcPr>
            <w:tcW w:w="270" w:type="dxa"/>
          </w:tcPr>
          <w:p w14:paraId="417AE647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2E0F634" w14:textId="1AEB08DE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2,509,125</w:t>
            </w:r>
          </w:p>
        </w:tc>
        <w:tc>
          <w:tcPr>
            <w:tcW w:w="236" w:type="dxa"/>
          </w:tcPr>
          <w:p w14:paraId="2B51FC83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350FC58" w14:textId="6D2E3B7C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7,742,069</w:t>
            </w:r>
          </w:p>
        </w:tc>
        <w:tc>
          <w:tcPr>
            <w:tcW w:w="239" w:type="dxa"/>
          </w:tcPr>
          <w:p w14:paraId="54ED6BC6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4C606D" w14:textId="0291FF25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522,868</w:t>
            </w:r>
          </w:p>
        </w:tc>
        <w:tc>
          <w:tcPr>
            <w:tcW w:w="238" w:type="dxa"/>
          </w:tcPr>
          <w:p w14:paraId="141C09BF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2AE9731" w14:textId="3234053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56,375</w:t>
            </w:r>
          </w:p>
        </w:tc>
        <w:tc>
          <w:tcPr>
            <w:tcW w:w="237" w:type="dxa"/>
          </w:tcPr>
          <w:p w14:paraId="4EEAEC1F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25713961" w14:textId="1DC6349F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1,674,899</w:t>
            </w:r>
          </w:p>
        </w:tc>
        <w:tc>
          <w:tcPr>
            <w:tcW w:w="236" w:type="dxa"/>
          </w:tcPr>
          <w:p w14:paraId="03B30918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0670A2CE" w14:textId="68DFE15C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20,276,715</w:t>
            </w:r>
          </w:p>
        </w:tc>
      </w:tr>
      <w:tr w:rsidR="00C05BD2" w:rsidRPr="0086605F" w14:paraId="67A60681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0859AB71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312C139" w14:textId="6933AC7E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140,119</w:t>
            </w:r>
          </w:p>
        </w:tc>
        <w:tc>
          <w:tcPr>
            <w:tcW w:w="246" w:type="dxa"/>
          </w:tcPr>
          <w:p w14:paraId="318BAA3C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60E8375" w14:textId="5BC5DFF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142,53</w:t>
            </w:r>
            <w:r w:rsidR="006909A8" w:rsidRPr="0086605F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05D5FA2C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CEB1537" w14:textId="7FAF03F3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82,804</w:t>
            </w:r>
          </w:p>
        </w:tc>
        <w:tc>
          <w:tcPr>
            <w:tcW w:w="236" w:type="dxa"/>
          </w:tcPr>
          <w:p w14:paraId="6199D7C3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5F74C8C" w14:textId="51E7C5AF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449,73</w:t>
            </w:r>
            <w:r w:rsidR="00E22266" w:rsidRPr="0086605F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9" w:type="dxa"/>
          </w:tcPr>
          <w:p w14:paraId="5B408899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C54B71" w14:textId="6A7CD6A5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469,18</w:t>
            </w:r>
            <w:r w:rsidR="006909A8" w:rsidRPr="0086605F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38" w:type="dxa"/>
          </w:tcPr>
          <w:p w14:paraId="0CEC238B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A1C37C7" w14:textId="3D1B36C6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5,693</w:t>
            </w:r>
          </w:p>
        </w:tc>
        <w:tc>
          <w:tcPr>
            <w:tcW w:w="237" w:type="dxa"/>
          </w:tcPr>
          <w:p w14:paraId="0794B48C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6EDF1DDF" w14:textId="22CD02CE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3,091,281</w:t>
            </w:r>
          </w:p>
        </w:tc>
        <w:tc>
          <w:tcPr>
            <w:tcW w:w="236" w:type="dxa"/>
          </w:tcPr>
          <w:p w14:paraId="0089EB01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4609238F" w14:textId="101DF7AD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4,381,34</w:t>
            </w:r>
            <w:r w:rsidR="00E22266" w:rsidRPr="0086605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C05BD2" w:rsidRPr="0086605F" w14:paraId="63190427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67547B32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</w:t>
            </w: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จากการตีราคา</w:t>
            </w:r>
          </w:p>
        </w:tc>
        <w:tc>
          <w:tcPr>
            <w:tcW w:w="1170" w:type="dxa"/>
          </w:tcPr>
          <w:p w14:paraId="52053DED" w14:textId="03BC5CC8" w:rsidR="00C05BD2" w:rsidRPr="0086605F" w:rsidRDefault="00AD47E5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43,059</w:t>
            </w:r>
          </w:p>
          <w:p w14:paraId="2F07226E" w14:textId="20F101DD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3FC093B4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9EF2DA4" w14:textId="6FCAC176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B6D0D5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B765691" w14:textId="77B2ADBC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5E3D4B1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0633FDF" w14:textId="09D71CE8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A964958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888E0F" w14:textId="77D0968C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BBEAE2A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D2C5D7F" w14:textId="7ACEA7C5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A0B9B9D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5A5DC501" w14:textId="5DE9FE4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5B9193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14:paraId="05ECA8EB" w14:textId="0E7760CC" w:rsidR="00C05BD2" w:rsidRPr="0086605F" w:rsidRDefault="00AD47E5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43,059</w:t>
            </w:r>
          </w:p>
        </w:tc>
      </w:tr>
      <w:tr w:rsidR="00C05BD2" w:rsidRPr="0086605F" w14:paraId="5DE722FD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51C142A1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กลับรายการผลขาดทุนจากการตีราคา</w:t>
            </w:r>
          </w:p>
        </w:tc>
        <w:tc>
          <w:tcPr>
            <w:tcW w:w="1170" w:type="dxa"/>
          </w:tcPr>
          <w:p w14:paraId="7E25FAFE" w14:textId="58AD08A3" w:rsidR="00C05BD2" w:rsidRPr="0086605F" w:rsidRDefault="00AD47E5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5,061</w:t>
            </w:r>
          </w:p>
        </w:tc>
        <w:tc>
          <w:tcPr>
            <w:tcW w:w="246" w:type="dxa"/>
          </w:tcPr>
          <w:p w14:paraId="121AE0AE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C2A372C" w14:textId="4CF9A394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936328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34FDD02" w14:textId="0595A298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DE69A6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487C991" w14:textId="756AD4C1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84C855B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A4F16A" w14:textId="6C13D884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04CE44EE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83714A2" w14:textId="7A065AE6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41F7133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7546B686" w14:textId="2ABD7D9B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D51C68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14:paraId="04B54057" w14:textId="20A21D0D" w:rsidR="00C05BD2" w:rsidRPr="0086605F" w:rsidRDefault="00AD47E5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5,061</w:t>
            </w:r>
          </w:p>
          <w:p w14:paraId="6EAF80A5" w14:textId="42885F1A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5BD2" w:rsidRPr="0086605F" w14:paraId="7AB7473E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0736373B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170" w:type="dxa"/>
          </w:tcPr>
          <w:p w14:paraId="45F17473" w14:textId="0865BC09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70,185</w:t>
            </w:r>
          </w:p>
        </w:tc>
        <w:tc>
          <w:tcPr>
            <w:tcW w:w="246" w:type="dxa"/>
          </w:tcPr>
          <w:p w14:paraId="5B0D4B73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814554B" w14:textId="7F44EBB3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1,566,612</w:t>
            </w:r>
          </w:p>
        </w:tc>
        <w:tc>
          <w:tcPr>
            <w:tcW w:w="270" w:type="dxa"/>
          </w:tcPr>
          <w:p w14:paraId="2F18E1E8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89F5BF1" w14:textId="03334D5D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654,077</w:t>
            </w:r>
          </w:p>
        </w:tc>
        <w:tc>
          <w:tcPr>
            <w:tcW w:w="236" w:type="dxa"/>
          </w:tcPr>
          <w:p w14:paraId="44972483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5608802" w14:textId="3CE8B598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986,368</w:t>
            </w:r>
          </w:p>
        </w:tc>
        <w:tc>
          <w:tcPr>
            <w:tcW w:w="239" w:type="dxa"/>
          </w:tcPr>
          <w:p w14:paraId="134EAD70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606D24" w14:textId="6B7A33EA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66,096</w:t>
            </w:r>
          </w:p>
        </w:tc>
        <w:tc>
          <w:tcPr>
            <w:tcW w:w="238" w:type="dxa"/>
          </w:tcPr>
          <w:p w14:paraId="2A47D48C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0B1C9DD" w14:textId="4199902E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250</w:t>
            </w:r>
          </w:p>
        </w:tc>
        <w:tc>
          <w:tcPr>
            <w:tcW w:w="237" w:type="dxa"/>
          </w:tcPr>
          <w:p w14:paraId="5F99F64E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308AF211" w14:textId="30B76525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(3,343,588)</w:t>
            </w:r>
          </w:p>
        </w:tc>
        <w:tc>
          <w:tcPr>
            <w:tcW w:w="236" w:type="dxa"/>
          </w:tcPr>
          <w:p w14:paraId="5D7546F2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772FAAC5" w14:textId="2B98C23C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05BD2" w:rsidRPr="0086605F" w14:paraId="286A3856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64350324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170" w:type="dxa"/>
          </w:tcPr>
          <w:p w14:paraId="60C67263" w14:textId="6FFD8DD3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381F38E6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0D6AFD7" w14:textId="69B678E4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248E3D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071B0C7" w14:textId="36D704F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4976403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EE496E3" w14:textId="282B09DF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42,594</w:t>
            </w:r>
          </w:p>
        </w:tc>
        <w:tc>
          <w:tcPr>
            <w:tcW w:w="239" w:type="dxa"/>
          </w:tcPr>
          <w:p w14:paraId="027D78F8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966C81" w14:textId="5F8EC159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FCD635C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569B0BE" w14:textId="447F7DAB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2AE274A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2E26198D" w14:textId="5A0ACE74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AEFDA2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0244E74D" w14:textId="5153726A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left" w:pos="51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42,594</w:t>
            </w:r>
          </w:p>
        </w:tc>
      </w:tr>
      <w:tr w:rsidR="00C05BD2" w:rsidRPr="0086605F" w14:paraId="257A6A38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0DFFFA0A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</w:tcPr>
          <w:p w14:paraId="3027FDFE" w14:textId="3CFB6C2D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0947C122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0C8F03F" w14:textId="6CE352BF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(137)</w:t>
            </w:r>
          </w:p>
        </w:tc>
        <w:tc>
          <w:tcPr>
            <w:tcW w:w="270" w:type="dxa"/>
          </w:tcPr>
          <w:p w14:paraId="57B571E2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6DED280" w14:textId="24E7AE5E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(1,080)</w:t>
            </w:r>
          </w:p>
        </w:tc>
        <w:tc>
          <w:tcPr>
            <w:tcW w:w="236" w:type="dxa"/>
          </w:tcPr>
          <w:p w14:paraId="0D3E6BD1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EBAF94F" w14:textId="458389C1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(45,219)</w:t>
            </w:r>
          </w:p>
        </w:tc>
        <w:tc>
          <w:tcPr>
            <w:tcW w:w="239" w:type="dxa"/>
          </w:tcPr>
          <w:p w14:paraId="55FB1102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C8543E" w14:textId="12DF71A3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(1,990)</w:t>
            </w:r>
          </w:p>
        </w:tc>
        <w:tc>
          <w:tcPr>
            <w:tcW w:w="238" w:type="dxa"/>
          </w:tcPr>
          <w:p w14:paraId="6F54922E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A78EFBD" w14:textId="118E4D7C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2,836</w:t>
            </w:r>
          </w:p>
        </w:tc>
        <w:tc>
          <w:tcPr>
            <w:tcW w:w="237" w:type="dxa"/>
          </w:tcPr>
          <w:p w14:paraId="2C91F769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76CD3123" w14:textId="6542DD88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E2FC2F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76F16346" w14:textId="27764C58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  <w:tab w:val="decimal" w:pos="510"/>
              </w:tabs>
              <w:spacing w:line="240" w:lineRule="auto"/>
              <w:ind w:left="-108" w:right="-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(45,590)</w:t>
            </w:r>
          </w:p>
        </w:tc>
      </w:tr>
      <w:tr w:rsidR="00C05BD2" w:rsidRPr="0086605F" w14:paraId="285A200D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6449AE7F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79B83B44" w14:textId="5417C8D9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2BC68695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A25C4BD" w14:textId="061A5B54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(1,829)</w:t>
            </w:r>
          </w:p>
        </w:tc>
        <w:tc>
          <w:tcPr>
            <w:tcW w:w="270" w:type="dxa"/>
          </w:tcPr>
          <w:p w14:paraId="15F972DC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DB8207D" w14:textId="589D3F81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(794)</w:t>
            </w:r>
          </w:p>
        </w:tc>
        <w:tc>
          <w:tcPr>
            <w:tcW w:w="236" w:type="dxa"/>
          </w:tcPr>
          <w:p w14:paraId="3BC32896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8F8DFC7" w14:textId="6C23EFD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(3,940)</w:t>
            </w:r>
          </w:p>
        </w:tc>
        <w:tc>
          <w:tcPr>
            <w:tcW w:w="239" w:type="dxa"/>
          </w:tcPr>
          <w:p w14:paraId="0EADB49B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F65395" w14:textId="6F15A32C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(990)</w:t>
            </w:r>
          </w:p>
        </w:tc>
        <w:tc>
          <w:tcPr>
            <w:tcW w:w="238" w:type="dxa"/>
          </w:tcPr>
          <w:p w14:paraId="5CF15A96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22D1611" w14:textId="2891D0B3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6B46165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510923A7" w14:textId="0BA2140B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(2,370)</w:t>
            </w:r>
          </w:p>
        </w:tc>
        <w:tc>
          <w:tcPr>
            <w:tcW w:w="236" w:type="dxa"/>
          </w:tcPr>
          <w:p w14:paraId="66A98DD7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11B35896" w14:textId="45E1D00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(9,923)</w:t>
            </w:r>
          </w:p>
        </w:tc>
      </w:tr>
      <w:tr w:rsidR="00C05BD2" w:rsidRPr="0086605F" w14:paraId="4125EF16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248C56FC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ผลต่างจากการเปลี่ยนแปลงอัตราแลกเปลี่ยน </w:t>
            </w:r>
          </w:p>
        </w:tc>
        <w:tc>
          <w:tcPr>
            <w:tcW w:w="1170" w:type="dxa"/>
          </w:tcPr>
          <w:p w14:paraId="36F1C73B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7474F96C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691A004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495FD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9EAF143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3675D4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1552FB5E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B820537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0ECE12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1046021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FE8B8CA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E05FF51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3720896A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4469D1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399C6D9D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5BD2" w:rsidRPr="0086605F" w14:paraId="472F6E81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6751EAAB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 w:hanging="17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A48D7E" w14:textId="44BDD88C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5FD4FFC6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9654971" w14:textId="47C07D10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(75)</w:t>
            </w:r>
          </w:p>
        </w:tc>
        <w:tc>
          <w:tcPr>
            <w:tcW w:w="270" w:type="dxa"/>
          </w:tcPr>
          <w:p w14:paraId="0DBF26DB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94258E0" w14:textId="664A194C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5887DC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C60A76A" w14:textId="3BC187BB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(130)</w:t>
            </w:r>
          </w:p>
        </w:tc>
        <w:tc>
          <w:tcPr>
            <w:tcW w:w="239" w:type="dxa"/>
          </w:tcPr>
          <w:p w14:paraId="63035297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84624B" w14:textId="0AFE4AAC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(97)</w:t>
            </w:r>
          </w:p>
        </w:tc>
        <w:tc>
          <w:tcPr>
            <w:tcW w:w="238" w:type="dxa"/>
          </w:tcPr>
          <w:p w14:paraId="1EBB9F41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ED94972" w14:textId="410A2DF2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(29)</w:t>
            </w:r>
          </w:p>
        </w:tc>
        <w:tc>
          <w:tcPr>
            <w:tcW w:w="237" w:type="dxa"/>
          </w:tcPr>
          <w:p w14:paraId="10E3632C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E6050C5" w14:textId="6EADAE76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0781D6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4B0CDAB7" w14:textId="74929A40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(331)</w:t>
            </w:r>
          </w:p>
        </w:tc>
      </w:tr>
      <w:tr w:rsidR="00C05BD2" w:rsidRPr="0086605F" w14:paraId="29C46097" w14:textId="77777777" w:rsidTr="009153D5">
        <w:trPr>
          <w:cantSplit/>
          <w:trHeight w:hRule="exact" w:val="302"/>
        </w:trPr>
        <w:tc>
          <w:tcPr>
            <w:tcW w:w="3978" w:type="dxa"/>
          </w:tcPr>
          <w:p w14:paraId="553260F5" w14:textId="77EED86C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และ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  <w:p w14:paraId="01AF2468" w14:textId="56BE14D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145F95" w14:textId="1A711BC1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23A39AA5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670694E" w14:textId="0143A081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84CC79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EA51074" w14:textId="66CA7DA9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750B75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7E454EC2" w14:textId="0EC997A0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43EB5EB7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9D5E3C" w14:textId="432F75DE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B34EFC7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8DF5FD0" w14:textId="3DA0216F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C6B8316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3909245" w14:textId="5DFFE925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485282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3D921F37" w14:textId="0EDD61DC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5BD2" w:rsidRPr="0086605F" w14:paraId="541A65EA" w14:textId="77777777" w:rsidTr="009153D5">
        <w:trPr>
          <w:cantSplit/>
          <w:trHeight w:hRule="exact" w:val="302"/>
        </w:trPr>
        <w:tc>
          <w:tcPr>
            <w:tcW w:w="3978" w:type="dxa"/>
          </w:tcPr>
          <w:p w14:paraId="1C2764C1" w14:textId="55EC76B8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1 </w:t>
            </w:r>
            <w:r w:rsidRPr="008660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70" w:type="dxa"/>
          </w:tcPr>
          <w:p w14:paraId="2E50F4B7" w14:textId="768F8D31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2,587,695</w:t>
            </w:r>
          </w:p>
        </w:tc>
        <w:tc>
          <w:tcPr>
            <w:tcW w:w="246" w:type="dxa"/>
          </w:tcPr>
          <w:p w14:paraId="72C8D796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E037DCB" w14:textId="09F1FF22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7,149,2</w:t>
            </w:r>
            <w:r w:rsidR="006909A8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06FDA898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C398C82" w14:textId="14F39046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3,244,132</w:t>
            </w:r>
          </w:p>
        </w:tc>
        <w:tc>
          <w:tcPr>
            <w:tcW w:w="236" w:type="dxa"/>
          </w:tcPr>
          <w:p w14:paraId="56D04765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F4FC450" w14:textId="42228394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9,171,47</w:t>
            </w:r>
            <w:r w:rsidR="00E22266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9" w:type="dxa"/>
          </w:tcPr>
          <w:p w14:paraId="022AE3A5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6BD55B" w14:textId="1A8EF65A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1,055,07</w:t>
            </w:r>
            <w:r w:rsidR="006909A8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8" w:type="dxa"/>
          </w:tcPr>
          <w:p w14:paraId="3DE4E88A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1B9D6DE" w14:textId="40167C56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65,125</w:t>
            </w:r>
          </w:p>
        </w:tc>
        <w:tc>
          <w:tcPr>
            <w:tcW w:w="237" w:type="dxa"/>
          </w:tcPr>
          <w:p w14:paraId="2174C93C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1858BA52" w14:textId="32BF726B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1,420,222</w:t>
            </w:r>
          </w:p>
        </w:tc>
        <w:tc>
          <w:tcPr>
            <w:tcW w:w="236" w:type="dxa"/>
          </w:tcPr>
          <w:p w14:paraId="1EF0A61F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1121ADEF" w14:textId="4C366ED2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24,692</w:t>
            </w:r>
            <w:r w:rsidR="00C82AB5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93</w:t>
            </w:r>
            <w:r w:rsidR="00E22266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</w:tr>
    </w:tbl>
    <w:p w14:paraId="2AFD00BB" w14:textId="77777777" w:rsidR="00DC690F" w:rsidRPr="0086605F" w:rsidRDefault="00DC690F">
      <w:r w:rsidRPr="0086605F">
        <w:br w:type="page"/>
      </w:r>
    </w:p>
    <w:tbl>
      <w:tblPr>
        <w:tblW w:w="1440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46"/>
        <w:gridCol w:w="1058"/>
        <w:gridCol w:w="270"/>
        <w:gridCol w:w="1179"/>
        <w:gridCol w:w="236"/>
        <w:gridCol w:w="1069"/>
        <w:gridCol w:w="239"/>
        <w:gridCol w:w="1080"/>
        <w:gridCol w:w="238"/>
        <w:gridCol w:w="1062"/>
        <w:gridCol w:w="237"/>
        <w:gridCol w:w="1055"/>
        <w:gridCol w:w="236"/>
        <w:gridCol w:w="1052"/>
      </w:tblGrid>
      <w:tr w:rsidR="00284C79" w:rsidRPr="0086605F" w14:paraId="0EB3BBE2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526BCC3A" w14:textId="7E9B684B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C86ABB5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576020B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27" w:type="dxa"/>
            <w:gridSpan w:val="15"/>
          </w:tcPr>
          <w:p w14:paraId="3B3917D1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18539321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59402989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D8650BA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74D3AEE2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77E90098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0C8C805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71AE4AF2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67E0BAB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C926C5F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48545CC4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777A68A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743CE614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5F538752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27B50F3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FDD2CED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13117836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03D69B0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F0C5602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474C7919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5BCE7CFC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1B9DC5A3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</w:tr>
      <w:tr w:rsidR="00284C79" w:rsidRPr="0086605F" w14:paraId="7E9D3F0C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203B9363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170" w:type="dxa"/>
          </w:tcPr>
          <w:p w14:paraId="2891FEFA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03EF97A3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58" w:type="dxa"/>
          </w:tcPr>
          <w:p w14:paraId="19990163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D6FD25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179" w:type="dxa"/>
          </w:tcPr>
          <w:p w14:paraId="5BBA4789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573D78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69" w:type="dxa"/>
          </w:tcPr>
          <w:p w14:paraId="71DDF13E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A7CD0C1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80" w:type="dxa"/>
          </w:tcPr>
          <w:p w14:paraId="5161786B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8" w:type="dxa"/>
          </w:tcPr>
          <w:p w14:paraId="235587D3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62" w:type="dxa"/>
          </w:tcPr>
          <w:p w14:paraId="23487329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D76A6A4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55" w:type="dxa"/>
          </w:tcPr>
          <w:p w14:paraId="3BE3A4A4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272FF0DC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7537F41F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4C79" w:rsidRPr="0086605F" w14:paraId="26A83193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71889DE0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11D9795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46" w:type="dxa"/>
          </w:tcPr>
          <w:p w14:paraId="074CF6B0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EA08353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5EDAC245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95BB6F9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872322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15B9D6D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9" w:type="dxa"/>
          </w:tcPr>
          <w:p w14:paraId="72B342C6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15A083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38" w:type="dxa"/>
          </w:tcPr>
          <w:p w14:paraId="72BBA1B8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33811C6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90E8B35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7DFF4585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451AF448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361A3677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4C79" w:rsidRPr="0086605F" w14:paraId="115EF4B4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1D828CAD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45B8C22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6" w:type="dxa"/>
          </w:tcPr>
          <w:p w14:paraId="371BD28A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168B7F9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9669C01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07BB652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36" w:type="dxa"/>
          </w:tcPr>
          <w:p w14:paraId="450E271A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AFEFCF1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39" w:type="dxa"/>
          </w:tcPr>
          <w:p w14:paraId="333A83FE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E663F7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38" w:type="dxa"/>
          </w:tcPr>
          <w:p w14:paraId="2F95D984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2C66E2D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17D8A4B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382F1FD6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02E51E40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2AC637FF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4C79" w:rsidRPr="0086605F" w14:paraId="18E803E2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02DE5750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6C85B33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6" w:type="dxa"/>
          </w:tcPr>
          <w:p w14:paraId="6F5F83C6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E4F4861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0298780D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E4230CA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3C56735A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B94167D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9" w:type="dxa"/>
          </w:tcPr>
          <w:p w14:paraId="5B2FAE99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4A00B8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38" w:type="dxa"/>
          </w:tcPr>
          <w:p w14:paraId="650A6437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AB375DC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7" w:type="dxa"/>
          </w:tcPr>
          <w:p w14:paraId="31BD57A2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47D7AC1B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37F261E0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8A18E96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284C79" w:rsidRPr="0086605F" w14:paraId="067D0C68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17E9C474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27" w:type="dxa"/>
            <w:gridSpan w:val="15"/>
          </w:tcPr>
          <w:p w14:paraId="7E225753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</w:t>
            </w:r>
            <w:r w:rsidRPr="0086605F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ั</w:t>
            </w:r>
            <w:r w:rsidRPr="0086605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นบาท)</w:t>
            </w:r>
          </w:p>
        </w:tc>
      </w:tr>
      <w:tr w:rsidR="00284C79" w:rsidRPr="0086605F" w14:paraId="017BE606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0651B200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/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ราคาประเมิน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ใหม่</w:t>
            </w:r>
          </w:p>
        </w:tc>
        <w:tc>
          <w:tcPr>
            <w:tcW w:w="1170" w:type="dxa"/>
          </w:tcPr>
          <w:p w14:paraId="072650AB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63F1591B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CF4485C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88CC50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512D933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2365F3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1C0B05C1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DE874DC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D7FB29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DCB0247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02321FB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EDB58E6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4FEE4AAB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B3572B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1223C652" w14:textId="77777777" w:rsidR="00284C79" w:rsidRPr="0086605F" w:rsidRDefault="00284C79" w:rsidP="00284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970AF" w:rsidRPr="0086605F" w14:paraId="2F39FDDE" w14:textId="77777777" w:rsidTr="00642C34">
        <w:trPr>
          <w:cantSplit/>
          <w:trHeight w:hRule="exact" w:val="302"/>
        </w:trPr>
        <w:tc>
          <w:tcPr>
            <w:tcW w:w="3978" w:type="dxa"/>
          </w:tcPr>
          <w:p w14:paraId="09342A6E" w14:textId="52E8A2FC" w:rsidR="003970AF" w:rsidRPr="0086605F" w:rsidRDefault="003970AF" w:rsidP="0039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</w:tcPr>
          <w:p w14:paraId="314C84EC" w14:textId="6718E1D3" w:rsidR="003970AF" w:rsidRPr="0086605F" w:rsidRDefault="003970AF" w:rsidP="0039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20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2,587,695</w:t>
            </w:r>
          </w:p>
        </w:tc>
        <w:tc>
          <w:tcPr>
            <w:tcW w:w="246" w:type="dxa"/>
          </w:tcPr>
          <w:p w14:paraId="5F94113C" w14:textId="77777777" w:rsidR="003970AF" w:rsidRPr="0086605F" w:rsidRDefault="003970AF" w:rsidP="0039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E661588" w14:textId="478E4879" w:rsidR="003970AF" w:rsidRPr="0086605F" w:rsidRDefault="003970AF" w:rsidP="0039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7,149,210</w:t>
            </w:r>
          </w:p>
        </w:tc>
        <w:tc>
          <w:tcPr>
            <w:tcW w:w="270" w:type="dxa"/>
          </w:tcPr>
          <w:p w14:paraId="3D54E5C3" w14:textId="77777777" w:rsidR="003970AF" w:rsidRPr="0086605F" w:rsidRDefault="003970AF" w:rsidP="0039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CFF3E21" w14:textId="4841FCB9" w:rsidR="003970AF" w:rsidRPr="0086605F" w:rsidRDefault="003970AF" w:rsidP="0039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67A87" w:rsidRPr="0086605F">
              <w:rPr>
                <w:rFonts w:ascii="Angsana New" w:hAnsi="Angsana New" w:cs="Angsana New"/>
                <w:sz w:val="26"/>
                <w:szCs w:val="26"/>
              </w:rPr>
              <w:t>,244,132</w:t>
            </w:r>
          </w:p>
        </w:tc>
        <w:tc>
          <w:tcPr>
            <w:tcW w:w="236" w:type="dxa"/>
          </w:tcPr>
          <w:p w14:paraId="66FF8573" w14:textId="77777777" w:rsidR="003970AF" w:rsidRPr="0086605F" w:rsidRDefault="003970AF" w:rsidP="0039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3AF8A94" w14:textId="3FE7D76D" w:rsidR="003970AF" w:rsidRPr="0086605F" w:rsidRDefault="00567A87" w:rsidP="0039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9,171,475</w:t>
            </w:r>
          </w:p>
        </w:tc>
        <w:tc>
          <w:tcPr>
            <w:tcW w:w="239" w:type="dxa"/>
          </w:tcPr>
          <w:p w14:paraId="30644EFF" w14:textId="77777777" w:rsidR="003970AF" w:rsidRPr="0086605F" w:rsidRDefault="003970AF" w:rsidP="0039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37509A" w14:textId="7C8694E4" w:rsidR="003970AF" w:rsidRPr="0086605F" w:rsidRDefault="003970AF" w:rsidP="0039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1,055,071</w:t>
            </w:r>
          </w:p>
        </w:tc>
        <w:tc>
          <w:tcPr>
            <w:tcW w:w="238" w:type="dxa"/>
          </w:tcPr>
          <w:p w14:paraId="4C1BCDC1" w14:textId="77777777" w:rsidR="003970AF" w:rsidRPr="0086605F" w:rsidRDefault="003970AF" w:rsidP="0039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1B14C96" w14:textId="0781033E" w:rsidR="003970AF" w:rsidRPr="0086605F" w:rsidRDefault="003970AF" w:rsidP="0039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65,125</w:t>
            </w:r>
          </w:p>
        </w:tc>
        <w:tc>
          <w:tcPr>
            <w:tcW w:w="237" w:type="dxa"/>
          </w:tcPr>
          <w:p w14:paraId="69D410C6" w14:textId="77777777" w:rsidR="003970AF" w:rsidRPr="0086605F" w:rsidRDefault="003970AF" w:rsidP="0039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0794668E" w14:textId="15BF187F" w:rsidR="003970AF" w:rsidRPr="0086605F" w:rsidRDefault="003970AF" w:rsidP="0039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1,420,222</w:t>
            </w:r>
          </w:p>
        </w:tc>
        <w:tc>
          <w:tcPr>
            <w:tcW w:w="236" w:type="dxa"/>
          </w:tcPr>
          <w:p w14:paraId="632F1B44" w14:textId="77777777" w:rsidR="003970AF" w:rsidRPr="0086605F" w:rsidRDefault="003970AF" w:rsidP="0039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2135FD0F" w14:textId="6A9CA546" w:rsidR="003970AF" w:rsidRPr="0086605F" w:rsidRDefault="00567A87" w:rsidP="0039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24,692,930</w:t>
            </w:r>
          </w:p>
        </w:tc>
      </w:tr>
      <w:tr w:rsidR="00C470F5" w:rsidRPr="0086605F" w14:paraId="2D16758C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5ECD0A2F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B0C936C" w14:textId="43920FBD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43,</w:t>
            </w:r>
            <w:r w:rsidR="00B83D89" w:rsidRPr="0086605F">
              <w:rPr>
                <w:rFonts w:ascii="Angsana New" w:hAnsi="Angsana New" w:cs="Angsana New"/>
                <w:sz w:val="26"/>
                <w:szCs w:val="26"/>
              </w:rPr>
              <w:t>400</w:t>
            </w:r>
          </w:p>
        </w:tc>
        <w:tc>
          <w:tcPr>
            <w:tcW w:w="246" w:type="dxa"/>
          </w:tcPr>
          <w:p w14:paraId="2C809B15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CCA506A" w14:textId="451058E1" w:rsidR="00C470F5" w:rsidRPr="0086605F" w:rsidRDefault="00B83D89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133,48</w:t>
            </w:r>
            <w:r w:rsidR="00366942" w:rsidRPr="0086605F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587BDFE7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3498240" w14:textId="559A98DF" w:rsidR="00C470F5" w:rsidRPr="0086605F" w:rsidRDefault="00B83D89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93,86</w:t>
            </w:r>
            <w:r w:rsidR="00366942" w:rsidRPr="0086605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5616A937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E668643" w14:textId="620B97FF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83D89" w:rsidRPr="0086605F">
              <w:rPr>
                <w:rFonts w:ascii="Angsana New" w:hAnsi="Angsana New" w:cs="Angsana New"/>
                <w:sz w:val="26"/>
                <w:szCs w:val="26"/>
              </w:rPr>
              <w:t>60,411</w:t>
            </w:r>
          </w:p>
        </w:tc>
        <w:tc>
          <w:tcPr>
            <w:tcW w:w="239" w:type="dxa"/>
          </w:tcPr>
          <w:p w14:paraId="7E3985AA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C9B5FA" w14:textId="7531DFCC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458,</w:t>
            </w:r>
            <w:r w:rsidR="00B83D89" w:rsidRPr="0086605F">
              <w:rPr>
                <w:rFonts w:ascii="Angsana New" w:hAnsi="Angsana New" w:cs="Angsana New"/>
                <w:sz w:val="26"/>
                <w:szCs w:val="26"/>
              </w:rPr>
              <w:t>562</w:t>
            </w:r>
          </w:p>
        </w:tc>
        <w:tc>
          <w:tcPr>
            <w:tcW w:w="238" w:type="dxa"/>
          </w:tcPr>
          <w:p w14:paraId="78573552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4A59495" w14:textId="6CE35748" w:rsidR="00C470F5" w:rsidRPr="0086605F" w:rsidRDefault="007644CA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5,974</w:t>
            </w:r>
          </w:p>
        </w:tc>
        <w:tc>
          <w:tcPr>
            <w:tcW w:w="237" w:type="dxa"/>
          </w:tcPr>
          <w:p w14:paraId="1F41F378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4026062E" w14:textId="1BD84071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1,7</w:t>
            </w:r>
            <w:r w:rsidR="00B83D89" w:rsidRPr="0086605F">
              <w:rPr>
                <w:rFonts w:ascii="Angsana New" w:hAnsi="Angsana New" w:cs="Angsana New"/>
                <w:sz w:val="26"/>
                <w:szCs w:val="26"/>
              </w:rPr>
              <w:t>52,233</w:t>
            </w:r>
          </w:p>
        </w:tc>
        <w:tc>
          <w:tcPr>
            <w:tcW w:w="236" w:type="dxa"/>
          </w:tcPr>
          <w:p w14:paraId="0DC7E669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48DEF980" w14:textId="19740B75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B83D89" w:rsidRPr="0086605F">
              <w:rPr>
                <w:rFonts w:ascii="Angsana New" w:hAnsi="Angsana New" w:cs="Angsana New"/>
                <w:sz w:val="26"/>
                <w:szCs w:val="26"/>
              </w:rPr>
              <w:t>947,93</w:t>
            </w:r>
            <w:r w:rsidR="00366942" w:rsidRPr="0086605F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C470F5" w:rsidRPr="0086605F" w14:paraId="78BF6A7B" w14:textId="77777777" w:rsidTr="00BA4A1A">
        <w:trPr>
          <w:cantSplit/>
          <w:trHeight w:hRule="exact" w:val="302"/>
        </w:trPr>
        <w:tc>
          <w:tcPr>
            <w:tcW w:w="3978" w:type="dxa"/>
          </w:tcPr>
          <w:p w14:paraId="6BED48AB" w14:textId="050A6311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</w:t>
            </w: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จากการตีราคา</w:t>
            </w:r>
          </w:p>
        </w:tc>
        <w:tc>
          <w:tcPr>
            <w:tcW w:w="1170" w:type="dxa"/>
          </w:tcPr>
          <w:p w14:paraId="53E17512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15,723</w:t>
            </w:r>
          </w:p>
          <w:p w14:paraId="0909B72B" w14:textId="47C66E4D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54C4A797" w14:textId="3CCB0811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75E23D3" w14:textId="0B5513FA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911292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582385E" w14:textId="59EC088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B93301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EE6AACB" w14:textId="4F101169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2330A48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1E5282" w14:textId="3678D85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55023B6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E76D8D4" w14:textId="55104A5C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0692372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2C818B81" w14:textId="6D019392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D1AB75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14:paraId="7087344F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15,723</w:t>
            </w:r>
          </w:p>
          <w:p w14:paraId="06AB67F2" w14:textId="42E3974C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470F5" w:rsidRPr="0086605F" w14:paraId="69CF1096" w14:textId="77777777" w:rsidTr="00BA4A1A">
        <w:trPr>
          <w:cantSplit/>
          <w:trHeight w:hRule="exact" w:val="302"/>
        </w:trPr>
        <w:tc>
          <w:tcPr>
            <w:tcW w:w="3978" w:type="dxa"/>
          </w:tcPr>
          <w:p w14:paraId="6264E587" w14:textId="3F39991B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กลับรายการผลขาดทุนจากการตีราคา</w:t>
            </w:r>
          </w:p>
        </w:tc>
        <w:tc>
          <w:tcPr>
            <w:tcW w:w="1170" w:type="dxa"/>
          </w:tcPr>
          <w:p w14:paraId="53C65BC3" w14:textId="0DEEA6AD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20,922</w:t>
            </w:r>
          </w:p>
        </w:tc>
        <w:tc>
          <w:tcPr>
            <w:tcW w:w="246" w:type="dxa"/>
          </w:tcPr>
          <w:p w14:paraId="7BBB1B02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4080D64" w14:textId="177CE496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F6A44C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809D1D3" w14:textId="2D5A08A3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C359CD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058F89F" w14:textId="720A2D41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3046BC03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A7872C" w14:textId="0B7700DD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49F972C8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1B54DA8" w14:textId="6F68E7A3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370E832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3D88888E" w14:textId="268B51C0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EB7785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14:paraId="1954EB2E" w14:textId="49CBFE34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20,922</w:t>
            </w:r>
          </w:p>
        </w:tc>
      </w:tr>
      <w:tr w:rsidR="00EE7EB1" w:rsidRPr="0086605F" w14:paraId="6D2BB188" w14:textId="77777777" w:rsidTr="00BA4A1A">
        <w:trPr>
          <w:cantSplit/>
          <w:trHeight w:hRule="exact" w:val="302"/>
        </w:trPr>
        <w:tc>
          <w:tcPr>
            <w:tcW w:w="3978" w:type="dxa"/>
          </w:tcPr>
          <w:p w14:paraId="0FC16999" w14:textId="4A7933A0" w:rsidR="00EE7EB1" w:rsidRPr="0086605F" w:rsidRDefault="00EE7EB1" w:rsidP="00EE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โอนไปสินทรัพย์ไม่มีตัวตน</w:t>
            </w:r>
          </w:p>
        </w:tc>
        <w:tc>
          <w:tcPr>
            <w:tcW w:w="1170" w:type="dxa"/>
          </w:tcPr>
          <w:p w14:paraId="09FCD14D" w14:textId="26BE64EE" w:rsidR="00EE7EB1" w:rsidRPr="0086605F" w:rsidRDefault="00EE7EB1" w:rsidP="00EE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42F62BB9" w14:textId="77777777" w:rsidR="00EE7EB1" w:rsidRPr="0086605F" w:rsidRDefault="00EE7EB1" w:rsidP="00EE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8F82D3F" w14:textId="7132D633" w:rsidR="00EE7EB1" w:rsidRPr="0086605F" w:rsidRDefault="00EE7EB1" w:rsidP="00EE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ECD04E" w14:textId="77777777" w:rsidR="00EE7EB1" w:rsidRPr="0086605F" w:rsidRDefault="00EE7EB1" w:rsidP="00EE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F003B72" w14:textId="46505744" w:rsidR="00EE7EB1" w:rsidRPr="0086605F" w:rsidRDefault="00EE7EB1" w:rsidP="00EE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F5489A" w14:textId="77777777" w:rsidR="00EE7EB1" w:rsidRPr="0086605F" w:rsidRDefault="00EE7EB1" w:rsidP="00EE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AEEFAA9" w14:textId="1330A58C" w:rsidR="00EE7EB1" w:rsidRPr="0086605F" w:rsidRDefault="00EE7EB1" w:rsidP="00EE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(6,757)</w:t>
            </w:r>
          </w:p>
        </w:tc>
        <w:tc>
          <w:tcPr>
            <w:tcW w:w="239" w:type="dxa"/>
          </w:tcPr>
          <w:p w14:paraId="1D130083" w14:textId="77777777" w:rsidR="00EE7EB1" w:rsidRPr="0086605F" w:rsidRDefault="00EE7EB1" w:rsidP="00EE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075044" w14:textId="4C4B972B" w:rsidR="00EE7EB1" w:rsidRPr="0086605F" w:rsidRDefault="00EE7EB1" w:rsidP="00EE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C9F4721" w14:textId="77777777" w:rsidR="00EE7EB1" w:rsidRPr="0086605F" w:rsidRDefault="00EE7EB1" w:rsidP="00EE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5786B5F" w14:textId="0AF32604" w:rsidR="00EE7EB1" w:rsidRPr="0086605F" w:rsidRDefault="00EE7EB1" w:rsidP="00EE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7BBDFB3" w14:textId="77777777" w:rsidR="00EE7EB1" w:rsidRPr="0086605F" w:rsidRDefault="00EE7EB1" w:rsidP="00EE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1D8194BF" w14:textId="2D060F51" w:rsidR="00EE7EB1" w:rsidRPr="0086605F" w:rsidRDefault="00EE7EB1" w:rsidP="00EE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341824" w14:textId="77777777" w:rsidR="00EE7EB1" w:rsidRPr="0086605F" w:rsidRDefault="00EE7EB1" w:rsidP="00EE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14:paraId="5C8ECBC2" w14:textId="5C86622D" w:rsidR="00EE7EB1" w:rsidRPr="0086605F" w:rsidRDefault="00EE7EB1" w:rsidP="00EE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(6,757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C470F5" w:rsidRPr="0086605F" w14:paraId="54B83FCA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47BC3245" w14:textId="5F1843D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170" w:type="dxa"/>
          </w:tcPr>
          <w:p w14:paraId="19E14A80" w14:textId="131DB7CB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274FD1" w:rsidRPr="0086605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246" w:type="dxa"/>
          </w:tcPr>
          <w:p w14:paraId="72F3C446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CBD9EFA" w14:textId="5B5C134B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1,296,</w:t>
            </w:r>
            <w:r w:rsidR="00274FD1" w:rsidRPr="0086605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</w:tcPr>
          <w:p w14:paraId="6188A5E0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2506009" w14:textId="4E1615F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576,167</w:t>
            </w:r>
          </w:p>
        </w:tc>
        <w:tc>
          <w:tcPr>
            <w:tcW w:w="236" w:type="dxa"/>
          </w:tcPr>
          <w:p w14:paraId="7081150E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311A77C" w14:textId="37626912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727,</w:t>
            </w:r>
            <w:r w:rsidR="00274FD1" w:rsidRPr="0086605F">
              <w:rPr>
                <w:rFonts w:ascii="Angsana New" w:hAnsi="Angsana New" w:cs="Angsana New"/>
                <w:sz w:val="26"/>
                <w:szCs w:val="26"/>
              </w:rPr>
              <w:t>486</w:t>
            </w:r>
          </w:p>
        </w:tc>
        <w:tc>
          <w:tcPr>
            <w:tcW w:w="239" w:type="dxa"/>
          </w:tcPr>
          <w:p w14:paraId="7752FB03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74A06B" w14:textId="789346A8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68,</w:t>
            </w:r>
            <w:r w:rsidR="00274FD1" w:rsidRPr="0086605F">
              <w:rPr>
                <w:rFonts w:ascii="Angsana New" w:hAnsi="Angsana New" w:cs="Angsana New"/>
                <w:sz w:val="26"/>
                <w:szCs w:val="26"/>
              </w:rPr>
              <w:t>223</w:t>
            </w:r>
          </w:p>
        </w:tc>
        <w:tc>
          <w:tcPr>
            <w:tcW w:w="238" w:type="dxa"/>
          </w:tcPr>
          <w:p w14:paraId="263B0C4E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253C13C" w14:textId="6F2513DB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74FD1" w:rsidRPr="0086605F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237" w:type="dxa"/>
          </w:tcPr>
          <w:p w14:paraId="2228FDC7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199C931D" w14:textId="232D290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2,673,</w:t>
            </w:r>
            <w:r w:rsidR="00BA1B8C" w:rsidRPr="0086605F">
              <w:rPr>
                <w:rFonts w:ascii="Angsana New" w:hAnsi="Angsana New" w:cs="Angsana New"/>
                <w:sz w:val="26"/>
                <w:szCs w:val="26"/>
              </w:rPr>
              <w:t>359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26C46E84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58D09385" w14:textId="4AED49F5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470F5" w:rsidRPr="0086605F" w14:paraId="3DD9DEFF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0CD5465A" w14:textId="46EF7F94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</w:tcPr>
          <w:p w14:paraId="6CF8A19E" w14:textId="25938471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530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46" w:type="dxa"/>
          </w:tcPr>
          <w:p w14:paraId="195D09B6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14A4065" w14:textId="274CA092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196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8951BCA" w14:textId="131A04DE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B57D798" w14:textId="41B8B963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3,092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03F6B970" w14:textId="72945350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9" w:type="dxa"/>
          </w:tcPr>
          <w:p w14:paraId="2B34C1A6" w14:textId="66ACD53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35,184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</w:tcPr>
          <w:p w14:paraId="21F5CD7B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D8A8CB" w14:textId="0F7C9F69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4,068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</w:tcPr>
          <w:p w14:paraId="2BD06E08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619ED2A" w14:textId="3AFC3F5C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6,547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5BAC504E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7C919779" w14:textId="7A177972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6D06AC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09A5EF4C" w14:textId="719B0020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  <w:tab w:val="decimal" w:pos="510"/>
              </w:tabs>
              <w:spacing w:line="240" w:lineRule="auto"/>
              <w:ind w:left="-108" w:right="-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49,617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C470F5" w:rsidRPr="0086605F" w14:paraId="5DABEE59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6A4CB2CD" w14:textId="3D5426CE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1B745E55" w14:textId="6260B340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5A53A005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52EC20C" w14:textId="32C9802F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D72537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1BBAD89" w14:textId="77474E0F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57FD32AA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78D920E" w14:textId="058A7E21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8,860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</w:tcPr>
          <w:p w14:paraId="7D28E4F2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E40B28" w14:textId="2D156206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1,954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</w:tcPr>
          <w:p w14:paraId="5B8CBF18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18BD316" w14:textId="285E5633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8660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C2DC4E4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72E726C2" w14:textId="461DAA15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28C6C8B4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D0E6E57" w14:textId="7B12D35F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10,825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C470F5" w:rsidRPr="0086605F" w14:paraId="0F304C55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0ABF9C51" w14:textId="724CE6EC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ผลต่างจากการเปลี่ยนแปลงอัตราแลกเปลี่ยน </w:t>
            </w:r>
          </w:p>
        </w:tc>
        <w:tc>
          <w:tcPr>
            <w:tcW w:w="1170" w:type="dxa"/>
          </w:tcPr>
          <w:p w14:paraId="73DC7F4D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6D0CAFCC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AC104A5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DBF831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6CD703B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5747CD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96A3813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3AF5F803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384D08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FEFD963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F738E9F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F333391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7A4E184A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06CE30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1D20D24B" w14:textId="46C1BB24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470F5" w:rsidRPr="0086605F" w14:paraId="1C9D0898" w14:textId="77777777" w:rsidTr="00B33595">
        <w:trPr>
          <w:cantSplit/>
          <w:trHeight w:hRule="exact" w:val="302"/>
        </w:trPr>
        <w:tc>
          <w:tcPr>
            <w:tcW w:w="3978" w:type="dxa"/>
          </w:tcPr>
          <w:p w14:paraId="4FCD4593" w14:textId="5268A7A3" w:rsidR="00C470F5" w:rsidRPr="0086605F" w:rsidRDefault="00C470F5" w:rsidP="0039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5" w:hanging="17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="00274FD1" w:rsidRPr="0086605F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F2F6AA" w14:textId="497E87A2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53ED9E90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5DE8ED1A" w14:textId="16262C5E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3,075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4BDCE2C6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3F4A815" w14:textId="5180D5CF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E12BE3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585D597D" w14:textId="569740DD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2,867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</w:tcPr>
          <w:p w14:paraId="103EE8D4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76CD61" w14:textId="03A02FE3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2,442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</w:tcPr>
          <w:p w14:paraId="60B1DD33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27FDB00" w14:textId="3359C386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879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1E0150F0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38ADB09" w14:textId="15AEBE0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3,968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7101A58F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67394F1D" w14:textId="6BBCDDEB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13,231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C470F5" w:rsidRPr="0086605F" w14:paraId="60C9EE34" w14:textId="77777777" w:rsidTr="00B33595">
        <w:trPr>
          <w:cantSplit/>
          <w:trHeight w:hRule="exact" w:val="302"/>
        </w:trPr>
        <w:tc>
          <w:tcPr>
            <w:tcW w:w="3978" w:type="dxa"/>
          </w:tcPr>
          <w:p w14:paraId="4F5F68C3" w14:textId="37D12E55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42EDDD" w14:textId="059E7658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2,671,8</w:t>
            </w:r>
            <w:r w:rsidR="00B83D89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246" w:type="dxa"/>
          </w:tcPr>
          <w:p w14:paraId="14ABF5C7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24009981" w14:textId="4FF4B7CD" w:rsidR="00C470F5" w:rsidRPr="0086605F" w:rsidRDefault="00C470F5" w:rsidP="0070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</w:t>
            </w:r>
            <w:r w:rsidR="00703FF0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B83D89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76,02</w:t>
            </w:r>
            <w:r w:rsidR="00366942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460DA4E8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47C3738" w14:textId="6F8968B2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3,9</w:t>
            </w:r>
            <w:r w:rsidR="00B83D89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11,06</w:t>
            </w:r>
            <w:r w:rsidR="00366942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7C5F1823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672DEAC7" w14:textId="387CCAC0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10,</w:t>
            </w:r>
            <w:r w:rsidR="00B83D89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305,704</w:t>
            </w:r>
          </w:p>
        </w:tc>
        <w:tc>
          <w:tcPr>
            <w:tcW w:w="239" w:type="dxa"/>
          </w:tcPr>
          <w:p w14:paraId="6794BC11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FFC7F8" w14:textId="5A2DDB10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1,573,</w:t>
            </w:r>
            <w:r w:rsidR="00B83D89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392</w:t>
            </w:r>
          </w:p>
        </w:tc>
        <w:tc>
          <w:tcPr>
            <w:tcW w:w="238" w:type="dxa"/>
          </w:tcPr>
          <w:p w14:paraId="22A74F3C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79777FC" w14:textId="5477011D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63,914</w:t>
            </w:r>
          </w:p>
        </w:tc>
        <w:tc>
          <w:tcPr>
            <w:tcW w:w="237" w:type="dxa"/>
          </w:tcPr>
          <w:p w14:paraId="58E2A116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094ABF15" w14:textId="3224DF71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49</w:t>
            </w:r>
            <w:r w:rsidR="00B83D89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5,126</w:t>
            </w:r>
          </w:p>
        </w:tc>
        <w:tc>
          <w:tcPr>
            <w:tcW w:w="236" w:type="dxa"/>
          </w:tcPr>
          <w:p w14:paraId="1391464C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474297E4" w14:textId="51D8CC0F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27,5</w:t>
            </w:r>
            <w:r w:rsidR="00B83D89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97,0</w:t>
            </w:r>
            <w:r w:rsidR="00366942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</w:t>
            </w:r>
          </w:p>
        </w:tc>
      </w:tr>
      <w:tr w:rsidR="00C470F5" w:rsidRPr="0086605F" w14:paraId="5F57F247" w14:textId="77777777" w:rsidTr="0068403F">
        <w:trPr>
          <w:cantSplit/>
          <w:trHeight w:hRule="exact" w:val="302"/>
        </w:trPr>
        <w:tc>
          <w:tcPr>
            <w:tcW w:w="3978" w:type="dxa"/>
          </w:tcPr>
          <w:p w14:paraId="5E434AFD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A0A779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6C45A572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46E8F41C" w14:textId="77777777" w:rsidR="00C470F5" w:rsidRPr="0086605F" w:rsidRDefault="00C470F5" w:rsidP="0070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E9AD03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C9F39F0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7E6AC0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3D23B4A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43396352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A407AD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EC724E2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8DEABF3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1774573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57AFFAC8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34B8BB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229F965B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5C28013" w14:textId="77777777" w:rsidR="003D362B" w:rsidRPr="0086605F" w:rsidRDefault="003D362B" w:rsidP="003D3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"/>
        <w:rPr>
          <w:rFonts w:ascii="Angsana New" w:hAnsi="Angsana New" w:cs="Angsana New"/>
          <w:b/>
          <w:bCs/>
          <w:i/>
          <w:iCs/>
          <w:sz w:val="26"/>
          <w:szCs w:val="26"/>
        </w:rPr>
        <w:sectPr w:rsidR="003D362B" w:rsidRPr="0086605F" w:rsidSect="008E46DE">
          <w:headerReference w:type="default" r:id="rId17"/>
          <w:pgSz w:w="16834" w:h="11909" w:orient="landscape" w:code="9"/>
          <w:pgMar w:top="691" w:right="1152" w:bottom="720" w:left="1152" w:header="720" w:footer="720" w:gutter="0"/>
          <w:cols w:space="720"/>
          <w:docGrid w:linePitch="360"/>
        </w:sectPr>
      </w:pPr>
    </w:p>
    <w:tbl>
      <w:tblPr>
        <w:tblW w:w="1434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23"/>
        <w:gridCol w:w="1035"/>
        <w:gridCol w:w="270"/>
        <w:gridCol w:w="1035"/>
        <w:gridCol w:w="270"/>
        <w:gridCol w:w="1134"/>
        <w:gridCol w:w="270"/>
        <w:gridCol w:w="1116"/>
        <w:gridCol w:w="270"/>
        <w:gridCol w:w="999"/>
        <w:gridCol w:w="270"/>
        <w:gridCol w:w="1107"/>
        <w:gridCol w:w="270"/>
        <w:gridCol w:w="990"/>
        <w:gridCol w:w="18"/>
        <w:gridCol w:w="241"/>
        <w:gridCol w:w="11"/>
        <w:gridCol w:w="1017"/>
      </w:tblGrid>
      <w:tr w:rsidR="009153D5" w:rsidRPr="0086605F" w14:paraId="4E6AFD1E" w14:textId="77777777" w:rsidTr="003412D4">
        <w:trPr>
          <w:cantSplit/>
          <w:trHeight w:hRule="exact" w:val="317"/>
          <w:tblHeader/>
        </w:trPr>
        <w:tc>
          <w:tcPr>
            <w:tcW w:w="4023" w:type="dxa"/>
          </w:tcPr>
          <w:p w14:paraId="514FD65C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7EDF569E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590AEB60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23" w:type="dxa"/>
            <w:gridSpan w:val="17"/>
          </w:tcPr>
          <w:p w14:paraId="12F4A502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</w:tr>
      <w:tr w:rsidR="009153D5" w:rsidRPr="0086605F" w14:paraId="5302B200" w14:textId="77777777" w:rsidTr="003412D4">
        <w:trPr>
          <w:cantSplit/>
          <w:trHeight w:hRule="exact" w:val="317"/>
          <w:tblHeader/>
        </w:trPr>
        <w:tc>
          <w:tcPr>
            <w:tcW w:w="4023" w:type="dxa"/>
          </w:tcPr>
          <w:p w14:paraId="797D34FF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35" w:type="dxa"/>
          </w:tcPr>
          <w:p w14:paraId="53671751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F661DB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6B14E9D2" w14:textId="77777777" w:rsidR="009153D5" w:rsidRPr="0086605F" w:rsidRDefault="009153D5" w:rsidP="003412D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5B0046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A262EF4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5E44951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31DD79E0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8994ADD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4BD9B483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9EED037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59B6CAE2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4923883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088ECF76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69B99B7C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108ED80A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53D5" w:rsidRPr="0086605F" w14:paraId="0BEC7343" w14:textId="77777777" w:rsidTr="003412D4">
        <w:trPr>
          <w:cantSplit/>
          <w:trHeight w:hRule="exact" w:val="317"/>
          <w:tblHeader/>
        </w:trPr>
        <w:tc>
          <w:tcPr>
            <w:tcW w:w="4023" w:type="dxa"/>
          </w:tcPr>
          <w:p w14:paraId="297396F3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2729FCC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26945CE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6BA7AA81" w14:textId="77777777" w:rsidR="009153D5" w:rsidRPr="0086605F" w:rsidRDefault="009153D5" w:rsidP="003412D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1A44F952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31D8C57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F9DBF5E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61C36A37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20CE9D91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317F987F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070A0B4B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275FF6D8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8D7198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784BA5BD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41" w:type="dxa"/>
          </w:tcPr>
          <w:p w14:paraId="0922357B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006A5FDE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53D5" w:rsidRPr="0086605F" w14:paraId="14242EA1" w14:textId="77777777" w:rsidTr="003412D4">
        <w:trPr>
          <w:cantSplit/>
          <w:trHeight w:hRule="exact" w:val="317"/>
          <w:tblHeader/>
        </w:trPr>
        <w:tc>
          <w:tcPr>
            <w:tcW w:w="4023" w:type="dxa"/>
          </w:tcPr>
          <w:p w14:paraId="090E79E2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0B6675FC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4C8FA15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5D2EDC4B" w14:textId="77777777" w:rsidR="009153D5" w:rsidRPr="0086605F" w:rsidRDefault="009153D5" w:rsidP="003412D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9C6179D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F84D13A" w14:textId="77777777" w:rsidR="009153D5" w:rsidRPr="0086605F" w:rsidRDefault="009153D5" w:rsidP="003412D4">
            <w:pPr>
              <w:tabs>
                <w:tab w:val="clear" w:pos="6549"/>
                <w:tab w:val="left" w:pos="1123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555B8D30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344452AA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3C2410A3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4E9EFEA0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49B2FEB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108A2483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EA77CC6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1A6A80D6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41" w:type="dxa"/>
          </w:tcPr>
          <w:p w14:paraId="02DD6178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01F0F644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53D5" w:rsidRPr="0086605F" w14:paraId="5FBFECCA" w14:textId="77777777" w:rsidTr="003412D4">
        <w:trPr>
          <w:cantSplit/>
          <w:trHeight w:hRule="exact" w:val="317"/>
          <w:tblHeader/>
        </w:trPr>
        <w:tc>
          <w:tcPr>
            <w:tcW w:w="4023" w:type="dxa"/>
          </w:tcPr>
          <w:p w14:paraId="4B1D8923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4722CDD6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1D3F755E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26865CD5" w14:textId="77777777" w:rsidR="009153D5" w:rsidRPr="0086605F" w:rsidRDefault="009153D5" w:rsidP="003412D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0BA42E60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493C7EE" w14:textId="77777777" w:rsidR="009153D5" w:rsidRPr="0086605F" w:rsidRDefault="009153D5" w:rsidP="003412D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2469D200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0AAA09FE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384E0D65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2564B768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23DCD0D9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6944D3EB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1082DC54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074B42F5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41" w:type="dxa"/>
          </w:tcPr>
          <w:p w14:paraId="6D546C92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8" w:type="dxa"/>
            <w:gridSpan w:val="2"/>
          </w:tcPr>
          <w:p w14:paraId="5AD60663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153D5" w:rsidRPr="0086605F" w14:paraId="269E292E" w14:textId="77777777" w:rsidTr="003412D4">
        <w:trPr>
          <w:cantSplit/>
          <w:trHeight w:hRule="exact" w:val="317"/>
          <w:tblHeader/>
        </w:trPr>
        <w:tc>
          <w:tcPr>
            <w:tcW w:w="4023" w:type="dxa"/>
          </w:tcPr>
          <w:p w14:paraId="60EBDFA4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323" w:type="dxa"/>
            <w:gridSpan w:val="17"/>
          </w:tcPr>
          <w:p w14:paraId="53EF83BF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153D5" w:rsidRPr="0086605F" w14:paraId="14896E1F" w14:textId="77777777" w:rsidTr="003412D4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1C9E87AE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 และขาดทุน</w:t>
            </w:r>
          </w:p>
        </w:tc>
        <w:tc>
          <w:tcPr>
            <w:tcW w:w="1035" w:type="dxa"/>
          </w:tcPr>
          <w:p w14:paraId="08C7DA02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033040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35F09EC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0C9A8C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E91B16C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50376D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5E6B3D78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21FB82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59BA9F0A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74234A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D7AB3DC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52E0EE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18BD46A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C60CB10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385AF583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53D5" w:rsidRPr="0086605F" w14:paraId="61993C41" w14:textId="77777777" w:rsidTr="003412D4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77525255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จากการด้อยค่าสะสม</w:t>
            </w:r>
          </w:p>
        </w:tc>
        <w:tc>
          <w:tcPr>
            <w:tcW w:w="1035" w:type="dxa"/>
          </w:tcPr>
          <w:p w14:paraId="2C2D7420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CCC32B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86836C4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09D77E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9CD1E4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2CFEDA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5139E808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8757E5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2443AFA1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B5793F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3F943D8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ACAD21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477AA7F9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78AE541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3689DABC" w14:textId="77777777" w:rsidR="009153D5" w:rsidRPr="0086605F" w:rsidRDefault="009153D5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5BD2" w:rsidRPr="0086605F" w14:paraId="3D728C57" w14:textId="77777777" w:rsidTr="003412D4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4EA98146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035" w:type="dxa"/>
          </w:tcPr>
          <w:p w14:paraId="57D13757" w14:textId="064484DD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44E770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E6F7D91" w14:textId="45E39233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(1,238,335)</w:t>
            </w:r>
          </w:p>
        </w:tc>
        <w:tc>
          <w:tcPr>
            <w:tcW w:w="270" w:type="dxa"/>
          </w:tcPr>
          <w:p w14:paraId="56310143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10A3C29" w14:textId="3A9C05F6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(1,2</w:t>
            </w:r>
            <w:r w:rsidR="00567A87" w:rsidRPr="0086605F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67A87" w:rsidRPr="0086605F">
              <w:rPr>
                <w:rFonts w:ascii="Angsana New" w:hAnsi="Angsana New" w:cs="Angsana New"/>
                <w:sz w:val="26"/>
                <w:szCs w:val="26"/>
              </w:rPr>
              <w:t>087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0B2BC0C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3E4F952" w14:textId="55A80935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(3,</w:t>
            </w:r>
            <w:r w:rsidR="00567A87" w:rsidRPr="0086605F">
              <w:rPr>
                <w:rFonts w:ascii="Angsana New" w:hAnsi="Angsana New" w:cs="Angsana New"/>
                <w:sz w:val="26"/>
                <w:szCs w:val="26"/>
              </w:rPr>
              <w:t>820,986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23D7410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1A9A6946" w14:textId="686CE4EB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67A87" w:rsidRPr="0086605F">
              <w:rPr>
                <w:rFonts w:ascii="Angsana New" w:hAnsi="Angsana New" w:cs="Angsana New"/>
                <w:sz w:val="26"/>
                <w:szCs w:val="26"/>
              </w:rPr>
              <w:t>258,011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0C565A4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FD91BCC" w14:textId="68289902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(45,871)</w:t>
            </w:r>
          </w:p>
        </w:tc>
        <w:tc>
          <w:tcPr>
            <w:tcW w:w="270" w:type="dxa"/>
          </w:tcPr>
          <w:p w14:paraId="670C2511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57F6F3B6" w14:textId="4EE0479E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7F07498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1EB5BF24" w14:textId="5576FACB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(6,</w:t>
            </w:r>
            <w:r w:rsidR="00D728C3" w:rsidRPr="0086605F">
              <w:rPr>
                <w:rFonts w:ascii="Angsana New" w:hAnsi="Angsana New" w:cs="Angsana New"/>
                <w:sz w:val="26"/>
                <w:szCs w:val="26"/>
              </w:rPr>
              <w:t>597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728C3" w:rsidRPr="0086605F">
              <w:rPr>
                <w:rFonts w:ascii="Angsana New" w:hAnsi="Angsana New" w:cs="Angsana New"/>
                <w:sz w:val="26"/>
                <w:szCs w:val="26"/>
              </w:rPr>
              <w:t>290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05BD2" w:rsidRPr="0086605F" w14:paraId="4B6D96A1" w14:textId="77777777" w:rsidTr="003412D4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6E7EAB49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35" w:type="dxa"/>
          </w:tcPr>
          <w:p w14:paraId="0C7E0CE1" w14:textId="64114139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C0C2DE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000A228" w14:textId="6F56065A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(293,330)</w:t>
            </w:r>
          </w:p>
        </w:tc>
        <w:tc>
          <w:tcPr>
            <w:tcW w:w="270" w:type="dxa"/>
          </w:tcPr>
          <w:p w14:paraId="23599467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9EEBEA" w14:textId="6C9B4E79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(34</w:t>
            </w:r>
            <w:r w:rsidR="00567A87" w:rsidRPr="0086605F">
              <w:rPr>
                <w:rFonts w:ascii="Angsana New" w:hAnsi="Angsana New" w:cs="Angsana New"/>
                <w:sz w:val="26"/>
                <w:szCs w:val="26"/>
              </w:rPr>
              <w:t>4,234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1CD4832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B579E59" w14:textId="2D75F379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67A87" w:rsidRPr="0086605F">
              <w:rPr>
                <w:rFonts w:ascii="Angsana New" w:hAnsi="Angsana New" w:cs="Angsana New"/>
                <w:sz w:val="26"/>
                <w:szCs w:val="26"/>
              </w:rPr>
              <w:t>851,238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B62A3A9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322D5074" w14:textId="025A1FCC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67A87" w:rsidRPr="0086605F">
              <w:rPr>
                <w:rFonts w:ascii="Angsana New" w:hAnsi="Angsana New" w:cs="Angsana New"/>
                <w:sz w:val="26"/>
                <w:szCs w:val="26"/>
              </w:rPr>
              <w:t>114,732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F74459D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A9F58D8" w14:textId="77390B48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(4,560)</w:t>
            </w:r>
          </w:p>
        </w:tc>
        <w:tc>
          <w:tcPr>
            <w:tcW w:w="270" w:type="dxa"/>
          </w:tcPr>
          <w:p w14:paraId="4E205B3E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4A592E44" w14:textId="64E0AB6A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A50D140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69786953" w14:textId="27C93A24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(1,</w:t>
            </w:r>
            <w:r w:rsidR="00D728C3" w:rsidRPr="0086605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08,</w:t>
            </w:r>
            <w:r w:rsidR="00D728C3" w:rsidRPr="0086605F">
              <w:rPr>
                <w:rFonts w:ascii="Angsana New" w:hAnsi="Angsana New" w:cs="Angsana New"/>
                <w:sz w:val="26"/>
                <w:szCs w:val="26"/>
              </w:rPr>
              <w:t>094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05BD2" w:rsidRPr="0086605F" w14:paraId="6FDB64D4" w14:textId="77777777" w:rsidTr="003412D4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46387388" w14:textId="4F2C1BD0" w:rsidR="00C05BD2" w:rsidRPr="0086605F" w:rsidRDefault="004D5E55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35" w:type="dxa"/>
          </w:tcPr>
          <w:p w14:paraId="7EB50876" w14:textId="48366185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1291D4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D712857" w14:textId="09FDAC96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(13,276)</w:t>
            </w:r>
          </w:p>
        </w:tc>
        <w:tc>
          <w:tcPr>
            <w:tcW w:w="270" w:type="dxa"/>
          </w:tcPr>
          <w:p w14:paraId="19255F89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9CED1A7" w14:textId="2659038A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4DC711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28DA9106" w14:textId="7EDB1B44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FA4F58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14C2DDB4" w14:textId="650C808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C00A1A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C503466" w14:textId="72C8B942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BF72CA8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4790FC2" w14:textId="2F39EDBC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35E6071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76A69628" w14:textId="369729D5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(13,276)</w:t>
            </w:r>
          </w:p>
        </w:tc>
      </w:tr>
      <w:tr w:rsidR="00C05BD2" w:rsidRPr="0086605F" w14:paraId="77544EA6" w14:textId="77777777" w:rsidTr="003412D4">
        <w:trPr>
          <w:cantSplit/>
          <w:trHeight w:hRule="exact" w:val="317"/>
        </w:trPr>
        <w:tc>
          <w:tcPr>
            <w:tcW w:w="4023" w:type="dxa"/>
          </w:tcPr>
          <w:p w14:paraId="21FAC25D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035" w:type="dxa"/>
          </w:tcPr>
          <w:p w14:paraId="2BFF3F6E" w14:textId="123E2EB3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312A09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B269B9F" w14:textId="657AF7C3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2D0272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0C3A788" w14:textId="7B57EBF6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FED743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794EA6D" w14:textId="2CB260A6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728C3" w:rsidRPr="0086605F">
              <w:rPr>
                <w:rFonts w:ascii="Angsana New" w:hAnsi="Angsana New" w:cs="Angsana New"/>
                <w:sz w:val="26"/>
                <w:szCs w:val="26"/>
              </w:rPr>
              <w:t>26,275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6F21D35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51574A47" w14:textId="067752D1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C95F56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45B1C0A" w14:textId="5CBB0C75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4F9581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16276908" w14:textId="56253C93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0F5125B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54CDD43F" w14:textId="208FC35F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728C3" w:rsidRPr="0086605F">
              <w:rPr>
                <w:rFonts w:ascii="Angsana New" w:hAnsi="Angsana New" w:cs="Angsana New"/>
                <w:sz w:val="26"/>
                <w:szCs w:val="26"/>
              </w:rPr>
              <w:t>26,275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05BD2" w:rsidRPr="0086605F" w14:paraId="6B527D81" w14:textId="77777777" w:rsidTr="003412D4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785A32D5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35" w:type="dxa"/>
          </w:tcPr>
          <w:p w14:paraId="375D1163" w14:textId="6991B430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70CE1F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AA035DA" w14:textId="2E3A3239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</w:tcPr>
          <w:p w14:paraId="1F3EEE0C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C3F13E2" w14:textId="2C8BC2DD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825</w:t>
            </w:r>
          </w:p>
        </w:tc>
        <w:tc>
          <w:tcPr>
            <w:tcW w:w="270" w:type="dxa"/>
          </w:tcPr>
          <w:p w14:paraId="2AEA908E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03B86E0F" w14:textId="32A411A5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39,343</w:t>
            </w:r>
          </w:p>
        </w:tc>
        <w:tc>
          <w:tcPr>
            <w:tcW w:w="270" w:type="dxa"/>
          </w:tcPr>
          <w:p w14:paraId="5562DA17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4C557760" w14:textId="1B9A6602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1,942</w:t>
            </w:r>
          </w:p>
        </w:tc>
        <w:tc>
          <w:tcPr>
            <w:tcW w:w="270" w:type="dxa"/>
          </w:tcPr>
          <w:p w14:paraId="05D1819C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165E815" w14:textId="2033341E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(2,258)</w:t>
            </w:r>
          </w:p>
        </w:tc>
        <w:tc>
          <w:tcPr>
            <w:tcW w:w="270" w:type="dxa"/>
          </w:tcPr>
          <w:p w14:paraId="4D854020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0BF9E4F1" w14:textId="60F6602E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CD0B8D0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3E4EAD13" w14:textId="0A0C2846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-354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39,936</w:t>
            </w:r>
          </w:p>
        </w:tc>
      </w:tr>
      <w:tr w:rsidR="00C05BD2" w:rsidRPr="0086605F" w14:paraId="198F91EA" w14:textId="77777777" w:rsidTr="003412D4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56A5A244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35" w:type="dxa"/>
          </w:tcPr>
          <w:p w14:paraId="2B4EF3D4" w14:textId="167F4899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ECDFCA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051FEB5" w14:textId="1BAA8E5D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124</w:t>
            </w:r>
          </w:p>
        </w:tc>
        <w:tc>
          <w:tcPr>
            <w:tcW w:w="270" w:type="dxa"/>
          </w:tcPr>
          <w:p w14:paraId="54A533AE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BC7074" w14:textId="00D4AD10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621</w:t>
            </w:r>
          </w:p>
        </w:tc>
        <w:tc>
          <w:tcPr>
            <w:tcW w:w="270" w:type="dxa"/>
          </w:tcPr>
          <w:p w14:paraId="3832EE9A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4F86955" w14:textId="6BB6CA4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2,619</w:t>
            </w:r>
          </w:p>
        </w:tc>
        <w:tc>
          <w:tcPr>
            <w:tcW w:w="270" w:type="dxa"/>
          </w:tcPr>
          <w:p w14:paraId="18ED9E20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6ED7E699" w14:textId="2D43802F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962</w:t>
            </w:r>
          </w:p>
        </w:tc>
        <w:tc>
          <w:tcPr>
            <w:tcW w:w="270" w:type="dxa"/>
          </w:tcPr>
          <w:p w14:paraId="6BB66587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F61E640" w14:textId="4148FEA4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CB08FA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7D2455F4" w14:textId="2EC43584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6026AA6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55C249A1" w14:textId="6C17778B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-354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4,326</w:t>
            </w:r>
          </w:p>
        </w:tc>
      </w:tr>
      <w:tr w:rsidR="00C05BD2" w:rsidRPr="0086605F" w14:paraId="2D074B07" w14:textId="77777777" w:rsidTr="003412D4">
        <w:trPr>
          <w:cantSplit/>
          <w:trHeight w:hRule="exact" w:val="317"/>
        </w:trPr>
        <w:tc>
          <w:tcPr>
            <w:tcW w:w="4023" w:type="dxa"/>
          </w:tcPr>
          <w:p w14:paraId="33DD6B1E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ผลต่างจากการเปลี่ยนแปลงอัตราแลกเปลี่ยน </w:t>
            </w:r>
          </w:p>
        </w:tc>
        <w:tc>
          <w:tcPr>
            <w:tcW w:w="1035" w:type="dxa"/>
          </w:tcPr>
          <w:p w14:paraId="50631EB6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9E0A88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B06B1CA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DF5691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08DDC2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30104E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EEE35FD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99E07C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3145CA04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63D48B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9DDB136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E440DB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5798DC09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E3E343E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5366E25F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5BD2" w:rsidRPr="0086605F" w14:paraId="73DDC2FF" w14:textId="77777777" w:rsidTr="003412D4">
        <w:trPr>
          <w:cantSplit/>
          <w:trHeight w:hRule="exact" w:val="317"/>
        </w:trPr>
        <w:tc>
          <w:tcPr>
            <w:tcW w:w="4023" w:type="dxa"/>
          </w:tcPr>
          <w:p w14:paraId="0BD61055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035" w:type="dxa"/>
          </w:tcPr>
          <w:p w14:paraId="2E3D369E" w14:textId="76BDF15C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65058A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7927D8A" w14:textId="312FBC2F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</w:tcPr>
          <w:p w14:paraId="39E6DB18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86FF7E4" w14:textId="02A873CB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85CD4E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A21FD41" w14:textId="1D91CC44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70" w:type="dxa"/>
          </w:tcPr>
          <w:p w14:paraId="34FD913D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7EB996D7" w14:textId="6B87A5E2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</w:tcPr>
          <w:p w14:paraId="30DCB376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DDD8B5D" w14:textId="1BB5887C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</w:tcPr>
          <w:p w14:paraId="57382BED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0FA0555" w14:textId="5ABEA399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2AB4660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6FB7A910" w14:textId="6409CB9E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244</w:t>
            </w:r>
          </w:p>
        </w:tc>
      </w:tr>
      <w:tr w:rsidR="00C05BD2" w:rsidRPr="0086605F" w14:paraId="2585262A" w14:textId="77777777" w:rsidTr="009153D5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1D8E97F7" w14:textId="12F28CFC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  <w:r w:rsidRPr="008660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และ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0268A4CB" w14:textId="014E2796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86ACDB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60A20E5F" w14:textId="31A77C09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40E47EA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E9BEC3" w14:textId="3B5E747C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C48281E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737C251" w14:textId="5E81F9F1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2678D7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BF69AA8" w14:textId="7C0B7485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E9814F8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B694455" w14:textId="3B21000B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6F73B4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0EB69FED" w14:textId="4315EC8F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F221148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</w:tcBorders>
          </w:tcPr>
          <w:p w14:paraId="28FDA3E4" w14:textId="5C3A492B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05BD2" w:rsidRPr="0086605F" w14:paraId="27998721" w14:textId="77777777" w:rsidTr="003412D4">
        <w:trPr>
          <w:cantSplit/>
          <w:trHeight w:hRule="exact" w:val="317"/>
        </w:trPr>
        <w:tc>
          <w:tcPr>
            <w:tcW w:w="4023" w:type="dxa"/>
          </w:tcPr>
          <w:p w14:paraId="0015E5EA" w14:textId="61FE9C8D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1 </w:t>
            </w:r>
            <w:r w:rsidRPr="008660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35" w:type="dxa"/>
          </w:tcPr>
          <w:p w14:paraId="6321EE83" w14:textId="20CEAE7F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C813C0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1AA6D0A" w14:textId="57ADF43F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(1,544,687)</w:t>
            </w:r>
          </w:p>
        </w:tc>
        <w:tc>
          <w:tcPr>
            <w:tcW w:w="270" w:type="dxa"/>
          </w:tcPr>
          <w:p w14:paraId="4225ECA1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3F3A7B7" w14:textId="26B714FE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(1,57</w:t>
            </w:r>
            <w:r w:rsidR="00567A87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6,875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575FF67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4AD41026" w14:textId="00EDD565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(4,</w:t>
            </w:r>
            <w:r w:rsidR="00567A87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656,448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7C53DA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70A9A80F" w14:textId="5CA29044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567A87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369,754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7A14DCC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23258CF" w14:textId="5EA5AAB8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(52,665)</w:t>
            </w:r>
          </w:p>
        </w:tc>
        <w:tc>
          <w:tcPr>
            <w:tcW w:w="270" w:type="dxa"/>
          </w:tcPr>
          <w:p w14:paraId="2085E4E7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AB3461" w14:textId="6E083A85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3"/>
          </w:tcPr>
          <w:p w14:paraId="02054B81" w14:textId="77777777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02E344F" w14:textId="7108607D" w:rsidR="00C05BD2" w:rsidRPr="0086605F" w:rsidRDefault="00C05BD2" w:rsidP="00C0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D728C3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8,200,429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</w:tbl>
    <w:p w14:paraId="2FB82C9D" w14:textId="77777777" w:rsidR="003D362B" w:rsidRPr="0086605F" w:rsidRDefault="003D362B" w:rsidP="003D362B">
      <w:r w:rsidRPr="0086605F">
        <w:br w:type="page"/>
      </w:r>
    </w:p>
    <w:tbl>
      <w:tblPr>
        <w:tblW w:w="1434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23"/>
        <w:gridCol w:w="1035"/>
        <w:gridCol w:w="270"/>
        <w:gridCol w:w="1035"/>
        <w:gridCol w:w="270"/>
        <w:gridCol w:w="1134"/>
        <w:gridCol w:w="270"/>
        <w:gridCol w:w="1116"/>
        <w:gridCol w:w="270"/>
        <w:gridCol w:w="999"/>
        <w:gridCol w:w="270"/>
        <w:gridCol w:w="1107"/>
        <w:gridCol w:w="270"/>
        <w:gridCol w:w="990"/>
        <w:gridCol w:w="18"/>
        <w:gridCol w:w="241"/>
        <w:gridCol w:w="11"/>
        <w:gridCol w:w="1017"/>
      </w:tblGrid>
      <w:tr w:rsidR="003D362B" w:rsidRPr="0086605F" w14:paraId="2A2D3D57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47945994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13D54BD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8E8A58F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23" w:type="dxa"/>
            <w:gridSpan w:val="17"/>
          </w:tcPr>
          <w:p w14:paraId="2024430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</w:tr>
      <w:tr w:rsidR="003D362B" w:rsidRPr="0086605F" w14:paraId="5F8F0C27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2496F08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35" w:type="dxa"/>
          </w:tcPr>
          <w:p w14:paraId="4D951353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13332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5A9EAE32" w14:textId="77777777" w:rsidR="003D362B" w:rsidRPr="0086605F" w:rsidRDefault="003D362B" w:rsidP="003D362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8D8936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4D59651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0F44FA8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17A0BCA5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C71CCE7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04CE6DEC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E5BAC74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1DF3E76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0177F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206524BD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633F3BDA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0BE80832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86605F" w14:paraId="5C4B8373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0DD21188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EF74E52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0084774F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74E1CB2B" w14:textId="77777777" w:rsidR="003D362B" w:rsidRPr="0086605F" w:rsidRDefault="003D362B" w:rsidP="003D362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153C16AD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D3EB90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A4BF9C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3FBA641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C9FB367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45B274D2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A38869C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15910536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781A9BA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44593EDA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41" w:type="dxa"/>
          </w:tcPr>
          <w:p w14:paraId="2ECD1BD2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0DB10CFA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86605F" w14:paraId="20119933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57FEA832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5F8762B3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7E25361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70A58EB8" w14:textId="77777777" w:rsidR="003D362B" w:rsidRPr="0086605F" w:rsidRDefault="003D362B" w:rsidP="003D362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A612AEC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CB85FCD" w14:textId="77777777" w:rsidR="003D362B" w:rsidRPr="0086605F" w:rsidRDefault="003D362B" w:rsidP="003D362B">
            <w:pPr>
              <w:tabs>
                <w:tab w:val="clear" w:pos="6549"/>
                <w:tab w:val="left" w:pos="1123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683FFA8F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797C3DE7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2E5FADB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27984DC7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8EC8E48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461B2278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0625EB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78E9776B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41" w:type="dxa"/>
          </w:tcPr>
          <w:p w14:paraId="2F9735EA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56FC172A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86605F" w14:paraId="45FAFE8E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5E2F056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4CF026E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34103804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6D41C6B8" w14:textId="77777777" w:rsidR="003D362B" w:rsidRPr="0086605F" w:rsidRDefault="003D362B" w:rsidP="003D362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0F7175CF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EC14E82" w14:textId="77777777" w:rsidR="003D362B" w:rsidRPr="0086605F" w:rsidRDefault="003D362B" w:rsidP="003D362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28ED8F92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3CA98C5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4F789C5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6112E084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2C3C0E28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16F7E515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3F1C1438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33408E06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41" w:type="dxa"/>
          </w:tcPr>
          <w:p w14:paraId="4E95425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8" w:type="dxa"/>
            <w:gridSpan w:val="2"/>
          </w:tcPr>
          <w:p w14:paraId="4F1DD18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D362B" w:rsidRPr="0086605F" w14:paraId="241F873E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49046C5F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323" w:type="dxa"/>
            <w:gridSpan w:val="17"/>
          </w:tcPr>
          <w:p w14:paraId="49BE49BC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26F1B" w:rsidRPr="0086605F" w14:paraId="7BFF626F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213B3107" w14:textId="0960A2A0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 และขาดทุน</w:t>
            </w:r>
          </w:p>
        </w:tc>
        <w:tc>
          <w:tcPr>
            <w:tcW w:w="1035" w:type="dxa"/>
          </w:tcPr>
          <w:p w14:paraId="76D49422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43DE34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AB0427D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F387D4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AEC8BA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5752F2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C1603C6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9BB87F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28019377" w14:textId="356D3CC4" w:rsidR="00826F1B" w:rsidRPr="0086605F" w:rsidRDefault="00D7523D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</w:tcPr>
          <w:p w14:paraId="5F82FFF7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FA2885D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562543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58E04E22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022638A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32518245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26F1B" w:rsidRPr="0086605F" w14:paraId="13E868DE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29464E0A" w14:textId="5B4B9BD4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จากการด้อยค่าสะสม</w:t>
            </w:r>
          </w:p>
        </w:tc>
        <w:tc>
          <w:tcPr>
            <w:tcW w:w="1035" w:type="dxa"/>
          </w:tcPr>
          <w:p w14:paraId="092CAA88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96CF2B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1965B18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318394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91B921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780432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A45F0DE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36547C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4753D8BC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AE8D45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16E7C44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A1FB45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F31533E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2534ED0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21033A83" w14:textId="77777777" w:rsidR="00826F1B" w:rsidRPr="0086605F" w:rsidRDefault="00826F1B" w:rsidP="00826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53D5" w:rsidRPr="0086605F" w14:paraId="4D2C4BA2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554758F2" w14:textId="2BDCADC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035" w:type="dxa"/>
          </w:tcPr>
          <w:p w14:paraId="2D2C117C" w14:textId="13AFFAE3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A78629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BD28AA4" w14:textId="54552E96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(1,544,687)</w:t>
            </w:r>
          </w:p>
        </w:tc>
        <w:tc>
          <w:tcPr>
            <w:tcW w:w="270" w:type="dxa"/>
          </w:tcPr>
          <w:p w14:paraId="671D94CF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E2C43B" w14:textId="65FFB051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(1,57</w:t>
            </w:r>
            <w:r w:rsidR="00567A87" w:rsidRPr="0086605F">
              <w:rPr>
                <w:rFonts w:ascii="Angsana New" w:hAnsi="Angsana New" w:cs="Angsana New"/>
                <w:sz w:val="26"/>
                <w:szCs w:val="26"/>
              </w:rPr>
              <w:t>6,875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A8EEF04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8742F5E" w14:textId="7BD3A1A9" w:rsidR="009153D5" w:rsidRPr="0086605F" w:rsidRDefault="009153D5" w:rsidP="00D7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184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(4,</w:t>
            </w:r>
            <w:r w:rsidR="00567A87" w:rsidRPr="0086605F">
              <w:rPr>
                <w:rFonts w:ascii="Angsana New" w:hAnsi="Angsana New" w:cs="Angsana New"/>
                <w:sz w:val="26"/>
                <w:szCs w:val="26"/>
              </w:rPr>
              <w:t>656,448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C49E47E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79CF8A37" w14:textId="256F882B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67A87" w:rsidRPr="0086605F">
              <w:rPr>
                <w:rFonts w:ascii="Angsana New" w:hAnsi="Angsana New" w:cs="Angsana New"/>
                <w:sz w:val="26"/>
                <w:szCs w:val="26"/>
              </w:rPr>
              <w:t>369,754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9F65505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28702A" w14:textId="069535B3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(52,665)</w:t>
            </w:r>
          </w:p>
        </w:tc>
        <w:tc>
          <w:tcPr>
            <w:tcW w:w="270" w:type="dxa"/>
          </w:tcPr>
          <w:p w14:paraId="2C63E2CF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0F00FA17" w14:textId="35B2C582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387047F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5DC44231" w14:textId="51353A7D" w:rsidR="009153D5" w:rsidRPr="0086605F" w:rsidRDefault="00734E70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(8,200,429</w:t>
            </w:r>
            <w:r w:rsidR="009153D5" w:rsidRPr="008660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470F5" w:rsidRPr="0086605F" w14:paraId="019A102C" w14:textId="77777777" w:rsidTr="001714D0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6894161C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35" w:type="dxa"/>
          </w:tcPr>
          <w:p w14:paraId="1421200B" w14:textId="125CBBEF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D700BD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4443C16" w14:textId="74D4D1CB" w:rsidR="00C470F5" w:rsidRPr="0086605F" w:rsidRDefault="00B0519A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83D89" w:rsidRPr="0086605F">
              <w:rPr>
                <w:rFonts w:ascii="Angsana New" w:hAnsi="Angsana New" w:cs="Angsana New"/>
                <w:sz w:val="26"/>
                <w:szCs w:val="26"/>
              </w:rPr>
              <w:t>525,282</w:t>
            </w: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8C1E146" w14:textId="1C2E190C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EC06A3" w14:textId="7B7EB069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83D89" w:rsidRPr="0086605F">
              <w:rPr>
                <w:rFonts w:ascii="Angsana New" w:hAnsi="Angsana New" w:cs="Angsana New"/>
                <w:sz w:val="26"/>
                <w:szCs w:val="26"/>
              </w:rPr>
              <w:t>41,334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9C74446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C931FF3" w14:textId="390F0FC3" w:rsidR="00C470F5" w:rsidRPr="0086605F" w:rsidRDefault="00B0519A" w:rsidP="0078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184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(9</w:t>
            </w:r>
            <w:r w:rsidR="00B83D89" w:rsidRPr="0086605F">
              <w:rPr>
                <w:rFonts w:ascii="Angsana New" w:hAnsi="Angsana New" w:cs="Angsana New"/>
                <w:sz w:val="26"/>
                <w:szCs w:val="26"/>
              </w:rPr>
              <w:t>75,5</w:t>
            </w:r>
            <w:r w:rsidR="00DB777A" w:rsidRPr="0086605F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33D8FA8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</w:tcPr>
          <w:p w14:paraId="4BBD0CE7" w14:textId="4CA058F0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(22</w:t>
            </w:r>
            <w:r w:rsidR="00B83D89" w:rsidRPr="0086605F">
              <w:rPr>
                <w:rFonts w:ascii="Angsana New" w:hAnsi="Angsana New" w:cs="Angsana New"/>
                <w:sz w:val="26"/>
                <w:szCs w:val="26"/>
              </w:rPr>
              <w:t>2,0</w:t>
            </w:r>
            <w:r w:rsidR="00DB777A" w:rsidRPr="0086605F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EA4D0D6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3EC7032" w14:textId="1EEC6D9E" w:rsidR="00C470F5" w:rsidRPr="0086605F" w:rsidRDefault="00B0519A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(4,</w:t>
            </w:r>
            <w:r w:rsidR="00DB777A" w:rsidRPr="0086605F">
              <w:rPr>
                <w:rFonts w:ascii="Angsana New" w:hAnsi="Angsana New" w:cs="Angsana New"/>
                <w:sz w:val="26"/>
                <w:szCs w:val="26"/>
              </w:rPr>
              <w:t>201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098E876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51AB67C" w14:textId="4C9E53ED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CD76EB1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3FBE4641" w14:textId="239A1FC8" w:rsidR="00C470F5" w:rsidRPr="0086605F" w:rsidRDefault="00B0519A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(2,</w:t>
            </w:r>
            <w:r w:rsidR="00B83D89" w:rsidRPr="0086605F">
              <w:rPr>
                <w:rFonts w:ascii="Angsana New" w:hAnsi="Angsana New" w:cs="Angsana New"/>
                <w:sz w:val="26"/>
                <w:szCs w:val="26"/>
              </w:rPr>
              <w:t>168,42</w:t>
            </w:r>
            <w:r w:rsidR="00366942" w:rsidRPr="0086605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470F5" w:rsidRPr="0086605F" w14:paraId="1BD18884" w14:textId="77777777" w:rsidTr="00D7523D">
        <w:trPr>
          <w:cantSplit/>
          <w:trHeight w:hRule="exact" w:val="695"/>
        </w:trPr>
        <w:tc>
          <w:tcPr>
            <w:tcW w:w="4023" w:type="dxa"/>
            <w:vAlign w:val="bottom"/>
          </w:tcPr>
          <w:p w14:paraId="40F802BF" w14:textId="0BF21428" w:rsidR="00C470F5" w:rsidRPr="0086605F" w:rsidRDefault="00C470F5" w:rsidP="00105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หักค่าเสื่อมราคาสะสมของ</w:t>
            </w:r>
            <w:r w:rsidR="00105A03"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ที่โอน</w:t>
            </w:r>
            <w:r w:rsidR="00D7523D"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ไป </w:t>
            </w:r>
            <w:r w:rsidR="00105A03" w:rsidRPr="0086605F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="00105A03"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="00D7523D"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035" w:type="dxa"/>
            <w:vAlign w:val="bottom"/>
          </w:tcPr>
          <w:p w14:paraId="058E2F09" w14:textId="114946C1" w:rsidR="00C470F5" w:rsidRPr="0086605F" w:rsidRDefault="00C470F5" w:rsidP="00D7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AAF10FC" w14:textId="77777777" w:rsidR="00C470F5" w:rsidRPr="0086605F" w:rsidRDefault="00C470F5" w:rsidP="00D7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692B6D89" w14:textId="432C0BB7" w:rsidR="00C470F5" w:rsidRPr="0086605F" w:rsidRDefault="00C470F5" w:rsidP="00D7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2160061" w14:textId="77777777" w:rsidR="00C470F5" w:rsidRPr="0086605F" w:rsidRDefault="00C470F5" w:rsidP="00D7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1195A62" w14:textId="0BCA4EC4" w:rsidR="00C470F5" w:rsidRPr="0086605F" w:rsidRDefault="00C470F5" w:rsidP="00D7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1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4AD56F1" w14:textId="77777777" w:rsidR="00C470F5" w:rsidRPr="0086605F" w:rsidRDefault="00C470F5" w:rsidP="00D7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28ED2043" w14:textId="452014A2" w:rsidR="00C470F5" w:rsidRPr="0086605F" w:rsidRDefault="00C470F5" w:rsidP="00D7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3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366942" w:rsidRPr="0086605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vAlign w:val="bottom"/>
          </w:tcPr>
          <w:p w14:paraId="2BFB7379" w14:textId="05A8A27C" w:rsidR="00C470F5" w:rsidRPr="0086605F" w:rsidRDefault="00C470F5" w:rsidP="00D7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99" w:type="dxa"/>
            <w:vAlign w:val="bottom"/>
          </w:tcPr>
          <w:p w14:paraId="6889A738" w14:textId="5B3DCD23" w:rsidR="00C470F5" w:rsidRPr="0086605F" w:rsidRDefault="00366942" w:rsidP="00D7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3E10D61" w14:textId="77777777" w:rsidR="00C470F5" w:rsidRPr="0086605F" w:rsidRDefault="00C470F5" w:rsidP="00D7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6BCAE348" w14:textId="18211EEA" w:rsidR="00C470F5" w:rsidRPr="0086605F" w:rsidRDefault="00366942" w:rsidP="00D7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28" w:right="75" w:firstLine="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7E1EF7" w14:textId="77777777" w:rsidR="00C470F5" w:rsidRPr="0086605F" w:rsidRDefault="00C470F5" w:rsidP="00D7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E76D374" w14:textId="52DDB205" w:rsidR="00C470F5" w:rsidRPr="0086605F" w:rsidRDefault="00C470F5" w:rsidP="00D7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6F9AEE4B" w14:textId="77777777" w:rsidR="00C470F5" w:rsidRPr="0086605F" w:rsidRDefault="00C470F5" w:rsidP="00D7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25B49554" w14:textId="1E0350EC" w:rsidR="00C470F5" w:rsidRPr="0086605F" w:rsidRDefault="00C470F5" w:rsidP="00D7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420</w:t>
            </w:r>
          </w:p>
        </w:tc>
      </w:tr>
      <w:tr w:rsidR="00C470F5" w:rsidRPr="0086605F" w14:paraId="3805FF96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12D69A93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35" w:type="dxa"/>
          </w:tcPr>
          <w:p w14:paraId="4DF4B5A5" w14:textId="1D22C52A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E95648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59FCBBD" w14:textId="59F293B4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</w:tcPr>
          <w:p w14:paraId="0E580BB9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C667A3" w14:textId="4A194A1D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2,659</w:t>
            </w:r>
          </w:p>
        </w:tc>
        <w:tc>
          <w:tcPr>
            <w:tcW w:w="270" w:type="dxa"/>
          </w:tcPr>
          <w:p w14:paraId="7082B13A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0D5F62E" w14:textId="473D1FB0" w:rsidR="00C470F5" w:rsidRPr="0086605F" w:rsidRDefault="00C470F5" w:rsidP="0078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3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29,768</w:t>
            </w:r>
          </w:p>
        </w:tc>
        <w:tc>
          <w:tcPr>
            <w:tcW w:w="270" w:type="dxa"/>
          </w:tcPr>
          <w:p w14:paraId="0B522326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691B1383" w14:textId="0EF58506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3,185</w:t>
            </w:r>
          </w:p>
        </w:tc>
        <w:tc>
          <w:tcPr>
            <w:tcW w:w="270" w:type="dxa"/>
          </w:tcPr>
          <w:p w14:paraId="4EC876F5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B888432" w14:textId="7BFCE1BC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6,545</w:t>
            </w:r>
          </w:p>
        </w:tc>
        <w:tc>
          <w:tcPr>
            <w:tcW w:w="270" w:type="dxa"/>
          </w:tcPr>
          <w:p w14:paraId="3F446148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D54EF62" w14:textId="2F6CF018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E704F79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35A5E319" w14:textId="014399DF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-354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42,239</w:t>
            </w:r>
          </w:p>
        </w:tc>
      </w:tr>
      <w:tr w:rsidR="00C470F5" w:rsidRPr="0086605F" w14:paraId="17966FC1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592AFE99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35" w:type="dxa"/>
          </w:tcPr>
          <w:p w14:paraId="61761D01" w14:textId="1972A8A0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439F03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C37DBEE" w14:textId="5EBBC6D5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FD08E3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4AB4A0" w14:textId="64C7D45F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28000E88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253A37EC" w14:textId="612B33C0" w:rsidR="00C470F5" w:rsidRPr="0086605F" w:rsidRDefault="00C470F5" w:rsidP="0078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3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5,849</w:t>
            </w:r>
          </w:p>
        </w:tc>
        <w:tc>
          <w:tcPr>
            <w:tcW w:w="270" w:type="dxa"/>
          </w:tcPr>
          <w:p w14:paraId="45801B45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5EA30B4B" w14:textId="516D3486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1,928</w:t>
            </w:r>
          </w:p>
        </w:tc>
        <w:tc>
          <w:tcPr>
            <w:tcW w:w="270" w:type="dxa"/>
          </w:tcPr>
          <w:p w14:paraId="2FF5254C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A4A169" w14:textId="6584E879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D119F4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18DD7332" w14:textId="36D74419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298F892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41849D61" w14:textId="7B5C3A43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-354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7,786</w:t>
            </w:r>
          </w:p>
        </w:tc>
      </w:tr>
      <w:tr w:rsidR="00C470F5" w:rsidRPr="0086605F" w14:paraId="1A57E17A" w14:textId="77777777" w:rsidTr="00E460D1">
        <w:trPr>
          <w:cantSplit/>
          <w:trHeight w:hRule="exact" w:val="317"/>
        </w:trPr>
        <w:tc>
          <w:tcPr>
            <w:tcW w:w="4023" w:type="dxa"/>
          </w:tcPr>
          <w:p w14:paraId="0149FD9C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ผลต่างจากการเปลี่ยนแปลงอัตราแลกเปลี่ยน </w:t>
            </w:r>
          </w:p>
        </w:tc>
        <w:tc>
          <w:tcPr>
            <w:tcW w:w="1035" w:type="dxa"/>
          </w:tcPr>
          <w:p w14:paraId="0E92E985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154E5D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D6C09DC" w14:textId="3DA76364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C3045F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88B5843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C5D6D3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54CF1B97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625FE0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6104DD0E" w14:textId="4A5EA3E2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A14345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F9E7818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721C3F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DB24319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AC50858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23DE1853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470F5" w:rsidRPr="0086605F" w14:paraId="106E0364" w14:textId="77777777" w:rsidTr="00E460D1">
        <w:trPr>
          <w:cantSplit/>
          <w:trHeight w:hRule="exact" w:val="317"/>
        </w:trPr>
        <w:tc>
          <w:tcPr>
            <w:tcW w:w="4023" w:type="dxa"/>
          </w:tcPr>
          <w:p w14:paraId="3871B713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035" w:type="dxa"/>
          </w:tcPr>
          <w:p w14:paraId="7D891EC1" w14:textId="779CD37F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6DBD90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D0E0312" w14:textId="566AB6FB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1,218</w:t>
            </w:r>
          </w:p>
        </w:tc>
        <w:tc>
          <w:tcPr>
            <w:tcW w:w="270" w:type="dxa"/>
          </w:tcPr>
          <w:p w14:paraId="7D98A77F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5EAACC" w14:textId="56FAA129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CB3119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4274F84" w14:textId="680583E6" w:rsidR="00C470F5" w:rsidRPr="0086605F" w:rsidRDefault="00C470F5" w:rsidP="0078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3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1,165</w:t>
            </w:r>
          </w:p>
        </w:tc>
        <w:tc>
          <w:tcPr>
            <w:tcW w:w="270" w:type="dxa"/>
          </w:tcPr>
          <w:p w14:paraId="23226714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79D921EF" w14:textId="36A1FEE0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1,123</w:t>
            </w:r>
          </w:p>
        </w:tc>
        <w:tc>
          <w:tcPr>
            <w:tcW w:w="270" w:type="dxa"/>
          </w:tcPr>
          <w:p w14:paraId="19F7CC75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26B5714" w14:textId="7FBB9590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287</w:t>
            </w:r>
          </w:p>
        </w:tc>
        <w:tc>
          <w:tcPr>
            <w:tcW w:w="270" w:type="dxa"/>
          </w:tcPr>
          <w:p w14:paraId="7AF88B67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C08F943" w14:textId="5A65AC5F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F4F4924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4FB5E70F" w14:textId="0992AA7B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3,793</w:t>
            </w:r>
          </w:p>
        </w:tc>
      </w:tr>
      <w:tr w:rsidR="00C470F5" w:rsidRPr="0086605F" w14:paraId="37C0308F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6784DE1B" w14:textId="3A00EA19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6F499649" w14:textId="2167E4EC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175E9C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1C957CB0" w14:textId="000D5FE1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DE7A24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2,068,669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DDD22B6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89717E" w14:textId="29F03009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(2,0</w:t>
            </w:r>
            <w:r w:rsidR="00607305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DE7A24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5,541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ED3AC4B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69857197" w14:textId="5D783D86" w:rsidR="00C470F5" w:rsidRPr="0086605F" w:rsidRDefault="00C470F5" w:rsidP="0078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18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(5,</w:t>
            </w:r>
            <w:r w:rsidR="00607305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DE7A24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94,79</w:t>
            </w:r>
            <w:r w:rsidR="00366942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F639E79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6BC36205" w14:textId="0062C44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607305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585,</w:t>
            </w:r>
            <w:r w:rsidR="00DE7A24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576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1944065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6F772FCA" w14:textId="7D793643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(50,034)</w:t>
            </w:r>
          </w:p>
        </w:tc>
        <w:tc>
          <w:tcPr>
            <w:tcW w:w="270" w:type="dxa"/>
          </w:tcPr>
          <w:p w14:paraId="4A715510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D92A3D" w14:textId="29C602E2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E3667C9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86D26" w14:textId="671509F8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(10,</w:t>
            </w:r>
            <w:r w:rsidR="00DE7A24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314,61</w:t>
            </w:r>
            <w:r w:rsidR="00366942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C470F5" w:rsidRPr="0086605F" w14:paraId="3A3FBC4E" w14:textId="77777777" w:rsidTr="00E460D1">
        <w:trPr>
          <w:cantSplit/>
          <w:trHeight w:hRule="exact" w:val="317"/>
        </w:trPr>
        <w:tc>
          <w:tcPr>
            <w:tcW w:w="4023" w:type="dxa"/>
          </w:tcPr>
          <w:p w14:paraId="6313AB0C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0495E80B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F3AB11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FF66013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D09BE2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F904FE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416097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5232BF0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59810A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31B810DC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6B928C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2E201C4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6A8E40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E0031E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61E475E1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48B2CBB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470F5" w:rsidRPr="0086605F" w14:paraId="7C1944CF" w14:textId="77777777" w:rsidTr="00E460D1">
        <w:trPr>
          <w:cantSplit/>
          <w:trHeight w:hRule="exact" w:val="317"/>
        </w:trPr>
        <w:tc>
          <w:tcPr>
            <w:tcW w:w="4023" w:type="dxa"/>
          </w:tcPr>
          <w:p w14:paraId="3A27C2EB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35" w:type="dxa"/>
          </w:tcPr>
          <w:p w14:paraId="226D8F42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1DA14E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BC20E5E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AE0E9C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731DDC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4D5AB0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79CDCA4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7C95D17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23050935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3F0588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3C3EC9F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599522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BB1F7B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5EB37B43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68CA16B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470F5" w:rsidRPr="0086605F" w14:paraId="59E9B373" w14:textId="77777777" w:rsidTr="00323192">
        <w:trPr>
          <w:cantSplit/>
          <w:trHeight w:hRule="exact" w:val="317"/>
        </w:trPr>
        <w:tc>
          <w:tcPr>
            <w:tcW w:w="4023" w:type="dxa"/>
          </w:tcPr>
          <w:p w14:paraId="7071A937" w14:textId="34C55B75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53759219" w14:textId="21BD454F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2,587,695</w:t>
            </w:r>
          </w:p>
        </w:tc>
        <w:tc>
          <w:tcPr>
            <w:tcW w:w="270" w:type="dxa"/>
            <w:vAlign w:val="bottom"/>
          </w:tcPr>
          <w:p w14:paraId="6072B14E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2B08F094" w14:textId="4EF13D65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5,604,523</w:t>
            </w:r>
          </w:p>
        </w:tc>
        <w:tc>
          <w:tcPr>
            <w:tcW w:w="270" w:type="dxa"/>
            <w:vAlign w:val="bottom"/>
          </w:tcPr>
          <w:p w14:paraId="11021F2E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1972F125" w14:textId="413CA109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1,667,257</w:t>
            </w:r>
          </w:p>
        </w:tc>
        <w:tc>
          <w:tcPr>
            <w:tcW w:w="270" w:type="dxa"/>
            <w:vAlign w:val="bottom"/>
          </w:tcPr>
          <w:p w14:paraId="6999CC37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4C3C4786" w14:textId="1BA4EAE5" w:rsidR="00C470F5" w:rsidRPr="0086605F" w:rsidRDefault="00C470F5" w:rsidP="0078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3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4,515,02</w:t>
            </w:r>
            <w:r w:rsidR="00B0519A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3F90CEF3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31601001" w14:textId="066D89A9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685,31</w:t>
            </w:r>
            <w:r w:rsidR="00B0519A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4D52B407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78D15D30" w14:textId="0A4ED71B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12,460</w:t>
            </w:r>
          </w:p>
        </w:tc>
        <w:tc>
          <w:tcPr>
            <w:tcW w:w="270" w:type="dxa"/>
            <w:vAlign w:val="bottom"/>
          </w:tcPr>
          <w:p w14:paraId="12F0E2D1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E3A2073" w14:textId="21E3F74C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1,420,222</w:t>
            </w:r>
          </w:p>
        </w:tc>
        <w:tc>
          <w:tcPr>
            <w:tcW w:w="270" w:type="dxa"/>
            <w:gridSpan w:val="3"/>
            <w:vAlign w:val="bottom"/>
          </w:tcPr>
          <w:p w14:paraId="56FBC247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14:paraId="13590A38" w14:textId="25F68F6A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16,492,501</w:t>
            </w:r>
          </w:p>
        </w:tc>
      </w:tr>
      <w:tr w:rsidR="00C470F5" w:rsidRPr="0086605F" w14:paraId="56BEAF96" w14:textId="77777777" w:rsidTr="00EB65DC">
        <w:trPr>
          <w:cantSplit/>
          <w:trHeight w:hRule="exact" w:val="317"/>
        </w:trPr>
        <w:tc>
          <w:tcPr>
            <w:tcW w:w="4023" w:type="dxa"/>
          </w:tcPr>
          <w:p w14:paraId="2141B6B3" w14:textId="00180B8A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31 </w:t>
            </w: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710AC41F" w14:textId="7731DC6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2,671,8</w:t>
            </w:r>
            <w:r w:rsidR="00DE7A24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270" w:type="dxa"/>
            <w:vAlign w:val="bottom"/>
          </w:tcPr>
          <w:p w14:paraId="4512C3F6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7BF48104" w14:textId="2CB99F48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</w:t>
            </w:r>
            <w:r w:rsidR="00DE7A24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507,35</w:t>
            </w:r>
            <w:r w:rsidR="0004126A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6E066FAF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7F788E2" w14:textId="4B1B6ADE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1,89</w:t>
            </w:r>
            <w:r w:rsidR="00DE7A24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DE7A24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52</w:t>
            </w:r>
            <w:r w:rsidR="00264E37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3E4B06C4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5F4F5DAD" w14:textId="742F248D" w:rsidR="00C470F5" w:rsidRPr="0086605F" w:rsidRDefault="00EE7725" w:rsidP="0078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3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</w:t>
            </w:r>
            <w:r w:rsidR="00DE7A24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710,9</w:t>
            </w:r>
            <w:r w:rsidR="00366942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270" w:type="dxa"/>
            <w:vAlign w:val="bottom"/>
          </w:tcPr>
          <w:p w14:paraId="02C992D6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0A12DF2E" w14:textId="23CAEB9B" w:rsidR="00C470F5" w:rsidRPr="0086605F" w:rsidRDefault="00EE772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98</w:t>
            </w:r>
            <w:r w:rsidR="00DE7A24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7,816</w:t>
            </w:r>
          </w:p>
        </w:tc>
        <w:tc>
          <w:tcPr>
            <w:tcW w:w="270" w:type="dxa"/>
            <w:vAlign w:val="bottom"/>
          </w:tcPr>
          <w:p w14:paraId="1108AD7A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14F3C98D" w14:textId="06FCE3C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13,880</w:t>
            </w:r>
          </w:p>
        </w:tc>
        <w:tc>
          <w:tcPr>
            <w:tcW w:w="270" w:type="dxa"/>
            <w:vAlign w:val="bottom"/>
          </w:tcPr>
          <w:p w14:paraId="6787DF34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28AC031" w14:textId="27B6C980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49</w:t>
            </w:r>
            <w:r w:rsidR="00DE7A24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DE7A24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3"/>
            <w:vAlign w:val="bottom"/>
          </w:tcPr>
          <w:p w14:paraId="7FFC0857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14:paraId="02D8EB11" w14:textId="178963E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17,</w:t>
            </w:r>
            <w:r w:rsidR="00DE7A24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282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DE7A24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</w:t>
            </w:r>
            <w:r w:rsidR="00366942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</w:tr>
      <w:tr w:rsidR="00C470F5" w:rsidRPr="0086605F" w14:paraId="3CA6A174" w14:textId="77777777" w:rsidTr="00E460D1">
        <w:trPr>
          <w:cantSplit/>
          <w:trHeight w:hRule="exact" w:val="300"/>
        </w:trPr>
        <w:tc>
          <w:tcPr>
            <w:tcW w:w="4023" w:type="dxa"/>
          </w:tcPr>
          <w:p w14:paraId="6C62E11D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2862FB4A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4F1321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0C9DE39C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0318CA6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7ED7FE4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502186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6622E765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140619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6F3AE950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15820C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4E2AD40F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162B26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98239A1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73E9B3BF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14:paraId="67A1938E" w14:textId="77777777" w:rsidR="00C470F5" w:rsidRPr="0086605F" w:rsidRDefault="00C470F5" w:rsidP="00C4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5F8CA413" w14:textId="77777777" w:rsidR="003D362B" w:rsidRPr="0086605F" w:rsidRDefault="003D362B" w:rsidP="003D362B">
      <w:pPr>
        <w:rPr>
          <w:rFonts w:cstheme="minorBidi"/>
          <w:cs/>
        </w:rPr>
        <w:sectPr w:rsidR="003D362B" w:rsidRPr="0086605F" w:rsidSect="008E46DE">
          <w:pgSz w:w="16834" w:h="11909" w:orient="landscape" w:code="9"/>
          <w:pgMar w:top="691" w:right="1152" w:bottom="720" w:left="1152" w:header="720" w:footer="720" w:gutter="0"/>
          <w:cols w:space="720"/>
          <w:docGrid w:linePitch="360"/>
        </w:sectPr>
      </w:pPr>
    </w:p>
    <w:tbl>
      <w:tblPr>
        <w:tblW w:w="14580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3220"/>
        <w:gridCol w:w="992"/>
        <w:gridCol w:w="243"/>
        <w:gridCol w:w="27"/>
        <w:gridCol w:w="1170"/>
        <w:gridCol w:w="270"/>
        <w:gridCol w:w="1260"/>
        <w:gridCol w:w="270"/>
        <w:gridCol w:w="1350"/>
        <w:gridCol w:w="270"/>
        <w:gridCol w:w="1170"/>
        <w:gridCol w:w="270"/>
        <w:gridCol w:w="1170"/>
        <w:gridCol w:w="270"/>
        <w:gridCol w:w="1098"/>
        <w:gridCol w:w="236"/>
        <w:gridCol w:w="1294"/>
      </w:tblGrid>
      <w:tr w:rsidR="003D362B" w:rsidRPr="0086605F" w14:paraId="472687EE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317F4AF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60" w:type="dxa"/>
            <w:gridSpan w:val="16"/>
          </w:tcPr>
          <w:p w14:paraId="7B6AB173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362B" w:rsidRPr="0086605F" w14:paraId="144FCB79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2C3998B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8A57E5A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FED078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347A9A8" w14:textId="77777777" w:rsidR="003D362B" w:rsidRPr="0086605F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44480D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98D1981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18414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E8E2634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E5C5CB4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85D27A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8C614D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21A75A4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C1FDFE2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2DDCA9A2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05647F1A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B6CB45A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86605F" w14:paraId="4F48CB3F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543D8E4A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5888829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  <w:gridSpan w:val="2"/>
          </w:tcPr>
          <w:p w14:paraId="08071FFF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4632925" w14:textId="77777777" w:rsidR="003D362B" w:rsidRPr="0086605F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3B2E2A1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510756F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3762A6C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74637E5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BDB0AAF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D35A1C8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D8C571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BF4DFC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C38818C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3ECEA58F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18B246A7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A4D3722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86605F" w14:paraId="7A91323D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36AA1D0F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372994E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514139B4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E4F908C" w14:textId="77777777" w:rsidR="003D362B" w:rsidRPr="0086605F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D6922C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66FC10" w14:textId="77777777" w:rsidR="003D362B" w:rsidRPr="0086605F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7AE0C342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BAFA5D4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3C796A64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8F356E5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A595D7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1647D7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72F38F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19AA4988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34D3B768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92FD1D2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86605F" w14:paraId="54DDE200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2F413CE8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4CA55BD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11481C1D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66B401B" w14:textId="77777777" w:rsidR="003D362B" w:rsidRPr="0086605F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2B870ECC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74F6A6B" w14:textId="77777777" w:rsidR="003D362B" w:rsidRPr="0086605F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3CB2818F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7211A0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3BEF3DA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41E0138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6E21A658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BF7787B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7FD5B98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453C899A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3E77AD17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4" w:type="dxa"/>
          </w:tcPr>
          <w:p w14:paraId="10382486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D362B" w:rsidRPr="0086605F" w14:paraId="28BA3833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5F33F21D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360" w:type="dxa"/>
            <w:gridSpan w:val="16"/>
          </w:tcPr>
          <w:p w14:paraId="66DC33C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D362B" w:rsidRPr="0086605F" w14:paraId="2731D881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0B0AC224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/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ราคาประเมิน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ใหม่</w:t>
            </w:r>
          </w:p>
        </w:tc>
        <w:tc>
          <w:tcPr>
            <w:tcW w:w="992" w:type="dxa"/>
          </w:tcPr>
          <w:p w14:paraId="36C688BD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9789432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21DA44B1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89FDF6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E0A108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8E818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46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0B044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B036D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35AE07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62120B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5AFF1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FA1AE8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CE71D8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64CFC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B8422A4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53D5" w:rsidRPr="0086605F" w14:paraId="0C394942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3E4B880F" w14:textId="3EC160D5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992" w:type="dxa"/>
            <w:vAlign w:val="bottom"/>
          </w:tcPr>
          <w:p w14:paraId="72AF6DF4" w14:textId="0EB0795B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276,088</w:t>
            </w:r>
          </w:p>
        </w:tc>
        <w:tc>
          <w:tcPr>
            <w:tcW w:w="243" w:type="dxa"/>
          </w:tcPr>
          <w:p w14:paraId="4F1A26EC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3953FA2F" w14:textId="788AF3B6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1,129,760</w:t>
            </w:r>
          </w:p>
        </w:tc>
        <w:tc>
          <w:tcPr>
            <w:tcW w:w="270" w:type="dxa"/>
          </w:tcPr>
          <w:p w14:paraId="65B1BDBB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C894E9" w14:textId="074D877B" w:rsidR="009153D5" w:rsidRPr="0086605F" w:rsidRDefault="000E6A32" w:rsidP="00532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622,013</w:t>
            </w:r>
          </w:p>
        </w:tc>
        <w:tc>
          <w:tcPr>
            <w:tcW w:w="270" w:type="dxa"/>
          </w:tcPr>
          <w:p w14:paraId="200590A7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8B20A0" w14:textId="7DC3B4D3" w:rsidR="009153D5" w:rsidRPr="0086605F" w:rsidRDefault="000E6A32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2,950,223</w:t>
            </w:r>
          </w:p>
        </w:tc>
        <w:tc>
          <w:tcPr>
            <w:tcW w:w="270" w:type="dxa"/>
          </w:tcPr>
          <w:p w14:paraId="446F5851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9BEC1F" w14:textId="6966542C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156,516</w:t>
            </w:r>
          </w:p>
        </w:tc>
        <w:tc>
          <w:tcPr>
            <w:tcW w:w="270" w:type="dxa"/>
          </w:tcPr>
          <w:p w14:paraId="3EBE5327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88DC9B" w14:textId="512725BE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1,816</w:t>
            </w:r>
          </w:p>
        </w:tc>
        <w:tc>
          <w:tcPr>
            <w:tcW w:w="270" w:type="dxa"/>
          </w:tcPr>
          <w:p w14:paraId="6B83ED30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F2F4432" w14:textId="5330750D" w:rsidR="009153D5" w:rsidRPr="0086605F" w:rsidRDefault="009153D5" w:rsidP="004C6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123,897</w:t>
            </w:r>
          </w:p>
        </w:tc>
        <w:tc>
          <w:tcPr>
            <w:tcW w:w="236" w:type="dxa"/>
          </w:tcPr>
          <w:p w14:paraId="13581273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4C888EA" w14:textId="39FC2D71" w:rsidR="009153D5" w:rsidRPr="0086605F" w:rsidRDefault="000E6A32" w:rsidP="004C6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5,260,313</w:t>
            </w:r>
          </w:p>
        </w:tc>
      </w:tr>
      <w:tr w:rsidR="009153D5" w:rsidRPr="0086605F" w14:paraId="37FF4527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0CBC3110" w14:textId="1467DC3C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2" w:type="dxa"/>
            <w:vAlign w:val="center"/>
          </w:tcPr>
          <w:p w14:paraId="2AB2DC40" w14:textId="6B0617CC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16,299</w:t>
            </w:r>
          </w:p>
        </w:tc>
        <w:tc>
          <w:tcPr>
            <w:tcW w:w="243" w:type="dxa"/>
          </w:tcPr>
          <w:p w14:paraId="2AB847E3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7AAA91A0" w14:textId="208FD0EB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493</w:t>
            </w:r>
          </w:p>
        </w:tc>
        <w:tc>
          <w:tcPr>
            <w:tcW w:w="270" w:type="dxa"/>
          </w:tcPr>
          <w:p w14:paraId="7CA18FDF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195BD1" w14:textId="09551FC5" w:rsidR="009153D5" w:rsidRPr="0086605F" w:rsidRDefault="009153D5" w:rsidP="00532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647</w:t>
            </w:r>
          </w:p>
        </w:tc>
        <w:tc>
          <w:tcPr>
            <w:tcW w:w="270" w:type="dxa"/>
          </w:tcPr>
          <w:p w14:paraId="30E439DE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8CC46D" w14:textId="0F756E7A" w:rsidR="009153D5" w:rsidRPr="0086605F" w:rsidRDefault="000E6A32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53,031</w:t>
            </w:r>
          </w:p>
        </w:tc>
        <w:tc>
          <w:tcPr>
            <w:tcW w:w="270" w:type="dxa"/>
          </w:tcPr>
          <w:p w14:paraId="39586E14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83BF00" w14:textId="1E8D5F6E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4,574</w:t>
            </w:r>
          </w:p>
        </w:tc>
        <w:tc>
          <w:tcPr>
            <w:tcW w:w="270" w:type="dxa"/>
          </w:tcPr>
          <w:p w14:paraId="29430C4A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3B2995" w14:textId="0A12FEFD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681</w:t>
            </w:r>
          </w:p>
        </w:tc>
        <w:tc>
          <w:tcPr>
            <w:tcW w:w="270" w:type="dxa"/>
          </w:tcPr>
          <w:p w14:paraId="54B70388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C0F6069" w14:textId="6FE8C262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97,695</w:t>
            </w:r>
          </w:p>
        </w:tc>
        <w:tc>
          <w:tcPr>
            <w:tcW w:w="236" w:type="dxa"/>
          </w:tcPr>
          <w:p w14:paraId="44F2541E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F91D0AD" w14:textId="54CFEBC9" w:rsidR="009153D5" w:rsidRPr="0086605F" w:rsidRDefault="000E6A32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173,420</w:t>
            </w:r>
          </w:p>
        </w:tc>
      </w:tr>
      <w:tr w:rsidR="009153D5" w:rsidRPr="0086605F" w14:paraId="5EA80255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6F78ACEE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sz w:val="2"/>
                <w:szCs w:val="2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</w:t>
            </w: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ทุนจากการตีราคา</w:t>
            </w:r>
          </w:p>
          <w:p w14:paraId="25FE6381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2B3C143F" w14:textId="01BE61D3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22,530</w:t>
            </w:r>
          </w:p>
        </w:tc>
        <w:tc>
          <w:tcPr>
            <w:tcW w:w="243" w:type="dxa"/>
          </w:tcPr>
          <w:p w14:paraId="3AE17A32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7719AAAD" w14:textId="7FBB975E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B598DF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B67DC1" w14:textId="5AAAE86F" w:rsidR="009153D5" w:rsidRPr="0086605F" w:rsidRDefault="009153D5" w:rsidP="00532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030750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3C7CBA" w14:textId="69A3E1D5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89BE5D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58EAFA" w14:textId="4F1B9DB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3B2F99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9DAB98" w14:textId="717E608D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CCA3BC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BB24201" w14:textId="184AF0B8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9B10FC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7E74752" w14:textId="0E01811D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22,530</w:t>
            </w:r>
          </w:p>
        </w:tc>
      </w:tr>
      <w:tr w:rsidR="009153D5" w:rsidRPr="0086605F" w14:paraId="1E2DD05D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777027FF" w14:textId="038F1D14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ขาดทุนจากการตีราคา</w:t>
            </w:r>
          </w:p>
        </w:tc>
        <w:tc>
          <w:tcPr>
            <w:tcW w:w="992" w:type="dxa"/>
          </w:tcPr>
          <w:p w14:paraId="24BB48BD" w14:textId="6AC2E6D6" w:rsidR="009153D5" w:rsidRPr="0086605F" w:rsidRDefault="009153D5" w:rsidP="004C6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7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(1,983)</w:t>
            </w:r>
          </w:p>
        </w:tc>
        <w:tc>
          <w:tcPr>
            <w:tcW w:w="243" w:type="dxa"/>
          </w:tcPr>
          <w:p w14:paraId="3FE2521A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6874884F" w14:textId="521E8D83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9E28DF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92DB9D" w14:textId="7927B866" w:rsidR="009153D5" w:rsidRPr="0086605F" w:rsidRDefault="009153D5" w:rsidP="00532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FFDF64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29D280" w14:textId="03DA0AC8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7D43CD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9EFE5E" w14:textId="5EDC5985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912F64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D407F6" w14:textId="46632C5E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425324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77C5FB4" w14:textId="65A9DEF3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7024C7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E3FBC75" w14:textId="40DAF116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(1,983)</w:t>
            </w:r>
          </w:p>
        </w:tc>
      </w:tr>
      <w:tr w:rsidR="009153D5" w:rsidRPr="0086605F" w14:paraId="531F50CC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1071C804" w14:textId="5869583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92" w:type="dxa"/>
          </w:tcPr>
          <w:p w14:paraId="78130DA7" w14:textId="3284FC43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183</w:t>
            </w:r>
          </w:p>
        </w:tc>
        <w:tc>
          <w:tcPr>
            <w:tcW w:w="243" w:type="dxa"/>
          </w:tcPr>
          <w:p w14:paraId="0DFFB575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25E111A9" w14:textId="326DC082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19,740</w:t>
            </w:r>
          </w:p>
        </w:tc>
        <w:tc>
          <w:tcPr>
            <w:tcW w:w="270" w:type="dxa"/>
          </w:tcPr>
          <w:p w14:paraId="466F5729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6FA6C6" w14:textId="1F8C138B" w:rsidR="009153D5" w:rsidRPr="0086605F" w:rsidRDefault="009153D5" w:rsidP="00532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9,746</w:t>
            </w:r>
          </w:p>
        </w:tc>
        <w:tc>
          <w:tcPr>
            <w:tcW w:w="270" w:type="dxa"/>
          </w:tcPr>
          <w:p w14:paraId="2E5DBC78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140675" w14:textId="4D6ECC7D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124,640</w:t>
            </w:r>
          </w:p>
        </w:tc>
        <w:tc>
          <w:tcPr>
            <w:tcW w:w="270" w:type="dxa"/>
          </w:tcPr>
          <w:p w14:paraId="64489F8D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1DD763" w14:textId="741F20B6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1,803</w:t>
            </w:r>
          </w:p>
        </w:tc>
        <w:tc>
          <w:tcPr>
            <w:tcW w:w="270" w:type="dxa"/>
          </w:tcPr>
          <w:p w14:paraId="00DCD1C7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68667B" w14:textId="7691132D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305672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B714FFB" w14:textId="3E0F53CD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(156,112)</w:t>
            </w:r>
          </w:p>
        </w:tc>
        <w:tc>
          <w:tcPr>
            <w:tcW w:w="236" w:type="dxa"/>
          </w:tcPr>
          <w:p w14:paraId="25163C62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1173A2A" w14:textId="6A101669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153D5" w:rsidRPr="0086605F" w14:paraId="2E2DCB5A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692CE0C6" w14:textId="20901E0F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2" w:type="dxa"/>
          </w:tcPr>
          <w:p w14:paraId="79B7FCEB" w14:textId="38C84FCC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26EC047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0DD335D8" w14:textId="53CE4952" w:rsidR="009153D5" w:rsidRPr="0086605F" w:rsidRDefault="009153D5" w:rsidP="004C6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(53)</w:t>
            </w:r>
          </w:p>
        </w:tc>
        <w:tc>
          <w:tcPr>
            <w:tcW w:w="270" w:type="dxa"/>
          </w:tcPr>
          <w:p w14:paraId="7AC54EF8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738670" w14:textId="3EFBB2A9" w:rsidR="009153D5" w:rsidRPr="0086605F" w:rsidRDefault="009153D5" w:rsidP="00532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(121)</w:t>
            </w:r>
          </w:p>
        </w:tc>
        <w:tc>
          <w:tcPr>
            <w:tcW w:w="270" w:type="dxa"/>
          </w:tcPr>
          <w:p w14:paraId="30F96AC1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812F86" w14:textId="35467A82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(19,548)</w:t>
            </w:r>
          </w:p>
        </w:tc>
        <w:tc>
          <w:tcPr>
            <w:tcW w:w="270" w:type="dxa"/>
          </w:tcPr>
          <w:p w14:paraId="56091779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D65719" w14:textId="20DA76A2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1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(359)</w:t>
            </w:r>
          </w:p>
        </w:tc>
        <w:tc>
          <w:tcPr>
            <w:tcW w:w="270" w:type="dxa"/>
          </w:tcPr>
          <w:p w14:paraId="7AD82143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80F69C" w14:textId="135FDF28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818E78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B437C97" w14:textId="16F0569B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0F9561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BE292FD" w14:textId="6C85A26D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(20,081)</w:t>
            </w:r>
          </w:p>
        </w:tc>
      </w:tr>
      <w:tr w:rsidR="009153D5" w:rsidRPr="0086605F" w14:paraId="0F337BA1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2DDF1490" w14:textId="05AEB609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249C1F" w14:textId="0776C593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18639DD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05669CA5" w14:textId="234AFD3C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4C9412C0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A01B0D" w14:textId="018BEE39" w:rsidR="009153D5" w:rsidRPr="0086605F" w:rsidRDefault="009153D5" w:rsidP="00532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3AB09F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9670A4" w14:textId="3253AC93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(2,025)</w:t>
            </w:r>
          </w:p>
        </w:tc>
        <w:tc>
          <w:tcPr>
            <w:tcW w:w="270" w:type="dxa"/>
          </w:tcPr>
          <w:p w14:paraId="586C3C36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4ECE64" w14:textId="3F24043C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1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(411)</w:t>
            </w:r>
          </w:p>
        </w:tc>
        <w:tc>
          <w:tcPr>
            <w:tcW w:w="270" w:type="dxa"/>
          </w:tcPr>
          <w:p w14:paraId="2950A5F3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FB2A08" w14:textId="54E64D25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8824B5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4F52F9D" w14:textId="524115DB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(2,370)</w:t>
            </w:r>
          </w:p>
        </w:tc>
        <w:tc>
          <w:tcPr>
            <w:tcW w:w="236" w:type="dxa"/>
          </w:tcPr>
          <w:p w14:paraId="4D30572D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28D3B94" w14:textId="115BD7F3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(4,806)</w:t>
            </w:r>
          </w:p>
        </w:tc>
      </w:tr>
      <w:tr w:rsidR="003D362B" w:rsidRPr="0086605F" w14:paraId="3E483D30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451A8151" w14:textId="495C663D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18B0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418B0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9153D5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4DFD24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3991A237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2308DDF7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38193C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2CD7BB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5CFEF8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AAE485C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1ACA37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CC5CD2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411D102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8C2925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134E1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5A8173C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C901FE7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024C938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153D5" w:rsidRPr="0086605F" w14:paraId="589CDC50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74603E17" w14:textId="229216EA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92" w:type="dxa"/>
            <w:vAlign w:val="bottom"/>
          </w:tcPr>
          <w:p w14:paraId="2B3AE886" w14:textId="73B432ED" w:rsidR="009153D5" w:rsidRPr="0086605F" w:rsidRDefault="009153D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313,117</w:t>
            </w:r>
          </w:p>
        </w:tc>
        <w:tc>
          <w:tcPr>
            <w:tcW w:w="243" w:type="dxa"/>
          </w:tcPr>
          <w:p w14:paraId="0DF73360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gridSpan w:val="2"/>
          </w:tcPr>
          <w:p w14:paraId="5F7AA36B" w14:textId="6312B411" w:rsidR="009153D5" w:rsidRPr="0086605F" w:rsidRDefault="009153D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1,149,940</w:t>
            </w:r>
          </w:p>
        </w:tc>
        <w:tc>
          <w:tcPr>
            <w:tcW w:w="270" w:type="dxa"/>
          </w:tcPr>
          <w:p w14:paraId="7EDC2CE3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B30BAE" w14:textId="69562B81" w:rsidR="009153D5" w:rsidRPr="0086605F" w:rsidRDefault="00046DBF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632,285</w:t>
            </w:r>
          </w:p>
        </w:tc>
        <w:tc>
          <w:tcPr>
            <w:tcW w:w="270" w:type="dxa"/>
          </w:tcPr>
          <w:p w14:paraId="72D3FEEE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E7DFCE" w14:textId="1CC31452" w:rsidR="009153D5" w:rsidRPr="0086605F" w:rsidRDefault="00046DBF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3,106,321</w:t>
            </w:r>
          </w:p>
        </w:tc>
        <w:tc>
          <w:tcPr>
            <w:tcW w:w="270" w:type="dxa"/>
          </w:tcPr>
          <w:p w14:paraId="5F81B8AD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96B2B2" w14:textId="2121EAB8" w:rsidR="009153D5" w:rsidRPr="0086605F" w:rsidRDefault="009153D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162,123</w:t>
            </w:r>
          </w:p>
        </w:tc>
        <w:tc>
          <w:tcPr>
            <w:tcW w:w="270" w:type="dxa"/>
          </w:tcPr>
          <w:p w14:paraId="46521514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FF85DE" w14:textId="2D365DFA" w:rsidR="009153D5" w:rsidRPr="0086605F" w:rsidRDefault="009153D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2,497</w:t>
            </w:r>
          </w:p>
        </w:tc>
        <w:tc>
          <w:tcPr>
            <w:tcW w:w="270" w:type="dxa"/>
          </w:tcPr>
          <w:p w14:paraId="46BF7B2D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3AE54BE8" w14:textId="19BFFE17" w:rsidR="009153D5" w:rsidRPr="0086605F" w:rsidRDefault="009153D5" w:rsidP="004C6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63,110</w:t>
            </w:r>
          </w:p>
        </w:tc>
        <w:tc>
          <w:tcPr>
            <w:tcW w:w="236" w:type="dxa"/>
          </w:tcPr>
          <w:p w14:paraId="099DE5F7" w14:textId="77777777" w:rsidR="009153D5" w:rsidRPr="0086605F" w:rsidRDefault="009153D5" w:rsidP="0091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098BF0AD" w14:textId="23A9EB79" w:rsidR="009153D5" w:rsidRPr="0086605F" w:rsidRDefault="00046DBF" w:rsidP="004C6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5,429,393</w:t>
            </w:r>
          </w:p>
        </w:tc>
      </w:tr>
      <w:tr w:rsidR="003D362B" w:rsidRPr="0086605F" w14:paraId="331F63AC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14BCBD23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2" w:type="dxa"/>
            <w:vAlign w:val="center"/>
          </w:tcPr>
          <w:p w14:paraId="27B0938D" w14:textId="059AADF3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1,500</w:t>
            </w:r>
          </w:p>
        </w:tc>
        <w:tc>
          <w:tcPr>
            <w:tcW w:w="243" w:type="dxa"/>
          </w:tcPr>
          <w:p w14:paraId="3C1945AA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gridSpan w:val="2"/>
          </w:tcPr>
          <w:p w14:paraId="30926280" w14:textId="7AE02476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2,619</w:t>
            </w:r>
          </w:p>
        </w:tc>
        <w:tc>
          <w:tcPr>
            <w:tcW w:w="270" w:type="dxa"/>
          </w:tcPr>
          <w:p w14:paraId="7AD996DF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7DE911" w14:textId="7BB96EDE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598</w:t>
            </w:r>
          </w:p>
        </w:tc>
        <w:tc>
          <w:tcPr>
            <w:tcW w:w="270" w:type="dxa"/>
          </w:tcPr>
          <w:p w14:paraId="6162F4FC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5D5026" w14:textId="1D72B782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29,163</w:t>
            </w:r>
          </w:p>
        </w:tc>
        <w:tc>
          <w:tcPr>
            <w:tcW w:w="270" w:type="dxa"/>
          </w:tcPr>
          <w:p w14:paraId="12D88B2A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5F7711" w14:textId="59C597E3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9,918</w:t>
            </w:r>
          </w:p>
        </w:tc>
        <w:tc>
          <w:tcPr>
            <w:tcW w:w="270" w:type="dxa"/>
          </w:tcPr>
          <w:p w14:paraId="2167927B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6B4137" w14:textId="1BBDE489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167</w:t>
            </w:r>
          </w:p>
        </w:tc>
        <w:tc>
          <w:tcPr>
            <w:tcW w:w="270" w:type="dxa"/>
          </w:tcPr>
          <w:p w14:paraId="36B1AE3A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975B957" w14:textId="327635CB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450,779</w:t>
            </w:r>
          </w:p>
        </w:tc>
        <w:tc>
          <w:tcPr>
            <w:tcW w:w="236" w:type="dxa"/>
          </w:tcPr>
          <w:p w14:paraId="14542962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BC441DB" w14:textId="0C936A9C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494,744</w:t>
            </w:r>
          </w:p>
        </w:tc>
      </w:tr>
      <w:tr w:rsidR="003D362B" w:rsidRPr="0086605F" w14:paraId="00F85007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17D23F5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92" w:type="dxa"/>
          </w:tcPr>
          <w:p w14:paraId="77D5C20D" w14:textId="0040ED1C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606</w:t>
            </w:r>
          </w:p>
        </w:tc>
        <w:tc>
          <w:tcPr>
            <w:tcW w:w="243" w:type="dxa"/>
          </w:tcPr>
          <w:p w14:paraId="5E8262CF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gridSpan w:val="2"/>
          </w:tcPr>
          <w:p w14:paraId="4B15833A" w14:textId="519C6C58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116,728</w:t>
            </w:r>
          </w:p>
        </w:tc>
        <w:tc>
          <w:tcPr>
            <w:tcW w:w="270" w:type="dxa"/>
          </w:tcPr>
          <w:p w14:paraId="135834B8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EB38DB" w14:textId="05AD7D3A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36,18</w:t>
            </w:r>
            <w:r w:rsidR="00925891" w:rsidRPr="0086605F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FF1046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41900C" w14:textId="26232675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286,475</w:t>
            </w:r>
          </w:p>
        </w:tc>
        <w:tc>
          <w:tcPr>
            <w:tcW w:w="270" w:type="dxa"/>
          </w:tcPr>
          <w:p w14:paraId="6A3FE68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7C0F3B" w14:textId="06BF9B7C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2,795</w:t>
            </w:r>
          </w:p>
        </w:tc>
        <w:tc>
          <w:tcPr>
            <w:tcW w:w="270" w:type="dxa"/>
          </w:tcPr>
          <w:p w14:paraId="22610EC5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806839" w14:textId="03D28DEE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2AFF37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18DB6C6" w14:textId="34837BA1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442,787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14A9AE6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C94BBE0" w14:textId="50320191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362B" w:rsidRPr="0086605F" w14:paraId="56CEB647" w14:textId="77777777" w:rsidTr="00B70513">
        <w:trPr>
          <w:cantSplit/>
          <w:trHeight w:hRule="exact" w:val="317"/>
        </w:trPr>
        <w:tc>
          <w:tcPr>
            <w:tcW w:w="3220" w:type="dxa"/>
          </w:tcPr>
          <w:p w14:paraId="7F7017B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2" w:type="dxa"/>
          </w:tcPr>
          <w:p w14:paraId="0A4BD534" w14:textId="2972F317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A3EE51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79E660FD" w14:textId="39E483E9" w:rsidR="003D362B" w:rsidRPr="0086605F" w:rsidRDefault="00EE1B35" w:rsidP="002B7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23C35F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0AD7EB" w14:textId="6D9EE231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C0A4C5B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200DCE" w14:textId="3570C1EB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6,831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2BE945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4EAFCA" w14:textId="49624E85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1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1,467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9BAC9D4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DD7DCA" w14:textId="364A8634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104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52F9BE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E7DC25D" w14:textId="640B379B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965FE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8E8D20B" w14:textId="40CEC259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8,406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E1B35" w:rsidRPr="0086605F" w14:paraId="09CF6111" w14:textId="77777777" w:rsidTr="00B70513">
        <w:trPr>
          <w:cantSplit/>
          <w:trHeight w:hRule="exact" w:val="317"/>
        </w:trPr>
        <w:tc>
          <w:tcPr>
            <w:tcW w:w="3220" w:type="dxa"/>
          </w:tcPr>
          <w:p w14:paraId="5333AA2B" w14:textId="77777777" w:rsidR="00EE1B35" w:rsidRPr="0086605F" w:rsidRDefault="00EE1B35" w:rsidP="00EE1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0140E70" w14:textId="6AF69D3A" w:rsidR="00EE1B35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C7A97DC" w14:textId="5792C62A" w:rsidR="00EE1B35" w:rsidRPr="0086605F" w:rsidRDefault="00EE1B35" w:rsidP="00EE1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26209D1B" w14:textId="34C90EFA" w:rsidR="00EE1B35" w:rsidRPr="0086605F" w:rsidRDefault="00EE1B35" w:rsidP="00EE1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37CF2D" w14:textId="77777777" w:rsidR="00EE1B35" w:rsidRPr="0086605F" w:rsidRDefault="00EE1B35" w:rsidP="00EE1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13DE4C" w14:textId="3BD4520C" w:rsidR="00EE1B35" w:rsidRPr="0086605F" w:rsidRDefault="00EE1B35" w:rsidP="0026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943C121" w14:textId="77777777" w:rsidR="00EE1B35" w:rsidRPr="0086605F" w:rsidRDefault="00EE1B35" w:rsidP="00EE1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54FFAF" w14:textId="49B00917" w:rsidR="00EE1B35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1,187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2E1973F" w14:textId="77777777" w:rsidR="00EE1B35" w:rsidRPr="0086605F" w:rsidRDefault="00EE1B35" w:rsidP="00EE1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7407FB" w14:textId="798D8889" w:rsidR="00EE1B35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1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1,539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562F595" w14:textId="77777777" w:rsidR="00EE1B35" w:rsidRPr="0086605F" w:rsidRDefault="00EE1B35" w:rsidP="00EE1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744752" w14:textId="45BBF5BE" w:rsidR="00EE1B35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E0E7BD" w14:textId="77777777" w:rsidR="00EE1B35" w:rsidRPr="0086605F" w:rsidRDefault="00EE1B35" w:rsidP="00EE1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A26F40E" w14:textId="02A296C9" w:rsidR="00EE1B35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6DB858" w14:textId="77777777" w:rsidR="00EE1B35" w:rsidRPr="0086605F" w:rsidRDefault="00EE1B35" w:rsidP="00EE1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345DA2A" w14:textId="5702BA0E" w:rsidR="00EE1B35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2,735</w:t>
            </w:r>
            <w:r w:rsidRPr="0086605F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3D362B" w:rsidRPr="0086605F" w14:paraId="59BFF2A0" w14:textId="77777777" w:rsidTr="00B70513">
        <w:trPr>
          <w:cantSplit/>
          <w:trHeight w:hRule="exact" w:val="317"/>
        </w:trPr>
        <w:tc>
          <w:tcPr>
            <w:tcW w:w="3220" w:type="dxa"/>
          </w:tcPr>
          <w:p w14:paraId="73CB7A8D" w14:textId="7C015B06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18B0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418B0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9153D5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967F6" w14:textId="423E9A5A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315,22</w:t>
            </w:r>
            <w:r w:rsidR="00DA55D0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3" w:type="dxa"/>
          </w:tcPr>
          <w:p w14:paraId="2F862235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DB1CED" w14:textId="5F71EB64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1,269,287</w:t>
            </w:r>
          </w:p>
        </w:tc>
        <w:tc>
          <w:tcPr>
            <w:tcW w:w="270" w:type="dxa"/>
          </w:tcPr>
          <w:p w14:paraId="3BF1897D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344EA3" w14:textId="6C9B4164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</w:t>
            </w:r>
            <w:r w:rsidR="00DA55D0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DA55D0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05</w:t>
            </w:r>
            <w:r w:rsidR="00925891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DB98EF8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2AE8C13" w14:textId="4059D590" w:rsidR="003D362B" w:rsidRPr="0086605F" w:rsidRDefault="00DA55D0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3,413,941</w:t>
            </w:r>
          </w:p>
        </w:tc>
        <w:tc>
          <w:tcPr>
            <w:tcW w:w="270" w:type="dxa"/>
          </w:tcPr>
          <w:p w14:paraId="4D406F6C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BFF56C1" w14:textId="6BCEDF47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171,830</w:t>
            </w:r>
          </w:p>
        </w:tc>
        <w:tc>
          <w:tcPr>
            <w:tcW w:w="270" w:type="dxa"/>
          </w:tcPr>
          <w:p w14:paraId="4DAFFFC1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F3808D" w14:textId="6CE40EEC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2,560</w:t>
            </w:r>
          </w:p>
        </w:tc>
        <w:tc>
          <w:tcPr>
            <w:tcW w:w="270" w:type="dxa"/>
          </w:tcPr>
          <w:p w14:paraId="5F97A193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571E6416" w14:textId="3C89CAF9" w:rsidR="003D362B" w:rsidRPr="0086605F" w:rsidRDefault="00EE1B35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71,102</w:t>
            </w:r>
          </w:p>
        </w:tc>
        <w:tc>
          <w:tcPr>
            <w:tcW w:w="236" w:type="dxa"/>
          </w:tcPr>
          <w:p w14:paraId="43F2781C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7F69506" w14:textId="7D1B3829" w:rsidR="003D362B" w:rsidRPr="0086605F" w:rsidRDefault="00DA55D0" w:rsidP="00B7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5,912,996</w:t>
            </w:r>
          </w:p>
        </w:tc>
      </w:tr>
      <w:tr w:rsidR="003D362B" w:rsidRPr="0086605F" w14:paraId="16FDF6FE" w14:textId="77777777" w:rsidTr="00B70513">
        <w:trPr>
          <w:cantSplit/>
          <w:trHeight w:hRule="exact" w:val="218"/>
        </w:trPr>
        <w:tc>
          <w:tcPr>
            <w:tcW w:w="3220" w:type="dxa"/>
            <w:vAlign w:val="bottom"/>
          </w:tcPr>
          <w:p w14:paraId="33CBD01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CFB1F1B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14:paraId="38E5285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4A49BA7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2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09845DA7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097608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01EABF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97730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25DFD6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090967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6ABAAD8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9EF5B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6B45751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2AA3771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82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371DD187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DFBFBF7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60" w:lineRule="exact"/>
              <w:ind w:left="-18" w:right="87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</w:tr>
    </w:tbl>
    <w:p w14:paraId="20A58452" w14:textId="77777777" w:rsidR="003D362B" w:rsidRPr="0086605F" w:rsidRDefault="003D362B" w:rsidP="00B70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54"/>
        </w:tabs>
        <w:ind w:left="-108" w:right="-90"/>
        <w:rPr>
          <w:rFonts w:ascii="Angsana New" w:hAnsi="Angsana New" w:cs="Angsana New"/>
          <w:b/>
          <w:bCs/>
          <w:sz w:val="30"/>
          <w:szCs w:val="30"/>
          <w:cs/>
        </w:rPr>
        <w:sectPr w:rsidR="003D362B" w:rsidRPr="0086605F" w:rsidSect="008E46DE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58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20"/>
        <w:gridCol w:w="992"/>
        <w:gridCol w:w="270"/>
        <w:gridCol w:w="1170"/>
        <w:gridCol w:w="270"/>
        <w:gridCol w:w="1260"/>
        <w:gridCol w:w="270"/>
        <w:gridCol w:w="1350"/>
        <w:gridCol w:w="270"/>
        <w:gridCol w:w="1170"/>
        <w:gridCol w:w="270"/>
        <w:gridCol w:w="1170"/>
        <w:gridCol w:w="270"/>
        <w:gridCol w:w="1098"/>
        <w:gridCol w:w="236"/>
        <w:gridCol w:w="1294"/>
      </w:tblGrid>
      <w:tr w:rsidR="003D362B" w:rsidRPr="0086605F" w14:paraId="74AAC126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08D1F93B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7A52F99D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br/>
            </w:r>
          </w:p>
        </w:tc>
        <w:tc>
          <w:tcPr>
            <w:tcW w:w="11360" w:type="dxa"/>
            <w:gridSpan w:val="15"/>
          </w:tcPr>
          <w:p w14:paraId="5C3EEA2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8660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(ต่อ)</w:t>
            </w:r>
          </w:p>
        </w:tc>
      </w:tr>
      <w:tr w:rsidR="003D362B" w:rsidRPr="0086605F" w14:paraId="3E5339FE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55C0B1DC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5C7423DB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9067B7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4E7CB8C" w14:textId="77777777" w:rsidR="003D362B" w:rsidRPr="0086605F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787B46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81DF5DD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06DD30F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046D3FF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83FA68A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CE4F23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62D326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EF25328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16D0DE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1FBB581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712F704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3F237CB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86605F" w14:paraId="03847C3E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19E4978C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1969A44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39A91CB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7BE5AB0" w14:textId="77777777" w:rsidR="003D362B" w:rsidRPr="0086605F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4CA9E81B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D3A294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4F527B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D1BF48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481A415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C8091D3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3B66F71D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822D47F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3EF87B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69CF79B2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577C9AF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2521F37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86605F" w14:paraId="178F0527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0C9F024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4B2760F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0C0CC23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F6428B7" w14:textId="77777777" w:rsidR="003D362B" w:rsidRPr="0086605F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07AD1B2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CB4BA5" w14:textId="77777777" w:rsidR="003D362B" w:rsidRPr="0086605F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4C21B256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3C377D3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3CD8BE6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20E679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5DA7E4D7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D02EAAB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3F15E7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1DC0D0FF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091E861B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30B6783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86605F" w14:paraId="7234E4A5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64C566AF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401264A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3B2688C6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059EDFE" w14:textId="77777777" w:rsidR="003D362B" w:rsidRPr="0086605F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250C0FDA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AC8EB38" w14:textId="77777777" w:rsidR="003D362B" w:rsidRPr="0086605F" w:rsidRDefault="003D362B" w:rsidP="003D362B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68F4B90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F6C35A4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4552891A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A6290F3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025F8057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4CB36B7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22FECB4C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23C9F1A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1548AC13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4" w:type="dxa"/>
          </w:tcPr>
          <w:p w14:paraId="1FFE19EA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D362B" w:rsidRPr="0086605F" w14:paraId="57BFE92E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72348872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360" w:type="dxa"/>
            <w:gridSpan w:val="15"/>
          </w:tcPr>
          <w:p w14:paraId="64637D04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D362B" w:rsidRPr="0086605F" w14:paraId="555CBE0A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786164AC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992" w:type="dxa"/>
            <w:vAlign w:val="bottom"/>
          </w:tcPr>
          <w:p w14:paraId="4B6007F4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1E0404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8CE845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B7583C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C0E658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516AB3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46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773FB9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D48F38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875095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2B138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9A2DF8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E22E7B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51DDEAD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F48351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05E868D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93B5E" w:rsidRPr="0086605F" w14:paraId="364B06A6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61F37845" w14:textId="5E13A142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2" w:type="dxa"/>
            <w:vAlign w:val="bottom"/>
          </w:tcPr>
          <w:p w14:paraId="5459EBD2" w14:textId="35A1ACAA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8B8C1B1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EB5415" w14:textId="738A7B0C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(253,558)</w:t>
            </w:r>
          </w:p>
        </w:tc>
        <w:tc>
          <w:tcPr>
            <w:tcW w:w="270" w:type="dxa"/>
            <w:vAlign w:val="bottom"/>
          </w:tcPr>
          <w:p w14:paraId="190566A0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3EB60E" w14:textId="2D976D30" w:rsidR="00893B5E" w:rsidRPr="0086605F" w:rsidRDefault="00046DBF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(301,093)</w:t>
            </w:r>
          </w:p>
        </w:tc>
        <w:tc>
          <w:tcPr>
            <w:tcW w:w="270" w:type="dxa"/>
            <w:vAlign w:val="bottom"/>
          </w:tcPr>
          <w:p w14:paraId="23DB3531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B946741" w14:textId="611DD635" w:rsidR="00893B5E" w:rsidRPr="0086605F" w:rsidRDefault="00046DBF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(1,620,642)</w:t>
            </w:r>
          </w:p>
        </w:tc>
        <w:tc>
          <w:tcPr>
            <w:tcW w:w="270" w:type="dxa"/>
            <w:vAlign w:val="bottom"/>
          </w:tcPr>
          <w:p w14:paraId="7749E2E8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892C442" w14:textId="3BA554B4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8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(122,964)</w:t>
            </w:r>
          </w:p>
        </w:tc>
        <w:tc>
          <w:tcPr>
            <w:tcW w:w="270" w:type="dxa"/>
            <w:vAlign w:val="bottom"/>
          </w:tcPr>
          <w:p w14:paraId="617FFA0E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A8E260" w14:textId="73A0ADDC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(1,145)</w:t>
            </w:r>
          </w:p>
        </w:tc>
        <w:tc>
          <w:tcPr>
            <w:tcW w:w="270" w:type="dxa"/>
            <w:vAlign w:val="bottom"/>
          </w:tcPr>
          <w:p w14:paraId="3B0136F2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8A5B2FD" w14:textId="46A6EAB4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D05BEB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F630F34" w14:textId="101857C0" w:rsidR="00893B5E" w:rsidRPr="0086605F" w:rsidRDefault="00046DBF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(2,299,402)</w:t>
            </w:r>
          </w:p>
        </w:tc>
      </w:tr>
      <w:tr w:rsidR="00893B5E" w:rsidRPr="0086605F" w14:paraId="15A90AD3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774AD017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vAlign w:val="bottom"/>
          </w:tcPr>
          <w:p w14:paraId="0C1DEEA1" w14:textId="1D32E098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3585C18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D1FB1C" w14:textId="597E190E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(40,132)</w:t>
            </w:r>
          </w:p>
        </w:tc>
        <w:tc>
          <w:tcPr>
            <w:tcW w:w="270" w:type="dxa"/>
            <w:vAlign w:val="bottom"/>
          </w:tcPr>
          <w:p w14:paraId="559B1459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68767F" w14:textId="55A394F3" w:rsidR="00893B5E" w:rsidRPr="0086605F" w:rsidRDefault="00046DBF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(53,696)</w:t>
            </w:r>
          </w:p>
        </w:tc>
        <w:tc>
          <w:tcPr>
            <w:tcW w:w="270" w:type="dxa"/>
            <w:vAlign w:val="bottom"/>
          </w:tcPr>
          <w:p w14:paraId="7796A9A5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F71207" w14:textId="7C6BD477" w:rsidR="00893B5E" w:rsidRPr="0086605F" w:rsidRDefault="00046DBF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(334,300)</w:t>
            </w:r>
          </w:p>
        </w:tc>
        <w:tc>
          <w:tcPr>
            <w:tcW w:w="270" w:type="dxa"/>
            <w:vAlign w:val="bottom"/>
          </w:tcPr>
          <w:p w14:paraId="467B96BF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E52EF10" w14:textId="52BAA22A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8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(11,624)</w:t>
            </w:r>
          </w:p>
        </w:tc>
        <w:tc>
          <w:tcPr>
            <w:tcW w:w="270" w:type="dxa"/>
            <w:vAlign w:val="bottom"/>
          </w:tcPr>
          <w:p w14:paraId="1EA9EBD7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C96554" w14:textId="677A9329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(464)</w:t>
            </w:r>
          </w:p>
        </w:tc>
        <w:tc>
          <w:tcPr>
            <w:tcW w:w="270" w:type="dxa"/>
            <w:vAlign w:val="bottom"/>
          </w:tcPr>
          <w:p w14:paraId="044139A3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54CC7E7" w14:textId="32CEB230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9DD0C4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A5EE5F7" w14:textId="34F77367" w:rsidR="00893B5E" w:rsidRPr="0086605F" w:rsidRDefault="00046DBF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(440,216)</w:t>
            </w:r>
          </w:p>
        </w:tc>
      </w:tr>
      <w:tr w:rsidR="00893B5E" w:rsidRPr="0086605F" w14:paraId="118E0376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4787F533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2" w:type="dxa"/>
            <w:vAlign w:val="bottom"/>
          </w:tcPr>
          <w:p w14:paraId="45D67B52" w14:textId="61F1326C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45D1CE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8E9D96" w14:textId="0E020620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vAlign w:val="bottom"/>
          </w:tcPr>
          <w:p w14:paraId="77403D7C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83AE83" w14:textId="00B516D9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110</w:t>
            </w:r>
          </w:p>
        </w:tc>
        <w:tc>
          <w:tcPr>
            <w:tcW w:w="270" w:type="dxa"/>
            <w:vAlign w:val="bottom"/>
          </w:tcPr>
          <w:p w14:paraId="34CACA28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2BA3007" w14:textId="57D5624E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17,126</w:t>
            </w:r>
          </w:p>
        </w:tc>
        <w:tc>
          <w:tcPr>
            <w:tcW w:w="270" w:type="dxa"/>
            <w:vAlign w:val="bottom"/>
          </w:tcPr>
          <w:p w14:paraId="1BD17208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D106F8D" w14:textId="382F238F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330</w:t>
            </w:r>
          </w:p>
        </w:tc>
        <w:tc>
          <w:tcPr>
            <w:tcW w:w="270" w:type="dxa"/>
            <w:vAlign w:val="bottom"/>
          </w:tcPr>
          <w:p w14:paraId="0A945B7A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861655" w14:textId="1427BB60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B13B1DD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D9B5635" w14:textId="29DD182F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4710CF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05CC212" w14:textId="635893CB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17,619</w:t>
            </w:r>
          </w:p>
        </w:tc>
      </w:tr>
      <w:tr w:rsidR="00893B5E" w:rsidRPr="0086605F" w14:paraId="084E72DF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10276DF5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3B20A4C" w14:textId="7CE031F9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041EB96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F7BB80" w14:textId="13610F7E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9E0E774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41C31B2" w14:textId="36EF65AC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8AB4A5C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E509D51" w14:textId="6C5AA67D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1,768</w:t>
            </w:r>
          </w:p>
        </w:tc>
        <w:tc>
          <w:tcPr>
            <w:tcW w:w="270" w:type="dxa"/>
            <w:vAlign w:val="bottom"/>
          </w:tcPr>
          <w:p w14:paraId="45AFE380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B76C63" w14:textId="031F5545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393</w:t>
            </w:r>
          </w:p>
        </w:tc>
        <w:tc>
          <w:tcPr>
            <w:tcW w:w="270" w:type="dxa"/>
            <w:vAlign w:val="bottom"/>
          </w:tcPr>
          <w:p w14:paraId="22C5BF00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3D1CD9" w14:textId="5D2C129E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E886D00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2CA6D5E" w14:textId="06A7508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D29D37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CE640BD" w14:textId="4A03F88A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2,161</w:t>
            </w:r>
          </w:p>
        </w:tc>
      </w:tr>
      <w:tr w:rsidR="003D362B" w:rsidRPr="0086605F" w14:paraId="53BBD2B7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4499912E" w14:textId="009F2891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18B0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418B0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93B5E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2636614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4FFB56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69E58F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E989E8D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076DF2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11DE50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08A9794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E5CD8D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0B6A53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6FAAC4C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B0B7A6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82458E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FB321CA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242DFB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504C9BA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893B5E" w:rsidRPr="0086605F" w14:paraId="009CD80B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678F90EB" w14:textId="58EBAA96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8660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และ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92" w:type="dxa"/>
            <w:vAlign w:val="bottom"/>
          </w:tcPr>
          <w:p w14:paraId="09B76A6E" w14:textId="7AA1B781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C7AB661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B39ED2" w14:textId="2909D0D1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(293,637)</w:t>
            </w:r>
          </w:p>
        </w:tc>
        <w:tc>
          <w:tcPr>
            <w:tcW w:w="270" w:type="dxa"/>
            <w:vAlign w:val="bottom"/>
          </w:tcPr>
          <w:p w14:paraId="07E0DA99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2EE02B" w14:textId="682BC4C4" w:rsidR="00893B5E" w:rsidRPr="0086605F" w:rsidRDefault="00046DBF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(354,679)</w:t>
            </w:r>
          </w:p>
        </w:tc>
        <w:tc>
          <w:tcPr>
            <w:tcW w:w="270" w:type="dxa"/>
            <w:vAlign w:val="bottom"/>
          </w:tcPr>
          <w:p w14:paraId="195AC17E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9BDB984" w14:textId="0755E58D" w:rsidR="00893B5E" w:rsidRPr="0086605F" w:rsidRDefault="00046DBF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(1,936,048)</w:t>
            </w:r>
          </w:p>
        </w:tc>
        <w:tc>
          <w:tcPr>
            <w:tcW w:w="270" w:type="dxa"/>
            <w:vAlign w:val="bottom"/>
          </w:tcPr>
          <w:p w14:paraId="0E82E661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CCE084" w14:textId="27301FDA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(133,865)</w:t>
            </w:r>
          </w:p>
        </w:tc>
        <w:tc>
          <w:tcPr>
            <w:tcW w:w="270" w:type="dxa"/>
            <w:vAlign w:val="bottom"/>
          </w:tcPr>
          <w:p w14:paraId="24CE1A85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DC2FBE" w14:textId="7C42BD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(1,609)</w:t>
            </w:r>
          </w:p>
        </w:tc>
        <w:tc>
          <w:tcPr>
            <w:tcW w:w="270" w:type="dxa"/>
            <w:vAlign w:val="bottom"/>
          </w:tcPr>
          <w:p w14:paraId="4720542E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E4A3F7A" w14:textId="276B852E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1721232" w14:textId="77777777" w:rsidR="00893B5E" w:rsidRPr="0086605F" w:rsidRDefault="00893B5E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030F110" w14:textId="11D22DFF" w:rsidR="00893B5E" w:rsidRPr="0086605F" w:rsidRDefault="00046DBF" w:rsidP="008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(2,719,838)</w:t>
            </w:r>
          </w:p>
        </w:tc>
      </w:tr>
      <w:tr w:rsidR="003D362B" w:rsidRPr="0086605F" w14:paraId="7F7F208F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1C18E0AF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vAlign w:val="bottom"/>
          </w:tcPr>
          <w:p w14:paraId="01706662" w14:textId="4BFBAE8D" w:rsidR="003D362B" w:rsidRPr="0086605F" w:rsidRDefault="00203DA3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145D2F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47B047" w14:textId="012AA86B" w:rsidR="003D362B" w:rsidRPr="0086605F" w:rsidRDefault="00203DA3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(41,494)</w:t>
            </w:r>
          </w:p>
        </w:tc>
        <w:tc>
          <w:tcPr>
            <w:tcW w:w="270" w:type="dxa"/>
            <w:vAlign w:val="bottom"/>
          </w:tcPr>
          <w:p w14:paraId="3142531C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7B1F4E" w14:textId="63238460" w:rsidR="003D362B" w:rsidRPr="0086605F" w:rsidRDefault="00203DA3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(46,683)</w:t>
            </w:r>
          </w:p>
        </w:tc>
        <w:tc>
          <w:tcPr>
            <w:tcW w:w="270" w:type="dxa"/>
            <w:vAlign w:val="bottom"/>
          </w:tcPr>
          <w:p w14:paraId="066CCDC7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1F07FD" w14:textId="2471CD8B" w:rsidR="003D362B" w:rsidRPr="0086605F" w:rsidRDefault="00203DA3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(303,05</w:t>
            </w:r>
            <w:r w:rsidR="00C10F5E" w:rsidRPr="0086605F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C822D55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11E71A" w14:textId="48C1240B" w:rsidR="003D362B" w:rsidRPr="0086605F" w:rsidRDefault="00203DA3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8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(11,09</w:t>
            </w:r>
            <w:r w:rsidR="00BF02B5" w:rsidRPr="0086605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EDBA663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8B0AEA" w14:textId="0539E0D7" w:rsidR="003D362B" w:rsidRPr="0086605F" w:rsidRDefault="00203DA3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(25</w:t>
            </w:r>
            <w:r w:rsidR="00C10F5E" w:rsidRPr="0086605F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02EA2E1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82B4C7C" w14:textId="51828E20" w:rsidR="003D362B" w:rsidRPr="0086605F" w:rsidRDefault="00203DA3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21F41C" w14:textId="77777777" w:rsidR="003D362B" w:rsidRPr="0086605F" w:rsidRDefault="003D362B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19EADD2" w14:textId="19A8EA7E" w:rsidR="003D362B" w:rsidRPr="0086605F" w:rsidRDefault="00203DA3" w:rsidP="003D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(402,58</w:t>
            </w:r>
            <w:r w:rsidR="00C10F5E" w:rsidRPr="0086605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8660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03DA3" w:rsidRPr="0086605F" w14:paraId="7F441609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1E7BA367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2" w:type="dxa"/>
            <w:vAlign w:val="bottom"/>
          </w:tcPr>
          <w:p w14:paraId="083875EC" w14:textId="475200D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910877E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2AE5C9" w14:textId="687A87B3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BE10FC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9E5987" w14:textId="4D7CDAF0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4DDD82E8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F3E994" w14:textId="66FF3BBC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4,833</w:t>
            </w:r>
          </w:p>
        </w:tc>
        <w:tc>
          <w:tcPr>
            <w:tcW w:w="270" w:type="dxa"/>
            <w:vAlign w:val="bottom"/>
          </w:tcPr>
          <w:p w14:paraId="3954B0CD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10F80BE" w14:textId="66917AAE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1,439</w:t>
            </w:r>
          </w:p>
        </w:tc>
        <w:tc>
          <w:tcPr>
            <w:tcW w:w="270" w:type="dxa"/>
            <w:vAlign w:val="bottom"/>
          </w:tcPr>
          <w:p w14:paraId="4ACAAB73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C203DFB" w14:textId="37D3630E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102</w:t>
            </w:r>
          </w:p>
        </w:tc>
        <w:tc>
          <w:tcPr>
            <w:tcW w:w="270" w:type="dxa"/>
            <w:vAlign w:val="bottom"/>
          </w:tcPr>
          <w:p w14:paraId="5BF6BE5E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3F2037A" w14:textId="3FB4D3E4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7C254E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3AFEDD7" w14:textId="2AFAF48A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6,378</w:t>
            </w:r>
          </w:p>
        </w:tc>
      </w:tr>
      <w:tr w:rsidR="00203DA3" w:rsidRPr="0086605F" w14:paraId="7A7E816E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720E5BAA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BDF8777" w14:textId="788416B0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95C99B4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814E15" w14:textId="7E6765DB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B9D3E3D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69965C" w14:textId="5FBB6F94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vAlign w:val="bottom"/>
          </w:tcPr>
          <w:p w14:paraId="0FBA05FE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E848815" w14:textId="3FAE5764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921</w:t>
            </w:r>
          </w:p>
        </w:tc>
        <w:tc>
          <w:tcPr>
            <w:tcW w:w="270" w:type="dxa"/>
            <w:vAlign w:val="bottom"/>
          </w:tcPr>
          <w:p w14:paraId="6D659147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83302D" w14:textId="5A4169BD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1,516</w:t>
            </w:r>
          </w:p>
        </w:tc>
        <w:tc>
          <w:tcPr>
            <w:tcW w:w="270" w:type="dxa"/>
            <w:vAlign w:val="bottom"/>
          </w:tcPr>
          <w:p w14:paraId="7FDC1106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861BED" w14:textId="1A8261FC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BEA199C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EE5263A" w14:textId="16F5D0B9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F84D86" w14:textId="2C79BFB6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BC2C7F8" w14:textId="54198172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</w:rPr>
              <w:t>2,446</w:t>
            </w:r>
          </w:p>
        </w:tc>
      </w:tr>
      <w:tr w:rsidR="00203DA3" w:rsidRPr="0086605F" w14:paraId="1E8F031F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62386167" w14:textId="58FA2C29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DA3C8" w14:textId="7187D8D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880F0B2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EA99E" w14:textId="4D9C3234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(335,131)</w:t>
            </w:r>
          </w:p>
        </w:tc>
        <w:tc>
          <w:tcPr>
            <w:tcW w:w="270" w:type="dxa"/>
            <w:vAlign w:val="bottom"/>
          </w:tcPr>
          <w:p w14:paraId="02DDDAC9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EEFF8" w14:textId="087D5323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501D3B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401,349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1E8B140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4988D" w14:textId="467BE4E1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501D3B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2,233,35</w:t>
            </w:r>
            <w:r w:rsidR="00C10F5E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ABD2AD3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0A3B6" w14:textId="1FADD4A8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(14</w:t>
            </w:r>
            <w:r w:rsidR="00A34E3F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2,000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D356CC4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A410A" w14:textId="50A07FC1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(1,76</w:t>
            </w:r>
            <w:r w:rsidR="00C10F5E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9BE126C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58164" w14:textId="77422F3E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D1B019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D6F98" w14:textId="3A2341A6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A34E3F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3,113,59</w:t>
            </w:r>
            <w:r w:rsidR="00C10F5E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203DA3" w:rsidRPr="0086605F" w14:paraId="1D64047B" w14:textId="77777777" w:rsidTr="00E460D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6F777B20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5BB63AC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EBB0CD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CEA70DB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F846DF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7C38D2A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0B47EB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D2DD09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77673DD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47DE13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E1F2AE2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BD11D7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C625AF8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448AB4B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2E035DD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E7F1C0D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03DA3" w:rsidRPr="0086605F" w14:paraId="1ACA5B6D" w14:textId="77777777" w:rsidTr="001E03A6">
        <w:trPr>
          <w:cantSplit/>
          <w:trHeight w:hRule="exact" w:val="317"/>
        </w:trPr>
        <w:tc>
          <w:tcPr>
            <w:tcW w:w="3220" w:type="dxa"/>
          </w:tcPr>
          <w:p w14:paraId="210CA080" w14:textId="18EF5121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92" w:type="dxa"/>
          </w:tcPr>
          <w:p w14:paraId="7C7622B7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B1ECCFA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AA6E75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05C5DF6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8D8FF1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D7E7D8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E61466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A9591B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CC48A9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80C4BCB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C480C4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8CA6C2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51E64C39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B070858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27D7BF15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03DA3" w:rsidRPr="0086605F" w14:paraId="16E8C60C" w14:textId="77777777" w:rsidTr="001F0947">
        <w:trPr>
          <w:cantSplit/>
          <w:trHeight w:hRule="exact" w:val="317"/>
        </w:trPr>
        <w:tc>
          <w:tcPr>
            <w:tcW w:w="3220" w:type="dxa"/>
          </w:tcPr>
          <w:p w14:paraId="002F470F" w14:textId="30081D68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30C5C605" w14:textId="425CDE05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313,117</w:t>
            </w:r>
          </w:p>
        </w:tc>
        <w:tc>
          <w:tcPr>
            <w:tcW w:w="270" w:type="dxa"/>
          </w:tcPr>
          <w:p w14:paraId="2E4A70CE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8D65F88" w14:textId="7FBE4B5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856,303</w:t>
            </w:r>
          </w:p>
        </w:tc>
        <w:tc>
          <w:tcPr>
            <w:tcW w:w="270" w:type="dxa"/>
          </w:tcPr>
          <w:p w14:paraId="531BD64C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F8FF0B" w14:textId="5A837735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277,606</w:t>
            </w:r>
          </w:p>
        </w:tc>
        <w:tc>
          <w:tcPr>
            <w:tcW w:w="270" w:type="dxa"/>
          </w:tcPr>
          <w:p w14:paraId="045D363F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6F6BC13" w14:textId="347B8DAF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1,170,273</w:t>
            </w:r>
          </w:p>
        </w:tc>
        <w:tc>
          <w:tcPr>
            <w:tcW w:w="270" w:type="dxa"/>
          </w:tcPr>
          <w:p w14:paraId="4299C652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05A1214" w14:textId="509E5941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28,258</w:t>
            </w:r>
          </w:p>
        </w:tc>
        <w:tc>
          <w:tcPr>
            <w:tcW w:w="270" w:type="dxa"/>
          </w:tcPr>
          <w:p w14:paraId="3A745E63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D55BCA1" w14:textId="65D2F032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888</w:t>
            </w:r>
          </w:p>
        </w:tc>
        <w:tc>
          <w:tcPr>
            <w:tcW w:w="270" w:type="dxa"/>
          </w:tcPr>
          <w:p w14:paraId="7D323CF5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0B59865B" w14:textId="6855A958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63,110</w:t>
            </w:r>
          </w:p>
        </w:tc>
        <w:tc>
          <w:tcPr>
            <w:tcW w:w="236" w:type="dxa"/>
          </w:tcPr>
          <w:p w14:paraId="04841493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5A15F1C4" w14:textId="7CA379A4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2,709,555</w:t>
            </w:r>
          </w:p>
        </w:tc>
      </w:tr>
      <w:tr w:rsidR="00203DA3" w:rsidRPr="0086605F" w14:paraId="1FF61290" w14:textId="77777777" w:rsidTr="001F0947">
        <w:trPr>
          <w:cantSplit/>
          <w:trHeight w:hRule="exact" w:val="317"/>
        </w:trPr>
        <w:tc>
          <w:tcPr>
            <w:tcW w:w="3220" w:type="dxa"/>
          </w:tcPr>
          <w:p w14:paraId="3C75A94E" w14:textId="148A2402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2566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14:paraId="08ECEC08" w14:textId="75F22778" w:rsidR="00203DA3" w:rsidRPr="0086605F" w:rsidRDefault="00A34E3F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315,22</w:t>
            </w:r>
            <w:r w:rsidR="00C10F5E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427A875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07630CD" w14:textId="38236E44" w:rsidR="00203DA3" w:rsidRPr="0086605F" w:rsidRDefault="00A34E3F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934,156</w:t>
            </w:r>
          </w:p>
        </w:tc>
        <w:tc>
          <w:tcPr>
            <w:tcW w:w="270" w:type="dxa"/>
          </w:tcPr>
          <w:p w14:paraId="513AE6F6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BBB57F0" w14:textId="0B21EE55" w:rsidR="00203DA3" w:rsidRPr="0086605F" w:rsidRDefault="00A34E3F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267,704</w:t>
            </w:r>
          </w:p>
        </w:tc>
        <w:tc>
          <w:tcPr>
            <w:tcW w:w="270" w:type="dxa"/>
          </w:tcPr>
          <w:p w14:paraId="3D297F0F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BFC395D" w14:textId="3BDA65F4" w:rsidR="00203DA3" w:rsidRPr="0086605F" w:rsidRDefault="00A34E3F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1,180,58</w:t>
            </w:r>
            <w:r w:rsidR="00C10F5E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631999A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7DE6351" w14:textId="364CE368" w:rsidR="00203DA3" w:rsidRPr="0086605F" w:rsidRDefault="00A34E3F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29,830</w:t>
            </w:r>
          </w:p>
        </w:tc>
        <w:tc>
          <w:tcPr>
            <w:tcW w:w="270" w:type="dxa"/>
          </w:tcPr>
          <w:p w14:paraId="7994E101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F88E79C" w14:textId="64E2317F" w:rsidR="00203DA3" w:rsidRPr="0086605F" w:rsidRDefault="00A34E3F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79</w:t>
            </w:r>
            <w:r w:rsidR="00C10F5E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22A3C71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495D7CB0" w14:textId="4B31B67F" w:rsidR="00203DA3" w:rsidRPr="0086605F" w:rsidRDefault="00A34E3F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71,102</w:t>
            </w:r>
          </w:p>
        </w:tc>
        <w:tc>
          <w:tcPr>
            <w:tcW w:w="236" w:type="dxa"/>
          </w:tcPr>
          <w:p w14:paraId="22854A46" w14:textId="77777777" w:rsidR="00203DA3" w:rsidRPr="0086605F" w:rsidRDefault="00203DA3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6E7F2D34" w14:textId="55957C6C" w:rsidR="00203DA3" w:rsidRPr="0086605F" w:rsidRDefault="00A34E3F" w:rsidP="0020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2,799,</w:t>
            </w:r>
            <w:r w:rsidR="009808C1" w:rsidRPr="008660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398</w:t>
            </w:r>
          </w:p>
        </w:tc>
      </w:tr>
    </w:tbl>
    <w:p w14:paraId="03DE3A87" w14:textId="40775E9D" w:rsidR="00750D5C" w:rsidRPr="0086605F" w:rsidRDefault="00750D5C" w:rsidP="00750D5C">
      <w:pPr>
        <w:tabs>
          <w:tab w:val="clear" w:pos="454"/>
          <w:tab w:val="clear" w:pos="680"/>
        </w:tabs>
        <w:jc w:val="thaiDistribute"/>
        <w:rPr>
          <w:rFonts w:ascii="Angsana New" w:hAnsi="Angsana New" w:cs="Angsana New"/>
          <w:sz w:val="30"/>
          <w:szCs w:val="30"/>
          <w:cs/>
        </w:rPr>
        <w:sectPr w:rsidR="00750D5C" w:rsidRPr="0086605F" w:rsidSect="00CA1428">
          <w:headerReference w:type="default" r:id="rId18"/>
          <w:footerReference w:type="default" r:id="rId19"/>
          <w:headerReference w:type="first" r:id="rId20"/>
          <w:footerReference w:type="first" r:id="rId21"/>
          <w:pgSz w:w="16834" w:h="11909" w:orient="landscape" w:code="9"/>
          <w:pgMar w:top="691" w:right="1152" w:bottom="1199" w:left="1152" w:header="720" w:footer="720" w:gutter="0"/>
          <w:cols w:space="720"/>
          <w:docGrid w:linePitch="360"/>
        </w:sectPr>
      </w:pPr>
    </w:p>
    <w:p w14:paraId="652CA974" w14:textId="6609BCF1" w:rsidR="008D65A3" w:rsidRPr="0086605F" w:rsidRDefault="008D65A3" w:rsidP="008D65A3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ต้นทุนการกู้ยืมที่เกี่ยวข้องกับการได้มาซึ่งที่ดิน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 อาคารและเครื่องจักร</w:t>
      </w:r>
      <w:r w:rsidRPr="0086605F">
        <w:rPr>
          <w:rFonts w:ascii="Angsana New" w:hAnsi="Angsana New" w:cs="Angsana New"/>
          <w:sz w:val="30"/>
          <w:szCs w:val="30"/>
          <w:cs/>
        </w:rPr>
        <w:t>โรงงานใหม่ของกลุ่มบริษัทและบริษัทได้บันทึกเป็นส่วนหนึ่งของต้นทุนสินทรัพย์</w:t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>จํานวน</w:t>
      </w:r>
      <w:r w:rsidR="0085160D" w:rsidRPr="0086605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E7A24" w:rsidRPr="0086605F">
        <w:rPr>
          <w:rFonts w:ascii="Angsana New" w:hAnsi="Angsana New" w:cs="Angsana New"/>
          <w:spacing w:val="-4"/>
          <w:sz w:val="30"/>
          <w:szCs w:val="30"/>
        </w:rPr>
        <w:t xml:space="preserve">142.4 </w:t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Pr="0086605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="00016519" w:rsidRPr="0086605F">
        <w:rPr>
          <w:rFonts w:ascii="Angsana New" w:hAnsi="Angsana New" w:cs="Angsana New"/>
          <w:spacing w:val="-4"/>
          <w:sz w:val="30"/>
          <w:szCs w:val="30"/>
        </w:rPr>
        <w:t xml:space="preserve"> 10.</w:t>
      </w:r>
      <w:r w:rsidR="00810C39" w:rsidRPr="0086605F">
        <w:rPr>
          <w:rFonts w:ascii="Angsana New" w:hAnsi="Angsana New" w:cs="Angsana New"/>
          <w:spacing w:val="-4"/>
          <w:sz w:val="30"/>
          <w:szCs w:val="30"/>
        </w:rPr>
        <w:t>1</w:t>
      </w:r>
      <w:r w:rsidRPr="0086605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ตามลำดับ </w:t>
      </w:r>
      <w:r w:rsidRPr="0086605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C418B0" w:rsidRPr="0086605F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8514F1" w:rsidRPr="0086605F">
        <w:rPr>
          <w:rFonts w:ascii="Angsana New" w:hAnsi="Angsana New" w:cs="Angsana New"/>
          <w:i/>
          <w:iCs/>
          <w:spacing w:val="-4"/>
          <w:sz w:val="30"/>
          <w:szCs w:val="30"/>
        </w:rPr>
        <w:t>5</w:t>
      </w:r>
      <w:r w:rsidRPr="0086605F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3B4D26" w:rsidRPr="0086605F">
        <w:rPr>
          <w:rFonts w:ascii="Angsana New" w:hAnsi="Angsana New" w:cs="Angsana New"/>
          <w:i/>
          <w:iCs/>
          <w:spacing w:val="-4"/>
          <w:sz w:val="30"/>
          <w:szCs w:val="30"/>
        </w:rPr>
        <w:t>47</w:t>
      </w:r>
      <w:r w:rsidR="008514F1" w:rsidRPr="0086605F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.2 </w:t>
      </w:r>
      <w:r w:rsidR="008514F1" w:rsidRPr="0086605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="008514F1" w:rsidRPr="0086605F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8514F1" w:rsidRPr="0086605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และ</w:t>
      </w:r>
      <w:r w:rsidR="008514F1" w:rsidRPr="0086605F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4.</w:t>
      </w:r>
      <w:r w:rsidR="008514F1" w:rsidRPr="0086605F">
        <w:rPr>
          <w:rFonts w:ascii="Angsana New" w:hAnsi="Angsana New" w:cs="Angsana New" w:hint="cs"/>
          <w:i/>
          <w:iCs/>
          <w:spacing w:val="-4"/>
          <w:sz w:val="30"/>
          <w:szCs w:val="30"/>
        </w:rPr>
        <w:t>6</w:t>
      </w:r>
      <w:r w:rsidR="008514F1" w:rsidRPr="0086605F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8514F1" w:rsidRPr="0086605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Pr="0086605F">
        <w:rPr>
          <w:rFonts w:ascii="Angsana New" w:hAnsi="Angsana New" w:cs="Angsana New"/>
          <w:i/>
          <w:iCs/>
          <w:sz w:val="30"/>
          <w:szCs w:val="30"/>
          <w:cs/>
        </w:rPr>
        <w:t xml:space="preserve"> ตามลำดับ)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มีอัตราดอกเบี้ยที่รับรู้</w:t>
      </w:r>
      <w:r w:rsidRPr="0086605F">
        <w:rPr>
          <w:rFonts w:ascii="Angsana New" w:hAnsi="Angsana New" w:cs="Angsana New" w:hint="cs"/>
          <w:sz w:val="30"/>
          <w:szCs w:val="30"/>
          <w:cs/>
        </w:rPr>
        <w:t>ระหว่าง</w:t>
      </w:r>
      <w:r w:rsidRPr="0086605F">
        <w:rPr>
          <w:rFonts w:ascii="Angsana New" w:hAnsi="Angsana New" w:cs="Angsana New"/>
          <w:sz w:val="30"/>
          <w:szCs w:val="30"/>
          <w:cs/>
        </w:rPr>
        <w:t>ร้อยล</w:t>
      </w:r>
      <w:r w:rsidRPr="0086605F">
        <w:rPr>
          <w:rFonts w:ascii="Angsana New" w:hAnsi="Angsana New" w:cs="Angsana New" w:hint="cs"/>
          <w:sz w:val="30"/>
          <w:szCs w:val="30"/>
          <w:cs/>
        </w:rPr>
        <w:t>ะ</w:t>
      </w:r>
      <w:r w:rsidR="000B33CE"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33CE" w:rsidRPr="0086605F">
        <w:rPr>
          <w:rFonts w:ascii="Angsana New" w:hAnsi="Angsana New" w:cs="Angsana New"/>
          <w:sz w:val="30"/>
          <w:szCs w:val="30"/>
        </w:rPr>
        <w:t>2.00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ถึงร้อยละ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="000B33CE" w:rsidRPr="0086605F">
        <w:rPr>
          <w:rFonts w:ascii="Angsana New" w:hAnsi="Angsana New" w:cs="Angsana New"/>
          <w:sz w:val="30"/>
          <w:szCs w:val="30"/>
        </w:rPr>
        <w:t>4.96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และ</w:t>
      </w:r>
      <w:r w:rsidRPr="0086605F">
        <w:rPr>
          <w:rFonts w:ascii="Angsana New" w:hAnsi="Angsana New" w:cs="Angsana New"/>
          <w:sz w:val="30"/>
          <w:szCs w:val="30"/>
          <w:cs/>
        </w:rPr>
        <w:t>ระหว่างร้อยละ</w:t>
      </w:r>
      <w:r w:rsidR="000B33CE" w:rsidRPr="0086605F">
        <w:rPr>
          <w:rFonts w:ascii="Angsana New" w:hAnsi="Angsana New" w:cs="Angsana New"/>
          <w:sz w:val="30"/>
          <w:szCs w:val="30"/>
        </w:rPr>
        <w:t xml:space="preserve"> 4.09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ถึง</w:t>
      </w:r>
      <w:r w:rsidR="008514F1"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ร้อยละ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="000B33CE" w:rsidRPr="0086605F">
        <w:rPr>
          <w:rFonts w:ascii="Angsana New" w:hAnsi="Angsana New" w:cs="Angsana New"/>
          <w:sz w:val="30"/>
          <w:szCs w:val="30"/>
        </w:rPr>
        <w:t>4.63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i/>
          <w:iCs/>
          <w:sz w:val="30"/>
          <w:szCs w:val="30"/>
        </w:rPr>
        <w:t>(</w:t>
      </w:r>
      <w:r w:rsidR="00C418B0" w:rsidRPr="0086605F">
        <w:rPr>
          <w:rFonts w:ascii="Angsana New" w:hAnsi="Angsana New" w:cs="Angsana New"/>
          <w:i/>
          <w:iCs/>
          <w:sz w:val="30"/>
          <w:szCs w:val="30"/>
        </w:rPr>
        <w:t>256</w:t>
      </w:r>
      <w:r w:rsidR="00136F2B" w:rsidRPr="0086605F">
        <w:rPr>
          <w:rFonts w:ascii="Angsana New" w:hAnsi="Angsana New" w:cs="Angsana New"/>
          <w:i/>
          <w:iCs/>
          <w:sz w:val="30"/>
          <w:szCs w:val="30"/>
        </w:rPr>
        <w:t>5</w:t>
      </w:r>
      <w:r w:rsidRPr="0086605F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ระหว่าง</w:t>
      </w:r>
      <w:r w:rsidRPr="0086605F">
        <w:rPr>
          <w:rFonts w:ascii="Angsana New" w:hAnsi="Angsana New" w:cs="Angsana New"/>
          <w:i/>
          <w:iCs/>
          <w:sz w:val="30"/>
          <w:szCs w:val="30"/>
          <w:cs/>
        </w:rPr>
        <w:t>ร้อยละ</w:t>
      </w:r>
      <w:r w:rsidR="008514F1" w:rsidRPr="0086605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8514F1" w:rsidRPr="0086605F">
        <w:rPr>
          <w:rFonts w:ascii="Angsana New" w:hAnsi="Angsana New" w:cs="Angsana New" w:hint="cs"/>
          <w:i/>
          <w:iCs/>
          <w:sz w:val="30"/>
          <w:szCs w:val="30"/>
        </w:rPr>
        <w:t>1</w:t>
      </w:r>
      <w:r w:rsidR="008514F1"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.</w:t>
      </w:r>
      <w:r w:rsidR="008514F1" w:rsidRPr="0086605F">
        <w:rPr>
          <w:rFonts w:ascii="Angsana New" w:hAnsi="Angsana New" w:cs="Angsana New" w:hint="cs"/>
          <w:i/>
          <w:iCs/>
          <w:sz w:val="30"/>
          <w:szCs w:val="30"/>
        </w:rPr>
        <w:t>16</w:t>
      </w:r>
      <w:r w:rsidR="008514F1" w:rsidRPr="0086605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514F1" w:rsidRPr="0086605F">
        <w:rPr>
          <w:rFonts w:ascii="Angsana New" w:hAnsi="Angsana New" w:cs="Angsana New"/>
          <w:i/>
          <w:iCs/>
          <w:sz w:val="30"/>
          <w:szCs w:val="30"/>
          <w:cs/>
        </w:rPr>
        <w:t>ถึงร้อยละ</w:t>
      </w:r>
      <w:r w:rsidR="008514F1" w:rsidRPr="0086605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514F1" w:rsidRPr="0086605F">
        <w:rPr>
          <w:rFonts w:ascii="Angsana New" w:hAnsi="Angsana New" w:cs="Angsana New" w:hint="cs"/>
          <w:i/>
          <w:iCs/>
          <w:sz w:val="30"/>
          <w:szCs w:val="30"/>
        </w:rPr>
        <w:t>6</w:t>
      </w:r>
      <w:r w:rsidR="008514F1"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.</w:t>
      </w:r>
      <w:r w:rsidR="008514F1" w:rsidRPr="0086605F">
        <w:rPr>
          <w:rFonts w:ascii="Angsana New" w:hAnsi="Angsana New" w:cs="Angsana New" w:hint="cs"/>
          <w:i/>
          <w:iCs/>
          <w:sz w:val="30"/>
          <w:szCs w:val="30"/>
        </w:rPr>
        <w:t>46</w:t>
      </w:r>
      <w:r w:rsidR="008514F1" w:rsidRPr="0086605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514F1"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8514F1" w:rsidRPr="0086605F">
        <w:rPr>
          <w:rFonts w:ascii="Angsana New" w:hAnsi="Angsana New" w:cs="Angsana New"/>
          <w:i/>
          <w:iCs/>
          <w:sz w:val="30"/>
          <w:szCs w:val="30"/>
          <w:cs/>
        </w:rPr>
        <w:t>ระหว่างร้อยละ</w:t>
      </w:r>
      <w:r w:rsidR="008514F1" w:rsidRPr="0086605F">
        <w:rPr>
          <w:rFonts w:ascii="Angsana New" w:hAnsi="Angsana New" w:cs="Angsana New"/>
          <w:i/>
          <w:iCs/>
          <w:sz w:val="30"/>
          <w:szCs w:val="30"/>
        </w:rPr>
        <w:t xml:space="preserve"> 3.10 </w:t>
      </w:r>
      <w:r w:rsidR="008514F1" w:rsidRPr="0086605F">
        <w:rPr>
          <w:rFonts w:ascii="Angsana New" w:hAnsi="Angsana New" w:cs="Angsana New"/>
          <w:i/>
          <w:iCs/>
          <w:sz w:val="30"/>
          <w:szCs w:val="30"/>
          <w:cs/>
        </w:rPr>
        <w:t>ถึง</w:t>
      </w:r>
      <w:r w:rsidR="008514F1" w:rsidRPr="0086605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8514F1" w:rsidRPr="0086605F">
        <w:rPr>
          <w:rFonts w:ascii="Angsana New" w:hAnsi="Angsana New" w:cs="Angsana New"/>
          <w:i/>
          <w:iCs/>
          <w:sz w:val="30"/>
          <w:szCs w:val="30"/>
          <w:cs/>
        </w:rPr>
        <w:t>ร้อยละ</w:t>
      </w:r>
      <w:r w:rsidR="008514F1" w:rsidRPr="0086605F">
        <w:rPr>
          <w:rFonts w:ascii="Angsana New" w:hAnsi="Angsana New" w:cs="Angsana New"/>
          <w:i/>
          <w:iCs/>
          <w:sz w:val="30"/>
          <w:szCs w:val="30"/>
        </w:rPr>
        <w:t xml:space="preserve"> 4.51</w:t>
      </w:r>
      <w:r w:rsidR="008514F1"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i/>
          <w:iCs/>
          <w:sz w:val="30"/>
          <w:szCs w:val="30"/>
          <w:cs/>
        </w:rPr>
        <w:t>ตามลำดับ)</w:t>
      </w:r>
    </w:p>
    <w:p w14:paraId="39267562" w14:textId="77777777" w:rsidR="008D65A3" w:rsidRPr="0086605F" w:rsidRDefault="008D65A3" w:rsidP="008D65A3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3720B7E" w14:textId="1CEABDF0" w:rsidR="008D65A3" w:rsidRPr="0086605F" w:rsidRDefault="008D65A3" w:rsidP="00CA57D2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6605F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="00C418B0" w:rsidRPr="0086605F">
        <w:rPr>
          <w:rFonts w:asciiTheme="majorBidi" w:hAnsiTheme="majorBidi" w:cstheme="majorBidi"/>
          <w:sz w:val="30"/>
          <w:szCs w:val="30"/>
        </w:rPr>
        <w:t>256</w:t>
      </w:r>
      <w:r w:rsidR="00136F2B" w:rsidRPr="0086605F">
        <w:rPr>
          <w:rFonts w:asciiTheme="majorBidi" w:hAnsiTheme="majorBidi" w:cstheme="majorBidi"/>
          <w:sz w:val="30"/>
          <w:szCs w:val="30"/>
        </w:rPr>
        <w:t>6</w:t>
      </w:r>
      <w:r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Pr="0086605F">
        <w:rPr>
          <w:rFonts w:asciiTheme="majorBidi" w:hAnsiTheme="majorBidi" w:cstheme="majorBidi" w:hint="cs"/>
          <w:sz w:val="30"/>
          <w:szCs w:val="30"/>
          <w:cs/>
        </w:rPr>
        <w:t>ที่ดินบางรายการ</w:t>
      </w:r>
      <w:r w:rsidRPr="0086605F">
        <w:rPr>
          <w:rFonts w:ascii="Angsana New" w:hAnsi="Angsana New" w:cs="Angsana New"/>
          <w:sz w:val="30"/>
          <w:szCs w:val="30"/>
          <w:cs/>
        </w:rPr>
        <w:t>ของ</w:t>
      </w:r>
      <w:r w:rsidRPr="0086605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6605F">
        <w:rPr>
          <w:rFonts w:ascii="Angsana New" w:hAnsi="Angsana New" w:cs="Angsana New" w:hint="cs"/>
          <w:sz w:val="30"/>
          <w:szCs w:val="30"/>
          <w:cs/>
        </w:rPr>
        <w:t>ได้ถูกวัดมูลค่า</w:t>
      </w:r>
      <w:r w:rsidRPr="0086605F">
        <w:rPr>
          <w:rFonts w:ascii="Angsana New" w:hAnsi="Angsana New" w:cs="Angsana New"/>
          <w:sz w:val="30"/>
          <w:szCs w:val="30"/>
          <w:cs/>
        </w:rPr>
        <w:t>ใหม่</w:t>
      </w:r>
      <w:r w:rsidRPr="0086605F">
        <w:rPr>
          <w:rFonts w:asciiTheme="majorBidi" w:hAnsiTheme="majorBidi" w:cstheme="majorBidi"/>
          <w:sz w:val="30"/>
          <w:szCs w:val="30"/>
          <w:cs/>
        </w:rPr>
        <w:t>โดยผู้ประเมินราคาอิสระ</w:t>
      </w:r>
      <w:r w:rsidRPr="0086605F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86605F">
        <w:rPr>
          <w:rFonts w:asciiTheme="majorBidi" w:hAnsiTheme="majorBidi" w:cstheme="majorBidi"/>
          <w:sz w:val="30"/>
          <w:szCs w:val="30"/>
          <w:cs/>
        </w:rPr>
        <w:t>วิธีมูลค่าตลาดสำหรับการใช้ประโยชน์ปัจจุบัน ซึ่งจัดลำดับมูลค่ายุติธรรมเป็นระดับ</w:t>
      </w:r>
      <w:r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="00C418B0" w:rsidRPr="0086605F">
        <w:rPr>
          <w:rFonts w:asciiTheme="majorBidi" w:hAnsiTheme="majorBidi" w:cstheme="majorBidi"/>
          <w:sz w:val="30"/>
          <w:szCs w:val="30"/>
        </w:rPr>
        <w:t>3</w:t>
      </w:r>
      <w:r w:rsidRPr="0086605F">
        <w:rPr>
          <w:rFonts w:asciiTheme="majorBidi" w:hAnsiTheme="majorBidi" w:cstheme="majorBidi" w:hint="cs"/>
          <w:sz w:val="30"/>
          <w:szCs w:val="30"/>
          <w:cs/>
        </w:rPr>
        <w:t xml:space="preserve"> ซึ่งในงบการเงินรวม</w:t>
      </w:r>
      <w:r w:rsidRPr="0086605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กลับรายการผลขาดทุนจากการตีราคาที่ดินใหม่จำนวน </w:t>
      </w:r>
      <w:r w:rsidR="00CA2845" w:rsidRPr="0086605F">
        <w:rPr>
          <w:rFonts w:ascii="Angsana New" w:hAnsi="Angsana New" w:cs="Angsana New"/>
          <w:sz w:val="30"/>
          <w:szCs w:val="30"/>
        </w:rPr>
        <w:t>20.9</w:t>
      </w:r>
      <w:r w:rsidR="00136F2B"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3F3B95" w:rsidRPr="0086605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3F3B95" w:rsidRPr="0086605F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2565: 5.1 </w:t>
      </w:r>
      <w:r w:rsidR="003F3B95" w:rsidRPr="0086605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="003F3B95" w:rsidRPr="0086605F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3F3B95"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ในกำไรขาดทุนและรับรู้สำรองการ</w:t>
      </w:r>
      <w:r w:rsidR="00DF11E7" w:rsidRPr="0086605F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ตีราคาที่ดินใหม่สุทธิภาษีเงินได้จำนวน </w:t>
      </w:r>
      <w:r w:rsidR="00CA2845" w:rsidRPr="0086605F">
        <w:rPr>
          <w:rFonts w:ascii="Angsana New" w:hAnsi="Angsana New" w:cs="Angsana New"/>
          <w:sz w:val="30"/>
          <w:szCs w:val="30"/>
        </w:rPr>
        <w:t>12.6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3F3B95" w:rsidRPr="0086605F">
        <w:rPr>
          <w:rFonts w:ascii="Angsana New" w:hAnsi="Angsana New" w:cs="Angsana New"/>
          <w:sz w:val="30"/>
          <w:szCs w:val="30"/>
        </w:rPr>
        <w:t xml:space="preserve"> </w:t>
      </w:r>
      <w:r w:rsidR="003F3B95" w:rsidRPr="0086605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3F3B95" w:rsidRPr="0086605F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2565: 34.4 </w:t>
      </w:r>
      <w:r w:rsidR="003F3B95" w:rsidRPr="0086605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="003F3B95" w:rsidRPr="0086605F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DF11E7"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ในกำไรขาดทุนเบ็ดเสร็จอื่น </w:t>
      </w:r>
      <w:r w:rsidR="00CA57D2" w:rsidRPr="0086605F">
        <w:rPr>
          <w:rFonts w:asciiTheme="majorBidi" w:hAnsiTheme="majorBidi" w:cstheme="majorBidi" w:hint="cs"/>
          <w:sz w:val="30"/>
          <w:szCs w:val="30"/>
          <w:cs/>
        </w:rPr>
        <w:t>ทั้งนี้ ที่ดินของกลุ่มบริษัทและบริษัทจะมีมูลค่าสุทธิทางบัญชี ณ วันที่</w:t>
      </w:r>
      <w:r w:rsidR="00FA06CF"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="00C418B0" w:rsidRPr="0086605F">
        <w:rPr>
          <w:rFonts w:asciiTheme="majorBidi" w:hAnsiTheme="majorBidi" w:cstheme="majorBidi"/>
          <w:sz w:val="30"/>
          <w:szCs w:val="30"/>
        </w:rPr>
        <w:t>31</w:t>
      </w:r>
      <w:r w:rsidR="00CA57D2"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="00CA57D2" w:rsidRPr="0086605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C418B0" w:rsidRPr="0086605F">
        <w:rPr>
          <w:rFonts w:asciiTheme="majorBidi" w:hAnsiTheme="majorBidi" w:cstheme="majorBidi"/>
          <w:sz w:val="30"/>
          <w:szCs w:val="30"/>
        </w:rPr>
        <w:t>256</w:t>
      </w:r>
      <w:r w:rsidR="00136F2B" w:rsidRPr="0086605F">
        <w:rPr>
          <w:rFonts w:asciiTheme="majorBidi" w:hAnsiTheme="majorBidi" w:cstheme="majorBidi"/>
          <w:sz w:val="30"/>
          <w:szCs w:val="30"/>
        </w:rPr>
        <w:t>6</w:t>
      </w:r>
      <w:r w:rsidR="00CA57D2"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="00CA57D2" w:rsidRPr="0086605F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9C6688" w:rsidRPr="0086605F">
        <w:rPr>
          <w:rFonts w:ascii="Angsana New" w:hAnsi="Angsana New" w:cs="Angsana New"/>
          <w:sz w:val="30"/>
          <w:szCs w:val="30"/>
        </w:rPr>
        <w:t>1,774.7</w:t>
      </w:r>
      <w:r w:rsidR="007E7DC9" w:rsidRPr="0086605F">
        <w:rPr>
          <w:rFonts w:ascii="Angsana New" w:hAnsi="Angsana New" w:cs="Angsana New"/>
          <w:sz w:val="30"/>
          <w:szCs w:val="30"/>
        </w:rPr>
        <w:t xml:space="preserve"> </w:t>
      </w:r>
      <w:r w:rsidR="00CA57D2" w:rsidRPr="0086605F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C618D8" w:rsidRPr="0086605F">
        <w:rPr>
          <w:rFonts w:asciiTheme="majorBidi" w:hAnsiTheme="majorBidi" w:cstheme="majorBidi"/>
          <w:sz w:val="30"/>
          <w:szCs w:val="30"/>
        </w:rPr>
        <w:t>25</w:t>
      </w:r>
      <w:r w:rsidR="009C6688" w:rsidRPr="0086605F">
        <w:rPr>
          <w:rFonts w:asciiTheme="majorBidi" w:hAnsiTheme="majorBidi" w:cstheme="majorBidi"/>
          <w:sz w:val="30"/>
          <w:szCs w:val="30"/>
        </w:rPr>
        <w:t>2.9</w:t>
      </w:r>
      <w:r w:rsidR="00CA57D2"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="00CA57D2" w:rsidRPr="0086605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A06CF" w:rsidRPr="008660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57D2" w:rsidRPr="0086605F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FA06CF" w:rsidRPr="008660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57D2" w:rsidRPr="0086605F">
        <w:rPr>
          <w:rFonts w:asciiTheme="majorBidi" w:hAnsiTheme="majorBidi" w:cstheme="majorBidi" w:hint="cs"/>
          <w:sz w:val="30"/>
          <w:szCs w:val="30"/>
          <w:cs/>
        </w:rPr>
        <w:t>หากวัดมูลค่าด้วยราคาทุน</w:t>
      </w:r>
      <w:r w:rsidR="00D6523D"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="00D6523D" w:rsidRPr="0086605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418B0" w:rsidRPr="0086605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36F2B" w:rsidRPr="0086605F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7E7DC9" w:rsidRPr="0086605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E7DC9" w:rsidRPr="0086605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36F2B" w:rsidRPr="0086605F">
        <w:rPr>
          <w:rFonts w:ascii="Angsana New" w:hAnsi="Angsana New" w:cs="Angsana New"/>
          <w:i/>
          <w:iCs/>
          <w:sz w:val="30"/>
          <w:szCs w:val="30"/>
        </w:rPr>
        <w:t xml:space="preserve">1,727.3 </w:t>
      </w:r>
      <w:r w:rsidR="00136F2B" w:rsidRPr="0086605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136F2B" w:rsidRPr="0086605F">
        <w:rPr>
          <w:rFonts w:asciiTheme="majorBidi" w:hAnsiTheme="majorBidi" w:cstheme="majorBidi"/>
          <w:i/>
          <w:iCs/>
          <w:sz w:val="30"/>
          <w:szCs w:val="30"/>
        </w:rPr>
        <w:t xml:space="preserve">250.8 </w:t>
      </w:r>
      <w:r w:rsidR="00D6523D"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="00D6523D" w:rsidRPr="0086605F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92FA0EA" w14:textId="77777777" w:rsidR="008D65A3" w:rsidRPr="0086605F" w:rsidRDefault="008D65A3" w:rsidP="008D6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5670"/>
      </w:tblGrid>
      <w:tr w:rsidR="008D65A3" w:rsidRPr="0086605F" w14:paraId="5D00444E" w14:textId="77777777" w:rsidTr="00CA6679">
        <w:trPr>
          <w:trHeight w:val="63"/>
          <w:tblHeader/>
        </w:trPr>
        <w:tc>
          <w:tcPr>
            <w:tcW w:w="3870" w:type="dxa"/>
            <w:vAlign w:val="bottom"/>
          </w:tcPr>
          <w:p w14:paraId="533CF711" w14:textId="77777777" w:rsidR="008D65A3" w:rsidRPr="0086605F" w:rsidRDefault="008D65A3" w:rsidP="00CA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5670" w:type="dxa"/>
            <w:vAlign w:val="bottom"/>
          </w:tcPr>
          <w:p w14:paraId="64DF1AA5" w14:textId="77777777" w:rsidR="008D65A3" w:rsidRPr="0086605F" w:rsidRDefault="008D65A3" w:rsidP="00CA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</w:p>
          <w:p w14:paraId="5E0E131E" w14:textId="77777777" w:rsidR="008D65A3" w:rsidRPr="0086605F" w:rsidRDefault="008D65A3" w:rsidP="00CA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8D65A3" w:rsidRPr="0086605F" w14:paraId="06F03ED0" w14:textId="77777777" w:rsidTr="00CA6679">
        <w:trPr>
          <w:trHeight w:val="720"/>
        </w:trPr>
        <w:tc>
          <w:tcPr>
            <w:tcW w:w="3870" w:type="dxa"/>
          </w:tcPr>
          <w:p w14:paraId="6E495F71" w14:textId="77777777" w:rsidR="008D65A3" w:rsidRPr="0086605F" w:rsidRDefault="008D65A3" w:rsidP="00CA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ราคาเสนอขายและราคาซื้อขายจริงของที่ดินเปรียบเทียบที่คล้ายคลึงกันปรับด้วยปัจจัยความต่างอื่นๆ</w:t>
            </w:r>
          </w:p>
        </w:tc>
        <w:tc>
          <w:tcPr>
            <w:tcW w:w="5670" w:type="dxa"/>
          </w:tcPr>
          <w:p w14:paraId="0FDF5C9A" w14:textId="77777777" w:rsidR="008D65A3" w:rsidRPr="0086605F" w:rsidRDefault="008D65A3" w:rsidP="00CA667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ราคาตลาดที่ประมาณการไว้สูงขึ้น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0B67BD01" w14:textId="77777777" w:rsidR="008D65A3" w:rsidRPr="0086605F" w:rsidRDefault="008D6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6605F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1764408A" w14:textId="7CF2D87A" w:rsidR="00EB464C" w:rsidRPr="0086605F" w:rsidRDefault="00EB464C" w:rsidP="00EB464C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86605F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สัญญาเช่า</w:t>
      </w:r>
    </w:p>
    <w:p w14:paraId="0DCB7663" w14:textId="77777777" w:rsidR="00EB464C" w:rsidRPr="0086605F" w:rsidRDefault="00EB464C" w:rsidP="00EB464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EB464C" w:rsidRPr="0086605F" w14:paraId="23AF45A9" w14:textId="77777777" w:rsidTr="006E6A44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51897155" w14:textId="77777777" w:rsidR="00EB464C" w:rsidRPr="0086605F" w:rsidRDefault="00EB464C" w:rsidP="006E6A4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20CD9AA7" w14:textId="77777777" w:rsidR="00EB464C" w:rsidRPr="0086605F" w:rsidRDefault="00EB464C" w:rsidP="006E6A4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AB2CB2B" w14:textId="77777777" w:rsidR="00EB464C" w:rsidRPr="0086605F" w:rsidRDefault="00EB464C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0828E393" w14:textId="77777777" w:rsidR="00EB464C" w:rsidRPr="0086605F" w:rsidRDefault="00EB464C" w:rsidP="006E6A4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B464C" w:rsidRPr="0086605F" w14:paraId="47FDFC6B" w14:textId="77777777" w:rsidTr="006E6A44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16103445" w14:textId="5DDAD16C" w:rsidR="00EB464C" w:rsidRPr="0086605F" w:rsidRDefault="00EB464C" w:rsidP="006E6A44">
            <w:pPr>
              <w:ind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C418B0"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06B206AC" w14:textId="083378B3" w:rsidR="00EB464C" w:rsidRPr="0086605F" w:rsidRDefault="00C418B0" w:rsidP="006E6A4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754024"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76B6B286" w14:textId="77777777" w:rsidR="00EB464C" w:rsidRPr="0086605F" w:rsidRDefault="00EB464C" w:rsidP="006E6A4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9EBA7CE" w14:textId="4EE82675" w:rsidR="00EB464C" w:rsidRPr="0086605F" w:rsidRDefault="00C418B0" w:rsidP="006E6A4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754024"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0915DAE" w14:textId="77777777" w:rsidR="00EB464C" w:rsidRPr="0086605F" w:rsidRDefault="00EB464C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3C3BFDE" w14:textId="45AF3C60" w:rsidR="00EB464C" w:rsidRPr="0086605F" w:rsidRDefault="00C418B0" w:rsidP="006E6A4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754024"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7A47174" w14:textId="77777777" w:rsidR="00EB464C" w:rsidRPr="0086605F" w:rsidRDefault="00EB464C" w:rsidP="006E6A4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AA145C1" w14:textId="56F15C02" w:rsidR="00EB464C" w:rsidRPr="0086605F" w:rsidRDefault="00C418B0" w:rsidP="006E6A4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754024"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EB464C" w:rsidRPr="0086605F" w14:paraId="1A39B3D4" w14:textId="77777777" w:rsidTr="006E6A44">
        <w:trPr>
          <w:cantSplit/>
          <w:trHeight w:val="20"/>
          <w:tblHeader/>
        </w:trPr>
        <w:tc>
          <w:tcPr>
            <w:tcW w:w="4050" w:type="dxa"/>
          </w:tcPr>
          <w:p w14:paraId="75C95FA6" w14:textId="77777777" w:rsidR="00EB464C" w:rsidRPr="0086605F" w:rsidRDefault="00EB464C" w:rsidP="006E6A44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496747C9" w14:textId="77777777" w:rsidR="00EB464C" w:rsidRPr="0086605F" w:rsidRDefault="00EB464C" w:rsidP="006E6A44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86605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60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6605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54024" w:rsidRPr="0086605F" w14:paraId="20F580BB" w14:textId="77777777" w:rsidTr="006E6A44">
        <w:trPr>
          <w:cantSplit/>
          <w:trHeight w:val="20"/>
        </w:trPr>
        <w:tc>
          <w:tcPr>
            <w:tcW w:w="4050" w:type="dxa"/>
          </w:tcPr>
          <w:p w14:paraId="32B47C45" w14:textId="51CF4291" w:rsidR="00754024" w:rsidRPr="0086605F" w:rsidRDefault="00754024" w:rsidP="007540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51103C01" w14:textId="019FD6C8" w:rsidR="00754024" w:rsidRPr="0086605F" w:rsidRDefault="001A2BC9" w:rsidP="0075402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926,408</w:t>
            </w:r>
          </w:p>
        </w:tc>
        <w:tc>
          <w:tcPr>
            <w:tcW w:w="178" w:type="dxa"/>
            <w:vAlign w:val="bottom"/>
          </w:tcPr>
          <w:p w14:paraId="76DAE381" w14:textId="77777777" w:rsidR="00754024" w:rsidRPr="0086605F" w:rsidRDefault="00754024" w:rsidP="0075402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656B058" w14:textId="587C6073" w:rsidR="00754024" w:rsidRPr="0086605F" w:rsidRDefault="00754024" w:rsidP="0075402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531,652</w:t>
            </w:r>
          </w:p>
        </w:tc>
        <w:tc>
          <w:tcPr>
            <w:tcW w:w="180" w:type="dxa"/>
            <w:vAlign w:val="bottom"/>
          </w:tcPr>
          <w:p w14:paraId="06B7E9C7" w14:textId="77777777" w:rsidR="00754024" w:rsidRPr="0086605F" w:rsidRDefault="00754024" w:rsidP="0075402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890278C" w14:textId="33370532" w:rsidR="00754024" w:rsidRPr="0086605F" w:rsidRDefault="00501B32" w:rsidP="0075402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D49FECD" w14:textId="77777777" w:rsidR="00754024" w:rsidRPr="0086605F" w:rsidRDefault="00754024" w:rsidP="0075402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AC0C941" w14:textId="05BE248A" w:rsidR="00754024" w:rsidRPr="0086605F" w:rsidRDefault="00501B32" w:rsidP="0075402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1B32" w:rsidRPr="0086605F" w14:paraId="123C3A6B" w14:textId="77777777" w:rsidTr="006E6A44">
        <w:trPr>
          <w:cantSplit/>
          <w:trHeight w:val="20"/>
        </w:trPr>
        <w:tc>
          <w:tcPr>
            <w:tcW w:w="4050" w:type="dxa"/>
          </w:tcPr>
          <w:p w14:paraId="28C11713" w14:textId="0391B5A4" w:rsidR="00501B32" w:rsidRPr="0086605F" w:rsidRDefault="00501B32" w:rsidP="00501B3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vAlign w:val="bottom"/>
          </w:tcPr>
          <w:p w14:paraId="129EF3BF" w14:textId="2B6B57AC" w:rsidR="00501B32" w:rsidRPr="0086605F" w:rsidRDefault="001A2BC9" w:rsidP="00501B3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2,252,325</w:t>
            </w:r>
          </w:p>
        </w:tc>
        <w:tc>
          <w:tcPr>
            <w:tcW w:w="178" w:type="dxa"/>
            <w:vAlign w:val="bottom"/>
          </w:tcPr>
          <w:p w14:paraId="76F99091" w14:textId="77777777" w:rsidR="00501B32" w:rsidRPr="0086605F" w:rsidRDefault="00501B32" w:rsidP="00501B3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F2C14FE" w14:textId="593BBA1F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4,053,399</w:t>
            </w:r>
          </w:p>
        </w:tc>
        <w:tc>
          <w:tcPr>
            <w:tcW w:w="180" w:type="dxa"/>
            <w:vAlign w:val="bottom"/>
          </w:tcPr>
          <w:p w14:paraId="392E3A1A" w14:textId="77777777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D77CB84" w14:textId="6FEA38DA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14,339</w:t>
            </w:r>
          </w:p>
        </w:tc>
        <w:tc>
          <w:tcPr>
            <w:tcW w:w="180" w:type="dxa"/>
            <w:vAlign w:val="bottom"/>
          </w:tcPr>
          <w:p w14:paraId="37C75926" w14:textId="77777777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5B3EA9B" w14:textId="1E83108F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25,756</w:t>
            </w:r>
          </w:p>
        </w:tc>
      </w:tr>
      <w:tr w:rsidR="00501B32" w:rsidRPr="0086605F" w14:paraId="352C38FD" w14:textId="77777777" w:rsidTr="006E6A44">
        <w:trPr>
          <w:cantSplit/>
          <w:trHeight w:val="20"/>
        </w:trPr>
        <w:tc>
          <w:tcPr>
            <w:tcW w:w="4050" w:type="dxa"/>
          </w:tcPr>
          <w:p w14:paraId="05584FAB" w14:textId="77777777" w:rsidR="00501B32" w:rsidRPr="0086605F" w:rsidRDefault="00501B32" w:rsidP="00501B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260" w:type="dxa"/>
            <w:vAlign w:val="bottom"/>
          </w:tcPr>
          <w:p w14:paraId="27F4FC69" w14:textId="3A0A3E6A" w:rsidR="00501B32" w:rsidRPr="0086605F" w:rsidRDefault="001A2BC9" w:rsidP="00501B3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2,472</w:t>
            </w:r>
          </w:p>
        </w:tc>
        <w:tc>
          <w:tcPr>
            <w:tcW w:w="178" w:type="dxa"/>
            <w:vAlign w:val="bottom"/>
          </w:tcPr>
          <w:p w14:paraId="7C83FED7" w14:textId="77777777" w:rsidR="00501B32" w:rsidRPr="0086605F" w:rsidRDefault="00501B32" w:rsidP="00501B3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ED46EDF" w14:textId="51DEE264" w:rsidR="00501B32" w:rsidRPr="0086605F" w:rsidRDefault="00983EBB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3,598</w:t>
            </w:r>
          </w:p>
        </w:tc>
        <w:tc>
          <w:tcPr>
            <w:tcW w:w="180" w:type="dxa"/>
            <w:vAlign w:val="bottom"/>
          </w:tcPr>
          <w:p w14:paraId="66AE4916" w14:textId="77777777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736B65F" w14:textId="2F87B035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8FF2B23" w14:textId="77777777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026A247" w14:textId="55CC1E4E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01B32" w:rsidRPr="0086605F" w14:paraId="3E19A056" w14:textId="77777777" w:rsidTr="006E6A44">
        <w:trPr>
          <w:cantSplit/>
          <w:trHeight w:val="20"/>
        </w:trPr>
        <w:tc>
          <w:tcPr>
            <w:tcW w:w="4050" w:type="dxa"/>
          </w:tcPr>
          <w:p w14:paraId="7C93086A" w14:textId="77777777" w:rsidR="00501B32" w:rsidRPr="0086605F" w:rsidRDefault="00501B32" w:rsidP="00501B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vAlign w:val="bottom"/>
          </w:tcPr>
          <w:p w14:paraId="2FB6C7CA" w14:textId="0302FD72" w:rsidR="00501B32" w:rsidRPr="0086605F" w:rsidRDefault="001A2BC9" w:rsidP="00501B3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51,067</w:t>
            </w:r>
          </w:p>
        </w:tc>
        <w:tc>
          <w:tcPr>
            <w:tcW w:w="178" w:type="dxa"/>
            <w:vAlign w:val="bottom"/>
          </w:tcPr>
          <w:p w14:paraId="121B5ED6" w14:textId="77777777" w:rsidR="00501B32" w:rsidRPr="0086605F" w:rsidRDefault="00501B32" w:rsidP="00501B3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F11F209" w14:textId="27795FF3" w:rsidR="00501B32" w:rsidRPr="0086605F" w:rsidRDefault="00983EBB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79,446</w:t>
            </w:r>
          </w:p>
        </w:tc>
        <w:tc>
          <w:tcPr>
            <w:tcW w:w="180" w:type="dxa"/>
            <w:vAlign w:val="bottom"/>
          </w:tcPr>
          <w:p w14:paraId="2E7F2940" w14:textId="77777777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F5E37E4" w14:textId="2EE6DF49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C931625" w14:textId="77777777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1C56DFE" w14:textId="1EDA342B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01B32" w:rsidRPr="0086605F" w14:paraId="4CA4D8EA" w14:textId="77777777" w:rsidTr="006E6A44">
        <w:trPr>
          <w:cantSplit/>
          <w:trHeight w:val="20"/>
        </w:trPr>
        <w:tc>
          <w:tcPr>
            <w:tcW w:w="4050" w:type="dxa"/>
          </w:tcPr>
          <w:p w14:paraId="7828CED7" w14:textId="77777777" w:rsidR="00501B32" w:rsidRPr="0086605F" w:rsidRDefault="00501B32" w:rsidP="00501B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260" w:type="dxa"/>
            <w:vAlign w:val="bottom"/>
          </w:tcPr>
          <w:p w14:paraId="509418DF" w14:textId="4B7BEF81" w:rsidR="00501B32" w:rsidRPr="0086605F" w:rsidRDefault="001A2BC9" w:rsidP="00501B3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178" w:type="dxa"/>
            <w:vAlign w:val="bottom"/>
          </w:tcPr>
          <w:p w14:paraId="5C8B0C22" w14:textId="77777777" w:rsidR="00501B32" w:rsidRPr="0086605F" w:rsidRDefault="00501B32" w:rsidP="00501B3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D5D6E7C" w14:textId="5B6391B8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180" w:type="dxa"/>
            <w:vAlign w:val="bottom"/>
          </w:tcPr>
          <w:p w14:paraId="646467BB" w14:textId="77777777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AEC6538" w14:textId="2B3079C2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180" w:type="dxa"/>
            <w:vAlign w:val="bottom"/>
          </w:tcPr>
          <w:p w14:paraId="59F411F3" w14:textId="77777777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36173D1" w14:textId="5DC6CE58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2,905</w:t>
            </w:r>
          </w:p>
        </w:tc>
      </w:tr>
      <w:tr w:rsidR="00501B32" w:rsidRPr="0086605F" w14:paraId="5D02AE5C" w14:textId="77777777" w:rsidTr="00FA4421">
        <w:trPr>
          <w:cantSplit/>
          <w:trHeight w:val="20"/>
        </w:trPr>
        <w:tc>
          <w:tcPr>
            <w:tcW w:w="4050" w:type="dxa"/>
          </w:tcPr>
          <w:p w14:paraId="6B22677D" w14:textId="77777777" w:rsidR="00501B32" w:rsidRPr="0086605F" w:rsidRDefault="00501B32" w:rsidP="00501B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E9287D" w14:textId="4F1BA8EE" w:rsidR="00501B32" w:rsidRPr="0086605F" w:rsidRDefault="001A2BC9" w:rsidP="00501B3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148,256</w:t>
            </w:r>
          </w:p>
        </w:tc>
        <w:tc>
          <w:tcPr>
            <w:tcW w:w="178" w:type="dxa"/>
            <w:vAlign w:val="bottom"/>
          </w:tcPr>
          <w:p w14:paraId="08C3037A" w14:textId="77777777" w:rsidR="00501B32" w:rsidRPr="0086605F" w:rsidRDefault="00501B32" w:rsidP="00501B3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C691E69" w14:textId="4397FCF0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  <w:r w:rsidR="00983EBB"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7C079BD" w14:textId="77777777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E0B081A" w14:textId="0650F040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22,704</w:t>
            </w:r>
          </w:p>
        </w:tc>
        <w:tc>
          <w:tcPr>
            <w:tcW w:w="180" w:type="dxa"/>
            <w:vAlign w:val="bottom"/>
          </w:tcPr>
          <w:p w14:paraId="28428904" w14:textId="77777777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B8F2171" w14:textId="0B2833DC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24,400</w:t>
            </w:r>
          </w:p>
        </w:tc>
      </w:tr>
      <w:tr w:rsidR="00501B32" w:rsidRPr="0086605F" w14:paraId="722B87B9" w14:textId="77777777" w:rsidTr="00FA4421">
        <w:trPr>
          <w:cantSplit/>
          <w:trHeight w:val="20"/>
        </w:trPr>
        <w:tc>
          <w:tcPr>
            <w:tcW w:w="4050" w:type="dxa"/>
          </w:tcPr>
          <w:p w14:paraId="4AE7F61C" w14:textId="77777777" w:rsidR="00501B32" w:rsidRPr="0086605F" w:rsidRDefault="00501B32" w:rsidP="00501B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95F39" w14:textId="5DBF706B" w:rsidR="00501B32" w:rsidRPr="0086605F" w:rsidRDefault="001A2BC9" w:rsidP="00501B3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3,380,980</w:t>
            </w:r>
          </w:p>
        </w:tc>
        <w:tc>
          <w:tcPr>
            <w:tcW w:w="178" w:type="dxa"/>
            <w:vAlign w:val="bottom"/>
          </w:tcPr>
          <w:p w14:paraId="1126D963" w14:textId="77777777" w:rsidR="00501B32" w:rsidRPr="0086605F" w:rsidRDefault="00501B32" w:rsidP="00501B3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E6FFA" w14:textId="001FB590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983EBB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809,896</w:t>
            </w:r>
          </w:p>
        </w:tc>
        <w:tc>
          <w:tcPr>
            <w:tcW w:w="180" w:type="dxa"/>
            <w:vAlign w:val="bottom"/>
          </w:tcPr>
          <w:p w14:paraId="19CA8877" w14:textId="77777777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1EB04" w14:textId="6088ABF2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37,495</w:t>
            </w:r>
          </w:p>
        </w:tc>
        <w:tc>
          <w:tcPr>
            <w:tcW w:w="180" w:type="dxa"/>
            <w:vAlign w:val="bottom"/>
          </w:tcPr>
          <w:p w14:paraId="3B01AB41" w14:textId="77777777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3BC4C" w14:textId="2A1E7AAF" w:rsidR="00501B32" w:rsidRPr="0086605F" w:rsidRDefault="00501B32" w:rsidP="00501B3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53,061</w:t>
            </w:r>
          </w:p>
        </w:tc>
      </w:tr>
    </w:tbl>
    <w:p w14:paraId="0B02B56D" w14:textId="77777777" w:rsidR="00EB464C" w:rsidRPr="0086605F" w:rsidRDefault="00EB464C" w:rsidP="00EB464C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01F6DBC3" w14:textId="677F65E3" w:rsidR="00EB464C" w:rsidRPr="0086605F" w:rsidRDefault="00EB464C" w:rsidP="00EB464C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6605F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C418B0" w:rsidRPr="0086605F">
        <w:rPr>
          <w:rFonts w:asciiTheme="majorBidi" w:hAnsiTheme="majorBidi" w:cstheme="majorBidi"/>
          <w:sz w:val="30"/>
          <w:szCs w:val="30"/>
        </w:rPr>
        <w:t>256</w:t>
      </w:r>
      <w:r w:rsidR="00754024" w:rsidRPr="0086605F">
        <w:rPr>
          <w:rFonts w:asciiTheme="majorBidi" w:hAnsiTheme="majorBidi" w:cstheme="majorBidi"/>
          <w:sz w:val="30"/>
          <w:szCs w:val="30"/>
        </w:rPr>
        <w:t>6</w:t>
      </w:r>
      <w:r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Pr="0086605F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</w:t>
      </w:r>
      <w:r w:rsidRPr="0086605F">
        <w:rPr>
          <w:rFonts w:ascii="Angsana New" w:hAnsi="Angsana New" w:cs="Angsana New"/>
          <w:sz w:val="30"/>
          <w:szCs w:val="30"/>
          <w:cs/>
          <w:lang w:val="en-GB"/>
        </w:rPr>
        <w:t>จำนวน</w:t>
      </w:r>
      <w:r w:rsidR="001132B7" w:rsidRPr="0086605F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1A2BC9" w:rsidRPr="0086605F">
        <w:rPr>
          <w:rFonts w:asciiTheme="majorBidi" w:hAnsiTheme="majorBidi" w:cstheme="majorBidi"/>
          <w:sz w:val="30"/>
          <w:szCs w:val="30"/>
        </w:rPr>
        <w:t>4,033.5</w:t>
      </w:r>
      <w:r w:rsidRPr="0086605F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  <w:lang w:val="en-GB"/>
        </w:rPr>
        <w:t>ล้านบาท และ</w:t>
      </w:r>
      <w:r w:rsidR="00754024" w:rsidRPr="0086605F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472075" w:rsidRPr="0086605F">
        <w:rPr>
          <w:rFonts w:ascii="Angsana New" w:hAnsi="Angsana New" w:cs="Angsana New"/>
          <w:sz w:val="30"/>
          <w:szCs w:val="30"/>
        </w:rPr>
        <w:t>13.1</w:t>
      </w:r>
      <w:r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Pr="0086605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Pr="0086605F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86605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418B0" w:rsidRPr="0086605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54024" w:rsidRPr="0086605F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86605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54024" w:rsidRPr="0086605F">
        <w:rPr>
          <w:rFonts w:asciiTheme="majorBidi" w:hAnsiTheme="majorBidi" w:cstheme="majorBidi"/>
          <w:i/>
          <w:iCs/>
          <w:sz w:val="30"/>
          <w:szCs w:val="30"/>
        </w:rPr>
        <w:t>2,</w:t>
      </w:r>
      <w:r w:rsidR="001D4480" w:rsidRPr="0086605F">
        <w:rPr>
          <w:rFonts w:asciiTheme="majorBidi" w:hAnsiTheme="majorBidi" w:cstheme="majorBidi"/>
          <w:i/>
          <w:iCs/>
          <w:sz w:val="30"/>
          <w:szCs w:val="30"/>
        </w:rPr>
        <w:t>248</w:t>
      </w:r>
      <w:r w:rsidR="00754024" w:rsidRPr="0086605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D4480" w:rsidRPr="0086605F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754024" w:rsidRPr="0086605F">
        <w:rPr>
          <w:rFonts w:ascii="Angsana New" w:hAnsi="Angsana New" w:cs="Angsana New"/>
          <w:i/>
          <w:iCs/>
          <w:sz w:val="30"/>
          <w:szCs w:val="30"/>
          <w:lang w:val="en-GB" w:bidi="ar-SA"/>
        </w:rPr>
        <w:t xml:space="preserve"> </w:t>
      </w:r>
      <w:r w:rsidR="00754024" w:rsidRPr="0086605F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ล้านบาท และ</w:t>
      </w:r>
      <w:r w:rsidR="00754024" w:rsidRPr="0086605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D4480" w:rsidRPr="0086605F">
        <w:rPr>
          <w:rFonts w:ascii="Angsana New" w:hAnsi="Angsana New" w:cs="Angsana New"/>
          <w:i/>
          <w:iCs/>
          <w:sz w:val="30"/>
          <w:szCs w:val="30"/>
        </w:rPr>
        <w:t>68</w:t>
      </w:r>
      <w:r w:rsidR="00754024" w:rsidRPr="0086605F">
        <w:rPr>
          <w:rFonts w:ascii="Angsana New" w:hAnsi="Angsana New" w:cs="Angsana New"/>
          <w:i/>
          <w:iCs/>
          <w:sz w:val="30"/>
          <w:szCs w:val="30"/>
        </w:rPr>
        <w:t>.</w:t>
      </w:r>
      <w:r w:rsidR="001D4480" w:rsidRPr="0086605F">
        <w:rPr>
          <w:rFonts w:ascii="Angsana New" w:hAnsi="Angsana New" w:cs="Angsana New"/>
          <w:i/>
          <w:iCs/>
          <w:sz w:val="30"/>
          <w:szCs w:val="30"/>
        </w:rPr>
        <w:t>8</w:t>
      </w:r>
      <w:r w:rsidR="00754024" w:rsidRPr="0086605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54024" w:rsidRPr="0086605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6605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ตามลำดับ) </w:t>
      </w:r>
    </w:p>
    <w:p w14:paraId="76596E0D" w14:textId="77777777" w:rsidR="00EB464C" w:rsidRPr="0086605F" w:rsidRDefault="00EB464C" w:rsidP="00EB464C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68A414C" w14:textId="45A75182" w:rsidR="00EB464C" w:rsidRPr="0086605F" w:rsidRDefault="00EB464C" w:rsidP="00F3656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กลุ่มบริษัทได้ทำสัญญาเช่าทรัพย์สินหลายประเภท โดยสัญญาเช่าส่วนใหญ่เป็นสัญญาเช่าฟาร์ม</w:t>
      </w:r>
      <w:r w:rsidR="000A72D0" w:rsidRPr="0086605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อาคาร และที่ดิน</w:t>
      </w:r>
      <w:r w:rsidRPr="0086605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สัญญาเช่าเหล่านี้มีกำหนดระยะเวลา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18B0" w:rsidRPr="0086605F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8660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ถึง </w:t>
      </w:r>
      <w:r w:rsidR="00C418B0" w:rsidRPr="0086605F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ปี โดยมีระยะเวลาสิ้นสุดแตกต่างกันจนถึงเดือนธันวาคม </w:t>
      </w:r>
      <w:r w:rsidR="00C418B0" w:rsidRPr="0086605F">
        <w:rPr>
          <w:rFonts w:ascii="Angsana New" w:hAnsi="Angsana New" w:cs="Angsana New"/>
          <w:sz w:val="30"/>
          <w:szCs w:val="30"/>
          <w:lang w:val="en-US" w:bidi="th-TH"/>
        </w:rPr>
        <w:t>2580</w:t>
      </w:r>
      <w:r w:rsidRPr="0086605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และมีสิทธิต่อ</w:t>
      </w:r>
      <w:r w:rsidRPr="0086605F">
        <w:rPr>
          <w:rFonts w:ascii="Angsana New" w:hAnsi="Angsana New" w:cs="Angsana New" w:hint="cs"/>
          <w:sz w:val="30"/>
          <w:szCs w:val="30"/>
          <w:cs/>
          <w:lang w:bidi="th-TH"/>
        </w:rPr>
        <w:t>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33AD0BC6" w14:textId="77777777" w:rsidR="00F36566" w:rsidRPr="0086605F" w:rsidRDefault="00F36566" w:rsidP="00F3656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39B5F097" w14:textId="77777777" w:rsidR="00EB464C" w:rsidRPr="0086605F" w:rsidRDefault="00EB464C" w:rsidP="00EB464C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3DBA6F3" w14:textId="77777777" w:rsidR="00EB464C" w:rsidRPr="0086605F" w:rsidRDefault="00EB464C" w:rsidP="00EB464C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CA086CD" w14:textId="10A976C3" w:rsidR="00EB464C" w:rsidRPr="0086605F" w:rsidRDefault="00EB464C" w:rsidP="00EB464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550742EA" w14:textId="129EE8E5" w:rsidR="00EB464C" w:rsidRPr="0086605F" w:rsidRDefault="009B0B13" w:rsidP="009B0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EB464C" w:rsidRPr="0086605F" w14:paraId="3D87106B" w14:textId="77777777" w:rsidTr="006E6A44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715A8282" w14:textId="77777777" w:rsidR="00EB464C" w:rsidRPr="0086605F" w:rsidRDefault="00EB464C" w:rsidP="006E6A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384DAF6F" w14:textId="77777777" w:rsidR="00EB464C" w:rsidRPr="0086605F" w:rsidRDefault="00EB464C" w:rsidP="006E6A4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750190E" w14:textId="77777777" w:rsidR="00EB464C" w:rsidRPr="0086605F" w:rsidRDefault="00EB464C" w:rsidP="006E6A4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6DDFEDB" w14:textId="77777777" w:rsidR="00EB464C" w:rsidRPr="0086605F" w:rsidRDefault="00EB464C" w:rsidP="006E6A44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650BC" w:rsidRPr="0086605F" w14:paraId="7CAEBFCA" w14:textId="77777777" w:rsidTr="006E6A44">
        <w:trPr>
          <w:cantSplit/>
          <w:tblHeader/>
        </w:trPr>
        <w:tc>
          <w:tcPr>
            <w:tcW w:w="4500" w:type="dxa"/>
          </w:tcPr>
          <w:p w14:paraId="018DB244" w14:textId="298C327F" w:rsidR="006650BC" w:rsidRPr="0086605F" w:rsidRDefault="006650BC" w:rsidP="006650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33FC8291" w14:textId="1C676F30" w:rsidR="006650BC" w:rsidRPr="0086605F" w:rsidRDefault="006650BC" w:rsidP="006650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7929C06D" w14:textId="77777777" w:rsidR="006650BC" w:rsidRPr="0086605F" w:rsidRDefault="006650BC" w:rsidP="006650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1C81370" w14:textId="630E5F49" w:rsidR="006650BC" w:rsidRPr="0086605F" w:rsidRDefault="006650BC" w:rsidP="006650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39E9F42" w14:textId="77777777" w:rsidR="006650BC" w:rsidRPr="0086605F" w:rsidRDefault="006650BC" w:rsidP="006650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506C35" w14:textId="32795B87" w:rsidR="006650BC" w:rsidRPr="0086605F" w:rsidRDefault="006650BC" w:rsidP="006650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3542729" w14:textId="77777777" w:rsidR="006650BC" w:rsidRPr="0086605F" w:rsidRDefault="006650BC" w:rsidP="006650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6F3E1E" w14:textId="7CD64FF4" w:rsidR="006650BC" w:rsidRPr="0086605F" w:rsidRDefault="006650BC" w:rsidP="006650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EB464C" w:rsidRPr="0086605F" w14:paraId="0347B96C" w14:textId="77777777" w:rsidTr="006E6A44">
        <w:trPr>
          <w:cantSplit/>
          <w:tblHeader/>
        </w:trPr>
        <w:tc>
          <w:tcPr>
            <w:tcW w:w="4500" w:type="dxa"/>
          </w:tcPr>
          <w:p w14:paraId="57009FBE" w14:textId="77777777" w:rsidR="00EB464C" w:rsidRPr="0086605F" w:rsidRDefault="00EB464C" w:rsidP="006E6A4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4DFD2380" w14:textId="77777777" w:rsidR="00EB464C" w:rsidRPr="0086605F" w:rsidRDefault="00EB464C" w:rsidP="006E6A4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8660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660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B464C" w:rsidRPr="0086605F" w14:paraId="7EE2972C" w14:textId="77777777" w:rsidTr="006E6A44">
        <w:trPr>
          <w:cantSplit/>
        </w:trPr>
        <w:tc>
          <w:tcPr>
            <w:tcW w:w="4500" w:type="dxa"/>
          </w:tcPr>
          <w:p w14:paraId="71A1287E" w14:textId="77777777" w:rsidR="00EB464C" w:rsidRPr="0086605F" w:rsidRDefault="00EB464C" w:rsidP="006E6A44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4E9B55D2" w14:textId="77777777" w:rsidR="00EB464C" w:rsidRPr="0086605F" w:rsidRDefault="00EB464C" w:rsidP="006E6A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38475C" w14:textId="77777777" w:rsidR="00EB464C" w:rsidRPr="0086605F" w:rsidRDefault="00EB464C" w:rsidP="006E6A44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1667BE" w14:textId="77777777" w:rsidR="00EB464C" w:rsidRPr="0086605F" w:rsidRDefault="00EB464C" w:rsidP="006E6A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96BD44" w14:textId="77777777" w:rsidR="00EB464C" w:rsidRPr="0086605F" w:rsidRDefault="00EB464C" w:rsidP="006E6A44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799FF" w14:textId="77777777" w:rsidR="00EB464C" w:rsidRPr="0086605F" w:rsidRDefault="00EB464C" w:rsidP="006E6A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0B7945" w14:textId="77777777" w:rsidR="00EB464C" w:rsidRPr="0086605F" w:rsidRDefault="00EB464C" w:rsidP="006E6A44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8174C" w14:textId="77777777" w:rsidR="00EB464C" w:rsidRPr="0086605F" w:rsidRDefault="00EB464C" w:rsidP="006E6A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50BC" w:rsidRPr="0086605F" w14:paraId="1B87C614" w14:textId="77777777" w:rsidTr="006E6A44">
        <w:trPr>
          <w:cantSplit/>
        </w:trPr>
        <w:tc>
          <w:tcPr>
            <w:tcW w:w="4500" w:type="dxa"/>
          </w:tcPr>
          <w:p w14:paraId="55CE67A6" w14:textId="77777777" w:rsidR="006650BC" w:rsidRPr="0086605F" w:rsidRDefault="006650BC" w:rsidP="006650BC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1080" w:type="dxa"/>
            <w:vAlign w:val="bottom"/>
          </w:tcPr>
          <w:p w14:paraId="6A6B1E19" w14:textId="674C2CB9" w:rsidR="006650BC" w:rsidRPr="0086605F" w:rsidRDefault="005F1C90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6E9A46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212633" w14:textId="59908789" w:rsidR="006650BC" w:rsidRPr="0086605F" w:rsidRDefault="006650BC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C36A43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D0705E" w14:textId="75107FBB" w:rsidR="006650BC" w:rsidRPr="0086605F" w:rsidRDefault="002C3F15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4,657</w:t>
            </w:r>
          </w:p>
        </w:tc>
        <w:tc>
          <w:tcPr>
            <w:tcW w:w="180" w:type="dxa"/>
            <w:vAlign w:val="bottom"/>
          </w:tcPr>
          <w:p w14:paraId="2073B2CC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9EFE20" w14:textId="14E3A9F4" w:rsidR="006650BC" w:rsidRPr="0086605F" w:rsidRDefault="006650BC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973</w:t>
            </w:r>
          </w:p>
        </w:tc>
      </w:tr>
      <w:tr w:rsidR="006650BC" w:rsidRPr="0086605F" w14:paraId="2438648E" w14:textId="77777777" w:rsidTr="006E6A44">
        <w:trPr>
          <w:cantSplit/>
        </w:trPr>
        <w:tc>
          <w:tcPr>
            <w:tcW w:w="4500" w:type="dxa"/>
          </w:tcPr>
          <w:p w14:paraId="42C6A670" w14:textId="77777777" w:rsidR="006650BC" w:rsidRPr="0086605F" w:rsidRDefault="006650BC" w:rsidP="006650BC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59EBE0DE" w14:textId="77777777" w:rsidR="006650BC" w:rsidRPr="0086605F" w:rsidRDefault="006650BC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1E77BE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E49EB9" w14:textId="77777777" w:rsidR="006650BC" w:rsidRPr="0086605F" w:rsidRDefault="006650BC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DA9EBDC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CA29CC" w14:textId="77777777" w:rsidR="006650BC" w:rsidRPr="0086605F" w:rsidRDefault="006650BC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8B2268B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7D5526" w14:textId="77777777" w:rsidR="006650BC" w:rsidRPr="0086605F" w:rsidRDefault="006650BC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650BC" w:rsidRPr="0086605F" w14:paraId="27E2B64E" w14:textId="77777777" w:rsidTr="006E6A44">
        <w:trPr>
          <w:cantSplit/>
        </w:trPr>
        <w:tc>
          <w:tcPr>
            <w:tcW w:w="4500" w:type="dxa"/>
          </w:tcPr>
          <w:p w14:paraId="22765595" w14:textId="77AA8CAC" w:rsidR="006650BC" w:rsidRPr="0086605F" w:rsidRDefault="006650BC" w:rsidP="006650BC">
            <w:pPr>
              <w:pStyle w:val="ListParagraph"/>
              <w:numPr>
                <w:ilvl w:val="0"/>
                <w:numId w:val="10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86605F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080" w:type="dxa"/>
            <w:vAlign w:val="bottom"/>
          </w:tcPr>
          <w:p w14:paraId="30BDFF3C" w14:textId="1FE20C86" w:rsidR="006650BC" w:rsidRPr="0086605F" w:rsidRDefault="005F1C90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/>
              </w:rPr>
              <w:t>111,088</w:t>
            </w:r>
          </w:p>
        </w:tc>
        <w:tc>
          <w:tcPr>
            <w:tcW w:w="180" w:type="dxa"/>
            <w:vAlign w:val="bottom"/>
          </w:tcPr>
          <w:p w14:paraId="03F56CEE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60888D" w14:textId="2979323A" w:rsidR="006650BC" w:rsidRPr="0086605F" w:rsidRDefault="006650BC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180" w:type="dxa"/>
            <w:vAlign w:val="bottom"/>
          </w:tcPr>
          <w:p w14:paraId="07637BDE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93A3D5" w14:textId="74419FE1" w:rsidR="006650BC" w:rsidRPr="0086605F" w:rsidRDefault="002C3F15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100CDFD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EB31D0" w14:textId="5F542165" w:rsidR="006650BC" w:rsidRPr="0086605F" w:rsidRDefault="006650BC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6650BC" w:rsidRPr="0086605F" w14:paraId="57372F77" w14:textId="77777777" w:rsidTr="006E6A44">
        <w:trPr>
          <w:cantSplit/>
        </w:trPr>
        <w:tc>
          <w:tcPr>
            <w:tcW w:w="4500" w:type="dxa"/>
          </w:tcPr>
          <w:p w14:paraId="4B26DFFD" w14:textId="35F97327" w:rsidR="006650BC" w:rsidRPr="0086605F" w:rsidRDefault="006650BC" w:rsidP="006650BC">
            <w:pPr>
              <w:pStyle w:val="ListParagraph"/>
              <w:numPr>
                <w:ilvl w:val="0"/>
                <w:numId w:val="10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vAlign w:val="bottom"/>
          </w:tcPr>
          <w:p w14:paraId="2D6BD31D" w14:textId="3F107A7C" w:rsidR="006650BC" w:rsidRPr="0086605F" w:rsidRDefault="005F1C90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/>
              </w:rPr>
              <w:t>967,562</w:t>
            </w:r>
          </w:p>
        </w:tc>
        <w:tc>
          <w:tcPr>
            <w:tcW w:w="180" w:type="dxa"/>
            <w:vAlign w:val="bottom"/>
          </w:tcPr>
          <w:p w14:paraId="1C8ED016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D19996" w14:textId="7807D490" w:rsidR="006650BC" w:rsidRPr="0086605F" w:rsidRDefault="006650BC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501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721</w:t>
            </w:r>
          </w:p>
        </w:tc>
        <w:tc>
          <w:tcPr>
            <w:tcW w:w="180" w:type="dxa"/>
            <w:vAlign w:val="bottom"/>
          </w:tcPr>
          <w:p w14:paraId="5CFDCECE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F3A156" w14:textId="3B9DE424" w:rsidR="006650BC" w:rsidRPr="0086605F" w:rsidRDefault="005F1C90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/>
              </w:rPr>
              <w:t>12,242</w:t>
            </w:r>
          </w:p>
        </w:tc>
        <w:tc>
          <w:tcPr>
            <w:tcW w:w="180" w:type="dxa"/>
            <w:vAlign w:val="bottom"/>
          </w:tcPr>
          <w:p w14:paraId="10811452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F54A7B" w14:textId="3177988F" w:rsidR="006650BC" w:rsidRPr="0086605F" w:rsidRDefault="006650BC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831</w:t>
            </w:r>
          </w:p>
        </w:tc>
      </w:tr>
      <w:tr w:rsidR="006650BC" w:rsidRPr="0086605F" w14:paraId="71106657" w14:textId="77777777" w:rsidTr="006E6A44">
        <w:trPr>
          <w:cantSplit/>
        </w:trPr>
        <w:tc>
          <w:tcPr>
            <w:tcW w:w="4500" w:type="dxa"/>
          </w:tcPr>
          <w:p w14:paraId="3F789B96" w14:textId="77777777" w:rsidR="006650BC" w:rsidRPr="0086605F" w:rsidRDefault="006650BC" w:rsidP="006650BC">
            <w:pPr>
              <w:pStyle w:val="ListParagraph"/>
              <w:numPr>
                <w:ilvl w:val="0"/>
                <w:numId w:val="10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080" w:type="dxa"/>
            <w:vAlign w:val="bottom"/>
          </w:tcPr>
          <w:p w14:paraId="10F5ADC0" w14:textId="1A822931" w:rsidR="006650BC" w:rsidRPr="0086605F" w:rsidRDefault="005F1C90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/>
              </w:rPr>
              <w:t>1,125</w:t>
            </w:r>
          </w:p>
        </w:tc>
        <w:tc>
          <w:tcPr>
            <w:tcW w:w="180" w:type="dxa"/>
            <w:vAlign w:val="bottom"/>
          </w:tcPr>
          <w:p w14:paraId="3C175393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EE0A6A" w14:textId="03AD70FD" w:rsidR="006650BC" w:rsidRPr="0086605F" w:rsidRDefault="00983EBB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1,465</w:t>
            </w:r>
          </w:p>
        </w:tc>
        <w:tc>
          <w:tcPr>
            <w:tcW w:w="180" w:type="dxa"/>
            <w:vAlign w:val="bottom"/>
          </w:tcPr>
          <w:p w14:paraId="78126071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0ACA61" w14:textId="3AAF7271" w:rsidR="006650BC" w:rsidRPr="0086605F" w:rsidRDefault="002C3F15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D02EAD7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F820D5" w14:textId="2147C44B" w:rsidR="006650BC" w:rsidRPr="0086605F" w:rsidRDefault="002C3F15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650BC" w:rsidRPr="0086605F" w14:paraId="3F91A926" w14:textId="77777777" w:rsidTr="006E6A44">
        <w:trPr>
          <w:cantSplit/>
        </w:trPr>
        <w:tc>
          <w:tcPr>
            <w:tcW w:w="4500" w:type="dxa"/>
          </w:tcPr>
          <w:p w14:paraId="1D330514" w14:textId="77777777" w:rsidR="006650BC" w:rsidRPr="0086605F" w:rsidRDefault="006650BC" w:rsidP="006650BC">
            <w:pPr>
              <w:pStyle w:val="ListParagraph"/>
              <w:numPr>
                <w:ilvl w:val="0"/>
                <w:numId w:val="10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86605F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vAlign w:val="bottom"/>
          </w:tcPr>
          <w:p w14:paraId="49569247" w14:textId="1DFA2847" w:rsidR="006650BC" w:rsidRPr="0086605F" w:rsidRDefault="005F1C90" w:rsidP="006650B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" w:firstLine="13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/>
              </w:rPr>
              <w:t>28,378</w:t>
            </w:r>
          </w:p>
        </w:tc>
        <w:tc>
          <w:tcPr>
            <w:tcW w:w="180" w:type="dxa"/>
            <w:vAlign w:val="bottom"/>
          </w:tcPr>
          <w:p w14:paraId="1936889C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2381D7" w14:textId="7DF2527F" w:rsidR="006650BC" w:rsidRPr="0086605F" w:rsidRDefault="00983EBB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31,858</w:t>
            </w:r>
          </w:p>
        </w:tc>
        <w:tc>
          <w:tcPr>
            <w:tcW w:w="180" w:type="dxa"/>
            <w:vAlign w:val="bottom"/>
          </w:tcPr>
          <w:p w14:paraId="593905A6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9A8466" w14:textId="17B54FC9" w:rsidR="006650BC" w:rsidRPr="0086605F" w:rsidRDefault="002C3F15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1D627C0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BFE3C4" w14:textId="5ED461D6" w:rsidR="006650BC" w:rsidRPr="0086605F" w:rsidRDefault="002C3F15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650BC" w:rsidRPr="0086605F" w14:paraId="6183564F" w14:textId="77777777" w:rsidTr="006E6A44">
        <w:trPr>
          <w:cantSplit/>
        </w:trPr>
        <w:tc>
          <w:tcPr>
            <w:tcW w:w="4500" w:type="dxa"/>
          </w:tcPr>
          <w:p w14:paraId="5212F391" w14:textId="77777777" w:rsidR="006650BC" w:rsidRPr="0086605F" w:rsidRDefault="006650BC" w:rsidP="006650BC">
            <w:pPr>
              <w:pStyle w:val="ListParagraph"/>
              <w:numPr>
                <w:ilvl w:val="0"/>
                <w:numId w:val="10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86605F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Pr="008660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080" w:type="dxa"/>
            <w:vAlign w:val="bottom"/>
          </w:tcPr>
          <w:p w14:paraId="3C16D692" w14:textId="6450B85F" w:rsidR="006650BC" w:rsidRPr="0086605F" w:rsidRDefault="005F1C90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/>
              </w:rPr>
              <w:t>557</w:t>
            </w:r>
          </w:p>
        </w:tc>
        <w:tc>
          <w:tcPr>
            <w:tcW w:w="180" w:type="dxa"/>
            <w:vAlign w:val="bottom"/>
          </w:tcPr>
          <w:p w14:paraId="53327129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2C0EBB" w14:textId="4961BDD4" w:rsidR="006650BC" w:rsidRPr="0086605F" w:rsidRDefault="006650BC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729</w:t>
            </w:r>
          </w:p>
        </w:tc>
        <w:tc>
          <w:tcPr>
            <w:tcW w:w="180" w:type="dxa"/>
            <w:vAlign w:val="bottom"/>
          </w:tcPr>
          <w:p w14:paraId="223DF7CC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581B1C" w14:textId="4B7B3C78" w:rsidR="006650BC" w:rsidRPr="0086605F" w:rsidRDefault="002C3F15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/>
              </w:rPr>
              <w:t>557</w:t>
            </w:r>
          </w:p>
        </w:tc>
        <w:tc>
          <w:tcPr>
            <w:tcW w:w="180" w:type="dxa"/>
            <w:vAlign w:val="bottom"/>
          </w:tcPr>
          <w:p w14:paraId="5514DE62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A42DF2" w14:textId="5A43AC68" w:rsidR="006650BC" w:rsidRPr="0086605F" w:rsidRDefault="006650BC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729</w:t>
            </w:r>
          </w:p>
        </w:tc>
      </w:tr>
      <w:tr w:rsidR="006650BC" w:rsidRPr="0086605F" w14:paraId="57180F0F" w14:textId="77777777" w:rsidTr="006E6A44">
        <w:trPr>
          <w:cantSplit/>
        </w:trPr>
        <w:tc>
          <w:tcPr>
            <w:tcW w:w="4500" w:type="dxa"/>
          </w:tcPr>
          <w:p w14:paraId="0692F3C9" w14:textId="77777777" w:rsidR="006650BC" w:rsidRPr="0086605F" w:rsidRDefault="006650BC" w:rsidP="006650BC">
            <w:pPr>
              <w:pStyle w:val="ListParagraph"/>
              <w:numPr>
                <w:ilvl w:val="0"/>
                <w:numId w:val="10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86605F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4E9F2CC0" w14:textId="3F2EB065" w:rsidR="006650BC" w:rsidRPr="0086605F" w:rsidRDefault="005F1C90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/>
              </w:rPr>
              <w:t>63,811</w:t>
            </w:r>
          </w:p>
        </w:tc>
        <w:tc>
          <w:tcPr>
            <w:tcW w:w="180" w:type="dxa"/>
            <w:vAlign w:val="bottom"/>
          </w:tcPr>
          <w:p w14:paraId="4B84AD92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03A27D" w14:textId="6200DB08" w:rsidR="006650BC" w:rsidRPr="0086605F" w:rsidRDefault="006650BC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002</w:t>
            </w:r>
          </w:p>
        </w:tc>
        <w:tc>
          <w:tcPr>
            <w:tcW w:w="180" w:type="dxa"/>
            <w:vAlign w:val="bottom"/>
          </w:tcPr>
          <w:p w14:paraId="727D7730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526E36" w14:textId="16F2EBF8" w:rsidR="006650BC" w:rsidRPr="0086605F" w:rsidRDefault="002C3F15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/>
              </w:rPr>
              <w:t>11,575</w:t>
            </w:r>
          </w:p>
        </w:tc>
        <w:tc>
          <w:tcPr>
            <w:tcW w:w="180" w:type="dxa"/>
            <w:vAlign w:val="bottom"/>
          </w:tcPr>
          <w:p w14:paraId="3F5AFE89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E39D58" w14:textId="5AB42F05" w:rsidR="006650BC" w:rsidRPr="0086605F" w:rsidRDefault="006650BC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733</w:t>
            </w:r>
          </w:p>
        </w:tc>
      </w:tr>
      <w:tr w:rsidR="006650BC" w:rsidRPr="0086605F" w14:paraId="00473BBA" w14:textId="77777777" w:rsidTr="006E6A44">
        <w:trPr>
          <w:cantSplit/>
        </w:trPr>
        <w:tc>
          <w:tcPr>
            <w:tcW w:w="4500" w:type="dxa"/>
          </w:tcPr>
          <w:p w14:paraId="5106A756" w14:textId="3C2730B7" w:rsidR="006650BC" w:rsidRPr="0086605F" w:rsidRDefault="00FA4421" w:rsidP="006650BC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D32589"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6650BC"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ยกเลิกสัญญาเช่า</w:t>
            </w:r>
          </w:p>
        </w:tc>
        <w:tc>
          <w:tcPr>
            <w:tcW w:w="1080" w:type="dxa"/>
            <w:vAlign w:val="bottom"/>
          </w:tcPr>
          <w:p w14:paraId="074E75DF" w14:textId="047CACF8" w:rsidR="006650BC" w:rsidRPr="0086605F" w:rsidRDefault="005F1C90" w:rsidP="00ED6E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3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40D9D"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12,297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80CA781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882E23E" w14:textId="2C4E995F" w:rsidR="006650BC" w:rsidRPr="0086605F" w:rsidRDefault="005F1C90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1,132</w:t>
            </w:r>
          </w:p>
        </w:tc>
        <w:tc>
          <w:tcPr>
            <w:tcW w:w="180" w:type="dxa"/>
            <w:vAlign w:val="bottom"/>
          </w:tcPr>
          <w:p w14:paraId="602E5151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BF286BC" w14:textId="113458F3" w:rsidR="006650BC" w:rsidRPr="0086605F" w:rsidRDefault="005F1C90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180" w:type="dxa"/>
            <w:vAlign w:val="bottom"/>
          </w:tcPr>
          <w:p w14:paraId="5227D33B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CDF5EDD" w14:textId="3D9E0FEC" w:rsidR="006650BC" w:rsidRPr="0086605F" w:rsidRDefault="005F1C90" w:rsidP="00ED6E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(22)</w:t>
            </w:r>
          </w:p>
        </w:tc>
      </w:tr>
      <w:tr w:rsidR="00321B77" w:rsidRPr="0086605F" w14:paraId="58EA29B5" w14:textId="77777777" w:rsidTr="009669D3">
        <w:trPr>
          <w:cantSplit/>
        </w:trPr>
        <w:tc>
          <w:tcPr>
            <w:tcW w:w="4500" w:type="dxa"/>
          </w:tcPr>
          <w:p w14:paraId="34176E1D" w14:textId="176282B5" w:rsidR="00321B77" w:rsidRPr="0086605F" w:rsidRDefault="00321B77" w:rsidP="006650BC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กำไรจากการเปลี่ยนแปลงสัญญาเช่า</w:t>
            </w:r>
          </w:p>
        </w:tc>
        <w:tc>
          <w:tcPr>
            <w:tcW w:w="1080" w:type="dxa"/>
            <w:vAlign w:val="bottom"/>
          </w:tcPr>
          <w:p w14:paraId="01E80CF4" w14:textId="3117DA26" w:rsidR="00321B77" w:rsidRPr="0086605F" w:rsidRDefault="005B64F1" w:rsidP="00ED6EB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3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(168,613)</w:t>
            </w:r>
          </w:p>
        </w:tc>
        <w:tc>
          <w:tcPr>
            <w:tcW w:w="180" w:type="dxa"/>
            <w:vAlign w:val="bottom"/>
          </w:tcPr>
          <w:p w14:paraId="3E45ABE1" w14:textId="77777777" w:rsidR="00321B77" w:rsidRPr="0086605F" w:rsidRDefault="00321B77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DFBC46" w14:textId="458B8331" w:rsidR="00321B77" w:rsidRPr="0086605F" w:rsidRDefault="009669D3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467244" w14:textId="77777777" w:rsidR="00321B77" w:rsidRPr="0086605F" w:rsidRDefault="00321B77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9A7451" w14:textId="1D4D1BA1" w:rsidR="00321B77" w:rsidRPr="0086605F" w:rsidRDefault="002C3F15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6D2A8F" w14:textId="77777777" w:rsidR="00321B77" w:rsidRPr="0086605F" w:rsidRDefault="00321B77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066F56" w14:textId="4971FCB2" w:rsidR="00321B77" w:rsidRPr="0086605F" w:rsidRDefault="009669D3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650BC" w:rsidRPr="0086605F" w14:paraId="31CFA7BF" w14:textId="77777777" w:rsidTr="006E6A44">
        <w:trPr>
          <w:cantSplit/>
        </w:trPr>
        <w:tc>
          <w:tcPr>
            <w:tcW w:w="4500" w:type="dxa"/>
          </w:tcPr>
          <w:p w14:paraId="47CAF037" w14:textId="77777777" w:rsidR="006650BC" w:rsidRPr="0086605F" w:rsidRDefault="006650BC" w:rsidP="006650BC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4F6E36D0" w14:textId="1F76425E" w:rsidR="006650BC" w:rsidRPr="0086605F" w:rsidRDefault="005F1C90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319,734</w:t>
            </w:r>
          </w:p>
        </w:tc>
        <w:tc>
          <w:tcPr>
            <w:tcW w:w="180" w:type="dxa"/>
            <w:vAlign w:val="bottom"/>
          </w:tcPr>
          <w:p w14:paraId="5239A0B4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D6FCC0" w14:textId="2089B302" w:rsidR="006650BC" w:rsidRPr="0086605F" w:rsidRDefault="006650BC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="00983EBB"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983EBB"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5DAAFFAE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1F9D51" w14:textId="667340D9" w:rsidR="006650BC" w:rsidRPr="0086605F" w:rsidRDefault="005F1C90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2,424</w:t>
            </w:r>
          </w:p>
        </w:tc>
        <w:tc>
          <w:tcPr>
            <w:tcW w:w="180" w:type="dxa"/>
            <w:vAlign w:val="bottom"/>
          </w:tcPr>
          <w:p w14:paraId="4BE2DD81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876BA" w14:textId="3A041D1F" w:rsidR="006650BC" w:rsidRPr="0086605F" w:rsidRDefault="005F1C90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2,645</w:t>
            </w:r>
          </w:p>
        </w:tc>
      </w:tr>
      <w:tr w:rsidR="006650BC" w:rsidRPr="0086605F" w14:paraId="3CD0BAA9" w14:textId="77777777" w:rsidTr="006E6A44">
        <w:trPr>
          <w:cantSplit/>
        </w:trPr>
        <w:tc>
          <w:tcPr>
            <w:tcW w:w="4500" w:type="dxa"/>
          </w:tcPr>
          <w:p w14:paraId="06630CA1" w14:textId="77777777" w:rsidR="006650BC" w:rsidRPr="0086605F" w:rsidRDefault="006650BC" w:rsidP="006650BC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20E81F7B" w14:textId="578AEC47" w:rsidR="006650BC" w:rsidRPr="0086605F" w:rsidRDefault="005F1C90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18,905</w:t>
            </w:r>
          </w:p>
        </w:tc>
        <w:tc>
          <w:tcPr>
            <w:tcW w:w="180" w:type="dxa"/>
            <w:vAlign w:val="bottom"/>
          </w:tcPr>
          <w:p w14:paraId="040C84DC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5190DC" w14:textId="29714048" w:rsidR="006650BC" w:rsidRPr="0086605F" w:rsidRDefault="006650BC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964</w:t>
            </w:r>
          </w:p>
        </w:tc>
        <w:tc>
          <w:tcPr>
            <w:tcW w:w="180" w:type="dxa"/>
            <w:vAlign w:val="bottom"/>
          </w:tcPr>
          <w:p w14:paraId="272F36D1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6C32B" w14:textId="37EB7173" w:rsidR="006650BC" w:rsidRPr="0086605F" w:rsidRDefault="002C3F15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bidi="th-TH"/>
              </w:rPr>
              <w:t>639</w:t>
            </w:r>
          </w:p>
        </w:tc>
        <w:tc>
          <w:tcPr>
            <w:tcW w:w="180" w:type="dxa"/>
            <w:vAlign w:val="bottom"/>
          </w:tcPr>
          <w:p w14:paraId="708A4141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F64564" w14:textId="2A96CE99" w:rsidR="006650BC" w:rsidRPr="0086605F" w:rsidRDefault="006650BC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86605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529</w:t>
            </w:r>
          </w:p>
        </w:tc>
      </w:tr>
      <w:tr w:rsidR="006650BC" w:rsidRPr="0086605F" w14:paraId="1B45A9AC" w14:textId="77777777" w:rsidTr="006E6A44">
        <w:trPr>
          <w:cantSplit/>
        </w:trPr>
        <w:tc>
          <w:tcPr>
            <w:tcW w:w="4500" w:type="dxa"/>
          </w:tcPr>
          <w:p w14:paraId="2E95BB1E" w14:textId="77777777" w:rsidR="006650BC" w:rsidRPr="0086605F" w:rsidRDefault="006650BC" w:rsidP="006650BC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br/>
              <w:t xml:space="preserve">   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มูลค่าต่ำ</w:t>
            </w:r>
          </w:p>
        </w:tc>
        <w:tc>
          <w:tcPr>
            <w:tcW w:w="1080" w:type="dxa"/>
            <w:vAlign w:val="bottom"/>
          </w:tcPr>
          <w:p w14:paraId="41383096" w14:textId="0535CE9F" w:rsidR="006650BC" w:rsidRPr="0086605F" w:rsidRDefault="005F1C90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  <w:tc>
          <w:tcPr>
            <w:tcW w:w="180" w:type="dxa"/>
            <w:vAlign w:val="bottom"/>
          </w:tcPr>
          <w:p w14:paraId="23ACB74C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00990E" w14:textId="59E48DCB" w:rsidR="006650BC" w:rsidRPr="0086605F" w:rsidRDefault="006650BC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180" w:type="dxa"/>
            <w:vAlign w:val="bottom"/>
          </w:tcPr>
          <w:p w14:paraId="15FC7BA4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1FF5FB" w14:textId="769E0BE0" w:rsidR="006650BC" w:rsidRPr="0086605F" w:rsidRDefault="002C3F15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180" w:type="dxa"/>
            <w:vAlign w:val="bottom"/>
          </w:tcPr>
          <w:p w14:paraId="6F2C68E2" w14:textId="77777777" w:rsidR="006650BC" w:rsidRPr="0086605F" w:rsidRDefault="006650BC" w:rsidP="006650B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C0A9FA" w14:textId="3E101652" w:rsidR="006650BC" w:rsidRPr="0086605F" w:rsidRDefault="006650BC" w:rsidP="006650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</w:t>
            </w:r>
          </w:p>
        </w:tc>
      </w:tr>
    </w:tbl>
    <w:p w14:paraId="5A8AFAC2" w14:textId="77777777" w:rsidR="00EB464C" w:rsidRPr="0086605F" w:rsidRDefault="00EB464C" w:rsidP="00EB464C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0C2C510" w14:textId="7919F289" w:rsidR="00EB464C" w:rsidRPr="0086605F" w:rsidRDefault="00EB464C" w:rsidP="00EB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C418B0" w:rsidRPr="0086605F">
        <w:rPr>
          <w:rFonts w:ascii="Angsana New" w:hAnsi="Angsana New" w:cs="Angsana New" w:hint="cs"/>
          <w:sz w:val="30"/>
          <w:szCs w:val="30"/>
        </w:rPr>
        <w:t>256</w:t>
      </w:r>
      <w:r w:rsidR="006650BC" w:rsidRPr="0086605F">
        <w:rPr>
          <w:rFonts w:ascii="Angsana New" w:hAnsi="Angsana New" w:cs="Angsana New"/>
          <w:sz w:val="30"/>
          <w:szCs w:val="30"/>
        </w:rPr>
        <w:t>6</w:t>
      </w:r>
      <w:r w:rsidRPr="0086605F">
        <w:rPr>
          <w:rFonts w:ascii="Angsana New" w:hAnsi="Angsana New" w:cs="Angsana New" w:hint="cs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6650BC"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A2BC9" w:rsidRPr="0086605F">
        <w:rPr>
          <w:rFonts w:ascii="Angsana New" w:hAnsi="Angsana New" w:cs="Angsana New"/>
          <w:sz w:val="30"/>
          <w:szCs w:val="30"/>
        </w:rPr>
        <w:t>1,366.2</w:t>
      </w:r>
      <w:r w:rsidR="006650BC"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6605F">
        <w:rPr>
          <w:rFonts w:ascii="Angsana New" w:hAnsi="Angsana New" w:cs="Angsana New" w:hint="cs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และ</w:t>
      </w:r>
      <w:r w:rsidR="00EE0E5E" w:rsidRPr="0086605F">
        <w:rPr>
          <w:rFonts w:ascii="Angsana New" w:hAnsi="Angsana New" w:cs="Angsana New"/>
          <w:sz w:val="30"/>
          <w:szCs w:val="30"/>
        </w:rPr>
        <w:t xml:space="preserve"> </w:t>
      </w:r>
      <w:r w:rsidR="00B073EA" w:rsidRPr="0086605F">
        <w:rPr>
          <w:rFonts w:ascii="Angsana New" w:hAnsi="Angsana New" w:cs="Angsana New"/>
          <w:sz w:val="30"/>
          <w:szCs w:val="30"/>
        </w:rPr>
        <w:t>3</w:t>
      </w:r>
      <w:r w:rsidR="001A2BC9" w:rsidRPr="0086605F">
        <w:rPr>
          <w:rFonts w:ascii="Angsana New" w:hAnsi="Angsana New" w:cs="Angsana New"/>
          <w:sz w:val="30"/>
          <w:szCs w:val="30"/>
        </w:rPr>
        <w:t>1</w:t>
      </w:r>
      <w:r w:rsidR="00001108" w:rsidRPr="0086605F">
        <w:rPr>
          <w:rFonts w:ascii="Angsana New" w:hAnsi="Angsana New" w:cs="Angsana New"/>
          <w:sz w:val="30"/>
          <w:szCs w:val="30"/>
        </w:rPr>
        <w:t>.</w:t>
      </w:r>
      <w:r w:rsidR="001A2BC9" w:rsidRPr="0086605F">
        <w:rPr>
          <w:rFonts w:ascii="Angsana New" w:hAnsi="Angsana New" w:cs="Angsana New"/>
          <w:sz w:val="30"/>
          <w:szCs w:val="30"/>
        </w:rPr>
        <w:t>0</w:t>
      </w:r>
      <w:r w:rsidRPr="0086605F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i/>
          <w:iCs/>
          <w:sz w:val="30"/>
          <w:szCs w:val="30"/>
        </w:rPr>
        <w:t>(</w:t>
      </w:r>
      <w:r w:rsidR="00C418B0" w:rsidRPr="0086605F">
        <w:rPr>
          <w:rFonts w:ascii="Angsana New" w:hAnsi="Angsana New" w:cs="Angsana New"/>
          <w:i/>
          <w:iCs/>
          <w:sz w:val="30"/>
          <w:szCs w:val="30"/>
        </w:rPr>
        <w:t>256</w:t>
      </w:r>
      <w:r w:rsidR="006650BC" w:rsidRPr="0086605F">
        <w:rPr>
          <w:rFonts w:ascii="Angsana New" w:hAnsi="Angsana New" w:cs="Angsana New"/>
          <w:i/>
          <w:iCs/>
          <w:sz w:val="30"/>
          <w:szCs w:val="30"/>
        </w:rPr>
        <w:t>5</w:t>
      </w:r>
      <w:r w:rsidRPr="0086605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1A2BC9" w:rsidRPr="0086605F">
        <w:rPr>
          <w:rFonts w:ascii="Angsana New" w:hAnsi="Angsana New" w:cs="Angsana New"/>
          <w:i/>
          <w:iCs/>
          <w:sz w:val="30"/>
          <w:szCs w:val="30"/>
        </w:rPr>
        <w:t>862.3</w:t>
      </w:r>
      <w:r w:rsidR="006650BC" w:rsidRPr="0086605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</w:t>
      </w:r>
      <w:r w:rsidR="006650BC" w:rsidRPr="0086605F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6650BC"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6650BC" w:rsidRPr="0086605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073EA" w:rsidRPr="0086605F">
        <w:rPr>
          <w:rFonts w:ascii="Angsana New" w:hAnsi="Angsana New" w:cs="Angsana New"/>
          <w:i/>
          <w:iCs/>
          <w:sz w:val="30"/>
          <w:szCs w:val="30"/>
        </w:rPr>
        <w:t>3</w:t>
      </w:r>
      <w:r w:rsidR="001D4480" w:rsidRPr="0086605F">
        <w:rPr>
          <w:rFonts w:ascii="Angsana New" w:hAnsi="Angsana New" w:cs="Angsana New"/>
          <w:i/>
          <w:iCs/>
          <w:sz w:val="30"/>
          <w:szCs w:val="30"/>
        </w:rPr>
        <w:t>1</w:t>
      </w:r>
      <w:r w:rsidR="006650BC"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.</w:t>
      </w:r>
      <w:r w:rsidR="001D4480" w:rsidRPr="0086605F">
        <w:rPr>
          <w:rFonts w:ascii="Angsana New" w:hAnsi="Angsana New" w:cs="Angsana New"/>
          <w:i/>
          <w:iCs/>
          <w:sz w:val="30"/>
          <w:szCs w:val="30"/>
        </w:rPr>
        <w:t>7</w:t>
      </w:r>
      <w:r w:rsidR="00F36566" w:rsidRPr="0086605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6B0EAF75" w14:textId="77777777" w:rsidR="00EB464C" w:rsidRPr="0086605F" w:rsidRDefault="00EB464C" w:rsidP="00EB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2C30766" w14:textId="77777777" w:rsidR="00FA4421" w:rsidRPr="0086605F" w:rsidRDefault="00FA4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86605F">
        <w:rPr>
          <w:rFonts w:ascii="Angsana New" w:hAnsi="Angsana New" w:cs="Angsana New"/>
          <w:sz w:val="30"/>
          <w:szCs w:val="30"/>
          <w:cs/>
        </w:rPr>
        <w:br w:type="page"/>
      </w:r>
    </w:p>
    <w:p w14:paraId="15708E39" w14:textId="7EE8599E" w:rsidR="006A6811" w:rsidRPr="0086605F" w:rsidRDefault="006A6811" w:rsidP="00AC0FF0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86605F">
        <w:rPr>
          <w:rFonts w:ascii="Angsana New" w:hAnsi="Angsana New" w:cs="Angsana New"/>
          <w:sz w:val="30"/>
          <w:szCs w:val="30"/>
          <w:u w:val="none"/>
          <w:cs/>
        </w:rPr>
        <w:t>หนี้สินที่มีภาระดอกเบี้ย</w:t>
      </w:r>
    </w:p>
    <w:p w14:paraId="1A0CCEB7" w14:textId="1BE07E3E" w:rsidR="00466504" w:rsidRPr="0086605F" w:rsidRDefault="00466504" w:rsidP="0046650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2187"/>
        <w:gridCol w:w="283"/>
        <w:gridCol w:w="929"/>
        <w:gridCol w:w="230"/>
        <w:gridCol w:w="939"/>
        <w:gridCol w:w="231"/>
        <w:gridCol w:w="929"/>
        <w:gridCol w:w="230"/>
        <w:gridCol w:w="929"/>
        <w:gridCol w:w="240"/>
        <w:gridCol w:w="929"/>
        <w:gridCol w:w="230"/>
        <w:gridCol w:w="929"/>
      </w:tblGrid>
      <w:tr w:rsidR="006E3E2C" w:rsidRPr="0086605F" w14:paraId="1B3A685F" w14:textId="77777777" w:rsidTr="006C247A">
        <w:trPr>
          <w:tblHeader/>
        </w:trPr>
        <w:tc>
          <w:tcPr>
            <w:tcW w:w="2187" w:type="dxa"/>
          </w:tcPr>
          <w:p w14:paraId="5BE998EC" w14:textId="77777777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B9C8F0B" w14:textId="77777777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745" w:type="dxa"/>
            <w:gridSpan w:val="11"/>
          </w:tcPr>
          <w:p w14:paraId="302875C2" w14:textId="77777777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E3E2C" w:rsidRPr="0086605F" w14:paraId="6914FAF6" w14:textId="77777777" w:rsidTr="006C247A">
        <w:trPr>
          <w:tblHeader/>
        </w:trPr>
        <w:tc>
          <w:tcPr>
            <w:tcW w:w="2187" w:type="dxa"/>
          </w:tcPr>
          <w:p w14:paraId="2AC2D6A2" w14:textId="77777777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FB0E1B1" w14:textId="77777777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58" w:type="dxa"/>
            <w:gridSpan w:val="5"/>
          </w:tcPr>
          <w:p w14:paraId="0FCEF8CE" w14:textId="7C36E37E" w:rsidR="006E3E2C" w:rsidRPr="0086605F" w:rsidRDefault="00C418B0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35B09" w:rsidRPr="0086605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0" w:type="dxa"/>
          </w:tcPr>
          <w:p w14:paraId="122B9E7A" w14:textId="77777777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57" w:type="dxa"/>
            <w:gridSpan w:val="5"/>
          </w:tcPr>
          <w:p w14:paraId="2E6B652B" w14:textId="178C46A5" w:rsidR="006E3E2C" w:rsidRPr="0086605F" w:rsidRDefault="00C418B0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35B09" w:rsidRPr="0086605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6E3E2C" w:rsidRPr="0086605F" w14:paraId="75078AC7" w14:textId="77777777" w:rsidTr="006C247A">
        <w:trPr>
          <w:tblHeader/>
        </w:trPr>
        <w:tc>
          <w:tcPr>
            <w:tcW w:w="2187" w:type="dxa"/>
          </w:tcPr>
          <w:p w14:paraId="64EC8F20" w14:textId="77777777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23B9DB5" w14:textId="297D3AEC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41E15DA" w14:textId="77777777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14:paraId="313911A8" w14:textId="77777777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75671C1D" w14:textId="77777777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0FAE8CAF" w14:textId="77777777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657CAB3" w14:textId="77777777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" w:type="dxa"/>
            <w:vAlign w:val="center"/>
          </w:tcPr>
          <w:p w14:paraId="6108068C" w14:textId="77777777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BF01AAE" w14:textId="77777777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153C3551" w14:textId="77777777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1D62F6E" w14:textId="77777777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50E661FB" w14:textId="77777777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149BDEA" w14:textId="77777777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3E2C" w:rsidRPr="0086605F" w14:paraId="43E0F01A" w14:textId="77777777" w:rsidTr="006C247A">
        <w:trPr>
          <w:tblHeader/>
        </w:trPr>
        <w:tc>
          <w:tcPr>
            <w:tcW w:w="2187" w:type="dxa"/>
          </w:tcPr>
          <w:p w14:paraId="3D63ED27" w14:textId="77777777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D8DCA8F" w14:textId="77777777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745" w:type="dxa"/>
            <w:gridSpan w:val="11"/>
            <w:vAlign w:val="bottom"/>
          </w:tcPr>
          <w:p w14:paraId="03A09E2E" w14:textId="64803472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="007D13F5" w:rsidRPr="0086605F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86605F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35B09" w:rsidRPr="0086605F" w14:paraId="5E8D817C" w14:textId="77777777" w:rsidTr="006C247A">
        <w:tc>
          <w:tcPr>
            <w:tcW w:w="2187" w:type="dxa"/>
          </w:tcPr>
          <w:p w14:paraId="1C644F2C" w14:textId="720C8DDF" w:rsidR="00E35B09" w:rsidRPr="0086605F" w:rsidRDefault="00E35B09" w:rsidP="00E35B09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 w:rsidRPr="0086605F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Pr="0086605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6605F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86605F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83" w:type="dxa"/>
          </w:tcPr>
          <w:p w14:paraId="4F3E050E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954BB29" w14:textId="16E4FA7C" w:rsidR="00E35B09" w:rsidRPr="0086605F" w:rsidRDefault="00EB3A2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6,729,622</w:t>
            </w:r>
          </w:p>
        </w:tc>
        <w:tc>
          <w:tcPr>
            <w:tcW w:w="230" w:type="dxa"/>
            <w:vAlign w:val="bottom"/>
          </w:tcPr>
          <w:p w14:paraId="629CDBE6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36ACF5C0" w14:textId="11E9346B" w:rsidR="00E35B09" w:rsidRPr="0086605F" w:rsidRDefault="00EB3A2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5,379,275</w:t>
            </w:r>
          </w:p>
        </w:tc>
        <w:tc>
          <w:tcPr>
            <w:tcW w:w="231" w:type="dxa"/>
            <w:vAlign w:val="bottom"/>
          </w:tcPr>
          <w:p w14:paraId="245C8F82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DFA3004" w14:textId="6C78019B" w:rsidR="00E35B09" w:rsidRPr="0086605F" w:rsidRDefault="00EB3A2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12,108,897</w:t>
            </w:r>
          </w:p>
        </w:tc>
        <w:tc>
          <w:tcPr>
            <w:tcW w:w="230" w:type="dxa"/>
            <w:vAlign w:val="bottom"/>
          </w:tcPr>
          <w:p w14:paraId="5210CF5C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9EFE851" w14:textId="4FE3411D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6,176,620</w:t>
            </w:r>
          </w:p>
        </w:tc>
        <w:tc>
          <w:tcPr>
            <w:tcW w:w="240" w:type="dxa"/>
            <w:vAlign w:val="bottom"/>
          </w:tcPr>
          <w:p w14:paraId="33B05AD8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F99EE22" w14:textId="7DE67F65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3,202,677</w:t>
            </w:r>
          </w:p>
        </w:tc>
        <w:tc>
          <w:tcPr>
            <w:tcW w:w="230" w:type="dxa"/>
            <w:vAlign w:val="bottom"/>
          </w:tcPr>
          <w:p w14:paraId="1F5143C7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BA1F054" w14:textId="6975053F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9,379,297</w:t>
            </w:r>
          </w:p>
        </w:tc>
      </w:tr>
      <w:tr w:rsidR="00E35B09" w:rsidRPr="0086605F" w14:paraId="504885C2" w14:textId="77777777" w:rsidTr="006C247A">
        <w:tc>
          <w:tcPr>
            <w:tcW w:w="2187" w:type="dxa"/>
          </w:tcPr>
          <w:p w14:paraId="6A5FC5FA" w14:textId="2C7FDAF3" w:rsidR="00E35B09" w:rsidRPr="0086605F" w:rsidRDefault="00E35B09" w:rsidP="00E35B09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</w:t>
            </w:r>
            <w:r w:rsidR="00273342" w:rsidRPr="0086605F"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Pr="0086605F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83" w:type="dxa"/>
          </w:tcPr>
          <w:p w14:paraId="773B07A5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EA14BF7" w14:textId="481FB015" w:rsidR="00E35B09" w:rsidRPr="0086605F" w:rsidRDefault="00B667D6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895,494</w:t>
            </w:r>
          </w:p>
        </w:tc>
        <w:tc>
          <w:tcPr>
            <w:tcW w:w="230" w:type="dxa"/>
            <w:vAlign w:val="bottom"/>
          </w:tcPr>
          <w:p w14:paraId="7CEC027E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05288BB8" w14:textId="4AB15E56" w:rsidR="00E35B09" w:rsidRPr="0086605F" w:rsidRDefault="00EB3A2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7F84D3B4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5BA93A2" w14:textId="037C606B" w:rsidR="00E35B09" w:rsidRPr="0086605F" w:rsidRDefault="00B667D6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895,494</w:t>
            </w:r>
          </w:p>
        </w:tc>
        <w:tc>
          <w:tcPr>
            <w:tcW w:w="230" w:type="dxa"/>
            <w:vAlign w:val="bottom"/>
          </w:tcPr>
          <w:p w14:paraId="01BE6F6B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1C50CE1" w14:textId="63D9694E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1,397,473</w:t>
            </w:r>
          </w:p>
        </w:tc>
        <w:tc>
          <w:tcPr>
            <w:tcW w:w="240" w:type="dxa"/>
            <w:vAlign w:val="bottom"/>
          </w:tcPr>
          <w:p w14:paraId="7F8BBF45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F35BF5C" w14:textId="5A1EDB93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3BFB0403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7D5CDE5" w14:textId="145B5D53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1,397,473</w:t>
            </w:r>
          </w:p>
        </w:tc>
      </w:tr>
      <w:tr w:rsidR="006C247A" w:rsidRPr="0086605F" w14:paraId="3E1F311B" w14:textId="77777777" w:rsidTr="006C247A">
        <w:tc>
          <w:tcPr>
            <w:tcW w:w="2187" w:type="dxa"/>
          </w:tcPr>
          <w:p w14:paraId="60ECB4BC" w14:textId="4E0B6652" w:rsidR="006C247A" w:rsidRPr="0086605F" w:rsidRDefault="006C247A" w:rsidP="00E35B09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  <w:r w:rsidRPr="0086605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3" w:type="dxa"/>
          </w:tcPr>
          <w:p w14:paraId="73DE86C1" w14:textId="77777777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AE4A0FC" w14:textId="1E8F509E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7000BB96" w14:textId="77777777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672953BD" w14:textId="7268C2DB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461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614</w:t>
            </w:r>
          </w:p>
        </w:tc>
        <w:tc>
          <w:tcPr>
            <w:tcW w:w="231" w:type="dxa"/>
            <w:vAlign w:val="bottom"/>
          </w:tcPr>
          <w:p w14:paraId="377E6961" w14:textId="77777777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79D816A" w14:textId="1F6B4692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</w:t>
            </w: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461</w:t>
            </w: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614</w:t>
            </w:r>
          </w:p>
        </w:tc>
        <w:tc>
          <w:tcPr>
            <w:tcW w:w="230" w:type="dxa"/>
            <w:vAlign w:val="bottom"/>
          </w:tcPr>
          <w:p w14:paraId="407A6473" w14:textId="77777777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26C584F" w14:textId="1D42965E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184A1F3" w14:textId="77777777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845932F" w14:textId="472F6159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915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652</w:t>
            </w:r>
          </w:p>
        </w:tc>
        <w:tc>
          <w:tcPr>
            <w:tcW w:w="230" w:type="dxa"/>
            <w:vAlign w:val="bottom"/>
          </w:tcPr>
          <w:p w14:paraId="002C5CDA" w14:textId="77777777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0F2CFEB" w14:textId="63888BB6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4</w:t>
            </w: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915</w:t>
            </w: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652</w:t>
            </w:r>
          </w:p>
        </w:tc>
      </w:tr>
      <w:tr w:rsidR="00B85BE0" w:rsidRPr="0086605F" w14:paraId="06CB0284" w14:textId="77777777" w:rsidTr="006C247A">
        <w:tc>
          <w:tcPr>
            <w:tcW w:w="2187" w:type="dxa"/>
          </w:tcPr>
          <w:p w14:paraId="77838155" w14:textId="6ED82013" w:rsidR="00B85BE0" w:rsidRPr="0086605F" w:rsidRDefault="00B85BE0" w:rsidP="00E35B09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283" w:type="dxa"/>
          </w:tcPr>
          <w:p w14:paraId="0B059524" w14:textId="77777777" w:rsidR="00B85BE0" w:rsidRPr="0086605F" w:rsidRDefault="00B85BE0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03731E9" w14:textId="67ACA073" w:rsidR="00B85BE0" w:rsidRPr="0086605F" w:rsidRDefault="00EB3A2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30" w:type="dxa"/>
            <w:vAlign w:val="bottom"/>
          </w:tcPr>
          <w:p w14:paraId="10829B74" w14:textId="77777777" w:rsidR="00B85BE0" w:rsidRPr="0086605F" w:rsidRDefault="00B85BE0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7D926284" w14:textId="6722D41C" w:rsidR="00B85BE0" w:rsidRPr="0086605F" w:rsidRDefault="00EB3A2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6,637,900</w:t>
            </w:r>
          </w:p>
        </w:tc>
        <w:tc>
          <w:tcPr>
            <w:tcW w:w="231" w:type="dxa"/>
            <w:vAlign w:val="bottom"/>
          </w:tcPr>
          <w:p w14:paraId="73DA56B0" w14:textId="77777777" w:rsidR="00B85BE0" w:rsidRPr="0086605F" w:rsidRDefault="00B85BE0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A3C9E24" w14:textId="3AD5EDB1" w:rsidR="00B85BE0" w:rsidRPr="0086605F" w:rsidRDefault="00EB3A2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9,637,900</w:t>
            </w:r>
          </w:p>
        </w:tc>
        <w:tc>
          <w:tcPr>
            <w:tcW w:w="230" w:type="dxa"/>
            <w:vAlign w:val="bottom"/>
          </w:tcPr>
          <w:p w14:paraId="228B9CD4" w14:textId="77777777" w:rsidR="00B85BE0" w:rsidRPr="0086605F" w:rsidRDefault="00B85BE0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10C2B02" w14:textId="7A97DB09" w:rsidR="00B85BE0" w:rsidRPr="0086605F" w:rsidRDefault="00B85BE0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40" w:type="dxa"/>
            <w:vAlign w:val="bottom"/>
          </w:tcPr>
          <w:p w14:paraId="2ADADC32" w14:textId="77777777" w:rsidR="00B85BE0" w:rsidRPr="0086605F" w:rsidRDefault="00B85BE0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93E364B" w14:textId="63D24F17" w:rsidR="00B85BE0" w:rsidRPr="0086605F" w:rsidRDefault="00B85BE0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5,508,600</w:t>
            </w:r>
          </w:p>
        </w:tc>
        <w:tc>
          <w:tcPr>
            <w:tcW w:w="230" w:type="dxa"/>
            <w:vAlign w:val="bottom"/>
          </w:tcPr>
          <w:p w14:paraId="52B5A3B3" w14:textId="77777777" w:rsidR="00B85BE0" w:rsidRPr="0086605F" w:rsidRDefault="00B85BE0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D55FCAC" w14:textId="2CFA188D" w:rsidR="00B85BE0" w:rsidRPr="0086605F" w:rsidRDefault="00B85BE0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8,508,600</w:t>
            </w:r>
          </w:p>
        </w:tc>
      </w:tr>
      <w:tr w:rsidR="00B667D6" w:rsidRPr="0086605F" w14:paraId="3D139157" w14:textId="77777777" w:rsidTr="006C247A">
        <w:tc>
          <w:tcPr>
            <w:tcW w:w="2187" w:type="dxa"/>
            <w:shd w:val="clear" w:color="auto" w:fill="FFFFFF" w:themeFill="background1"/>
          </w:tcPr>
          <w:p w14:paraId="67B35053" w14:textId="3701CF3D" w:rsidR="00273342" w:rsidRPr="0086605F" w:rsidRDefault="00273342" w:rsidP="009A039D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283" w:type="dxa"/>
          </w:tcPr>
          <w:p w14:paraId="651D5F4F" w14:textId="77777777" w:rsidR="00273342" w:rsidRPr="0086605F" w:rsidRDefault="00273342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32DE4DC4" w14:textId="1071AB50" w:rsidR="00273342" w:rsidRPr="0086605F" w:rsidRDefault="00B667D6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155A198B" w14:textId="77777777" w:rsidR="00273342" w:rsidRPr="0086605F" w:rsidRDefault="00273342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C92ABF5" w14:textId="4C8E76D5" w:rsidR="00273342" w:rsidRPr="0086605F" w:rsidRDefault="00B667D6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102,868</w:t>
            </w:r>
          </w:p>
        </w:tc>
        <w:tc>
          <w:tcPr>
            <w:tcW w:w="231" w:type="dxa"/>
            <w:vAlign w:val="bottom"/>
          </w:tcPr>
          <w:p w14:paraId="61DBB443" w14:textId="77777777" w:rsidR="00273342" w:rsidRPr="0086605F" w:rsidRDefault="00273342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449F5B83" w14:textId="23655145" w:rsidR="00273342" w:rsidRPr="0086605F" w:rsidRDefault="00B667D6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102,868</w:t>
            </w:r>
          </w:p>
        </w:tc>
        <w:tc>
          <w:tcPr>
            <w:tcW w:w="230" w:type="dxa"/>
            <w:vAlign w:val="bottom"/>
          </w:tcPr>
          <w:p w14:paraId="30867D05" w14:textId="77777777" w:rsidR="00273342" w:rsidRPr="0086605F" w:rsidRDefault="00273342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3276E6C9" w14:textId="0DB37408" w:rsidR="00273342" w:rsidRPr="0086605F" w:rsidRDefault="00575BCC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68068D1" w14:textId="77777777" w:rsidR="00273342" w:rsidRPr="0086605F" w:rsidRDefault="00273342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741CB74" w14:textId="5D98E733" w:rsidR="00273342" w:rsidRPr="0086605F" w:rsidRDefault="00EA53CB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129,889</w:t>
            </w:r>
          </w:p>
        </w:tc>
        <w:tc>
          <w:tcPr>
            <w:tcW w:w="230" w:type="dxa"/>
            <w:shd w:val="clear" w:color="auto" w:fill="FFFFFF" w:themeFill="background1"/>
            <w:vAlign w:val="bottom"/>
          </w:tcPr>
          <w:p w14:paraId="1226FD75" w14:textId="77777777" w:rsidR="00273342" w:rsidRPr="0086605F" w:rsidRDefault="00273342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CD61C96" w14:textId="3482D0B3" w:rsidR="00273342" w:rsidRPr="0086605F" w:rsidRDefault="00EA53CB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129,889</w:t>
            </w:r>
          </w:p>
        </w:tc>
      </w:tr>
      <w:tr w:rsidR="00B667D6" w:rsidRPr="0086605F" w14:paraId="5A9D25D2" w14:textId="77777777" w:rsidTr="006C247A">
        <w:tc>
          <w:tcPr>
            <w:tcW w:w="2187" w:type="dxa"/>
          </w:tcPr>
          <w:p w14:paraId="3A8C8616" w14:textId="77777777" w:rsidR="009A039D" w:rsidRPr="0086605F" w:rsidRDefault="009A039D" w:rsidP="009A039D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86605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83" w:type="dxa"/>
          </w:tcPr>
          <w:p w14:paraId="3C00DD59" w14:textId="77777777" w:rsidR="009A039D" w:rsidRPr="0086605F" w:rsidRDefault="009A039D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873A1" w14:textId="40CBFC94" w:rsidR="009A039D" w:rsidRPr="0086605F" w:rsidRDefault="00B667D6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10,625,116</w:t>
            </w:r>
          </w:p>
        </w:tc>
        <w:tc>
          <w:tcPr>
            <w:tcW w:w="230" w:type="dxa"/>
            <w:vAlign w:val="bottom"/>
          </w:tcPr>
          <w:p w14:paraId="78B8A839" w14:textId="77777777" w:rsidR="009A039D" w:rsidRPr="0086605F" w:rsidRDefault="009A039D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A9083" w14:textId="5D24C24F" w:rsidR="009A039D" w:rsidRPr="0086605F" w:rsidRDefault="00B667D6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15,581,657</w:t>
            </w:r>
          </w:p>
        </w:tc>
        <w:tc>
          <w:tcPr>
            <w:tcW w:w="231" w:type="dxa"/>
            <w:vAlign w:val="bottom"/>
          </w:tcPr>
          <w:p w14:paraId="1926CA88" w14:textId="77777777" w:rsidR="009A039D" w:rsidRPr="0086605F" w:rsidRDefault="009A039D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48E30" w14:textId="5670685C" w:rsidR="009A039D" w:rsidRPr="0086605F" w:rsidRDefault="00B667D6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26,206,773</w:t>
            </w:r>
          </w:p>
        </w:tc>
        <w:tc>
          <w:tcPr>
            <w:tcW w:w="230" w:type="dxa"/>
            <w:vAlign w:val="bottom"/>
          </w:tcPr>
          <w:p w14:paraId="7B3F858D" w14:textId="77777777" w:rsidR="009A039D" w:rsidRPr="0086605F" w:rsidRDefault="009A039D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36251" w14:textId="0CB6DA11" w:rsidR="009A039D" w:rsidRPr="0086605F" w:rsidRDefault="009A039D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10,</w:t>
            </w:r>
            <w:r w:rsidR="00B85BE0" w:rsidRPr="0086605F">
              <w:rPr>
                <w:rFonts w:ascii="Angsana New" w:hAnsi="Angsana New" w:cs="Angsana New"/>
                <w:sz w:val="24"/>
                <w:szCs w:val="24"/>
              </w:rPr>
              <w:t>574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85BE0" w:rsidRPr="0086605F">
              <w:rPr>
                <w:rFonts w:ascii="Angsana New" w:hAnsi="Angsana New" w:cs="Angsana New"/>
                <w:sz w:val="24"/>
                <w:szCs w:val="24"/>
              </w:rPr>
              <w:t>093</w:t>
            </w:r>
          </w:p>
        </w:tc>
        <w:tc>
          <w:tcPr>
            <w:tcW w:w="240" w:type="dxa"/>
            <w:vAlign w:val="bottom"/>
          </w:tcPr>
          <w:p w14:paraId="6A0F9B75" w14:textId="77777777" w:rsidR="009A039D" w:rsidRPr="0086605F" w:rsidRDefault="009A039D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BD621" w14:textId="4783A800" w:rsidR="009A039D" w:rsidRPr="0086605F" w:rsidRDefault="009A039D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13,</w:t>
            </w:r>
            <w:r w:rsidR="00B85BE0" w:rsidRPr="0086605F">
              <w:rPr>
                <w:rFonts w:ascii="Angsana New" w:hAnsi="Angsana New" w:cs="Angsana New"/>
                <w:sz w:val="24"/>
                <w:szCs w:val="24"/>
              </w:rPr>
              <w:t>756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85BE0" w:rsidRPr="0086605F">
              <w:rPr>
                <w:rFonts w:ascii="Angsana New" w:hAnsi="Angsana New" w:cs="Angsana New"/>
                <w:sz w:val="24"/>
                <w:szCs w:val="24"/>
              </w:rPr>
              <w:t>818</w:t>
            </w:r>
          </w:p>
        </w:tc>
        <w:tc>
          <w:tcPr>
            <w:tcW w:w="230" w:type="dxa"/>
            <w:vAlign w:val="bottom"/>
          </w:tcPr>
          <w:p w14:paraId="6DE2AF24" w14:textId="77777777" w:rsidR="009A039D" w:rsidRPr="0086605F" w:rsidRDefault="009A039D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5DB5C" w14:textId="0ACEF70E" w:rsidR="009A039D" w:rsidRPr="0086605F" w:rsidRDefault="009A039D" w:rsidP="009A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24,330,911</w:t>
            </w:r>
          </w:p>
        </w:tc>
      </w:tr>
    </w:tbl>
    <w:p w14:paraId="0E57DDED" w14:textId="04106CD5" w:rsidR="006E3E2C" w:rsidRPr="0086605F" w:rsidRDefault="006E3E2C" w:rsidP="00466504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2209"/>
        <w:gridCol w:w="345"/>
        <w:gridCol w:w="907"/>
        <w:gridCol w:w="231"/>
        <w:gridCol w:w="939"/>
        <w:gridCol w:w="232"/>
        <w:gridCol w:w="929"/>
        <w:gridCol w:w="231"/>
        <w:gridCol w:w="901"/>
        <w:gridCol w:w="240"/>
        <w:gridCol w:w="891"/>
        <w:gridCol w:w="231"/>
        <w:gridCol w:w="929"/>
      </w:tblGrid>
      <w:tr w:rsidR="006E3E2C" w:rsidRPr="0086605F" w14:paraId="0965489C" w14:textId="77777777" w:rsidTr="003969E6">
        <w:trPr>
          <w:tblHeader/>
        </w:trPr>
        <w:tc>
          <w:tcPr>
            <w:tcW w:w="2209" w:type="dxa"/>
          </w:tcPr>
          <w:p w14:paraId="7C9D8A91" w14:textId="77777777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5" w:type="dxa"/>
          </w:tcPr>
          <w:p w14:paraId="42D9D1DD" w14:textId="77777777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661" w:type="dxa"/>
            <w:gridSpan w:val="11"/>
          </w:tcPr>
          <w:p w14:paraId="3954E86C" w14:textId="77777777" w:rsidR="006E3E2C" w:rsidRPr="0086605F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86605F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E43CF" w:rsidRPr="0086605F" w14:paraId="57535163" w14:textId="77777777" w:rsidTr="003969E6">
        <w:trPr>
          <w:tblHeader/>
        </w:trPr>
        <w:tc>
          <w:tcPr>
            <w:tcW w:w="2209" w:type="dxa"/>
          </w:tcPr>
          <w:p w14:paraId="0D9F4631" w14:textId="77777777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5" w:type="dxa"/>
          </w:tcPr>
          <w:p w14:paraId="32547E26" w14:textId="77777777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38" w:type="dxa"/>
            <w:gridSpan w:val="5"/>
          </w:tcPr>
          <w:p w14:paraId="6E78420E" w14:textId="114151E9" w:rsidR="006E43CF" w:rsidRPr="0086605F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35B09" w:rsidRPr="0086605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1" w:type="dxa"/>
          </w:tcPr>
          <w:p w14:paraId="168B1384" w14:textId="77777777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92" w:type="dxa"/>
            <w:gridSpan w:val="5"/>
          </w:tcPr>
          <w:p w14:paraId="70786F50" w14:textId="41351271" w:rsidR="006E43CF" w:rsidRPr="0086605F" w:rsidRDefault="00C418B0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35B09" w:rsidRPr="0086605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6E43CF" w:rsidRPr="0086605F" w14:paraId="32D2290E" w14:textId="77777777" w:rsidTr="003969E6">
        <w:trPr>
          <w:tblHeader/>
        </w:trPr>
        <w:tc>
          <w:tcPr>
            <w:tcW w:w="2209" w:type="dxa"/>
          </w:tcPr>
          <w:p w14:paraId="32663096" w14:textId="77777777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5" w:type="dxa"/>
            <w:vAlign w:val="bottom"/>
          </w:tcPr>
          <w:p w14:paraId="1562BA5E" w14:textId="00F00293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079473C1" w14:textId="77777777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65297127" w14:textId="77777777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01E6CE4C" w14:textId="77777777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0E84E705" w14:textId="77777777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B9F6125" w14:textId="77777777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4C5E8702" w14:textId="77777777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16E24E7" w14:textId="77777777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598A8F34" w14:textId="77777777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3A49D33" w14:textId="77777777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4D2F892A" w14:textId="77777777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3ADEFB8" w14:textId="77777777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43CF" w:rsidRPr="0086605F" w14:paraId="193BA423" w14:textId="77777777" w:rsidTr="003969E6">
        <w:trPr>
          <w:tblHeader/>
        </w:trPr>
        <w:tc>
          <w:tcPr>
            <w:tcW w:w="2209" w:type="dxa"/>
          </w:tcPr>
          <w:p w14:paraId="437DD54D" w14:textId="77777777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5" w:type="dxa"/>
          </w:tcPr>
          <w:p w14:paraId="4D6CD54C" w14:textId="77777777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661" w:type="dxa"/>
            <w:gridSpan w:val="11"/>
            <w:vAlign w:val="bottom"/>
          </w:tcPr>
          <w:p w14:paraId="633F94C8" w14:textId="1FA4854F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86605F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86605F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35B09" w:rsidRPr="0086605F" w14:paraId="5A3A6104" w14:textId="77777777" w:rsidTr="003969E6">
        <w:tc>
          <w:tcPr>
            <w:tcW w:w="2209" w:type="dxa"/>
          </w:tcPr>
          <w:p w14:paraId="6840D156" w14:textId="77777777" w:rsidR="007D0BF1" w:rsidRPr="0086605F" w:rsidRDefault="00E35B09" w:rsidP="00E35B09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</w:rPr>
            </w:pPr>
            <w:r w:rsidRPr="0086605F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</w:t>
            </w:r>
          </w:p>
          <w:p w14:paraId="60F97BB1" w14:textId="6B375012" w:rsidR="00E35B09" w:rsidRPr="0086605F" w:rsidRDefault="00E35B09" w:rsidP="007D0BF1">
            <w:pPr>
              <w:pStyle w:val="ListParagraph"/>
              <w:numPr>
                <w:ilvl w:val="0"/>
                <w:numId w:val="10"/>
              </w:numPr>
              <w:ind w:right="-22" w:hanging="268"/>
              <w:rPr>
                <w:rFonts w:ascii="Angsana New" w:hAnsi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45" w:type="dxa"/>
          </w:tcPr>
          <w:p w14:paraId="5E0B1ECC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BA96EB8" w14:textId="0F0508B8" w:rsidR="00E35B09" w:rsidRPr="0086605F" w:rsidRDefault="00902E3D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2,278,280</w:t>
            </w:r>
          </w:p>
        </w:tc>
        <w:tc>
          <w:tcPr>
            <w:tcW w:w="231" w:type="dxa"/>
            <w:vAlign w:val="bottom"/>
          </w:tcPr>
          <w:p w14:paraId="5E097749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2C3221D5" w14:textId="25D40C12" w:rsidR="00E35B09" w:rsidRPr="0086605F" w:rsidRDefault="00902E3D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4,170,797</w:t>
            </w:r>
          </w:p>
        </w:tc>
        <w:tc>
          <w:tcPr>
            <w:tcW w:w="232" w:type="dxa"/>
            <w:vAlign w:val="bottom"/>
          </w:tcPr>
          <w:p w14:paraId="1A48BAF4" w14:textId="07E3E05C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338DC8F" w14:textId="0A7B063C" w:rsidR="00E35B09" w:rsidRPr="0086605F" w:rsidRDefault="00902E3D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6,449,077</w:t>
            </w:r>
          </w:p>
        </w:tc>
        <w:tc>
          <w:tcPr>
            <w:tcW w:w="231" w:type="dxa"/>
            <w:vAlign w:val="bottom"/>
          </w:tcPr>
          <w:p w14:paraId="67724372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5926307" w14:textId="6E4BE3EE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1,627,365</w:t>
            </w:r>
          </w:p>
        </w:tc>
        <w:tc>
          <w:tcPr>
            <w:tcW w:w="240" w:type="dxa"/>
            <w:vAlign w:val="bottom"/>
          </w:tcPr>
          <w:p w14:paraId="7BEDCB9F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CA988EC" w14:textId="30A6FAD1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2,819,606</w:t>
            </w:r>
          </w:p>
        </w:tc>
        <w:tc>
          <w:tcPr>
            <w:tcW w:w="231" w:type="dxa"/>
            <w:vAlign w:val="bottom"/>
          </w:tcPr>
          <w:p w14:paraId="3EF6B0CF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8E9BE68" w14:textId="05643AFC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4,446,971</w:t>
            </w:r>
          </w:p>
        </w:tc>
      </w:tr>
      <w:tr w:rsidR="00E35B09" w:rsidRPr="0086605F" w14:paraId="285D23CC" w14:textId="77777777" w:rsidTr="003969E6">
        <w:tc>
          <w:tcPr>
            <w:tcW w:w="2209" w:type="dxa"/>
          </w:tcPr>
          <w:p w14:paraId="60DC2F78" w14:textId="740C1004" w:rsidR="00E35B09" w:rsidRPr="0086605F" w:rsidRDefault="007D0BF1" w:rsidP="007D0BF1">
            <w:pPr>
              <w:pStyle w:val="ListParagraph"/>
              <w:numPr>
                <w:ilvl w:val="0"/>
                <w:numId w:val="10"/>
              </w:numPr>
              <w:ind w:right="-22" w:hanging="265"/>
              <w:rPr>
                <w:rFonts w:ascii="Angsana New" w:hAnsi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="00321B77" w:rsidRPr="0086605F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345" w:type="dxa"/>
          </w:tcPr>
          <w:p w14:paraId="7A15F52B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376B6603" w14:textId="0008677C" w:rsidR="00E35B09" w:rsidRPr="0086605F" w:rsidRDefault="00902E3D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31" w:type="dxa"/>
            <w:vAlign w:val="bottom"/>
          </w:tcPr>
          <w:p w14:paraId="2E355071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4E5BC03D" w14:textId="3C974B1E" w:rsidR="00E35B09" w:rsidRPr="0086605F" w:rsidRDefault="00902E3D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161,500</w:t>
            </w:r>
          </w:p>
        </w:tc>
        <w:tc>
          <w:tcPr>
            <w:tcW w:w="232" w:type="dxa"/>
            <w:vAlign w:val="bottom"/>
          </w:tcPr>
          <w:p w14:paraId="30EABF0D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8B015DD" w14:textId="222A7565" w:rsidR="00E35B09" w:rsidRPr="0086605F" w:rsidRDefault="00902E3D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161,500</w:t>
            </w:r>
          </w:p>
        </w:tc>
        <w:tc>
          <w:tcPr>
            <w:tcW w:w="231" w:type="dxa"/>
            <w:vAlign w:val="bottom"/>
          </w:tcPr>
          <w:p w14:paraId="56438558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775F5470" w14:textId="7D5F1C84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F3733DE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3CD83C6" w14:textId="5FC7EB7B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1,280,150</w:t>
            </w:r>
          </w:p>
        </w:tc>
        <w:tc>
          <w:tcPr>
            <w:tcW w:w="231" w:type="dxa"/>
            <w:vAlign w:val="bottom"/>
          </w:tcPr>
          <w:p w14:paraId="1E44F848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6F5A238" w14:textId="409DF80F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1,280,150</w:t>
            </w:r>
          </w:p>
        </w:tc>
      </w:tr>
      <w:tr w:rsidR="00E35B09" w:rsidRPr="0086605F" w14:paraId="2901E0BD" w14:textId="77777777" w:rsidTr="003969E6">
        <w:tc>
          <w:tcPr>
            <w:tcW w:w="2209" w:type="dxa"/>
          </w:tcPr>
          <w:p w14:paraId="42978A2A" w14:textId="6E98C419" w:rsidR="00E35B09" w:rsidRPr="0086605F" w:rsidRDefault="00E35B09" w:rsidP="00E35B09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</w:t>
            </w:r>
            <w:r w:rsidR="00DE4AC2" w:rsidRPr="0086605F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86605F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45" w:type="dxa"/>
          </w:tcPr>
          <w:p w14:paraId="4A9C43F3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7E7A12F" w14:textId="3447FF9B" w:rsidR="00E35B09" w:rsidRPr="0086605F" w:rsidRDefault="00902E3D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423,777</w:t>
            </w:r>
          </w:p>
        </w:tc>
        <w:tc>
          <w:tcPr>
            <w:tcW w:w="231" w:type="dxa"/>
            <w:vAlign w:val="bottom"/>
          </w:tcPr>
          <w:p w14:paraId="3C1F7518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1DDBFE93" w14:textId="1EC39C1C" w:rsidR="00E35B09" w:rsidRPr="0086605F" w:rsidRDefault="00902E3D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32" w:type="dxa"/>
            <w:vAlign w:val="bottom"/>
          </w:tcPr>
          <w:p w14:paraId="1BC2139D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F772913" w14:textId="46957C73" w:rsidR="00E35B09" w:rsidRPr="0086605F" w:rsidRDefault="00902E3D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423,777</w:t>
            </w:r>
          </w:p>
        </w:tc>
        <w:tc>
          <w:tcPr>
            <w:tcW w:w="231" w:type="dxa"/>
            <w:vAlign w:val="bottom"/>
          </w:tcPr>
          <w:p w14:paraId="196FC334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FA05AC2" w14:textId="6BB441CE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699,698</w:t>
            </w:r>
          </w:p>
        </w:tc>
        <w:tc>
          <w:tcPr>
            <w:tcW w:w="240" w:type="dxa"/>
            <w:vAlign w:val="bottom"/>
          </w:tcPr>
          <w:p w14:paraId="75C6BF82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4ADC1F4" w14:textId="1C6C2DB2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78F6A4D9" w14:textId="77777777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91F18A9" w14:textId="14354FD2" w:rsidR="00E35B09" w:rsidRPr="0086605F" w:rsidRDefault="00E35B09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699,698</w:t>
            </w:r>
          </w:p>
        </w:tc>
      </w:tr>
      <w:tr w:rsidR="006C247A" w:rsidRPr="0086605F" w14:paraId="5D0F54E7" w14:textId="77777777" w:rsidTr="003969E6">
        <w:tc>
          <w:tcPr>
            <w:tcW w:w="2209" w:type="dxa"/>
          </w:tcPr>
          <w:p w14:paraId="4E827675" w14:textId="16B9A1D2" w:rsidR="006C247A" w:rsidRPr="0086605F" w:rsidRDefault="006C247A" w:rsidP="00E35B09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  <w:r w:rsidRPr="0086605F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345" w:type="dxa"/>
          </w:tcPr>
          <w:p w14:paraId="7E0736AC" w14:textId="77777777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5C97252" w14:textId="2CFEB5D7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4C33AE26" w14:textId="77777777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75ACB31B" w14:textId="1A013ACF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42,377</w:t>
            </w:r>
          </w:p>
        </w:tc>
        <w:tc>
          <w:tcPr>
            <w:tcW w:w="232" w:type="dxa"/>
            <w:vAlign w:val="bottom"/>
          </w:tcPr>
          <w:p w14:paraId="7D6001B3" w14:textId="77777777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72E29A2" w14:textId="6186BA86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42,377</w:t>
            </w:r>
          </w:p>
        </w:tc>
        <w:tc>
          <w:tcPr>
            <w:tcW w:w="231" w:type="dxa"/>
            <w:vAlign w:val="bottom"/>
          </w:tcPr>
          <w:p w14:paraId="7100248F" w14:textId="77777777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D8773B1" w14:textId="4292D56B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06E1CF3" w14:textId="77777777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B597356" w14:textId="371180D5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60,588</w:t>
            </w:r>
          </w:p>
        </w:tc>
        <w:tc>
          <w:tcPr>
            <w:tcW w:w="231" w:type="dxa"/>
            <w:vAlign w:val="bottom"/>
          </w:tcPr>
          <w:p w14:paraId="11AA9B03" w14:textId="77777777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90983BA" w14:textId="54A7308F" w:rsidR="006C247A" w:rsidRPr="0086605F" w:rsidRDefault="006C247A" w:rsidP="00E3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60,588</w:t>
            </w:r>
          </w:p>
        </w:tc>
      </w:tr>
      <w:tr w:rsidR="00AC5DE4" w:rsidRPr="0086605F" w14:paraId="2F3E98D8" w14:textId="77777777" w:rsidTr="003969E6">
        <w:tc>
          <w:tcPr>
            <w:tcW w:w="2209" w:type="dxa"/>
          </w:tcPr>
          <w:p w14:paraId="06C4BE5C" w14:textId="72F606EA" w:rsidR="00AC5DE4" w:rsidRPr="0086605F" w:rsidRDefault="00AC5DE4" w:rsidP="00AC5DE4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45" w:type="dxa"/>
          </w:tcPr>
          <w:p w14:paraId="44C7884B" w14:textId="77777777" w:rsidR="00AC5DE4" w:rsidRPr="0086605F" w:rsidRDefault="00AC5DE4" w:rsidP="00AC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35C479EA" w14:textId="14F3FD95" w:rsidR="00AC5DE4" w:rsidRPr="0086605F" w:rsidRDefault="00902E3D" w:rsidP="00AC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31" w:type="dxa"/>
            <w:vAlign w:val="bottom"/>
          </w:tcPr>
          <w:p w14:paraId="4D85E996" w14:textId="77777777" w:rsidR="00AC5DE4" w:rsidRPr="0086605F" w:rsidRDefault="00AC5DE4" w:rsidP="00AC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255F08B2" w14:textId="4D072E75" w:rsidR="00AC5DE4" w:rsidRPr="0086605F" w:rsidRDefault="00902E3D" w:rsidP="00AC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6,637,900</w:t>
            </w:r>
          </w:p>
        </w:tc>
        <w:tc>
          <w:tcPr>
            <w:tcW w:w="232" w:type="dxa"/>
            <w:vAlign w:val="bottom"/>
          </w:tcPr>
          <w:p w14:paraId="49DD490A" w14:textId="77777777" w:rsidR="00AC5DE4" w:rsidRPr="0086605F" w:rsidRDefault="00AC5DE4" w:rsidP="00AC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947DD33" w14:textId="538D3214" w:rsidR="00AC5DE4" w:rsidRPr="0086605F" w:rsidRDefault="00902E3D" w:rsidP="00AC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9,637,900</w:t>
            </w:r>
          </w:p>
        </w:tc>
        <w:tc>
          <w:tcPr>
            <w:tcW w:w="231" w:type="dxa"/>
            <w:vAlign w:val="bottom"/>
          </w:tcPr>
          <w:p w14:paraId="64FDBBD3" w14:textId="77777777" w:rsidR="00AC5DE4" w:rsidRPr="0086605F" w:rsidRDefault="00AC5DE4" w:rsidP="00AC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751B86BC" w14:textId="04354B48" w:rsidR="00AC5DE4" w:rsidRPr="0086605F" w:rsidRDefault="00AC5DE4" w:rsidP="00AC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40" w:type="dxa"/>
            <w:vAlign w:val="bottom"/>
          </w:tcPr>
          <w:p w14:paraId="3C0CC884" w14:textId="77777777" w:rsidR="00AC5DE4" w:rsidRPr="0086605F" w:rsidRDefault="00AC5DE4" w:rsidP="00AC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1755149" w14:textId="0B95C6D3" w:rsidR="00AC5DE4" w:rsidRPr="0086605F" w:rsidRDefault="00AC5DE4" w:rsidP="00AC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5,508,600</w:t>
            </w:r>
          </w:p>
        </w:tc>
        <w:tc>
          <w:tcPr>
            <w:tcW w:w="231" w:type="dxa"/>
            <w:vAlign w:val="bottom"/>
          </w:tcPr>
          <w:p w14:paraId="1CBC357D" w14:textId="77777777" w:rsidR="00AC5DE4" w:rsidRPr="0086605F" w:rsidRDefault="00AC5DE4" w:rsidP="00AC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B5CB953" w14:textId="0BF952F0" w:rsidR="00AC5DE4" w:rsidRPr="0086605F" w:rsidRDefault="00AC5DE4" w:rsidP="00AC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8,508,600</w:t>
            </w:r>
          </w:p>
        </w:tc>
      </w:tr>
      <w:tr w:rsidR="00DE4AC2" w:rsidRPr="0086605F" w14:paraId="3688CE37" w14:textId="77777777" w:rsidTr="003969E6">
        <w:tc>
          <w:tcPr>
            <w:tcW w:w="2209" w:type="dxa"/>
          </w:tcPr>
          <w:p w14:paraId="1E2343F9" w14:textId="40059A38" w:rsidR="00DE4AC2" w:rsidRPr="0086605F" w:rsidRDefault="00DE4AC2" w:rsidP="00DE4AC2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345" w:type="dxa"/>
          </w:tcPr>
          <w:p w14:paraId="49F36007" w14:textId="77777777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8B7CBB4" w14:textId="71E2E330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5E0E8617" w14:textId="77777777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6E3B080E" w14:textId="6DB02FE4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102,868</w:t>
            </w:r>
          </w:p>
        </w:tc>
        <w:tc>
          <w:tcPr>
            <w:tcW w:w="232" w:type="dxa"/>
            <w:vAlign w:val="bottom"/>
          </w:tcPr>
          <w:p w14:paraId="69B0E9E9" w14:textId="77777777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30A6DFB" w14:textId="3A3C5D09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102,868</w:t>
            </w:r>
          </w:p>
        </w:tc>
        <w:tc>
          <w:tcPr>
            <w:tcW w:w="231" w:type="dxa"/>
            <w:vAlign w:val="bottom"/>
          </w:tcPr>
          <w:p w14:paraId="022A03F7" w14:textId="77777777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0E6BCAD" w14:textId="798DC2A8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EE0F731" w14:textId="77777777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777E214" w14:textId="78BF1F67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129,889</w:t>
            </w:r>
          </w:p>
        </w:tc>
        <w:tc>
          <w:tcPr>
            <w:tcW w:w="231" w:type="dxa"/>
            <w:vAlign w:val="bottom"/>
          </w:tcPr>
          <w:p w14:paraId="3D28D37C" w14:textId="77777777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2461B0E" w14:textId="32059C34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129,889</w:t>
            </w:r>
          </w:p>
        </w:tc>
      </w:tr>
      <w:tr w:rsidR="00DE4AC2" w:rsidRPr="0086605F" w14:paraId="04ECDA65" w14:textId="77777777" w:rsidTr="003969E6">
        <w:tc>
          <w:tcPr>
            <w:tcW w:w="2209" w:type="dxa"/>
          </w:tcPr>
          <w:p w14:paraId="794ABB2A" w14:textId="77777777" w:rsidR="00DE4AC2" w:rsidRPr="0086605F" w:rsidRDefault="00DE4AC2" w:rsidP="00DE4AC2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86605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345" w:type="dxa"/>
          </w:tcPr>
          <w:p w14:paraId="42FB26AE" w14:textId="77777777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7B4C2" w14:textId="183A3CC9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5,702,057</w:t>
            </w:r>
          </w:p>
        </w:tc>
        <w:tc>
          <w:tcPr>
            <w:tcW w:w="231" w:type="dxa"/>
            <w:vAlign w:val="bottom"/>
          </w:tcPr>
          <w:p w14:paraId="1AAE3E43" w14:textId="77777777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74444" w14:textId="30E3A521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11,115,442</w:t>
            </w:r>
          </w:p>
        </w:tc>
        <w:tc>
          <w:tcPr>
            <w:tcW w:w="232" w:type="dxa"/>
            <w:vAlign w:val="bottom"/>
          </w:tcPr>
          <w:p w14:paraId="2B22B9D3" w14:textId="77777777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F9450" w14:textId="279F1454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16,817,499</w:t>
            </w:r>
          </w:p>
        </w:tc>
        <w:tc>
          <w:tcPr>
            <w:tcW w:w="231" w:type="dxa"/>
            <w:vAlign w:val="bottom"/>
          </w:tcPr>
          <w:p w14:paraId="1829B7E7" w14:textId="77777777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0CFB2" w14:textId="18828B09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5,327,063</w:t>
            </w:r>
          </w:p>
        </w:tc>
        <w:tc>
          <w:tcPr>
            <w:tcW w:w="240" w:type="dxa"/>
            <w:vAlign w:val="bottom"/>
          </w:tcPr>
          <w:p w14:paraId="4FAC8AAC" w14:textId="77777777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0CC5E" w14:textId="22C8A03C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9,798,833</w:t>
            </w:r>
          </w:p>
        </w:tc>
        <w:tc>
          <w:tcPr>
            <w:tcW w:w="231" w:type="dxa"/>
            <w:vAlign w:val="bottom"/>
          </w:tcPr>
          <w:p w14:paraId="1BBCEA7F" w14:textId="77777777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CD464" w14:textId="5DFB6D4E" w:rsidR="00DE4AC2" w:rsidRPr="0086605F" w:rsidRDefault="00DE4AC2" w:rsidP="00DE4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15,125,896</w:t>
            </w:r>
          </w:p>
        </w:tc>
      </w:tr>
    </w:tbl>
    <w:tbl>
      <w:tblPr>
        <w:tblpPr w:leftFromText="180" w:rightFromText="180" w:vertAnchor="text" w:horzAnchor="page" w:tblpX="1571" w:tblpY="-80"/>
        <w:tblW w:w="9360" w:type="dxa"/>
        <w:tblLayout w:type="fixed"/>
        <w:tblLook w:val="0000" w:firstRow="0" w:lastRow="0" w:firstColumn="0" w:lastColumn="0" w:noHBand="0" w:noVBand="0"/>
      </w:tblPr>
      <w:tblGrid>
        <w:gridCol w:w="4141"/>
        <w:gridCol w:w="1181"/>
        <w:gridCol w:w="264"/>
        <w:gridCol w:w="1015"/>
        <w:gridCol w:w="268"/>
        <w:gridCol w:w="1091"/>
        <w:gridCol w:w="275"/>
        <w:gridCol w:w="1125"/>
      </w:tblGrid>
      <w:tr w:rsidR="00A95165" w:rsidRPr="0086605F" w14:paraId="6C523E86" w14:textId="77777777" w:rsidTr="006E43CF">
        <w:trPr>
          <w:trHeight w:hRule="exact" w:val="375"/>
        </w:trPr>
        <w:tc>
          <w:tcPr>
            <w:tcW w:w="2212" w:type="pct"/>
            <w:vAlign w:val="bottom"/>
          </w:tcPr>
          <w:p w14:paraId="618CCA5A" w14:textId="77777777" w:rsidR="00A95165" w:rsidRPr="0086605F" w:rsidRDefault="00A95165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713BB7B5" w14:textId="77777777" w:rsidR="00A95165" w:rsidRPr="0086605F" w:rsidRDefault="00A95165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3"/>
          </w:tcPr>
          <w:p w14:paraId="1B0392DE" w14:textId="77777777" w:rsidR="00A95165" w:rsidRPr="0086605F" w:rsidRDefault="00A95165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32608B7" w14:textId="77777777" w:rsidR="00A95165" w:rsidRPr="0086605F" w:rsidRDefault="00A95165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15294BEB" w14:textId="77777777" w:rsidR="00A95165" w:rsidRPr="0086605F" w:rsidRDefault="00A95165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6F28" w:rsidRPr="0086605F" w14:paraId="1A462870" w14:textId="77777777" w:rsidTr="006E43CF">
        <w:trPr>
          <w:trHeight w:hRule="exact" w:val="375"/>
        </w:trPr>
        <w:tc>
          <w:tcPr>
            <w:tcW w:w="2212" w:type="pct"/>
            <w:vAlign w:val="bottom"/>
          </w:tcPr>
          <w:p w14:paraId="2A3597D0" w14:textId="7A2D29B1" w:rsidR="007A6F28" w:rsidRPr="0086605F" w:rsidRDefault="007A6F28" w:rsidP="007A6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1" w:type="pct"/>
          </w:tcPr>
          <w:p w14:paraId="650DC739" w14:textId="4E8C4BFA" w:rsidR="007A6F28" w:rsidRPr="0086605F" w:rsidRDefault="007A6F28" w:rsidP="007A6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1" w:type="pct"/>
          </w:tcPr>
          <w:p w14:paraId="5CA0CC8B" w14:textId="77777777" w:rsidR="007A6F28" w:rsidRPr="0086605F" w:rsidRDefault="007A6F28" w:rsidP="007A6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FD3CD7C" w14:textId="28070140" w:rsidR="007A6F28" w:rsidRPr="0086605F" w:rsidRDefault="007A6F28" w:rsidP="007A6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1B7ED17C" w14:textId="77777777" w:rsidR="007A6F28" w:rsidRPr="0086605F" w:rsidRDefault="007A6F28" w:rsidP="007A6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B3747CE" w14:textId="698E8210" w:rsidR="007A6F28" w:rsidRPr="0086605F" w:rsidRDefault="007A6F28" w:rsidP="007A6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42CA87CC" w14:textId="77777777" w:rsidR="007A6F28" w:rsidRPr="0086605F" w:rsidRDefault="007A6F28" w:rsidP="007A6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EC86E8E" w14:textId="4D936C08" w:rsidR="007A6F28" w:rsidRPr="0086605F" w:rsidRDefault="007A6F28" w:rsidP="007A6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6E43CF" w:rsidRPr="0086605F" w14:paraId="4FE7CA8A" w14:textId="77777777" w:rsidTr="00BC4570">
        <w:trPr>
          <w:trHeight w:hRule="exact" w:val="375"/>
        </w:trPr>
        <w:tc>
          <w:tcPr>
            <w:tcW w:w="2212" w:type="pct"/>
            <w:vAlign w:val="bottom"/>
          </w:tcPr>
          <w:p w14:paraId="108A0511" w14:textId="77777777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14:paraId="19F10F61" w14:textId="77777777" w:rsidR="006E43CF" w:rsidRPr="0086605F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center" w:pos="2453"/>
              </w:tabs>
              <w:spacing w:after="0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7A6F28" w:rsidRPr="0086605F" w14:paraId="6FF5E161" w14:textId="77777777" w:rsidTr="006E43CF">
        <w:trPr>
          <w:trHeight w:hRule="exact" w:val="375"/>
        </w:trPr>
        <w:tc>
          <w:tcPr>
            <w:tcW w:w="2212" w:type="pct"/>
          </w:tcPr>
          <w:p w14:paraId="0A51E2DB" w14:textId="77777777" w:rsidR="007A6F28" w:rsidRPr="0086605F" w:rsidRDefault="007A6F28" w:rsidP="007A6F28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0278B36B" w14:textId="22A2265D" w:rsidR="007A6F28" w:rsidRPr="0086605F" w:rsidRDefault="00EB3A2A" w:rsidP="007A6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9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2,930,553</w:t>
            </w:r>
          </w:p>
        </w:tc>
        <w:tc>
          <w:tcPr>
            <w:tcW w:w="141" w:type="pct"/>
            <w:vAlign w:val="bottom"/>
          </w:tcPr>
          <w:p w14:paraId="6B87CAC3" w14:textId="77777777" w:rsidR="007A6F28" w:rsidRPr="0086605F" w:rsidRDefault="007A6F28" w:rsidP="007A6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537A9234" w14:textId="7BF53E29" w:rsidR="007A6F28" w:rsidRPr="0086605F" w:rsidRDefault="007A6F28" w:rsidP="007A6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3,292,080</w:t>
            </w:r>
          </w:p>
        </w:tc>
        <w:tc>
          <w:tcPr>
            <w:tcW w:w="143" w:type="pct"/>
            <w:vAlign w:val="bottom"/>
          </w:tcPr>
          <w:p w14:paraId="2047ACEF" w14:textId="77777777" w:rsidR="007A6F28" w:rsidRPr="0086605F" w:rsidRDefault="007A6F28" w:rsidP="007A6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8C210B5" w14:textId="6FCB7613" w:rsidR="007A6F28" w:rsidRPr="0086605F" w:rsidRDefault="006C7BA3" w:rsidP="007A6F28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402" w:right="466" w:hanging="478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191,661</w:t>
            </w:r>
          </w:p>
        </w:tc>
        <w:tc>
          <w:tcPr>
            <w:tcW w:w="147" w:type="pct"/>
            <w:vAlign w:val="bottom"/>
          </w:tcPr>
          <w:p w14:paraId="4807DF52" w14:textId="77777777" w:rsidR="007A6F28" w:rsidRPr="0086605F" w:rsidRDefault="007A6F28" w:rsidP="00C23F3E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710F3875" w14:textId="11157082" w:rsidR="007A6F28" w:rsidRPr="0086605F" w:rsidRDefault="007A6F28" w:rsidP="007A6F28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262,208</w:t>
            </w:r>
          </w:p>
        </w:tc>
      </w:tr>
      <w:tr w:rsidR="007A6F28" w:rsidRPr="0086605F" w14:paraId="678A39A0" w14:textId="77777777" w:rsidTr="006E43CF">
        <w:trPr>
          <w:trHeight w:hRule="exact" w:val="375"/>
        </w:trPr>
        <w:tc>
          <w:tcPr>
            <w:tcW w:w="2212" w:type="pct"/>
          </w:tcPr>
          <w:p w14:paraId="46D43043" w14:textId="77777777" w:rsidR="007A6F28" w:rsidRPr="0086605F" w:rsidRDefault="007A6F28" w:rsidP="007A6F28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554C5514" w14:textId="41A68FAF" w:rsidR="007A6F28" w:rsidRPr="0086605F" w:rsidRDefault="00EB3A2A" w:rsidP="007A6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01"/>
              </w:tabs>
              <w:spacing w:after="0" w:line="240" w:lineRule="auto"/>
              <w:ind w:left="-108"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6C68B8D4" w14:textId="77777777" w:rsidR="007A6F28" w:rsidRPr="0086605F" w:rsidRDefault="007A6F28" w:rsidP="007A6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088791AF" w14:textId="6A474D50" w:rsidR="007A6F28" w:rsidRPr="0086605F" w:rsidRDefault="007A6F28" w:rsidP="007A6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16,042</w:t>
            </w:r>
          </w:p>
        </w:tc>
        <w:tc>
          <w:tcPr>
            <w:tcW w:w="143" w:type="pct"/>
            <w:vAlign w:val="bottom"/>
          </w:tcPr>
          <w:p w14:paraId="53EC9301" w14:textId="77777777" w:rsidR="007A6F28" w:rsidRPr="0086605F" w:rsidRDefault="007A6F28" w:rsidP="007A6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5D0828D" w14:textId="426D4BD7" w:rsidR="007A6F28" w:rsidRPr="0086605F" w:rsidRDefault="00DB29F3" w:rsidP="007A6F28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  <w:tc>
          <w:tcPr>
            <w:tcW w:w="147" w:type="pct"/>
            <w:vAlign w:val="bottom"/>
          </w:tcPr>
          <w:p w14:paraId="1B2D385C" w14:textId="77777777" w:rsidR="007A6F28" w:rsidRPr="0086605F" w:rsidRDefault="007A6F28" w:rsidP="00C23F3E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0D7F2CC" w14:textId="0A7F0D93" w:rsidR="007A6F28" w:rsidRPr="0086605F" w:rsidRDefault="007A6F28" w:rsidP="007A6F28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</w:tr>
      <w:tr w:rsidR="007A6F28" w:rsidRPr="0086605F" w14:paraId="2FD7A8A0" w14:textId="77777777" w:rsidTr="006E43CF">
        <w:trPr>
          <w:trHeight w:hRule="exact" w:val="375"/>
        </w:trPr>
        <w:tc>
          <w:tcPr>
            <w:tcW w:w="2212" w:type="pct"/>
            <w:vAlign w:val="bottom"/>
          </w:tcPr>
          <w:p w14:paraId="3CD18DD6" w14:textId="77777777" w:rsidR="007A6F28" w:rsidRPr="0086605F" w:rsidRDefault="007A6F28" w:rsidP="007A6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 w:hanging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3B14FF" w14:textId="3A273939" w:rsidR="007A6F28" w:rsidRPr="0086605F" w:rsidRDefault="00EB3A2A" w:rsidP="007A6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01"/>
              </w:tabs>
              <w:spacing w:after="0" w:line="240" w:lineRule="auto"/>
              <w:ind w:left="-108" w:right="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2,930,553</w:t>
            </w:r>
          </w:p>
        </w:tc>
        <w:tc>
          <w:tcPr>
            <w:tcW w:w="141" w:type="pct"/>
            <w:vAlign w:val="bottom"/>
          </w:tcPr>
          <w:p w14:paraId="4BA154B3" w14:textId="77777777" w:rsidR="007A6F28" w:rsidRPr="0086605F" w:rsidRDefault="007A6F28" w:rsidP="007A6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B3D9C" w14:textId="164AC305" w:rsidR="007A6F28" w:rsidRPr="0086605F" w:rsidRDefault="007A6F28" w:rsidP="007A6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7B5FAF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308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B5FAF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143" w:type="pct"/>
            <w:vAlign w:val="bottom"/>
          </w:tcPr>
          <w:p w14:paraId="06B73057" w14:textId="77777777" w:rsidR="007A6F28" w:rsidRPr="0086605F" w:rsidRDefault="007A6F28" w:rsidP="007A6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62297" w14:textId="77689FEC" w:rsidR="007A6F28" w:rsidRPr="0086605F" w:rsidRDefault="006C7BA3" w:rsidP="007A6F28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214,199</w:t>
            </w:r>
          </w:p>
        </w:tc>
        <w:tc>
          <w:tcPr>
            <w:tcW w:w="147" w:type="pct"/>
            <w:vAlign w:val="bottom"/>
          </w:tcPr>
          <w:p w14:paraId="1829E269" w14:textId="77777777" w:rsidR="007A6F28" w:rsidRPr="0086605F" w:rsidRDefault="007A6F28" w:rsidP="00C23F3E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F8AAC" w14:textId="3488B0DD" w:rsidR="007A6F28" w:rsidRPr="0086605F" w:rsidRDefault="007B5FAF" w:rsidP="007A6F28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284</w:t>
            </w:r>
            <w:r w:rsidR="007A6F28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746</w:t>
            </w:r>
          </w:p>
        </w:tc>
      </w:tr>
    </w:tbl>
    <w:p w14:paraId="052BCE7F" w14:textId="020DC460" w:rsidR="006E3E2C" w:rsidRPr="0086605F" w:rsidRDefault="006E3E2C" w:rsidP="00466504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1"/>
        <w:gridCol w:w="1261"/>
        <w:gridCol w:w="1079"/>
        <w:gridCol w:w="7"/>
        <w:gridCol w:w="352"/>
        <w:gridCol w:w="997"/>
        <w:gridCol w:w="270"/>
        <w:gridCol w:w="1079"/>
        <w:gridCol w:w="268"/>
        <w:gridCol w:w="1122"/>
      </w:tblGrid>
      <w:tr w:rsidR="000313AF" w:rsidRPr="0086605F" w14:paraId="286FD9B8" w14:textId="77777777" w:rsidTr="000313AF">
        <w:trPr>
          <w:trHeight w:hRule="exact" w:val="374"/>
        </w:trPr>
        <w:tc>
          <w:tcPr>
            <w:tcW w:w="2223" w:type="pct"/>
            <w:gridSpan w:val="2"/>
          </w:tcPr>
          <w:p w14:paraId="02350E20" w14:textId="77777777" w:rsidR="000313AF" w:rsidRPr="0086605F" w:rsidRDefault="000313AF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0B8DD45E" w14:textId="77777777" w:rsidR="000313AF" w:rsidRPr="0086605F" w:rsidRDefault="000313AF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7" w:type="pct"/>
            <w:gridSpan w:val="4"/>
          </w:tcPr>
          <w:p w14:paraId="5B18E30D" w14:textId="77777777" w:rsidR="000313AF" w:rsidRPr="0086605F" w:rsidRDefault="000313AF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4CB5FCF" w14:textId="77777777" w:rsidR="000313AF" w:rsidRPr="0086605F" w:rsidRDefault="000313AF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69276C3A" w14:textId="77777777" w:rsidR="000313AF" w:rsidRPr="0086605F" w:rsidRDefault="000313AF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13AF" w:rsidRPr="0086605F" w14:paraId="24FB5005" w14:textId="77777777" w:rsidTr="007A6F28">
        <w:trPr>
          <w:trHeight w:hRule="exact" w:val="374"/>
        </w:trPr>
        <w:tc>
          <w:tcPr>
            <w:tcW w:w="2223" w:type="pct"/>
            <w:gridSpan w:val="2"/>
          </w:tcPr>
          <w:p w14:paraId="2F52915F" w14:textId="1307D615" w:rsidR="000313AF" w:rsidRPr="0086605F" w:rsidRDefault="000313AF" w:rsidP="006E43C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0D9FC90C" w14:textId="2D2F81D4" w:rsidR="000313AF" w:rsidRPr="0086605F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A6F28" w:rsidRPr="0086605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93" w:type="pct"/>
            <w:gridSpan w:val="2"/>
          </w:tcPr>
          <w:p w14:paraId="45F09B8A" w14:textId="77777777" w:rsidR="000313AF" w:rsidRPr="0086605F" w:rsidRDefault="000313A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3A8BD03B" w14:textId="656611F8" w:rsidR="000313AF" w:rsidRPr="0086605F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A6F28" w:rsidRPr="0086605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20C02BC5" w14:textId="77777777" w:rsidR="000313AF" w:rsidRPr="0086605F" w:rsidRDefault="000313A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75BF139" w14:textId="13F05F49" w:rsidR="000313AF" w:rsidRPr="0086605F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A6F28" w:rsidRPr="0086605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6D41C436" w14:textId="77777777" w:rsidR="000313AF" w:rsidRPr="0086605F" w:rsidRDefault="000313A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0F1147C7" w14:textId="766DF890" w:rsidR="000313AF" w:rsidRPr="0086605F" w:rsidRDefault="00C418B0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A6F28" w:rsidRPr="0086605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313AF" w:rsidRPr="0086605F" w14:paraId="1FD818D8" w14:textId="77777777" w:rsidTr="000313AF">
        <w:trPr>
          <w:trHeight w:hRule="exact" w:val="374"/>
        </w:trPr>
        <w:tc>
          <w:tcPr>
            <w:tcW w:w="2223" w:type="pct"/>
            <w:gridSpan w:val="2"/>
          </w:tcPr>
          <w:p w14:paraId="370345A5" w14:textId="77777777" w:rsidR="000313AF" w:rsidRPr="0086605F" w:rsidRDefault="000313AF" w:rsidP="006E43C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8"/>
          </w:tcPr>
          <w:p w14:paraId="1393956C" w14:textId="77777777" w:rsidR="000313AF" w:rsidRPr="0086605F" w:rsidRDefault="000313AF" w:rsidP="006E43C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6F28" w:rsidRPr="0086605F" w14:paraId="3CC8E120" w14:textId="77777777" w:rsidTr="007A6F28">
        <w:trPr>
          <w:trHeight w:hRule="exact" w:val="374"/>
        </w:trPr>
        <w:tc>
          <w:tcPr>
            <w:tcW w:w="1546" w:type="pct"/>
          </w:tcPr>
          <w:p w14:paraId="403DCA52" w14:textId="6A17466B" w:rsidR="007A6F28" w:rsidRPr="0086605F" w:rsidRDefault="007A6F28" w:rsidP="007A6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77" w:type="pct"/>
          </w:tcPr>
          <w:p w14:paraId="1D8779F1" w14:textId="77777777" w:rsidR="007A6F28" w:rsidRPr="0086605F" w:rsidRDefault="007A6F28" w:rsidP="007A6F28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gridSpan w:val="2"/>
          </w:tcPr>
          <w:p w14:paraId="715DD755" w14:textId="2293D9D2" w:rsidR="007A6F28" w:rsidRPr="0086605F" w:rsidRDefault="007A6F28" w:rsidP="007A6F28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1,397,473</w:t>
            </w:r>
          </w:p>
        </w:tc>
        <w:tc>
          <w:tcPr>
            <w:tcW w:w="189" w:type="pct"/>
          </w:tcPr>
          <w:p w14:paraId="381ACE57" w14:textId="77777777" w:rsidR="007A6F28" w:rsidRPr="0086605F" w:rsidRDefault="007A6F28" w:rsidP="007A6F2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76AC02F" w14:textId="34921A40" w:rsidR="007A6F28" w:rsidRPr="0086605F" w:rsidRDefault="007A6F28" w:rsidP="007A6F28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1,919,586</w:t>
            </w:r>
          </w:p>
        </w:tc>
        <w:tc>
          <w:tcPr>
            <w:tcW w:w="145" w:type="pct"/>
          </w:tcPr>
          <w:p w14:paraId="555BD072" w14:textId="77777777" w:rsidR="007A6F28" w:rsidRPr="0086605F" w:rsidRDefault="007A6F28" w:rsidP="007A6F2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E588B8B" w14:textId="3E4FD292" w:rsidR="007A6F28" w:rsidRPr="0086605F" w:rsidRDefault="007A6F28" w:rsidP="007A6F28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699,698</w:t>
            </w:r>
          </w:p>
        </w:tc>
        <w:tc>
          <w:tcPr>
            <w:tcW w:w="144" w:type="pct"/>
          </w:tcPr>
          <w:p w14:paraId="65EE1D13" w14:textId="77777777" w:rsidR="007A6F28" w:rsidRPr="0086605F" w:rsidRDefault="007A6F28" w:rsidP="007A6F2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ADE49F9" w14:textId="0981C030" w:rsidR="007A6F28" w:rsidRPr="0086605F" w:rsidRDefault="007A6F28" w:rsidP="007A6F28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1,054,680</w:t>
            </w:r>
          </w:p>
        </w:tc>
      </w:tr>
      <w:tr w:rsidR="007A6F28" w:rsidRPr="0086605F" w14:paraId="54D12504" w14:textId="77777777" w:rsidTr="007A6F28">
        <w:trPr>
          <w:trHeight w:hRule="exact" w:val="374"/>
        </w:trPr>
        <w:tc>
          <w:tcPr>
            <w:tcW w:w="1546" w:type="pct"/>
          </w:tcPr>
          <w:p w14:paraId="01715249" w14:textId="77777777" w:rsidR="007A6F28" w:rsidRPr="0086605F" w:rsidRDefault="007A6F28" w:rsidP="007A6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77" w:type="pct"/>
          </w:tcPr>
          <w:p w14:paraId="736E5CD5" w14:textId="77777777" w:rsidR="007A6F28" w:rsidRPr="0086605F" w:rsidRDefault="007A6F28" w:rsidP="007A6F28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gridSpan w:val="2"/>
          </w:tcPr>
          <w:p w14:paraId="6BEC5EEC" w14:textId="54F50FE7" w:rsidR="007A6F28" w:rsidRPr="0086605F" w:rsidRDefault="00EB3A2A" w:rsidP="007A6F28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149,875</w:t>
            </w:r>
          </w:p>
        </w:tc>
        <w:tc>
          <w:tcPr>
            <w:tcW w:w="189" w:type="pct"/>
          </w:tcPr>
          <w:p w14:paraId="66027FBD" w14:textId="77777777" w:rsidR="007A6F28" w:rsidRPr="0086605F" w:rsidRDefault="007A6F28" w:rsidP="007A6F2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08EB672E" w14:textId="4EEEB1A9" w:rsidR="007A6F28" w:rsidRPr="0086605F" w:rsidRDefault="007A6F28" w:rsidP="007A6F28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203,948</w:t>
            </w:r>
          </w:p>
        </w:tc>
        <w:tc>
          <w:tcPr>
            <w:tcW w:w="145" w:type="pct"/>
          </w:tcPr>
          <w:p w14:paraId="49E20A4E" w14:textId="77777777" w:rsidR="007A6F28" w:rsidRPr="0086605F" w:rsidRDefault="007A6F28" w:rsidP="007A6F2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8CB1771" w14:textId="5912DE40" w:rsidR="00DB29F3" w:rsidRPr="0086605F" w:rsidRDefault="00DB29F3" w:rsidP="00A740E2">
            <w:pPr>
              <w:pStyle w:val="block"/>
              <w:tabs>
                <w:tab w:val="decimal" w:pos="858"/>
              </w:tabs>
              <w:spacing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</w:p>
          <w:p w14:paraId="7FB22DD2" w14:textId="024F258B" w:rsidR="007A6F28" w:rsidRPr="0086605F" w:rsidRDefault="00DB29F3" w:rsidP="00DB29F3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(275,921)</w:t>
            </w:r>
          </w:p>
        </w:tc>
        <w:tc>
          <w:tcPr>
            <w:tcW w:w="144" w:type="pct"/>
          </w:tcPr>
          <w:p w14:paraId="7194C92C" w14:textId="77777777" w:rsidR="007A6F28" w:rsidRPr="0086605F" w:rsidRDefault="007A6F28" w:rsidP="007A6F2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3F68ECC" w14:textId="67267393" w:rsidR="007A6F28" w:rsidRPr="0086605F" w:rsidRDefault="007A6F28" w:rsidP="007A6F28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A6F28" w:rsidRPr="0086605F" w14:paraId="088F1F32" w14:textId="77777777" w:rsidTr="007A6F28">
        <w:trPr>
          <w:trHeight w:hRule="exact" w:val="374"/>
        </w:trPr>
        <w:tc>
          <w:tcPr>
            <w:tcW w:w="1546" w:type="pct"/>
          </w:tcPr>
          <w:p w14:paraId="5B33957C" w14:textId="77777777" w:rsidR="007A6F28" w:rsidRPr="0086605F" w:rsidRDefault="007A6F28" w:rsidP="007A6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677" w:type="pct"/>
          </w:tcPr>
          <w:p w14:paraId="64FAA34A" w14:textId="77777777" w:rsidR="007A6F28" w:rsidRPr="0086605F" w:rsidRDefault="007A6F28" w:rsidP="007A6F28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gridSpan w:val="2"/>
          </w:tcPr>
          <w:p w14:paraId="7E5747A3" w14:textId="4C282A59" w:rsidR="007A6F28" w:rsidRPr="0086605F" w:rsidRDefault="00EB3A2A" w:rsidP="007A6F28">
            <w:pPr>
              <w:pStyle w:val="block"/>
              <w:tabs>
                <w:tab w:val="decimal" w:pos="884"/>
              </w:tabs>
              <w:spacing w:after="0" w:line="240" w:lineRule="auto"/>
              <w:ind w:left="-12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(651,85</w:t>
            </w:r>
            <w:r w:rsidR="00B30158"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9" w:type="pct"/>
          </w:tcPr>
          <w:p w14:paraId="75643EC8" w14:textId="77777777" w:rsidR="007A6F28" w:rsidRPr="0086605F" w:rsidRDefault="007A6F28" w:rsidP="007A6F2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21C9878D" w14:textId="627ECF90" w:rsidR="007A6F28" w:rsidRPr="0086605F" w:rsidRDefault="007A6F28" w:rsidP="007A6F28">
            <w:pPr>
              <w:pStyle w:val="block"/>
              <w:tabs>
                <w:tab w:val="decimal" w:pos="770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(726,061)</w:t>
            </w:r>
          </w:p>
        </w:tc>
        <w:tc>
          <w:tcPr>
            <w:tcW w:w="145" w:type="pct"/>
          </w:tcPr>
          <w:p w14:paraId="4B6200AB" w14:textId="77777777" w:rsidR="007A6F28" w:rsidRPr="0086605F" w:rsidRDefault="007A6F28" w:rsidP="007A6F2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9C06ECD" w14:textId="0019D538" w:rsidR="007A6F28" w:rsidRPr="0086605F" w:rsidRDefault="00DB29F3" w:rsidP="007A6F28">
            <w:pPr>
              <w:pStyle w:val="block"/>
              <w:tabs>
                <w:tab w:val="decimal" w:pos="85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(275,921)</w:t>
            </w:r>
          </w:p>
        </w:tc>
        <w:tc>
          <w:tcPr>
            <w:tcW w:w="144" w:type="pct"/>
          </w:tcPr>
          <w:p w14:paraId="3667574F" w14:textId="77777777" w:rsidR="007A6F28" w:rsidRPr="0086605F" w:rsidRDefault="007A6F28" w:rsidP="007A6F2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58D4B50" w14:textId="539AC909" w:rsidR="007A6F28" w:rsidRPr="0086605F" w:rsidRDefault="007A6F28" w:rsidP="007A6F28">
            <w:pPr>
              <w:pStyle w:val="block"/>
              <w:tabs>
                <w:tab w:val="decimal" w:pos="85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(354,982)</w:t>
            </w:r>
          </w:p>
        </w:tc>
      </w:tr>
      <w:tr w:rsidR="007A6F28" w:rsidRPr="0086605F" w14:paraId="3F6992D5" w14:textId="77777777" w:rsidTr="007A6F28">
        <w:trPr>
          <w:trHeight w:hRule="exact" w:val="374"/>
        </w:trPr>
        <w:tc>
          <w:tcPr>
            <w:tcW w:w="1546" w:type="pct"/>
          </w:tcPr>
          <w:p w14:paraId="1C859C82" w14:textId="4C29834A" w:rsidR="007A6F28" w:rsidRPr="0086605F" w:rsidRDefault="007A6F28" w:rsidP="007A6F28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77" w:type="pct"/>
          </w:tcPr>
          <w:p w14:paraId="4CD1E3D8" w14:textId="77777777" w:rsidR="007A6F28" w:rsidRPr="0086605F" w:rsidRDefault="007A6F28" w:rsidP="007A6F28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1EAD49" w14:textId="204A47C3" w:rsidR="007A6F28" w:rsidRPr="0086605F" w:rsidRDefault="00EB3A2A" w:rsidP="007A6F28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895,49</w:t>
            </w:r>
            <w:r w:rsidR="00B30158"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9" w:type="pct"/>
          </w:tcPr>
          <w:p w14:paraId="52EA9EDD" w14:textId="77777777" w:rsidR="007A6F28" w:rsidRPr="0086605F" w:rsidRDefault="007A6F28" w:rsidP="007A6F28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0DDD59DB" w14:textId="7C4E58AB" w:rsidR="007A6F28" w:rsidRPr="0086605F" w:rsidRDefault="007A6F28" w:rsidP="007A6F28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1,397,473</w:t>
            </w:r>
          </w:p>
        </w:tc>
        <w:tc>
          <w:tcPr>
            <w:tcW w:w="145" w:type="pct"/>
          </w:tcPr>
          <w:p w14:paraId="7FCCEAAA" w14:textId="77777777" w:rsidR="007A6F28" w:rsidRPr="0086605F" w:rsidRDefault="007A6F28" w:rsidP="007A6F28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353803A" w14:textId="658FC3A4" w:rsidR="007A6F28" w:rsidRPr="0086605F" w:rsidRDefault="00DB29F3" w:rsidP="007A6F28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423,777</w:t>
            </w:r>
          </w:p>
        </w:tc>
        <w:tc>
          <w:tcPr>
            <w:tcW w:w="144" w:type="pct"/>
          </w:tcPr>
          <w:p w14:paraId="656B36AA" w14:textId="77777777" w:rsidR="007A6F28" w:rsidRPr="0086605F" w:rsidRDefault="007A6F28" w:rsidP="007A6F28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D1D12DD" w14:textId="6F30BF64" w:rsidR="007A6F28" w:rsidRPr="0086605F" w:rsidRDefault="007A6F28" w:rsidP="007A6F28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699,698</w:t>
            </w:r>
          </w:p>
        </w:tc>
      </w:tr>
    </w:tbl>
    <w:p w14:paraId="35AAEE3B" w14:textId="77777777" w:rsidR="00A95165" w:rsidRPr="0086605F" w:rsidRDefault="00A95165" w:rsidP="002D6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p w14:paraId="0D18E8EC" w14:textId="77777777" w:rsidR="00A95165" w:rsidRPr="0086605F" w:rsidRDefault="00A95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br w:type="page"/>
      </w:r>
    </w:p>
    <w:p w14:paraId="5032DA75" w14:textId="0E09467B" w:rsidR="00F8603B" w:rsidRPr="0086605F" w:rsidRDefault="00F8603B" w:rsidP="0000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86605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18B0" w:rsidRPr="0086605F">
        <w:rPr>
          <w:rFonts w:ascii="Angsana New" w:hAnsi="Angsana New" w:cs="Angsana New"/>
          <w:sz w:val="30"/>
          <w:szCs w:val="30"/>
        </w:rPr>
        <w:t>31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418B0" w:rsidRPr="0086605F">
        <w:rPr>
          <w:rFonts w:ascii="Angsana New" w:hAnsi="Angsana New" w:cs="Angsana New"/>
          <w:sz w:val="30"/>
          <w:szCs w:val="30"/>
        </w:rPr>
        <w:t>256</w:t>
      </w:r>
      <w:r w:rsidR="00725A6F" w:rsidRPr="0086605F">
        <w:rPr>
          <w:rFonts w:ascii="Angsana New" w:hAnsi="Angsana New" w:cs="Angsana New"/>
          <w:sz w:val="30"/>
          <w:szCs w:val="30"/>
        </w:rPr>
        <w:t>6</w:t>
      </w:r>
      <w:r w:rsidR="001447F7"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กลุ่มบริษัทมีสัญญาเงินกู้ยืมระยะยาวป</w:t>
      </w:r>
      <w:r w:rsidR="00851AE2" w:rsidRPr="0086605F">
        <w:rPr>
          <w:rFonts w:ascii="Angsana New" w:hAnsi="Angsana New" w:cs="Angsana New"/>
          <w:sz w:val="30"/>
          <w:szCs w:val="30"/>
          <w:cs/>
        </w:rPr>
        <w:t>ระเภทมีหลักประกันหลายฉบับกับสถาบันการเงิน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โดยมีรายละเอียดดังนี้</w:t>
      </w:r>
    </w:p>
    <w:p w14:paraId="49F3959E" w14:textId="77777777" w:rsidR="00F8603B" w:rsidRPr="0086605F" w:rsidRDefault="00F8603B" w:rsidP="005F1412">
      <w:pPr>
        <w:rPr>
          <w:rFonts w:ascii="Angsana New" w:hAnsi="Angsana New" w:cs="Angsana New"/>
          <w:sz w:val="30"/>
          <w:szCs w:val="30"/>
          <w:cs/>
        </w:rPr>
      </w:pPr>
    </w:p>
    <w:tbl>
      <w:tblPr>
        <w:tblW w:w="97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872"/>
        <w:gridCol w:w="900"/>
        <w:gridCol w:w="1170"/>
        <w:gridCol w:w="1260"/>
        <w:gridCol w:w="1980"/>
        <w:gridCol w:w="2610"/>
      </w:tblGrid>
      <w:tr w:rsidR="000433E0" w:rsidRPr="0086605F" w14:paraId="23896CD0" w14:textId="77777777" w:rsidTr="00282166">
        <w:trPr>
          <w:trHeight w:val="947"/>
        </w:trPr>
        <w:tc>
          <w:tcPr>
            <w:tcW w:w="1872" w:type="dxa"/>
            <w:vAlign w:val="bottom"/>
          </w:tcPr>
          <w:p w14:paraId="20BFA372" w14:textId="77777777" w:rsidR="00432A4C" w:rsidRPr="0086605F" w:rsidRDefault="00842E74" w:rsidP="00432A4C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                       </w:t>
            </w:r>
            <w:r w:rsidR="00E27680"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72EE061B" w14:textId="77777777" w:rsidR="000433E0" w:rsidRPr="0086605F" w:rsidRDefault="00432A4C" w:rsidP="00432A4C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ชื่อ</w:t>
            </w:r>
            <w:r w:rsidR="000433E0" w:rsidRPr="0086605F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6D34C4" w14:textId="77777777" w:rsidR="000433E0" w:rsidRPr="0086605F" w:rsidRDefault="000433E0" w:rsidP="000433E0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สัญญาเงินกู้ยืม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8E1FE3" w14:textId="77777777" w:rsidR="000433E0" w:rsidRPr="0086605F" w:rsidRDefault="000433E0" w:rsidP="0004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วงเงินสินเชื่อ</w:t>
            </w:r>
          </w:p>
          <w:p w14:paraId="2F6A3BC1" w14:textId="77777777" w:rsidR="000433E0" w:rsidRPr="0086605F" w:rsidRDefault="000433E0" w:rsidP="00D8277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ที่ได้รับอนุมัติ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83315C" w14:textId="77777777" w:rsidR="000433E0" w:rsidRPr="0086605F" w:rsidRDefault="00842E74" w:rsidP="00DB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ยอดเงินกู้ยืม</w:t>
            </w:r>
          </w:p>
          <w:p w14:paraId="59094C85" w14:textId="1F6C4D2D" w:rsidR="000433E0" w:rsidRPr="0086605F" w:rsidRDefault="000433E0" w:rsidP="00DB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CA2845" w:rsidRPr="0086605F">
              <w:rPr>
                <w:rFonts w:ascii="Angsana New" w:hAnsi="Angsana New" w:cs="Angsana New"/>
                <w:sz w:val="24"/>
                <w:szCs w:val="24"/>
              </w:rPr>
              <w:t xml:space="preserve">               </w:t>
            </w:r>
            <w:r w:rsidR="00C418B0" w:rsidRPr="0086605F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4C969B3" w14:textId="2B13F5B3" w:rsidR="000433E0" w:rsidRPr="0086605F" w:rsidRDefault="00C418B0" w:rsidP="00DB6668">
            <w:pPr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25A6F" w:rsidRPr="0086605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DE8DAA2" w14:textId="77777777" w:rsidR="000433E0" w:rsidRPr="0086605F" w:rsidRDefault="000433E0" w:rsidP="0035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  <w:p w14:paraId="79185430" w14:textId="77777777" w:rsidR="000433E0" w:rsidRPr="0086605F" w:rsidRDefault="000433E0" w:rsidP="00D8277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5629F63" w14:textId="0E08CA65" w:rsidR="000433E0" w:rsidRPr="0086605F" w:rsidRDefault="000433E0" w:rsidP="00D76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กำหนดการจ่ายชำระคืน</w:t>
            </w:r>
          </w:p>
        </w:tc>
      </w:tr>
      <w:tr w:rsidR="00F36F37" w:rsidRPr="0086605F" w14:paraId="28109228" w14:textId="77777777" w:rsidTr="00BE2A9C">
        <w:tc>
          <w:tcPr>
            <w:tcW w:w="1872" w:type="dxa"/>
          </w:tcPr>
          <w:p w14:paraId="6A2024DA" w14:textId="77777777" w:rsidR="00F36F37" w:rsidRPr="0086605F" w:rsidRDefault="00F36F37" w:rsidP="00D8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E32AF5C" w14:textId="77777777" w:rsidR="00F36F37" w:rsidRPr="0086605F" w:rsidRDefault="00F36F37" w:rsidP="00D8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297E5967" w14:textId="77777777" w:rsidR="00F36F37" w:rsidRPr="0086605F" w:rsidRDefault="00F36F37" w:rsidP="00D8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86605F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</w:t>
            </w:r>
            <w:r w:rsidRPr="0086605F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6F389D5B" w14:textId="77777777" w:rsidR="00F36F37" w:rsidRPr="0086605F" w:rsidRDefault="00F36F37" w:rsidP="00D8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69F99D33" w14:textId="77777777" w:rsidR="00F36F37" w:rsidRPr="0086605F" w:rsidRDefault="00F36F37" w:rsidP="00D8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57D3B" w:rsidRPr="0086605F" w14:paraId="48C157A2" w14:textId="77777777" w:rsidTr="00BE2A9C">
        <w:tc>
          <w:tcPr>
            <w:tcW w:w="1872" w:type="dxa"/>
          </w:tcPr>
          <w:p w14:paraId="3D67B7D1" w14:textId="4F596572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ไทยฟู้ดส์ กรุ๊ป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</w:p>
        </w:tc>
        <w:tc>
          <w:tcPr>
            <w:tcW w:w="900" w:type="dxa"/>
            <w:shd w:val="clear" w:color="auto" w:fill="auto"/>
          </w:tcPr>
          <w:p w14:paraId="4F039502" w14:textId="6EF62AC9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57783D86" w14:textId="793442D2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260" w:type="dxa"/>
            <w:shd w:val="clear" w:color="auto" w:fill="auto"/>
          </w:tcPr>
          <w:p w14:paraId="3ADD28AE" w14:textId="1AE0256A" w:rsidR="00F57D3B" w:rsidRPr="0086605F" w:rsidRDefault="00F57D3B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14:paraId="516E5D5F" w14:textId="77BDA9AB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1200EE44" w14:textId="0EE76B1A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F57D3B" w:rsidRPr="0086605F" w14:paraId="15497340" w14:textId="77777777" w:rsidTr="00BE2A9C">
        <w:tc>
          <w:tcPr>
            <w:tcW w:w="1872" w:type="dxa"/>
          </w:tcPr>
          <w:p w14:paraId="70BECB81" w14:textId="3395995C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จำกัด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มหาชน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29217F6" w14:textId="3C853FE7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19AE1B33" w14:textId="1592C9EC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47563D68" w14:textId="3051B3DF" w:rsidR="00F57D3B" w:rsidRPr="0086605F" w:rsidRDefault="00F57D3B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133</w:t>
            </w:r>
          </w:p>
        </w:tc>
        <w:tc>
          <w:tcPr>
            <w:tcW w:w="1980" w:type="dxa"/>
            <w:shd w:val="clear" w:color="auto" w:fill="auto"/>
          </w:tcPr>
          <w:p w14:paraId="527E9C5E" w14:textId="48BCFD94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E4196F7" w14:textId="08E217B3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ชำระทุกๆ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ระยะเวลา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</w:tr>
      <w:tr w:rsidR="00F57D3B" w:rsidRPr="0086605F" w14:paraId="2D3B7D35" w14:textId="77777777" w:rsidTr="00BE2A9C">
        <w:tc>
          <w:tcPr>
            <w:tcW w:w="1872" w:type="dxa"/>
          </w:tcPr>
          <w:p w14:paraId="168072B1" w14:textId="77777777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8BCB469" w14:textId="6CF42D7B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5A61FE41" w14:textId="26E7E185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14:paraId="7C63E2D8" w14:textId="7FB29235" w:rsidR="00F57D3B" w:rsidRPr="0086605F" w:rsidRDefault="00F57D3B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1980" w:type="dxa"/>
            <w:shd w:val="clear" w:color="auto" w:fill="auto"/>
          </w:tcPr>
          <w:p w14:paraId="1F027381" w14:textId="51BA5FB1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3C15D93B" w14:textId="4873D62D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F57D3B" w:rsidRPr="0086605F" w14:paraId="0BF26FDF" w14:textId="77777777" w:rsidTr="00BE2A9C">
        <w:tc>
          <w:tcPr>
            <w:tcW w:w="1872" w:type="dxa"/>
          </w:tcPr>
          <w:p w14:paraId="786B328C" w14:textId="77777777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37F218A" w14:textId="02AA8EFB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7F368E8F" w14:textId="6662C690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350</w:t>
            </w:r>
          </w:p>
        </w:tc>
        <w:tc>
          <w:tcPr>
            <w:tcW w:w="1260" w:type="dxa"/>
            <w:shd w:val="clear" w:color="auto" w:fill="auto"/>
          </w:tcPr>
          <w:p w14:paraId="6B080593" w14:textId="24080573" w:rsidR="00F57D3B" w:rsidRPr="0086605F" w:rsidRDefault="00F57D3B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210</w:t>
            </w:r>
          </w:p>
        </w:tc>
        <w:tc>
          <w:tcPr>
            <w:tcW w:w="1980" w:type="dxa"/>
            <w:shd w:val="clear" w:color="auto" w:fill="auto"/>
          </w:tcPr>
          <w:p w14:paraId="2DCABB89" w14:textId="08AD21C6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589363C" w14:textId="164FD748" w:rsidR="00F57D3B" w:rsidRPr="0086605F" w:rsidRDefault="006A595F" w:rsidP="006A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9" w:right="67" w:hanging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ชำระทุกๆ </w:t>
            </w:r>
            <w:r w:rsidR="001A6AA1" w:rsidRPr="0086605F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 ระยะเวลา </w:t>
            </w:r>
            <w:r w:rsidR="001A6AA1" w:rsidRPr="0086605F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งวด</w:t>
            </w:r>
          </w:p>
        </w:tc>
      </w:tr>
      <w:tr w:rsidR="00424C21" w:rsidRPr="0086605F" w14:paraId="18D12749" w14:textId="77777777" w:rsidTr="00BE2A9C">
        <w:tc>
          <w:tcPr>
            <w:tcW w:w="1872" w:type="dxa"/>
          </w:tcPr>
          <w:p w14:paraId="4CFC5AFD" w14:textId="77777777" w:rsidR="00424C21" w:rsidRPr="0086605F" w:rsidRDefault="00424C21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83B7AD9" w14:textId="77777777" w:rsidR="00424C21" w:rsidRPr="0086605F" w:rsidRDefault="00424C21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CE48FA0" w14:textId="77777777" w:rsidR="00424C21" w:rsidRPr="0086605F" w:rsidRDefault="00424C21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766E131" w14:textId="77777777" w:rsidR="00424C21" w:rsidRPr="0086605F" w:rsidRDefault="00424C21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60D9D636" w14:textId="77777777" w:rsidR="00424C21" w:rsidRPr="0086605F" w:rsidRDefault="00424C21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1FFBC56A" w14:textId="77777777" w:rsidR="00424C21" w:rsidRPr="0086605F" w:rsidRDefault="00424C21" w:rsidP="006A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9" w:right="67" w:hanging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57D3B" w:rsidRPr="0086605F" w14:paraId="751D75D3" w14:textId="77777777" w:rsidTr="00BE2A9C">
        <w:tc>
          <w:tcPr>
            <w:tcW w:w="1872" w:type="dxa"/>
          </w:tcPr>
          <w:p w14:paraId="502A8390" w14:textId="77777777" w:rsidR="00F57D3B" w:rsidRPr="0086605F" w:rsidRDefault="00F57D3B" w:rsidP="00F57D3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ไทยฟู้ดส์ </w:t>
            </w:r>
          </w:p>
        </w:tc>
        <w:tc>
          <w:tcPr>
            <w:tcW w:w="900" w:type="dxa"/>
            <w:shd w:val="clear" w:color="auto" w:fill="auto"/>
          </w:tcPr>
          <w:p w14:paraId="0A05F891" w14:textId="782A6EA5" w:rsidR="00F57D3B" w:rsidRPr="0086605F" w:rsidRDefault="00F57D3B" w:rsidP="00F57D3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</w:p>
        </w:tc>
        <w:tc>
          <w:tcPr>
            <w:tcW w:w="1170" w:type="dxa"/>
            <w:shd w:val="clear" w:color="auto" w:fill="auto"/>
          </w:tcPr>
          <w:p w14:paraId="221D9092" w14:textId="0EB1CA4F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1,100</w:t>
            </w:r>
          </w:p>
        </w:tc>
        <w:tc>
          <w:tcPr>
            <w:tcW w:w="1260" w:type="dxa"/>
            <w:shd w:val="clear" w:color="auto" w:fill="auto"/>
          </w:tcPr>
          <w:p w14:paraId="633FE5DD" w14:textId="3608382E" w:rsidR="00F57D3B" w:rsidRPr="0086605F" w:rsidRDefault="006A168D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980" w:type="dxa"/>
            <w:shd w:val="clear" w:color="auto" w:fill="auto"/>
          </w:tcPr>
          <w:p w14:paraId="25622B4D" w14:textId="32A70B5C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ลบอัตราที่กำหนด</w:t>
            </w:r>
          </w:p>
        </w:tc>
        <w:tc>
          <w:tcPr>
            <w:tcW w:w="2610" w:type="dxa"/>
            <w:shd w:val="clear" w:color="auto" w:fill="auto"/>
          </w:tcPr>
          <w:p w14:paraId="4223DE8C" w14:textId="3E4F66D5" w:rsidR="00F57D3B" w:rsidRPr="0086605F" w:rsidRDefault="00F57D3B" w:rsidP="00F57D3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ชำระทุกๆ เดือน ระยะเวลา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84 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F57D3B" w:rsidRPr="0086605F" w14:paraId="4C23D5FE" w14:textId="77777777" w:rsidTr="00BE2A9C">
        <w:tc>
          <w:tcPr>
            <w:tcW w:w="1872" w:type="dxa"/>
          </w:tcPr>
          <w:p w14:paraId="063E1F1C" w14:textId="77777777" w:rsidR="00F57D3B" w:rsidRPr="0086605F" w:rsidRDefault="00F57D3B" w:rsidP="00F57D3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เฟอร์เธอร์ จำกัด</w:t>
            </w:r>
          </w:p>
        </w:tc>
        <w:tc>
          <w:tcPr>
            <w:tcW w:w="900" w:type="dxa"/>
            <w:shd w:val="clear" w:color="auto" w:fill="auto"/>
          </w:tcPr>
          <w:p w14:paraId="183C279A" w14:textId="77777777" w:rsidR="00F57D3B" w:rsidRPr="0086605F" w:rsidRDefault="00F57D3B" w:rsidP="00F57D3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C7FBC9" w14:textId="77777777" w:rsidR="00F57D3B" w:rsidRPr="0086605F" w:rsidRDefault="00F57D3B" w:rsidP="00F57D3B">
            <w:pPr>
              <w:tabs>
                <w:tab w:val="clear" w:pos="1871"/>
                <w:tab w:val="left" w:pos="582"/>
                <w:tab w:val="left" w:pos="113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1133ABD" w14:textId="77777777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  <w:tab w:val="left" w:pos="792"/>
                <w:tab w:val="left" w:pos="99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69C15400" w14:textId="4FF4146A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38C0810E" w14:textId="77777777" w:rsidR="00F57D3B" w:rsidRPr="0086605F" w:rsidRDefault="00F57D3B" w:rsidP="00F57D3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24C21" w:rsidRPr="0086605F" w14:paraId="09986B91" w14:textId="77777777" w:rsidTr="00BE2A9C">
        <w:tc>
          <w:tcPr>
            <w:tcW w:w="1872" w:type="dxa"/>
          </w:tcPr>
          <w:p w14:paraId="745ED7C4" w14:textId="77777777" w:rsidR="00424C21" w:rsidRPr="0086605F" w:rsidRDefault="00424C21" w:rsidP="00F57D3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5888019" w14:textId="77777777" w:rsidR="00424C21" w:rsidRPr="0086605F" w:rsidRDefault="00424C21" w:rsidP="00F57D3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0A72FB4" w14:textId="77777777" w:rsidR="00424C21" w:rsidRPr="0086605F" w:rsidRDefault="00424C21" w:rsidP="00F57D3B">
            <w:pPr>
              <w:tabs>
                <w:tab w:val="clear" w:pos="1871"/>
                <w:tab w:val="left" w:pos="582"/>
                <w:tab w:val="left" w:pos="113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8DDC02A" w14:textId="77777777" w:rsidR="00424C21" w:rsidRPr="0086605F" w:rsidRDefault="00424C21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  <w:tab w:val="left" w:pos="792"/>
                <w:tab w:val="left" w:pos="99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6E21F8CD" w14:textId="77777777" w:rsidR="00424C21" w:rsidRPr="0086605F" w:rsidRDefault="00424C21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2852BFE5" w14:textId="77777777" w:rsidR="00424C21" w:rsidRPr="0086605F" w:rsidRDefault="00424C21" w:rsidP="00F57D3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57D3B" w:rsidRPr="0086605F" w14:paraId="1F4F4894" w14:textId="77777777" w:rsidTr="00BE2A9C">
        <w:tc>
          <w:tcPr>
            <w:tcW w:w="1872" w:type="dxa"/>
          </w:tcPr>
          <w:p w14:paraId="28109FFE" w14:textId="77777777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ฟู้ดส์  </w:t>
            </w:r>
          </w:p>
        </w:tc>
        <w:tc>
          <w:tcPr>
            <w:tcW w:w="900" w:type="dxa"/>
            <w:shd w:val="clear" w:color="auto" w:fill="auto"/>
          </w:tcPr>
          <w:p w14:paraId="20D6961D" w14:textId="1A080274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63498AE9" w14:textId="4F45F17C" w:rsidR="00F57D3B" w:rsidRPr="0086605F" w:rsidRDefault="005F7473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1260" w:type="dxa"/>
            <w:shd w:val="clear" w:color="auto" w:fill="auto"/>
          </w:tcPr>
          <w:p w14:paraId="1762E536" w14:textId="350103FE" w:rsidR="00F57D3B" w:rsidRPr="0086605F" w:rsidRDefault="005F7473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980" w:type="dxa"/>
            <w:shd w:val="clear" w:color="auto" w:fill="auto"/>
          </w:tcPr>
          <w:p w14:paraId="480016EB" w14:textId="397960FD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467C0818" w14:textId="560A41F9" w:rsidR="00F57D3B" w:rsidRPr="0086605F" w:rsidRDefault="005F7473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ชำระทุกๆ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ระยะเวลา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1A6AA1" w:rsidRPr="0086605F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</w:tr>
      <w:tr w:rsidR="00F57D3B" w:rsidRPr="0086605F" w14:paraId="38329E98" w14:textId="77777777" w:rsidTr="00FC4746">
        <w:trPr>
          <w:trHeight w:val="182"/>
        </w:trPr>
        <w:tc>
          <w:tcPr>
            <w:tcW w:w="1872" w:type="dxa"/>
          </w:tcPr>
          <w:p w14:paraId="3FA010A9" w14:textId="77777777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อาหารสัตว์ จำกัด</w:t>
            </w:r>
          </w:p>
        </w:tc>
        <w:tc>
          <w:tcPr>
            <w:tcW w:w="900" w:type="dxa"/>
            <w:shd w:val="clear" w:color="auto" w:fill="auto"/>
          </w:tcPr>
          <w:p w14:paraId="7AABF464" w14:textId="74C004A6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1CB87BB" w14:textId="2357A775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822DDE2" w14:textId="7ED097AC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1CA715D9" w14:textId="3CC57970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50FDEB24" w14:textId="47204A0C" w:rsidR="00F57D3B" w:rsidRPr="0086605F" w:rsidRDefault="00F57D3B" w:rsidP="00F5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C4746" w:rsidRPr="0086605F" w14:paraId="4A17416C" w14:textId="77777777" w:rsidTr="00FC4746">
        <w:trPr>
          <w:trHeight w:val="69"/>
        </w:trPr>
        <w:tc>
          <w:tcPr>
            <w:tcW w:w="1872" w:type="dxa"/>
          </w:tcPr>
          <w:p w14:paraId="16AF89F4" w14:textId="77777777" w:rsidR="00FC4746" w:rsidRPr="0086605F" w:rsidRDefault="00FC4746" w:rsidP="00FC4746">
            <w:pPr>
              <w:tabs>
                <w:tab w:val="clear" w:pos="454"/>
                <w:tab w:val="left" w:pos="477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00" w:type="dxa"/>
            <w:shd w:val="clear" w:color="auto" w:fill="auto"/>
          </w:tcPr>
          <w:p w14:paraId="674C1D6B" w14:textId="77777777" w:rsidR="00FC4746" w:rsidRPr="0086605F" w:rsidRDefault="00FC4746" w:rsidP="00FC4746">
            <w:pPr>
              <w:tabs>
                <w:tab w:val="clear" w:pos="45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E119285" w14:textId="77777777" w:rsidR="00FC4746" w:rsidRPr="0086605F" w:rsidRDefault="00FC4746" w:rsidP="00FC4746">
            <w:pPr>
              <w:tabs>
                <w:tab w:val="clear" w:pos="45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32EF3CD" w14:textId="77777777" w:rsidR="00FC4746" w:rsidRPr="0086605F" w:rsidRDefault="00FC4746" w:rsidP="00FC4746">
            <w:pPr>
              <w:tabs>
                <w:tab w:val="clear" w:pos="454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2B4BC023" w14:textId="77777777" w:rsidR="00FC4746" w:rsidRPr="0086605F" w:rsidRDefault="00FC4746" w:rsidP="00FC4746">
            <w:pPr>
              <w:tabs>
                <w:tab w:val="clear" w:pos="454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1416CF31" w14:textId="77777777" w:rsidR="00FC4746" w:rsidRPr="0086605F" w:rsidRDefault="00FC4746" w:rsidP="00FC4746">
            <w:pPr>
              <w:tabs>
                <w:tab w:val="clear" w:pos="45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C4746" w:rsidRPr="0086605F" w14:paraId="485D205D" w14:textId="77777777" w:rsidTr="00BE2A9C">
        <w:tc>
          <w:tcPr>
            <w:tcW w:w="1872" w:type="dxa"/>
          </w:tcPr>
          <w:p w14:paraId="0399AA4D" w14:textId="7767CFE7" w:rsidR="00FC4746" w:rsidRPr="0086605F" w:rsidRDefault="00FC4746" w:rsidP="00F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ไทย ฟู้ดส์ </w:t>
            </w:r>
          </w:p>
        </w:tc>
        <w:tc>
          <w:tcPr>
            <w:tcW w:w="900" w:type="dxa"/>
            <w:shd w:val="clear" w:color="auto" w:fill="auto"/>
          </w:tcPr>
          <w:p w14:paraId="3927078B" w14:textId="290679D5" w:rsidR="00FC4746" w:rsidRPr="0086605F" w:rsidRDefault="00FC4746" w:rsidP="00F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ฉบับที่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2959227C" w14:textId="3333AE80" w:rsidR="00FC4746" w:rsidRPr="0086605F" w:rsidRDefault="00FC4746" w:rsidP="00F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1260" w:type="dxa"/>
            <w:shd w:val="clear" w:color="auto" w:fill="auto"/>
          </w:tcPr>
          <w:p w14:paraId="5B8CB15B" w14:textId="6A145180" w:rsidR="00FC4746" w:rsidRPr="0086605F" w:rsidRDefault="00FC4746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1980" w:type="dxa"/>
            <w:shd w:val="clear" w:color="auto" w:fill="auto"/>
          </w:tcPr>
          <w:p w14:paraId="3F7CE6BF" w14:textId="34269855" w:rsidR="00FC4746" w:rsidRPr="0086605F" w:rsidRDefault="00FC4746" w:rsidP="00F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35ACFC70" w14:textId="22736693" w:rsidR="00FC4746" w:rsidRPr="0086605F" w:rsidRDefault="00FC4746" w:rsidP="00F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FC4746" w:rsidRPr="0086605F" w14:paraId="16AF31F8" w14:textId="77777777" w:rsidTr="00BE2A9C">
        <w:tc>
          <w:tcPr>
            <w:tcW w:w="1872" w:type="dxa"/>
          </w:tcPr>
          <w:p w14:paraId="44CB0B9F" w14:textId="16DBAA6D" w:rsidR="00FC4746" w:rsidRPr="0086605F" w:rsidRDefault="00FC4746" w:rsidP="00F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สไวน ฟาร์ม จำกัด</w:t>
            </w:r>
          </w:p>
        </w:tc>
        <w:tc>
          <w:tcPr>
            <w:tcW w:w="900" w:type="dxa"/>
            <w:shd w:val="clear" w:color="auto" w:fill="auto"/>
          </w:tcPr>
          <w:p w14:paraId="3C89A6AF" w14:textId="449BB09E" w:rsidR="00FC4746" w:rsidRPr="0086605F" w:rsidRDefault="00FC4746" w:rsidP="00F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ฉบับที่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07CC4BD6" w14:textId="1CB01511" w:rsidR="00FC4746" w:rsidRPr="0086605F" w:rsidRDefault="00FC4746" w:rsidP="00F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135</w:t>
            </w:r>
          </w:p>
        </w:tc>
        <w:tc>
          <w:tcPr>
            <w:tcW w:w="1260" w:type="dxa"/>
            <w:shd w:val="clear" w:color="auto" w:fill="auto"/>
          </w:tcPr>
          <w:p w14:paraId="4386166D" w14:textId="48105F05" w:rsidR="00FC4746" w:rsidRPr="0086605F" w:rsidRDefault="00FC4746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  <w:tc>
          <w:tcPr>
            <w:tcW w:w="1980" w:type="dxa"/>
            <w:shd w:val="clear" w:color="auto" w:fill="auto"/>
          </w:tcPr>
          <w:p w14:paraId="0A172A98" w14:textId="09EE4FDC" w:rsidR="00FC4746" w:rsidRPr="0086605F" w:rsidRDefault="00FC4746" w:rsidP="00F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35C9B846" w14:textId="7A480F44" w:rsidR="00FC4746" w:rsidRPr="0086605F" w:rsidRDefault="00FC4746" w:rsidP="00F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FC4746" w:rsidRPr="0086605F" w14:paraId="03B88AA2" w14:textId="77777777" w:rsidTr="00BE2A9C">
        <w:tc>
          <w:tcPr>
            <w:tcW w:w="1872" w:type="dxa"/>
          </w:tcPr>
          <w:p w14:paraId="2FFA2DFB" w14:textId="77777777" w:rsidR="00FC4746" w:rsidRPr="0086605F" w:rsidRDefault="00FC4746" w:rsidP="00F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BC2B98C" w14:textId="3D2A5ECA" w:rsidR="00FC4746" w:rsidRPr="0086605F" w:rsidRDefault="00FC4746" w:rsidP="00F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ฉบับที่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6854EEA6" w14:textId="03793F28" w:rsidR="00FC4746" w:rsidRPr="0086605F" w:rsidRDefault="00FC4746" w:rsidP="00F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1D543863" w14:textId="73BDCA0F" w:rsidR="00FC4746" w:rsidRPr="0086605F" w:rsidRDefault="00FC4746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980" w:type="dxa"/>
            <w:shd w:val="clear" w:color="auto" w:fill="auto"/>
          </w:tcPr>
          <w:p w14:paraId="4303FEE3" w14:textId="79089A75" w:rsidR="00FC4746" w:rsidRPr="0086605F" w:rsidRDefault="00FC4746" w:rsidP="00F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0B562AE7" w14:textId="6C0F4102" w:rsidR="00FC4746" w:rsidRPr="0086605F" w:rsidRDefault="00FC4746" w:rsidP="00F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ชำระทุกๆ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ระยะเวลา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</w:tr>
      <w:tr w:rsidR="001A6AA1" w:rsidRPr="0086605F" w14:paraId="296894E8" w14:textId="77777777" w:rsidTr="00BE2A9C">
        <w:tc>
          <w:tcPr>
            <w:tcW w:w="1872" w:type="dxa"/>
          </w:tcPr>
          <w:p w14:paraId="07FE238A" w14:textId="77777777" w:rsidR="001A6AA1" w:rsidRPr="0086605F" w:rsidRDefault="001A6AA1" w:rsidP="00F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BA60A86" w14:textId="77777777" w:rsidR="001A6AA1" w:rsidRPr="0086605F" w:rsidRDefault="001A6AA1" w:rsidP="00F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BEE82A8" w14:textId="77777777" w:rsidR="001A6AA1" w:rsidRPr="0086605F" w:rsidRDefault="001A6AA1" w:rsidP="00F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81747EA" w14:textId="77777777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702EB099" w14:textId="77777777" w:rsidR="001A6AA1" w:rsidRPr="0086605F" w:rsidRDefault="001A6AA1" w:rsidP="00F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4A39E08E" w14:textId="77777777" w:rsidR="001A6AA1" w:rsidRPr="0086605F" w:rsidRDefault="001A6AA1" w:rsidP="00F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A6AA1" w:rsidRPr="0086605F" w14:paraId="2ABFDBA1" w14:textId="77777777" w:rsidTr="00BE2A9C">
        <w:tc>
          <w:tcPr>
            <w:tcW w:w="1872" w:type="dxa"/>
          </w:tcPr>
          <w:p w14:paraId="1CAB6146" w14:textId="1D9F5E2A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ฟู้ดส์  </w:t>
            </w:r>
          </w:p>
        </w:tc>
        <w:tc>
          <w:tcPr>
            <w:tcW w:w="900" w:type="dxa"/>
            <w:shd w:val="clear" w:color="auto" w:fill="auto"/>
          </w:tcPr>
          <w:p w14:paraId="75BF7FCF" w14:textId="05EC2BDB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4E97300B" w14:textId="505B25AF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191AFBFA" w14:textId="53C17C18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0.2</w:t>
            </w:r>
          </w:p>
        </w:tc>
        <w:tc>
          <w:tcPr>
            <w:tcW w:w="1980" w:type="dxa"/>
            <w:shd w:val="clear" w:color="auto" w:fill="auto"/>
          </w:tcPr>
          <w:p w14:paraId="3B416177" w14:textId="40C29689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644DC2F" w14:textId="0415DC3E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1A6AA1" w:rsidRPr="0086605F" w14:paraId="25C71365" w14:textId="77777777" w:rsidTr="00BE2A9C">
        <w:tc>
          <w:tcPr>
            <w:tcW w:w="1872" w:type="dxa"/>
          </w:tcPr>
          <w:p w14:paraId="1F0CD298" w14:textId="54FDA0B9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โพลทรีย์ ฟาร์ม จำกัด</w:t>
            </w:r>
          </w:p>
        </w:tc>
        <w:tc>
          <w:tcPr>
            <w:tcW w:w="900" w:type="dxa"/>
            <w:shd w:val="clear" w:color="auto" w:fill="auto"/>
          </w:tcPr>
          <w:p w14:paraId="49F7DF72" w14:textId="13EF96B3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ฉบับที่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4543E42B" w14:textId="6FEEE0AC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260" w:type="dxa"/>
            <w:shd w:val="clear" w:color="auto" w:fill="auto"/>
          </w:tcPr>
          <w:p w14:paraId="58951199" w14:textId="536B6093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69D0FB76" w14:textId="42F98947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114BD8C1" w14:textId="4882FE9E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ชำระทุกๆ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ระยะเวลา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56 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</w:tr>
      <w:tr w:rsidR="001A6AA1" w:rsidRPr="0086605F" w14:paraId="3E3BE55C" w14:textId="77777777" w:rsidTr="00BE2A9C">
        <w:tc>
          <w:tcPr>
            <w:tcW w:w="1872" w:type="dxa"/>
          </w:tcPr>
          <w:p w14:paraId="38FB7E2F" w14:textId="19B5796F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3249569" w14:textId="456EBB14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ฉบับที่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4D84A9CC" w14:textId="72104F7F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260" w:type="dxa"/>
            <w:shd w:val="clear" w:color="auto" w:fill="auto"/>
          </w:tcPr>
          <w:p w14:paraId="7572C9FA" w14:textId="1F19577E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0.8</w:t>
            </w:r>
          </w:p>
        </w:tc>
        <w:tc>
          <w:tcPr>
            <w:tcW w:w="1980" w:type="dxa"/>
            <w:shd w:val="clear" w:color="auto" w:fill="auto"/>
          </w:tcPr>
          <w:p w14:paraId="4FBB77FA" w14:textId="021D572F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65F68AE8" w14:textId="006F317D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ชำระทุกๆ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ระยะเวลา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</w:tr>
      <w:tr w:rsidR="001A6AA1" w:rsidRPr="0086605F" w14:paraId="5AF3BE64" w14:textId="77777777" w:rsidTr="00197F77">
        <w:tc>
          <w:tcPr>
            <w:tcW w:w="1872" w:type="dxa"/>
          </w:tcPr>
          <w:p w14:paraId="5E58DA08" w14:textId="77777777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1B13E4D" w14:textId="2E2B9E58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ฉบับที่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57AFB7D5" w14:textId="2D738CA9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300</w:t>
            </w:r>
          </w:p>
        </w:tc>
        <w:tc>
          <w:tcPr>
            <w:tcW w:w="1260" w:type="dxa"/>
            <w:shd w:val="clear" w:color="auto" w:fill="auto"/>
          </w:tcPr>
          <w:p w14:paraId="0B2C5880" w14:textId="394D36DD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120</w:t>
            </w:r>
          </w:p>
        </w:tc>
        <w:tc>
          <w:tcPr>
            <w:tcW w:w="1980" w:type="dxa"/>
            <w:shd w:val="clear" w:color="auto" w:fill="auto"/>
          </w:tcPr>
          <w:p w14:paraId="3F4BCC1D" w14:textId="799E8E87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MLR 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ลบอัตราที่กำหนด</w:t>
            </w:r>
          </w:p>
        </w:tc>
        <w:tc>
          <w:tcPr>
            <w:tcW w:w="2610" w:type="dxa"/>
            <w:shd w:val="clear" w:color="auto" w:fill="auto"/>
          </w:tcPr>
          <w:p w14:paraId="59E2556B" w14:textId="70DB3CB4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ชำระทุกๆ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ระยะเวลา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56 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</w:tr>
      <w:tr w:rsidR="001A6AA1" w:rsidRPr="0086605F" w14:paraId="65825A29" w14:textId="77777777" w:rsidTr="00FC4746">
        <w:trPr>
          <w:trHeight w:val="137"/>
        </w:trPr>
        <w:tc>
          <w:tcPr>
            <w:tcW w:w="1872" w:type="dxa"/>
          </w:tcPr>
          <w:p w14:paraId="2B89A25C" w14:textId="77777777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A267EC2" w14:textId="77777777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D9C26E" w14:textId="77777777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A04A34A" w14:textId="77777777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4EF949F7" w14:textId="77777777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4C975AC7" w14:textId="77777777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A6AA1" w:rsidRPr="0086605F" w14:paraId="7273BF8F" w14:textId="77777777" w:rsidTr="00BE2A9C">
        <w:tc>
          <w:tcPr>
            <w:tcW w:w="1872" w:type="dxa"/>
          </w:tcPr>
          <w:p w14:paraId="350D3192" w14:textId="45B8B159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ไทยฟู้ดส์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900" w:type="dxa"/>
            <w:shd w:val="clear" w:color="auto" w:fill="auto"/>
          </w:tcPr>
          <w:p w14:paraId="56337E10" w14:textId="50238A98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ฉบับที่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1078055B" w14:textId="61D20F8C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260" w:type="dxa"/>
            <w:shd w:val="clear" w:color="auto" w:fill="auto"/>
          </w:tcPr>
          <w:p w14:paraId="677229DB" w14:textId="133D496C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1980" w:type="dxa"/>
            <w:shd w:val="clear" w:color="auto" w:fill="auto"/>
          </w:tcPr>
          <w:p w14:paraId="21BCA06F" w14:textId="00B94F23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C638F0D" w14:textId="08C330BF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ชำระทุกๆ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ระยะเวลา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24"/>
                <w:szCs w:val="24"/>
              </w:rPr>
              <w:t xml:space="preserve">32 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</w:tr>
      <w:tr w:rsidR="001A6AA1" w:rsidRPr="0086605F" w14:paraId="0AA20F0E" w14:textId="77777777" w:rsidTr="00BE2A9C">
        <w:tc>
          <w:tcPr>
            <w:tcW w:w="1872" w:type="dxa"/>
          </w:tcPr>
          <w:p w14:paraId="6CB3E271" w14:textId="04BDB59B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รีนิวเอเบิล</w:t>
            </w: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4C02F28D" w14:textId="2F386164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81FF28D" w14:textId="54E9FA69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CA8D134" w14:textId="1E80F955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236EAAC2" w14:textId="531317B2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6799997C" w14:textId="06CF2034" w:rsidR="001A6AA1" w:rsidRPr="0086605F" w:rsidRDefault="001A6AA1" w:rsidP="001A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0073453B" w14:textId="00EE562C" w:rsidR="00260F81" w:rsidRPr="0086605F" w:rsidRDefault="00260F81" w:rsidP="006F59A8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526C7D52" w14:textId="16A5664C" w:rsidR="009C4DA0" w:rsidRPr="0086605F" w:rsidRDefault="009C4DA0" w:rsidP="00DB117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6605F">
        <w:rPr>
          <w:rFonts w:ascii="Angsana New" w:hAnsi="Angsana New" w:cs="Angsana New" w:hint="cs"/>
          <w:sz w:val="30"/>
          <w:szCs w:val="30"/>
          <w:cs/>
          <w:lang w:bidi="th-TH"/>
        </w:rPr>
        <w:t>ทั้งนี้กลุ่มบริษัทต้องปฏิบัติตามเงื่อนไขต่างๆ ที่ระบุไว้ในสัญญา</w:t>
      </w:r>
      <w:r w:rsidR="00DB117C" w:rsidRPr="0086605F">
        <w:rPr>
          <w:rFonts w:ascii="Angsana New" w:hAnsi="Angsana New" w:cs="Angsana New" w:hint="cs"/>
          <w:sz w:val="30"/>
          <w:szCs w:val="30"/>
          <w:cs/>
          <w:lang w:bidi="th-TH"/>
        </w:rPr>
        <w:t>กู้ยืมเงิน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="00484938" w:rsidRPr="0086605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84938" w:rsidRPr="0086605F">
        <w:rPr>
          <w:rFonts w:ascii="Angsana New" w:hAnsi="Angsana New" w:cs="Angsana New" w:hint="cs"/>
          <w:sz w:val="30"/>
          <w:szCs w:val="30"/>
          <w:cs/>
          <w:lang w:bidi="th-TH"/>
        </w:rPr>
        <w:t>เป็นต้น</w:t>
      </w:r>
    </w:p>
    <w:p w14:paraId="1175B265" w14:textId="32D86E94" w:rsidR="00F57D3B" w:rsidRPr="0086605F" w:rsidRDefault="00F57D3B" w:rsidP="005F7473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416F31E" w14:textId="6F798715" w:rsidR="005F7473" w:rsidRPr="0086605F" w:rsidRDefault="005F7473" w:rsidP="005F7473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F4DB1B3" w14:textId="37635612" w:rsidR="00F57D3B" w:rsidRPr="0086605F" w:rsidRDefault="00F57D3B" w:rsidP="00424C21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8E9B372" w14:textId="77777777" w:rsidR="00424C21" w:rsidRPr="0086605F" w:rsidRDefault="00424C21" w:rsidP="00424C21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DA9A920" w14:textId="77777777" w:rsidR="00DE3724" w:rsidRPr="0086605F" w:rsidRDefault="00DE3724">
      <w:r w:rsidRPr="0086605F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540"/>
        <w:gridCol w:w="1800"/>
        <w:gridCol w:w="274"/>
        <w:gridCol w:w="11"/>
        <w:gridCol w:w="1785"/>
      </w:tblGrid>
      <w:tr w:rsidR="00FD2D73" w:rsidRPr="0086605F" w14:paraId="109CDD38" w14:textId="77777777" w:rsidTr="00FD2D73">
        <w:trPr>
          <w:trHeight w:hRule="exact" w:val="374"/>
        </w:trPr>
        <w:tc>
          <w:tcPr>
            <w:tcW w:w="2621" w:type="pct"/>
          </w:tcPr>
          <w:p w14:paraId="5F709B80" w14:textId="79A0ECCF" w:rsidR="00FD2D73" w:rsidRPr="0086605F" w:rsidRDefault="00FD2D73" w:rsidP="00725A6F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91" w:type="pct"/>
          </w:tcPr>
          <w:p w14:paraId="7E0A6905" w14:textId="77777777" w:rsidR="00FD2D73" w:rsidRPr="0086605F" w:rsidRDefault="00FD2D73" w:rsidP="00725A6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7" w:type="pct"/>
            <w:gridSpan w:val="4"/>
          </w:tcPr>
          <w:p w14:paraId="7BB197F7" w14:textId="6D17D521" w:rsidR="00FD2D73" w:rsidRPr="0086605F" w:rsidRDefault="008B6434" w:rsidP="00725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2D73" w:rsidRPr="0086605F" w14:paraId="0E1136B2" w14:textId="77777777" w:rsidTr="00FD2D73">
        <w:trPr>
          <w:trHeight w:hRule="exact" w:val="374"/>
        </w:trPr>
        <w:tc>
          <w:tcPr>
            <w:tcW w:w="2621" w:type="pct"/>
          </w:tcPr>
          <w:p w14:paraId="480DC075" w14:textId="77777777" w:rsidR="00FD2D73" w:rsidRPr="0086605F" w:rsidRDefault="00FD2D73" w:rsidP="00FD2D73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" w:type="pct"/>
          </w:tcPr>
          <w:p w14:paraId="529D2843" w14:textId="77777777" w:rsidR="00FD2D73" w:rsidRPr="0086605F" w:rsidRDefault="00FD2D73" w:rsidP="00FD2D7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1" w:type="pct"/>
          </w:tcPr>
          <w:p w14:paraId="721E716C" w14:textId="0DE466A1" w:rsidR="00FD2D73" w:rsidRPr="0086605F" w:rsidRDefault="00FD2D73" w:rsidP="00FD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14F22955" w14:textId="77777777" w:rsidR="00FD2D73" w:rsidRPr="0086605F" w:rsidRDefault="00FD2D73" w:rsidP="00FD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9" w:type="pct"/>
            <w:gridSpan w:val="2"/>
          </w:tcPr>
          <w:p w14:paraId="29286757" w14:textId="0E41F5E6" w:rsidR="00FD2D73" w:rsidRPr="0086605F" w:rsidRDefault="00FD2D73" w:rsidP="00FD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FD2D73" w:rsidRPr="0086605F" w14:paraId="02514C05" w14:textId="77777777" w:rsidTr="00FD2D73">
        <w:trPr>
          <w:trHeight w:hRule="exact" w:val="374"/>
        </w:trPr>
        <w:tc>
          <w:tcPr>
            <w:tcW w:w="2621" w:type="pct"/>
          </w:tcPr>
          <w:p w14:paraId="2F1B49F3" w14:textId="77777777" w:rsidR="00FD2D73" w:rsidRPr="0086605F" w:rsidRDefault="00FD2D73" w:rsidP="00FD2D73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" w:type="pct"/>
          </w:tcPr>
          <w:p w14:paraId="44F0C871" w14:textId="77777777" w:rsidR="00FD2D73" w:rsidRPr="0086605F" w:rsidRDefault="00FD2D73" w:rsidP="00FD2D7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7" w:type="pct"/>
            <w:gridSpan w:val="4"/>
          </w:tcPr>
          <w:p w14:paraId="7945B583" w14:textId="754D71DF" w:rsidR="00FD2D73" w:rsidRPr="0086605F" w:rsidRDefault="008B6434" w:rsidP="00FD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660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D2D73" w:rsidRPr="0086605F" w14:paraId="0C74DAEC" w14:textId="77777777" w:rsidTr="00FD2D73">
        <w:trPr>
          <w:trHeight w:hRule="exact" w:val="374"/>
        </w:trPr>
        <w:tc>
          <w:tcPr>
            <w:tcW w:w="2621" w:type="pct"/>
          </w:tcPr>
          <w:p w14:paraId="6D0141E3" w14:textId="412BB94C" w:rsidR="00FD2D73" w:rsidRPr="0086605F" w:rsidRDefault="00FD2D73" w:rsidP="00FD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91" w:type="pct"/>
          </w:tcPr>
          <w:p w14:paraId="6449A44A" w14:textId="77777777" w:rsidR="00FD2D73" w:rsidRPr="0086605F" w:rsidRDefault="00FD2D73" w:rsidP="00FD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71" w:type="pct"/>
          </w:tcPr>
          <w:p w14:paraId="78308A6A" w14:textId="4434A628" w:rsidR="00FD2D73" w:rsidRPr="0086605F" w:rsidRDefault="00FD2D73" w:rsidP="008B6434">
            <w:pPr>
              <w:pStyle w:val="block"/>
              <w:tabs>
                <w:tab w:val="decimal" w:pos="844"/>
              </w:tabs>
              <w:spacing w:after="0" w:line="240" w:lineRule="auto"/>
              <w:ind w:left="-128" w:right="7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8,508,600</w:t>
            </w:r>
          </w:p>
        </w:tc>
        <w:tc>
          <w:tcPr>
            <w:tcW w:w="154" w:type="pct"/>
            <w:gridSpan w:val="2"/>
          </w:tcPr>
          <w:p w14:paraId="793AF50C" w14:textId="77777777" w:rsidR="00FD2D73" w:rsidRPr="0086605F" w:rsidRDefault="00FD2D73" w:rsidP="00FD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963" w:type="pct"/>
          </w:tcPr>
          <w:p w14:paraId="65D7C6F7" w14:textId="06F24467" w:rsidR="00FD2D73" w:rsidRPr="0086605F" w:rsidRDefault="00FD2D73" w:rsidP="005935FE">
            <w:pPr>
              <w:pStyle w:val="block"/>
              <w:tabs>
                <w:tab w:val="decimal" w:pos="844"/>
              </w:tabs>
              <w:spacing w:after="0" w:line="240" w:lineRule="auto"/>
              <w:ind w:left="-128" w:right="6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4,568,600</w:t>
            </w:r>
          </w:p>
        </w:tc>
      </w:tr>
      <w:tr w:rsidR="00FD2D73" w:rsidRPr="0086605F" w14:paraId="7F4EF257" w14:textId="77777777" w:rsidTr="00FD2D73">
        <w:trPr>
          <w:trHeight w:hRule="exact" w:val="374"/>
        </w:trPr>
        <w:tc>
          <w:tcPr>
            <w:tcW w:w="2621" w:type="pct"/>
          </w:tcPr>
          <w:p w14:paraId="0F8589D0" w14:textId="77777777" w:rsidR="00FD2D73" w:rsidRPr="0086605F" w:rsidRDefault="00FD2D73" w:rsidP="00FD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91" w:type="pct"/>
          </w:tcPr>
          <w:p w14:paraId="1104A6BD" w14:textId="77777777" w:rsidR="00FD2D73" w:rsidRPr="0086605F" w:rsidRDefault="00FD2D73" w:rsidP="00FD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71" w:type="pct"/>
          </w:tcPr>
          <w:p w14:paraId="7A7D60A5" w14:textId="480A0350" w:rsidR="00FD2D73" w:rsidRPr="0086605F" w:rsidRDefault="00FD2D73" w:rsidP="008B6434">
            <w:pPr>
              <w:pStyle w:val="block"/>
              <w:tabs>
                <w:tab w:val="decimal" w:pos="844"/>
              </w:tabs>
              <w:spacing w:after="0" w:line="240" w:lineRule="auto"/>
              <w:ind w:left="-128" w:right="7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2,697,900</w:t>
            </w:r>
          </w:p>
        </w:tc>
        <w:tc>
          <w:tcPr>
            <w:tcW w:w="154" w:type="pct"/>
            <w:gridSpan w:val="2"/>
          </w:tcPr>
          <w:p w14:paraId="36F19ECA" w14:textId="77777777" w:rsidR="00FD2D73" w:rsidRPr="0086605F" w:rsidRDefault="00FD2D73" w:rsidP="00FD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963" w:type="pct"/>
            <w:vAlign w:val="bottom"/>
          </w:tcPr>
          <w:p w14:paraId="6E65872B" w14:textId="78EBACE4" w:rsidR="00FD2D73" w:rsidRPr="0086605F" w:rsidRDefault="00FD2D73" w:rsidP="005935FE">
            <w:pPr>
              <w:pStyle w:val="block"/>
              <w:tabs>
                <w:tab w:val="decimal" w:pos="844"/>
              </w:tabs>
              <w:spacing w:after="0" w:line="240" w:lineRule="auto"/>
              <w:ind w:left="-128" w:right="6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3,940,000</w:t>
            </w:r>
          </w:p>
        </w:tc>
      </w:tr>
      <w:tr w:rsidR="00FD2D73" w:rsidRPr="0086605F" w14:paraId="2386E04C" w14:textId="77777777" w:rsidTr="00FD2D73">
        <w:trPr>
          <w:trHeight w:hRule="exact" w:val="374"/>
        </w:trPr>
        <w:tc>
          <w:tcPr>
            <w:tcW w:w="2621" w:type="pct"/>
          </w:tcPr>
          <w:p w14:paraId="240FD5E5" w14:textId="7018A572" w:rsidR="00FD2D73" w:rsidRPr="0086605F" w:rsidRDefault="00FD2D73" w:rsidP="00FD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91" w:type="pct"/>
          </w:tcPr>
          <w:p w14:paraId="0E8D7B7A" w14:textId="77777777" w:rsidR="00FD2D73" w:rsidRPr="0086605F" w:rsidRDefault="00FD2D73" w:rsidP="00FD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71" w:type="pct"/>
          </w:tcPr>
          <w:p w14:paraId="64C69D28" w14:textId="6A41575C" w:rsidR="00FD2D73" w:rsidRPr="0086605F" w:rsidRDefault="008B6434" w:rsidP="008B6434">
            <w:pPr>
              <w:pStyle w:val="block"/>
              <w:tabs>
                <w:tab w:val="decimal" w:pos="844"/>
              </w:tabs>
              <w:spacing w:after="0" w:line="240" w:lineRule="auto"/>
              <w:ind w:left="-128" w:right="-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(1,568,600)</w:t>
            </w:r>
          </w:p>
        </w:tc>
        <w:tc>
          <w:tcPr>
            <w:tcW w:w="154" w:type="pct"/>
            <w:gridSpan w:val="2"/>
          </w:tcPr>
          <w:p w14:paraId="3287FD52" w14:textId="77777777" w:rsidR="00FD2D73" w:rsidRPr="0086605F" w:rsidRDefault="00FD2D73" w:rsidP="00FD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963" w:type="pct"/>
          </w:tcPr>
          <w:p w14:paraId="260DFAF2" w14:textId="0C1EF942" w:rsidR="00FD2D73" w:rsidRPr="0086605F" w:rsidRDefault="00FD2D73" w:rsidP="005935FE">
            <w:pPr>
              <w:pStyle w:val="block"/>
              <w:tabs>
                <w:tab w:val="decimal" w:pos="844"/>
              </w:tabs>
              <w:spacing w:after="0" w:line="240" w:lineRule="auto"/>
              <w:ind w:left="-128" w:right="6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D2D73" w:rsidRPr="0086605F" w14:paraId="3C21EDD1" w14:textId="77777777" w:rsidTr="00FD2D73">
        <w:trPr>
          <w:trHeight w:hRule="exact" w:val="374"/>
        </w:trPr>
        <w:tc>
          <w:tcPr>
            <w:tcW w:w="2621" w:type="pct"/>
          </w:tcPr>
          <w:p w14:paraId="22A1A10C" w14:textId="4781748C" w:rsidR="00FD2D73" w:rsidRPr="0086605F" w:rsidRDefault="00FD2D73" w:rsidP="00FD2D73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1" w:type="pct"/>
          </w:tcPr>
          <w:p w14:paraId="2DAC0D8C" w14:textId="77777777" w:rsidR="00FD2D73" w:rsidRPr="0086605F" w:rsidRDefault="00FD2D73" w:rsidP="00FD2D73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double" w:sz="4" w:space="0" w:color="auto"/>
            </w:tcBorders>
          </w:tcPr>
          <w:p w14:paraId="3C907293" w14:textId="646C4BC1" w:rsidR="00FD2D73" w:rsidRPr="0086605F" w:rsidRDefault="008B6434" w:rsidP="008B6434">
            <w:pPr>
              <w:pStyle w:val="block"/>
              <w:tabs>
                <w:tab w:val="decimal" w:pos="844"/>
              </w:tabs>
              <w:spacing w:after="0" w:line="240" w:lineRule="auto"/>
              <w:ind w:left="-128" w:right="7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9,637,900</w:t>
            </w:r>
          </w:p>
        </w:tc>
        <w:tc>
          <w:tcPr>
            <w:tcW w:w="154" w:type="pct"/>
            <w:gridSpan w:val="2"/>
          </w:tcPr>
          <w:p w14:paraId="0C884C85" w14:textId="77777777" w:rsidR="00FD2D73" w:rsidRPr="0086605F" w:rsidRDefault="00FD2D73" w:rsidP="00FD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double" w:sz="4" w:space="0" w:color="auto"/>
            </w:tcBorders>
          </w:tcPr>
          <w:p w14:paraId="63EC38FF" w14:textId="090463FE" w:rsidR="00FD2D73" w:rsidRPr="0086605F" w:rsidRDefault="008B6434" w:rsidP="005935FE">
            <w:pPr>
              <w:pStyle w:val="block"/>
              <w:tabs>
                <w:tab w:val="decimal" w:pos="844"/>
              </w:tabs>
              <w:spacing w:after="0" w:line="240" w:lineRule="auto"/>
              <w:ind w:left="-128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8,508,600</w:t>
            </w:r>
          </w:p>
        </w:tc>
      </w:tr>
    </w:tbl>
    <w:p w14:paraId="530D753F" w14:textId="1F077FC0" w:rsidR="00B20263" w:rsidRPr="0086605F" w:rsidRDefault="00B20263" w:rsidP="0076445B">
      <w:pPr>
        <w:spacing w:line="240" w:lineRule="auto"/>
        <w:jc w:val="both"/>
        <w:rPr>
          <w:rFonts w:ascii="Angsana New" w:hAnsi="Angsana New" w:cs="Angsana New"/>
          <w:sz w:val="24"/>
          <w:szCs w:val="24"/>
        </w:rPr>
      </w:pPr>
    </w:p>
    <w:p w14:paraId="12470D92" w14:textId="7250004D" w:rsidR="009B7D42" w:rsidRPr="0086605F" w:rsidRDefault="009B7D42" w:rsidP="009B7D42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6605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="00C418B0" w:rsidRPr="0086605F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Pr="0086605F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="00C418B0" w:rsidRPr="0086605F">
        <w:rPr>
          <w:rFonts w:ascii="Angsana New" w:hAnsi="Angsana New" w:cs="Angsana New"/>
          <w:b/>
          <w:bCs/>
          <w:i/>
          <w:iCs/>
          <w:sz w:val="30"/>
          <w:szCs w:val="30"/>
        </w:rPr>
        <w:t>2563</w:t>
      </w:r>
    </w:p>
    <w:p w14:paraId="4AE05575" w14:textId="77777777" w:rsidR="009B7D42" w:rsidRPr="0086605F" w:rsidRDefault="009B7D42" w:rsidP="009B7D42">
      <w:pPr>
        <w:spacing w:line="240" w:lineRule="auto"/>
        <w:ind w:left="547"/>
        <w:jc w:val="both"/>
        <w:rPr>
          <w:rFonts w:ascii="Angsana New" w:hAnsi="Angsana New" w:cs="Angsana New"/>
          <w:sz w:val="24"/>
          <w:szCs w:val="24"/>
        </w:rPr>
      </w:pPr>
    </w:p>
    <w:p w14:paraId="1B3B44EB" w14:textId="14FCF843" w:rsidR="009B7D42" w:rsidRPr="0086605F" w:rsidRDefault="009B7D42" w:rsidP="0081230C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418B0" w:rsidRPr="0086605F">
        <w:rPr>
          <w:rFonts w:ascii="Angsana New" w:hAnsi="Angsana New" w:cs="Angsana New"/>
          <w:sz w:val="30"/>
          <w:szCs w:val="30"/>
        </w:rPr>
        <w:t>8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มกรา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C418B0" w:rsidRPr="0086605F">
        <w:rPr>
          <w:rFonts w:ascii="Angsana New" w:hAnsi="Angsana New" w:cs="Angsana New"/>
          <w:sz w:val="30"/>
          <w:szCs w:val="30"/>
        </w:rPr>
        <w:t>2563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86605F">
        <w:rPr>
          <w:rFonts w:ascii="Angsana New" w:hAnsi="Angsana New" w:cs="Angsana New" w:hint="cs"/>
          <w:sz w:val="30"/>
          <w:szCs w:val="30"/>
          <w:cs/>
        </w:rPr>
        <w:t>ไม่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ด้อยสิทธิ มีหลักประกัน และระบุชื่อผู้ถือเป็นจำนวนเงินรวม </w:t>
      </w:r>
      <w:r w:rsidR="00C418B0" w:rsidRPr="0086605F">
        <w:rPr>
          <w:rFonts w:ascii="Angsana New" w:hAnsi="Angsana New" w:cs="Angsana New"/>
          <w:sz w:val="30"/>
          <w:szCs w:val="30"/>
        </w:rPr>
        <w:t>2</w:t>
      </w:r>
      <w:r w:rsidRPr="0086605F">
        <w:rPr>
          <w:rFonts w:ascii="Angsana New" w:hAnsi="Angsana New" w:cs="Angsana New"/>
          <w:sz w:val="30"/>
          <w:szCs w:val="30"/>
        </w:rPr>
        <w:t>,</w:t>
      </w:r>
      <w:r w:rsidR="00C418B0" w:rsidRPr="0086605F">
        <w:rPr>
          <w:rFonts w:ascii="Angsana New" w:hAnsi="Angsana New" w:cs="Angsana New"/>
          <w:sz w:val="30"/>
          <w:szCs w:val="30"/>
        </w:rPr>
        <w:t>000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เพื่อเสนอขายให้ผู้ลงทุน</w:t>
      </w:r>
      <w:r w:rsidRPr="0086605F">
        <w:rPr>
          <w:rFonts w:ascii="Angsana New" w:hAnsi="Angsana New" w:cs="Angsana New" w:hint="cs"/>
          <w:sz w:val="30"/>
          <w:szCs w:val="30"/>
          <w:cs/>
        </w:rPr>
        <w:t>สถาบัน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 </w:t>
      </w:r>
      <w:r w:rsidR="00C418B0" w:rsidRPr="0086605F">
        <w:rPr>
          <w:rFonts w:ascii="Angsana New" w:hAnsi="Angsana New" w:cs="Angsana New"/>
          <w:sz w:val="30"/>
          <w:szCs w:val="30"/>
        </w:rPr>
        <w:t>8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มกรา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C418B0" w:rsidRPr="0086605F">
        <w:rPr>
          <w:rFonts w:ascii="Angsana New" w:hAnsi="Angsana New" w:cs="Angsana New"/>
          <w:sz w:val="30"/>
          <w:szCs w:val="30"/>
        </w:rPr>
        <w:t>2568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โดยมีอัตราดอกเบี้ยคงที่ร้อยละ </w:t>
      </w:r>
      <w:r w:rsidR="00C418B0" w:rsidRPr="0086605F">
        <w:rPr>
          <w:rFonts w:ascii="Angsana New" w:hAnsi="Angsana New" w:cs="Angsana New"/>
          <w:sz w:val="30"/>
          <w:szCs w:val="30"/>
        </w:rPr>
        <w:t>2</w:t>
      </w:r>
      <w:r w:rsidRPr="0086605F">
        <w:rPr>
          <w:rFonts w:ascii="Angsana New" w:hAnsi="Angsana New" w:cs="Angsana New"/>
          <w:sz w:val="30"/>
          <w:szCs w:val="30"/>
        </w:rPr>
        <w:t>.</w:t>
      </w:r>
      <w:r w:rsidR="00C418B0" w:rsidRPr="0086605F">
        <w:rPr>
          <w:rFonts w:ascii="Angsana New" w:hAnsi="Angsana New" w:cs="Angsana New"/>
          <w:sz w:val="30"/>
          <w:szCs w:val="30"/>
        </w:rPr>
        <w:t>48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012AC784" w14:textId="77777777" w:rsidR="009B0B13" w:rsidRPr="0086605F" w:rsidRDefault="009B0B13" w:rsidP="009B0B13">
      <w:pPr>
        <w:spacing w:line="240" w:lineRule="auto"/>
        <w:ind w:left="547"/>
        <w:jc w:val="both"/>
        <w:rPr>
          <w:rFonts w:ascii="Angsana New" w:hAnsi="Angsana New" w:cs="Angsana New"/>
          <w:sz w:val="24"/>
          <w:szCs w:val="24"/>
        </w:rPr>
      </w:pPr>
    </w:p>
    <w:p w14:paraId="53962F4A" w14:textId="47F14888" w:rsidR="009B7D42" w:rsidRPr="0086605F" w:rsidRDefault="009B7D42" w:rsidP="009B7D42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6605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="00C418B0" w:rsidRPr="0086605F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Pr="0086605F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="00C418B0" w:rsidRPr="0086605F">
        <w:rPr>
          <w:rFonts w:ascii="Angsana New" w:hAnsi="Angsana New" w:cs="Angsana New"/>
          <w:b/>
          <w:bCs/>
          <w:i/>
          <w:iCs/>
          <w:sz w:val="30"/>
          <w:szCs w:val="30"/>
        </w:rPr>
        <w:t>2564</w:t>
      </w:r>
    </w:p>
    <w:p w14:paraId="43A11914" w14:textId="77777777" w:rsidR="009B7D42" w:rsidRPr="0086605F" w:rsidRDefault="009B7D42" w:rsidP="009B7D42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510D281F" w14:textId="0E88F5A1" w:rsidR="009B7D42" w:rsidRPr="0086605F" w:rsidRDefault="009B7D42" w:rsidP="0081230C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86605F">
        <w:rPr>
          <w:rFonts w:ascii="Angsana New" w:hAnsi="Angsana New" w:cs="Angsana New"/>
          <w:spacing w:val="2"/>
          <w:sz w:val="30"/>
          <w:szCs w:val="30"/>
          <w:cs/>
        </w:rPr>
        <w:t>เมื่อวันที่</w:t>
      </w:r>
      <w:r w:rsidRPr="0086605F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C418B0" w:rsidRPr="0086605F">
        <w:rPr>
          <w:rFonts w:ascii="Angsana New" w:hAnsi="Angsana New" w:cs="Angsana New"/>
          <w:spacing w:val="2"/>
          <w:sz w:val="30"/>
          <w:szCs w:val="30"/>
        </w:rPr>
        <w:t>11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พฤศจิกายน</w:t>
      </w:r>
      <w:r w:rsidRPr="0086605F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C418B0" w:rsidRPr="0086605F">
        <w:rPr>
          <w:rFonts w:ascii="Angsana New" w:hAnsi="Angsana New" w:cs="Angsana New"/>
          <w:spacing w:val="2"/>
          <w:sz w:val="30"/>
          <w:szCs w:val="30"/>
        </w:rPr>
        <w:t>2564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 xml:space="preserve"> บริษัทได้ออกหุ้นกู้ประเภท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ไม่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 xml:space="preserve">ด้อยสิทธิ มีหลักประกัน และระบุชื่อผู้ถือเป็นจำนวนเงินรวม </w:t>
      </w:r>
      <w:r w:rsidR="00C418B0" w:rsidRPr="0086605F">
        <w:rPr>
          <w:rFonts w:ascii="Angsana New" w:hAnsi="Angsana New" w:cs="Angsana New"/>
          <w:spacing w:val="2"/>
          <w:sz w:val="30"/>
          <w:szCs w:val="30"/>
        </w:rPr>
        <w:t>1</w:t>
      </w:r>
      <w:r w:rsidRPr="0086605F">
        <w:rPr>
          <w:rFonts w:ascii="Angsana New" w:hAnsi="Angsana New" w:cs="Angsana New"/>
          <w:spacing w:val="2"/>
          <w:sz w:val="30"/>
          <w:szCs w:val="30"/>
        </w:rPr>
        <w:t>,</w:t>
      </w:r>
      <w:r w:rsidR="00C418B0" w:rsidRPr="0086605F">
        <w:rPr>
          <w:rFonts w:ascii="Angsana New" w:hAnsi="Angsana New" w:cs="Angsana New"/>
          <w:spacing w:val="2"/>
          <w:sz w:val="30"/>
          <w:szCs w:val="30"/>
        </w:rPr>
        <w:t>000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 xml:space="preserve"> ล้านบาท เพื่อเสนอขายให้ผู้ลงทุน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สถาบัน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 xml:space="preserve"> ครบกำหนดไถ่ถอนในวันที่ </w:t>
      </w:r>
      <w:r w:rsidR="00C418B0" w:rsidRPr="0086605F">
        <w:rPr>
          <w:rFonts w:ascii="Angsana New" w:hAnsi="Angsana New" w:cs="Angsana New"/>
          <w:spacing w:val="2"/>
          <w:sz w:val="30"/>
          <w:szCs w:val="30"/>
        </w:rPr>
        <w:t>11</w:t>
      </w:r>
      <w:r w:rsidRPr="0086605F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พฤศจิกายน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C418B0" w:rsidRPr="0086605F">
        <w:rPr>
          <w:rFonts w:ascii="Angsana New" w:hAnsi="Angsana New" w:cs="Angsana New"/>
          <w:spacing w:val="2"/>
          <w:sz w:val="30"/>
          <w:szCs w:val="30"/>
        </w:rPr>
        <w:t>2569</w:t>
      </w:r>
      <w:r w:rsidRPr="0086605F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 xml:space="preserve">โดยมีอัตราดอกเบี้ยคงที่ร้อยละ </w:t>
      </w:r>
      <w:r w:rsidR="00C418B0" w:rsidRPr="0086605F">
        <w:rPr>
          <w:rFonts w:ascii="Angsana New" w:hAnsi="Angsana New" w:cs="Angsana New"/>
          <w:spacing w:val="2"/>
          <w:sz w:val="30"/>
          <w:szCs w:val="30"/>
        </w:rPr>
        <w:t>2</w:t>
      </w:r>
      <w:r w:rsidRPr="0086605F">
        <w:rPr>
          <w:rFonts w:ascii="Angsana New" w:hAnsi="Angsana New" w:cs="Angsana New"/>
          <w:spacing w:val="2"/>
          <w:sz w:val="30"/>
          <w:szCs w:val="30"/>
        </w:rPr>
        <w:t>.</w:t>
      </w:r>
      <w:r w:rsidR="00C418B0" w:rsidRPr="0086605F">
        <w:rPr>
          <w:rFonts w:ascii="Angsana New" w:hAnsi="Angsana New" w:cs="Angsana New"/>
          <w:spacing w:val="2"/>
          <w:sz w:val="30"/>
          <w:szCs w:val="30"/>
        </w:rPr>
        <w:t>15</w:t>
      </w:r>
      <w:r w:rsidRPr="0086605F">
        <w:rPr>
          <w:rFonts w:ascii="Angsana New" w:hAnsi="Angsana New" w:cs="Angsana New"/>
          <w:spacing w:val="2"/>
          <w:sz w:val="30"/>
          <w:szCs w:val="30"/>
          <w:cs/>
        </w:rPr>
        <w:t xml:space="preserve"> ต่อปี</w:t>
      </w:r>
    </w:p>
    <w:p w14:paraId="5D2F4828" w14:textId="77777777" w:rsidR="009B0B13" w:rsidRPr="0086605F" w:rsidRDefault="009B0B13" w:rsidP="00BC1EFD">
      <w:pPr>
        <w:ind w:left="540"/>
        <w:jc w:val="both"/>
        <w:rPr>
          <w:rFonts w:ascii="Angsana New" w:hAnsi="Angsana New" w:cs="Angsana New"/>
          <w:spacing w:val="2"/>
          <w:sz w:val="24"/>
          <w:szCs w:val="24"/>
        </w:rPr>
      </w:pPr>
    </w:p>
    <w:p w14:paraId="39A094A3" w14:textId="4DE582F6" w:rsidR="00BC1EFD" w:rsidRPr="0086605F" w:rsidRDefault="00BC1EFD" w:rsidP="00BC1EFD">
      <w:pPr>
        <w:ind w:left="540"/>
        <w:jc w:val="both"/>
        <w:rPr>
          <w:rFonts w:ascii="Angsana New" w:hAnsi="Angsana New"/>
          <w:b/>
          <w:bCs/>
          <w:i/>
          <w:iCs/>
          <w:spacing w:val="2"/>
          <w:sz w:val="30"/>
          <w:szCs w:val="30"/>
        </w:rPr>
      </w:pPr>
      <w:r w:rsidRPr="0086605F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  <w:cs/>
        </w:rPr>
        <w:t xml:space="preserve">หุ้นกู้ครั้งที่ </w:t>
      </w:r>
      <w:r w:rsidR="00C418B0" w:rsidRPr="0086605F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1</w:t>
      </w:r>
      <w:r w:rsidRPr="0086605F">
        <w:rPr>
          <w:rFonts w:ascii="Angsana New" w:hAnsi="Angsana New" w:hint="cs"/>
          <w:b/>
          <w:bCs/>
          <w:i/>
          <w:iCs/>
          <w:spacing w:val="2"/>
          <w:sz w:val="30"/>
          <w:szCs w:val="30"/>
        </w:rPr>
        <w:t>/</w:t>
      </w:r>
      <w:r w:rsidR="00C418B0" w:rsidRPr="0086605F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2565</w:t>
      </w:r>
    </w:p>
    <w:p w14:paraId="6072F613" w14:textId="77777777" w:rsidR="00BC1EFD" w:rsidRPr="0086605F" w:rsidRDefault="00BC1EFD" w:rsidP="00BC1EFD">
      <w:pPr>
        <w:ind w:left="540"/>
        <w:jc w:val="both"/>
        <w:rPr>
          <w:rFonts w:ascii="Angsana New" w:hAnsi="Angsana New"/>
          <w:spacing w:val="2"/>
          <w:sz w:val="24"/>
          <w:szCs w:val="24"/>
        </w:rPr>
      </w:pPr>
    </w:p>
    <w:p w14:paraId="48E98AB4" w14:textId="43B7B216" w:rsidR="005064B3" w:rsidRPr="0086605F" w:rsidRDefault="005064B3" w:rsidP="005064B3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418B0" w:rsidRPr="0086605F">
        <w:rPr>
          <w:rFonts w:ascii="Angsana New" w:hAnsi="Angsana New" w:cs="Angsana New"/>
          <w:sz w:val="30"/>
          <w:szCs w:val="30"/>
        </w:rPr>
        <w:t>14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มกรา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C418B0" w:rsidRPr="0086605F">
        <w:rPr>
          <w:rFonts w:ascii="Angsana New" w:hAnsi="Angsana New" w:cs="Angsana New"/>
          <w:sz w:val="30"/>
          <w:szCs w:val="30"/>
        </w:rPr>
        <w:t>2565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86605F">
        <w:rPr>
          <w:rFonts w:ascii="Angsana New" w:hAnsi="Angsana New" w:cs="Angsana New" w:hint="cs"/>
          <w:sz w:val="30"/>
          <w:szCs w:val="30"/>
          <w:cs/>
        </w:rPr>
        <w:t>ไม่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 w:rsidRPr="0086605F">
        <w:rPr>
          <w:rFonts w:ascii="Angsana New" w:hAnsi="Angsana New" w:cs="Angsana New" w:hint="cs"/>
          <w:sz w:val="30"/>
          <w:szCs w:val="30"/>
          <w:cs/>
        </w:rPr>
        <w:t>ไม่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มีหลักประกัน และระบุชื่อผู้ถือเป็นจำนวนเงินรวม </w:t>
      </w:r>
      <w:r w:rsidR="00C418B0" w:rsidRPr="0086605F">
        <w:rPr>
          <w:rFonts w:ascii="Angsana New" w:hAnsi="Angsana New" w:cs="Angsana New"/>
          <w:sz w:val="30"/>
          <w:szCs w:val="30"/>
        </w:rPr>
        <w:t>900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</w:t>
      </w:r>
      <w:r w:rsidRPr="0086605F">
        <w:rPr>
          <w:rFonts w:ascii="Angsana New" w:hAnsi="Angsana New" w:cs="Angsana New" w:hint="cs"/>
          <w:sz w:val="30"/>
          <w:szCs w:val="30"/>
          <w:cs/>
        </w:rPr>
        <w:t>ต่อ</w:t>
      </w:r>
      <w:r w:rsidRPr="0086605F">
        <w:rPr>
          <w:rFonts w:ascii="Angsana New" w:hAnsi="Angsana New" w:cs="Angsana New"/>
          <w:sz w:val="30"/>
          <w:szCs w:val="30"/>
          <w:cs/>
        </w:rPr>
        <w:t>ผู้ลงทุน</w:t>
      </w:r>
      <w:r w:rsidRPr="0086605F">
        <w:rPr>
          <w:rFonts w:ascii="Angsana New" w:hAnsi="Angsana New" w:cs="Angsana New" w:hint="cs"/>
          <w:sz w:val="30"/>
          <w:szCs w:val="30"/>
          <w:cs/>
        </w:rPr>
        <w:t>สถาบันและผู้ลงทุนรายใหญ่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 </w:t>
      </w:r>
      <w:r w:rsidR="00C418B0" w:rsidRPr="0086605F">
        <w:rPr>
          <w:rFonts w:ascii="Angsana New" w:hAnsi="Angsana New" w:cs="Angsana New"/>
          <w:sz w:val="30"/>
          <w:szCs w:val="30"/>
        </w:rPr>
        <w:t>14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มกรา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C418B0" w:rsidRPr="0086605F">
        <w:rPr>
          <w:rFonts w:ascii="Angsana New" w:hAnsi="Angsana New" w:cs="Angsana New"/>
          <w:sz w:val="30"/>
          <w:szCs w:val="30"/>
        </w:rPr>
        <w:t>2568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โดยมีอัตราดอกเบี้ยคงที่ร้อยละ </w:t>
      </w:r>
      <w:r w:rsidR="00C418B0" w:rsidRPr="0086605F">
        <w:rPr>
          <w:rFonts w:ascii="Angsana New" w:hAnsi="Angsana New" w:cs="Angsana New"/>
          <w:sz w:val="30"/>
          <w:szCs w:val="30"/>
        </w:rPr>
        <w:t>4</w:t>
      </w:r>
      <w:r w:rsidRPr="0086605F">
        <w:rPr>
          <w:rFonts w:ascii="Angsana New" w:hAnsi="Angsana New" w:cs="Angsana New"/>
          <w:sz w:val="30"/>
          <w:szCs w:val="30"/>
        </w:rPr>
        <w:t>.</w:t>
      </w:r>
      <w:r w:rsidR="00C418B0" w:rsidRPr="0086605F">
        <w:rPr>
          <w:rFonts w:ascii="Angsana New" w:hAnsi="Angsana New" w:cs="Angsana New"/>
          <w:sz w:val="30"/>
          <w:szCs w:val="30"/>
        </w:rPr>
        <w:t>25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67BFBF7A" w14:textId="77777777" w:rsidR="00BC1EFD" w:rsidRPr="0086605F" w:rsidRDefault="00BC1EFD" w:rsidP="00BC1EFD">
      <w:pPr>
        <w:ind w:left="540"/>
        <w:jc w:val="both"/>
        <w:rPr>
          <w:rFonts w:ascii="Angsana New" w:hAnsi="Angsana New" w:cstheme="minorBidi"/>
          <w:spacing w:val="2"/>
          <w:sz w:val="24"/>
          <w:szCs w:val="24"/>
        </w:rPr>
      </w:pPr>
    </w:p>
    <w:p w14:paraId="4221AA19" w14:textId="685CFAE4" w:rsidR="00BC1EFD" w:rsidRPr="0086605F" w:rsidRDefault="00BC1EFD" w:rsidP="00BC1EFD">
      <w:pPr>
        <w:ind w:left="540"/>
        <w:jc w:val="both"/>
        <w:rPr>
          <w:rFonts w:ascii="Angsana New" w:hAnsi="Angsana New"/>
          <w:b/>
          <w:bCs/>
          <w:i/>
          <w:iCs/>
          <w:spacing w:val="2"/>
          <w:sz w:val="30"/>
          <w:szCs w:val="30"/>
        </w:rPr>
      </w:pPr>
      <w:r w:rsidRPr="0086605F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  <w:cs/>
        </w:rPr>
        <w:t xml:space="preserve">หุ้นกู้ครั้งที่ </w:t>
      </w:r>
      <w:r w:rsidR="00C418B0" w:rsidRPr="0086605F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2</w:t>
      </w:r>
      <w:r w:rsidRPr="0086605F">
        <w:rPr>
          <w:rFonts w:ascii="Angsana New" w:hAnsi="Angsana New" w:hint="cs"/>
          <w:b/>
          <w:bCs/>
          <w:i/>
          <w:iCs/>
          <w:spacing w:val="2"/>
          <w:sz w:val="30"/>
          <w:szCs w:val="30"/>
        </w:rPr>
        <w:t>/</w:t>
      </w:r>
      <w:r w:rsidR="00C418B0" w:rsidRPr="0086605F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2565</w:t>
      </w:r>
    </w:p>
    <w:p w14:paraId="208767D0" w14:textId="77777777" w:rsidR="00BC1EFD" w:rsidRPr="0086605F" w:rsidRDefault="00BC1EFD" w:rsidP="00BC1EFD">
      <w:pPr>
        <w:ind w:left="540"/>
        <w:jc w:val="both"/>
        <w:rPr>
          <w:rFonts w:ascii="Angsana New" w:hAnsi="Angsana New"/>
          <w:spacing w:val="2"/>
          <w:sz w:val="24"/>
          <w:szCs w:val="24"/>
        </w:rPr>
      </w:pPr>
    </w:p>
    <w:p w14:paraId="05A64B2B" w14:textId="1B1CF05B" w:rsidR="00BC1EFD" w:rsidRPr="0086605F" w:rsidRDefault="00BC1EFD" w:rsidP="0081230C">
      <w:pPr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เมื่อวันที่ </w:t>
      </w:r>
      <w:r w:rsidR="00C418B0" w:rsidRPr="0086605F">
        <w:rPr>
          <w:rFonts w:ascii="Angsana New" w:hAnsi="Angsana New" w:cs="Angsana New" w:hint="cs"/>
          <w:spacing w:val="2"/>
          <w:sz w:val="30"/>
          <w:szCs w:val="30"/>
        </w:rPr>
        <w:t>21</w:t>
      </w:r>
      <w:r w:rsidRPr="0086605F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เมษายน </w:t>
      </w:r>
      <w:r w:rsidR="00C418B0" w:rsidRPr="0086605F">
        <w:rPr>
          <w:rFonts w:ascii="Angsana New" w:hAnsi="Angsana New" w:cs="Angsana New" w:hint="cs"/>
          <w:spacing w:val="2"/>
          <w:sz w:val="30"/>
          <w:szCs w:val="30"/>
        </w:rPr>
        <w:t>2565</w:t>
      </w:r>
      <w:r w:rsidRPr="0086605F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บริษัทได้ออกหุ้นกู้ประเภทไม่ด้อยสิทธิ ไม่มีหลักประกัน และระบุชื่อผู้ถือเป็นจำนวนเงินรวม </w:t>
      </w:r>
      <w:r w:rsidR="00C418B0" w:rsidRPr="0086605F">
        <w:rPr>
          <w:rFonts w:ascii="Angsana New" w:hAnsi="Angsana New" w:cs="Angsana New" w:hint="cs"/>
          <w:spacing w:val="2"/>
          <w:sz w:val="30"/>
          <w:szCs w:val="30"/>
        </w:rPr>
        <w:t>1</w:t>
      </w:r>
      <w:r w:rsidRPr="0086605F">
        <w:rPr>
          <w:rFonts w:ascii="Angsana New" w:hAnsi="Angsana New" w:cs="Angsana New" w:hint="cs"/>
          <w:spacing w:val="2"/>
          <w:sz w:val="30"/>
          <w:szCs w:val="30"/>
        </w:rPr>
        <w:t>,</w:t>
      </w:r>
      <w:r w:rsidR="00C418B0" w:rsidRPr="0086605F">
        <w:rPr>
          <w:rFonts w:ascii="Angsana New" w:hAnsi="Angsana New" w:cs="Angsana New" w:hint="cs"/>
          <w:spacing w:val="2"/>
          <w:sz w:val="30"/>
          <w:szCs w:val="30"/>
        </w:rPr>
        <w:t>600</w:t>
      </w:r>
      <w:r w:rsidRPr="0086605F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ล้านบาท เพื่อเสนอขายต่อผู้ลงทุนสถาบันและผู้ลงทุนรายใหญ่ ครบกำหนดไถ่ถอนในวันที่ </w:t>
      </w:r>
      <w:r w:rsidR="00C418B0" w:rsidRPr="0086605F">
        <w:rPr>
          <w:rFonts w:ascii="Angsana New" w:hAnsi="Angsana New" w:cs="Angsana New" w:hint="cs"/>
          <w:spacing w:val="2"/>
          <w:sz w:val="30"/>
          <w:szCs w:val="30"/>
        </w:rPr>
        <w:t>21</w:t>
      </w:r>
      <w:r w:rsidRPr="0086605F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เมษายน </w:t>
      </w:r>
      <w:r w:rsidR="00C418B0" w:rsidRPr="0086605F">
        <w:rPr>
          <w:rFonts w:ascii="Angsana New" w:hAnsi="Angsana New" w:cs="Angsana New" w:hint="cs"/>
          <w:spacing w:val="2"/>
          <w:sz w:val="30"/>
          <w:szCs w:val="30"/>
        </w:rPr>
        <w:t>2567</w:t>
      </w:r>
      <w:r w:rsidRPr="0086605F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โดยมีอัตราดอกเบี้ยคงที่ร้อยละ </w:t>
      </w:r>
      <w:r w:rsidR="00C418B0" w:rsidRPr="0086605F">
        <w:rPr>
          <w:rFonts w:ascii="Angsana New" w:hAnsi="Angsana New" w:cs="Angsana New" w:hint="cs"/>
          <w:spacing w:val="2"/>
          <w:sz w:val="30"/>
          <w:szCs w:val="30"/>
        </w:rPr>
        <w:t>4</w:t>
      </w:r>
      <w:r w:rsidRPr="0086605F">
        <w:rPr>
          <w:rFonts w:ascii="Angsana New" w:hAnsi="Angsana New" w:cs="Angsana New" w:hint="cs"/>
          <w:spacing w:val="2"/>
          <w:sz w:val="30"/>
          <w:szCs w:val="30"/>
        </w:rPr>
        <w:t>.</w:t>
      </w:r>
      <w:r w:rsidR="00C418B0" w:rsidRPr="0086605F">
        <w:rPr>
          <w:rFonts w:ascii="Angsana New" w:hAnsi="Angsana New" w:cs="Angsana New" w:hint="cs"/>
          <w:spacing w:val="2"/>
          <w:sz w:val="30"/>
          <w:szCs w:val="30"/>
        </w:rPr>
        <w:t>00</w:t>
      </w:r>
      <w:r w:rsidRPr="0086605F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ต่อปี</w:t>
      </w:r>
    </w:p>
    <w:p w14:paraId="41A44D0A" w14:textId="77777777" w:rsidR="00DE3724" w:rsidRPr="0086605F" w:rsidRDefault="00DE3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cs/>
        </w:rPr>
      </w:pPr>
      <w:r w:rsidRPr="0086605F">
        <w:rPr>
          <w:rFonts w:ascii="Angsana New" w:hAnsi="Angsana New" w:cs="Angsana New"/>
          <w:b/>
          <w:bCs/>
          <w:i/>
          <w:iCs/>
          <w:spacing w:val="2"/>
          <w:sz w:val="30"/>
          <w:szCs w:val="30"/>
          <w:cs/>
        </w:rPr>
        <w:br w:type="page"/>
      </w:r>
    </w:p>
    <w:p w14:paraId="6FA44515" w14:textId="60CA0811" w:rsidR="00BC1EFD" w:rsidRPr="0086605F" w:rsidRDefault="00BC1EFD" w:rsidP="00BC1EFD">
      <w:pPr>
        <w:ind w:left="540"/>
        <w:jc w:val="both"/>
        <w:rPr>
          <w:rFonts w:ascii="Angsana New" w:hAnsi="Angsana New"/>
          <w:b/>
          <w:bCs/>
          <w:i/>
          <w:iCs/>
          <w:spacing w:val="2"/>
          <w:sz w:val="30"/>
          <w:szCs w:val="30"/>
        </w:rPr>
      </w:pPr>
      <w:r w:rsidRPr="0086605F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  <w:cs/>
        </w:rPr>
        <w:t xml:space="preserve">หุ้นกู้ครั้งที่ </w:t>
      </w:r>
      <w:r w:rsidR="00C418B0" w:rsidRPr="0086605F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3</w:t>
      </w:r>
      <w:r w:rsidRPr="0086605F">
        <w:rPr>
          <w:rFonts w:ascii="Angsana New" w:hAnsi="Angsana New" w:hint="cs"/>
          <w:b/>
          <w:bCs/>
          <w:i/>
          <w:iCs/>
          <w:spacing w:val="2"/>
          <w:sz w:val="30"/>
          <w:szCs w:val="30"/>
        </w:rPr>
        <w:t>/</w:t>
      </w:r>
      <w:r w:rsidR="00C418B0" w:rsidRPr="0086605F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2565</w:t>
      </w:r>
    </w:p>
    <w:p w14:paraId="0BFB30D7" w14:textId="77777777" w:rsidR="00BC1EFD" w:rsidRPr="0086605F" w:rsidRDefault="00BC1EFD" w:rsidP="00BC1EFD">
      <w:pPr>
        <w:ind w:left="540"/>
        <w:jc w:val="both"/>
        <w:rPr>
          <w:rFonts w:ascii="Angsana New" w:hAnsi="Angsana New"/>
          <w:spacing w:val="2"/>
          <w:sz w:val="28"/>
          <w:szCs w:val="28"/>
        </w:rPr>
      </w:pPr>
    </w:p>
    <w:p w14:paraId="3CB1F6DC" w14:textId="13FD2055" w:rsidR="00BC1EFD" w:rsidRPr="0086605F" w:rsidRDefault="00BC1EFD" w:rsidP="0081230C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เมื่อวันที่ </w:t>
      </w:r>
      <w:r w:rsidR="00C418B0" w:rsidRPr="0086605F">
        <w:rPr>
          <w:rFonts w:ascii="Angsana New" w:hAnsi="Angsana New" w:cs="Angsana New" w:hint="cs"/>
          <w:spacing w:val="2"/>
          <w:sz w:val="30"/>
          <w:szCs w:val="30"/>
        </w:rPr>
        <w:t>23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พฤษภาคม </w:t>
      </w:r>
      <w:r w:rsidR="00C418B0" w:rsidRPr="0086605F">
        <w:rPr>
          <w:rFonts w:ascii="Angsana New" w:hAnsi="Angsana New" w:cs="Angsana New" w:hint="cs"/>
          <w:spacing w:val="2"/>
          <w:sz w:val="30"/>
          <w:szCs w:val="30"/>
        </w:rPr>
        <w:t>2565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บริษัทได้ออกหุ้นกู้ประเภทไม่ด้อยสิทธิ ไม่มีหลักประกัน และระบุชื่อผู้ถือเป็นจำนวนเงินรวม </w:t>
      </w:r>
      <w:r w:rsidR="00C418B0" w:rsidRPr="0086605F">
        <w:rPr>
          <w:rFonts w:ascii="Angsana New" w:hAnsi="Angsana New" w:cs="Angsana New" w:hint="cs"/>
          <w:spacing w:val="2"/>
          <w:sz w:val="30"/>
          <w:szCs w:val="30"/>
        </w:rPr>
        <w:t>40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ล้านบาท เพื่อเสนอขายต่อผู้ลงทุนสถาบันและผู้ลงทุนรายใหญ่ ครบกำหนดไถ่ถอนในวันที่ </w:t>
      </w:r>
      <w:r w:rsidR="00C418B0" w:rsidRPr="0086605F">
        <w:rPr>
          <w:rFonts w:ascii="Angsana New" w:hAnsi="Angsana New" w:cs="Angsana New" w:hint="cs"/>
          <w:spacing w:val="2"/>
          <w:sz w:val="30"/>
          <w:szCs w:val="30"/>
        </w:rPr>
        <w:t>22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พฤษภาคม </w:t>
      </w:r>
      <w:r w:rsidR="00C418B0" w:rsidRPr="0086605F">
        <w:rPr>
          <w:rFonts w:ascii="Angsana New" w:hAnsi="Angsana New" w:cs="Angsana New" w:hint="cs"/>
          <w:spacing w:val="2"/>
          <w:sz w:val="30"/>
          <w:szCs w:val="30"/>
        </w:rPr>
        <w:t>2567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โดยมีอัตราดอกเบี้ยคงที่ร้อยละ </w:t>
      </w:r>
      <w:r w:rsidR="00C418B0" w:rsidRPr="0086605F">
        <w:rPr>
          <w:rFonts w:ascii="Angsana New" w:hAnsi="Angsana New" w:cs="Angsana New" w:hint="cs"/>
          <w:spacing w:val="2"/>
          <w:sz w:val="30"/>
          <w:szCs w:val="30"/>
        </w:rPr>
        <w:t>4</w:t>
      </w:r>
      <w:r w:rsidRPr="0086605F">
        <w:rPr>
          <w:rFonts w:ascii="Angsana New" w:hAnsi="Angsana New" w:hint="cs"/>
          <w:spacing w:val="2"/>
          <w:sz w:val="30"/>
          <w:szCs w:val="30"/>
        </w:rPr>
        <w:t>.</w:t>
      </w:r>
      <w:r w:rsidR="00C418B0" w:rsidRPr="0086605F">
        <w:rPr>
          <w:rFonts w:ascii="Angsana New" w:hAnsi="Angsana New" w:cs="Angsana New" w:hint="cs"/>
          <w:spacing w:val="2"/>
          <w:sz w:val="30"/>
          <w:szCs w:val="30"/>
        </w:rPr>
        <w:t>00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ต่อปี</w:t>
      </w:r>
    </w:p>
    <w:p w14:paraId="5A9AAF9E" w14:textId="77777777" w:rsidR="00BC1EFD" w:rsidRPr="0086605F" w:rsidRDefault="00BC1EFD" w:rsidP="00BC1EFD">
      <w:pPr>
        <w:ind w:left="540"/>
        <w:jc w:val="both"/>
        <w:rPr>
          <w:rFonts w:ascii="Angsana New" w:hAnsi="Angsana New"/>
          <w:spacing w:val="2"/>
          <w:sz w:val="28"/>
          <w:szCs w:val="28"/>
        </w:rPr>
      </w:pPr>
    </w:p>
    <w:p w14:paraId="68E80F6D" w14:textId="6F66DF39" w:rsidR="00BC1EFD" w:rsidRPr="0086605F" w:rsidRDefault="00BC1EFD" w:rsidP="00BC1EFD">
      <w:pPr>
        <w:ind w:left="540"/>
        <w:jc w:val="both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86605F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หุ้นกู้ครั้งที่ </w:t>
      </w:r>
      <w:r w:rsidR="00C418B0" w:rsidRPr="0086605F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>4</w:t>
      </w:r>
      <w:r w:rsidRPr="0086605F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>/</w:t>
      </w:r>
      <w:r w:rsidR="00C418B0" w:rsidRPr="0086605F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>2565</w:t>
      </w:r>
      <w:r w:rsidRPr="0086605F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 xml:space="preserve"> </w:t>
      </w:r>
      <w:r w:rsidRPr="0086605F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ชุดที่ </w:t>
      </w:r>
      <w:r w:rsidR="00C418B0" w:rsidRPr="0086605F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  <w:t>1</w:t>
      </w:r>
    </w:p>
    <w:p w14:paraId="29A4C847" w14:textId="77777777" w:rsidR="00BC1EFD" w:rsidRPr="0086605F" w:rsidRDefault="00BC1EFD" w:rsidP="00BC1EFD">
      <w:pPr>
        <w:ind w:left="540"/>
        <w:jc w:val="both"/>
        <w:rPr>
          <w:rFonts w:ascii="Angsana New" w:hAnsi="Angsana New"/>
          <w:spacing w:val="2"/>
          <w:sz w:val="28"/>
          <w:szCs w:val="28"/>
        </w:rPr>
      </w:pPr>
    </w:p>
    <w:p w14:paraId="31A4130D" w14:textId="2CCC1F6E" w:rsidR="00BC1EFD" w:rsidRPr="0086605F" w:rsidRDefault="00BC1EFD" w:rsidP="0081230C">
      <w:pPr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เมื่อวันที่ </w:t>
      </w:r>
      <w:r w:rsidR="00C418B0" w:rsidRPr="0086605F">
        <w:rPr>
          <w:rFonts w:ascii="Angsana New" w:hAnsi="Angsana New" w:cs="Angsana New" w:hint="cs"/>
          <w:spacing w:val="2"/>
          <w:sz w:val="30"/>
          <w:szCs w:val="30"/>
        </w:rPr>
        <w:t>15</w:t>
      </w:r>
      <w:r w:rsidRPr="0086605F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กรกฎาคม </w:t>
      </w:r>
      <w:r w:rsidR="00C418B0" w:rsidRPr="0086605F">
        <w:rPr>
          <w:rFonts w:ascii="Angsana New" w:hAnsi="Angsana New" w:cs="Angsana New" w:hint="cs"/>
          <w:spacing w:val="2"/>
          <w:sz w:val="30"/>
          <w:szCs w:val="30"/>
        </w:rPr>
        <w:t>2565</w:t>
      </w:r>
      <w:r w:rsidRPr="0086605F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บริษัทได้ออกหุ้นกู้ชุดที่ </w:t>
      </w:r>
      <w:r w:rsidR="00C418B0" w:rsidRPr="0086605F">
        <w:rPr>
          <w:rFonts w:ascii="Angsana New" w:hAnsi="Angsana New" w:cs="Angsana New" w:hint="cs"/>
          <w:spacing w:val="2"/>
          <w:sz w:val="30"/>
          <w:szCs w:val="30"/>
        </w:rPr>
        <w:t>1</w:t>
      </w:r>
      <w:r w:rsidRPr="0086605F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ประเภทไม่ด้อยสิทธิ ไม่มีหลักประกัน และระบุชื่อผู้ถือเป็นจำนวนเงินรวม </w:t>
      </w:r>
      <w:r w:rsidR="00C418B0" w:rsidRPr="0086605F">
        <w:rPr>
          <w:rFonts w:ascii="Angsana New" w:hAnsi="Angsana New" w:cs="Angsana New" w:hint="cs"/>
          <w:spacing w:val="2"/>
          <w:sz w:val="30"/>
          <w:szCs w:val="30"/>
        </w:rPr>
        <w:t>660</w:t>
      </w:r>
      <w:r w:rsidRPr="0086605F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ล้านบาท เพื่อเสนอขายต่อผู้ลงทุนสถาบัน ครบกำหนดไถ่ถอนในวันที่ </w:t>
      </w:r>
      <w:r w:rsidR="00C418B0" w:rsidRPr="0086605F">
        <w:rPr>
          <w:rFonts w:ascii="Angsana New" w:hAnsi="Angsana New" w:cs="Angsana New" w:hint="cs"/>
          <w:spacing w:val="2"/>
          <w:sz w:val="30"/>
          <w:szCs w:val="30"/>
        </w:rPr>
        <w:t>15</w:t>
      </w:r>
      <w:r w:rsidRPr="0086605F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กรกฎาคม </w:t>
      </w:r>
      <w:r w:rsidR="00C418B0" w:rsidRPr="0086605F">
        <w:rPr>
          <w:rFonts w:ascii="Angsana New" w:hAnsi="Angsana New" w:cs="Angsana New" w:hint="cs"/>
          <w:spacing w:val="2"/>
          <w:sz w:val="30"/>
          <w:szCs w:val="30"/>
        </w:rPr>
        <w:t>2567</w:t>
      </w:r>
      <w:r w:rsidRPr="0086605F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โดยมีอัตราดอกเบี้ยคงที่ร้อยละ </w:t>
      </w:r>
      <w:r w:rsidR="00C418B0" w:rsidRPr="0086605F">
        <w:rPr>
          <w:rFonts w:ascii="Angsana New" w:hAnsi="Angsana New" w:cs="Angsana New" w:hint="cs"/>
          <w:spacing w:val="2"/>
          <w:sz w:val="30"/>
          <w:szCs w:val="30"/>
        </w:rPr>
        <w:t>4</w:t>
      </w:r>
      <w:r w:rsidRPr="0086605F">
        <w:rPr>
          <w:rFonts w:ascii="Angsana New" w:hAnsi="Angsana New" w:hint="cs"/>
          <w:spacing w:val="2"/>
          <w:sz w:val="30"/>
          <w:szCs w:val="30"/>
        </w:rPr>
        <w:t>.</w:t>
      </w:r>
      <w:r w:rsidR="00C418B0" w:rsidRPr="0086605F">
        <w:rPr>
          <w:rFonts w:ascii="Angsana New" w:hAnsi="Angsana New" w:cs="Angsana New" w:hint="cs"/>
          <w:spacing w:val="2"/>
          <w:sz w:val="30"/>
          <w:szCs w:val="30"/>
        </w:rPr>
        <w:t>00</w:t>
      </w:r>
      <w:r w:rsidRPr="0086605F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ต่อปี</w:t>
      </w:r>
    </w:p>
    <w:p w14:paraId="3D125593" w14:textId="37C74F11" w:rsidR="009B7D42" w:rsidRPr="0086605F" w:rsidRDefault="009B7D42" w:rsidP="009B0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2"/>
          <w:sz w:val="30"/>
          <w:szCs w:val="30"/>
        </w:rPr>
      </w:pPr>
    </w:p>
    <w:p w14:paraId="7BED7250" w14:textId="0A618520" w:rsidR="00BC1EFD" w:rsidRPr="0086605F" w:rsidRDefault="00BC1EFD" w:rsidP="00BC1EFD">
      <w:pPr>
        <w:ind w:left="540"/>
        <w:jc w:val="both"/>
        <w:rPr>
          <w:rFonts w:ascii="Angsana New" w:hAnsi="Angsana New" w:cs="Angsana New"/>
          <w:b/>
          <w:bCs/>
          <w:i/>
          <w:iCs/>
          <w:spacing w:val="2"/>
          <w:sz w:val="30"/>
          <w:szCs w:val="30"/>
        </w:rPr>
      </w:pPr>
      <w:r w:rsidRPr="0086605F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  <w:cs/>
        </w:rPr>
        <w:t xml:space="preserve">หุ้นกู้ครั้งที่ </w:t>
      </w:r>
      <w:r w:rsidR="00C418B0" w:rsidRPr="0086605F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4</w:t>
      </w:r>
      <w:r w:rsidRPr="0086605F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/</w:t>
      </w:r>
      <w:r w:rsidR="00C418B0" w:rsidRPr="0086605F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2565</w:t>
      </w:r>
      <w:r w:rsidRPr="0086605F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  <w:cs/>
        </w:rPr>
        <w:t xml:space="preserve">ชุดที่ </w:t>
      </w:r>
      <w:r w:rsidR="00C418B0" w:rsidRPr="0086605F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2</w:t>
      </w:r>
    </w:p>
    <w:p w14:paraId="5F475D13" w14:textId="77777777" w:rsidR="00BC1EFD" w:rsidRPr="0086605F" w:rsidRDefault="00BC1EFD" w:rsidP="00BC1EFD">
      <w:pPr>
        <w:ind w:left="540"/>
        <w:jc w:val="both"/>
        <w:rPr>
          <w:rFonts w:ascii="Angsana New" w:hAnsi="Angsana New" w:cs="Angsana New"/>
          <w:spacing w:val="2"/>
          <w:sz w:val="24"/>
          <w:szCs w:val="24"/>
        </w:rPr>
      </w:pPr>
    </w:p>
    <w:p w14:paraId="4FCA7F0A" w14:textId="535C0AAD" w:rsidR="00BC1EFD" w:rsidRPr="0086605F" w:rsidRDefault="00BC1EFD" w:rsidP="0081230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6605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เมื่อวันที่ </w:t>
      </w:r>
      <w:r w:rsidR="00C418B0" w:rsidRPr="0086605F">
        <w:rPr>
          <w:rFonts w:ascii="Angsana New" w:hAnsi="Angsana New" w:cs="Angsana New" w:hint="cs"/>
          <w:spacing w:val="-4"/>
          <w:sz w:val="30"/>
          <w:szCs w:val="30"/>
        </w:rPr>
        <w:t>15</w:t>
      </w:r>
      <w:r w:rsidRPr="0086605F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กรกฎาคม </w:t>
      </w:r>
      <w:r w:rsidR="00C418B0" w:rsidRPr="0086605F">
        <w:rPr>
          <w:rFonts w:ascii="Angsana New" w:hAnsi="Angsana New" w:cs="Angsana New" w:hint="cs"/>
          <w:spacing w:val="-4"/>
          <w:sz w:val="30"/>
          <w:szCs w:val="30"/>
        </w:rPr>
        <w:t>2565</w:t>
      </w:r>
      <w:r w:rsidRPr="0086605F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บริษัทได้ออกหุ้นกู้ชุดที่ </w:t>
      </w:r>
      <w:r w:rsidR="00C418B0" w:rsidRPr="0086605F">
        <w:rPr>
          <w:rFonts w:ascii="Angsana New" w:hAnsi="Angsana New" w:cs="Angsana New" w:hint="cs"/>
          <w:spacing w:val="-4"/>
          <w:sz w:val="30"/>
          <w:szCs w:val="30"/>
        </w:rPr>
        <w:t>2</w:t>
      </w:r>
      <w:r w:rsidRPr="0086605F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-4"/>
          <w:sz w:val="30"/>
          <w:szCs w:val="30"/>
          <w:cs/>
        </w:rPr>
        <w:t>ประเภทไม่ด้อยสิทธิ ไม่มีหลักประกัน และระบุชื่อผู้ถือเป็</w:t>
      </w:r>
      <w:r w:rsidR="000313AF" w:rsidRPr="0086605F">
        <w:rPr>
          <w:rFonts w:ascii="Angsana New" w:hAnsi="Angsana New" w:cs="Angsana New" w:hint="cs"/>
          <w:spacing w:val="-4"/>
          <w:sz w:val="30"/>
          <w:szCs w:val="30"/>
          <w:cs/>
        </w:rPr>
        <w:t>น</w:t>
      </w:r>
      <w:r w:rsidRPr="0086605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จำนวนเงินรวม </w:t>
      </w:r>
      <w:r w:rsidR="00C418B0" w:rsidRPr="0086605F">
        <w:rPr>
          <w:rFonts w:ascii="Angsana New" w:hAnsi="Angsana New" w:cs="Angsana New" w:hint="cs"/>
          <w:spacing w:val="-4"/>
          <w:sz w:val="30"/>
          <w:szCs w:val="30"/>
        </w:rPr>
        <w:t>740</w:t>
      </w:r>
      <w:r w:rsidRPr="0086605F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เพื่อเสนอขายต่อผู้ลงทุนสถาบันหรือผู้ลงทุนรายใหญ่ครบกำหนดไถ่ถอนในวันที่</w:t>
      </w:r>
      <w:r w:rsidR="000313AF" w:rsidRPr="0086605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F45105" w:rsidRPr="0086605F">
        <w:rPr>
          <w:rFonts w:ascii="Angsana New" w:hAnsi="Angsana New" w:cs="Angsana New"/>
          <w:spacing w:val="-4"/>
          <w:sz w:val="30"/>
          <w:szCs w:val="30"/>
        </w:rPr>
        <w:br/>
      </w:r>
      <w:r w:rsidR="00C418B0" w:rsidRPr="0086605F">
        <w:rPr>
          <w:rFonts w:ascii="Angsana New" w:hAnsi="Angsana New" w:cs="Angsana New" w:hint="cs"/>
          <w:spacing w:val="-4"/>
          <w:sz w:val="30"/>
          <w:szCs w:val="30"/>
        </w:rPr>
        <w:t>15</w:t>
      </w:r>
      <w:r w:rsidRPr="0086605F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กรกฎาคม </w:t>
      </w:r>
      <w:r w:rsidR="00C418B0" w:rsidRPr="0086605F">
        <w:rPr>
          <w:rFonts w:ascii="Angsana New" w:hAnsi="Angsana New" w:cs="Angsana New" w:hint="cs"/>
          <w:spacing w:val="-4"/>
          <w:sz w:val="30"/>
          <w:szCs w:val="30"/>
        </w:rPr>
        <w:t>2569</w:t>
      </w:r>
      <w:r w:rsidRPr="0086605F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โดยมีอัตราดอกเบี้ยคงที่ร้อยละ </w:t>
      </w:r>
      <w:r w:rsidR="00C418B0" w:rsidRPr="0086605F">
        <w:rPr>
          <w:rFonts w:ascii="Angsana New" w:hAnsi="Angsana New" w:cs="Angsana New" w:hint="cs"/>
          <w:spacing w:val="-4"/>
          <w:sz w:val="30"/>
          <w:szCs w:val="30"/>
        </w:rPr>
        <w:t>4</w:t>
      </w:r>
      <w:r w:rsidRPr="0086605F">
        <w:rPr>
          <w:rFonts w:ascii="Angsana New" w:hAnsi="Angsana New" w:cs="Angsana New" w:hint="cs"/>
          <w:spacing w:val="-4"/>
          <w:sz w:val="30"/>
          <w:szCs w:val="30"/>
        </w:rPr>
        <w:t>.</w:t>
      </w:r>
      <w:r w:rsidR="00C418B0" w:rsidRPr="0086605F">
        <w:rPr>
          <w:rFonts w:ascii="Angsana New" w:hAnsi="Angsana New" w:cs="Angsana New" w:hint="cs"/>
          <w:spacing w:val="-4"/>
          <w:sz w:val="30"/>
          <w:szCs w:val="30"/>
        </w:rPr>
        <w:t>60</w:t>
      </w:r>
      <w:r w:rsidRPr="0086605F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-4"/>
          <w:sz w:val="30"/>
          <w:szCs w:val="30"/>
          <w:cs/>
        </w:rPr>
        <w:t>ต่อปี</w:t>
      </w:r>
    </w:p>
    <w:p w14:paraId="697B0363" w14:textId="77777777" w:rsidR="00E962DA" w:rsidRPr="0086605F" w:rsidRDefault="00E962DA" w:rsidP="00E86A29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Angsana New" w:hAnsi="Angsana New" w:cs="Angsana New"/>
          <w:spacing w:val="-4"/>
          <w:sz w:val="24"/>
          <w:szCs w:val="24"/>
        </w:rPr>
      </w:pPr>
    </w:p>
    <w:p w14:paraId="7C05B661" w14:textId="5E5E1761" w:rsidR="003E05BC" w:rsidRPr="0086605F" w:rsidRDefault="003E05BC" w:rsidP="003E05BC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6605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Pr="0086605F">
        <w:rPr>
          <w:rFonts w:ascii="Angsana New" w:hAnsi="Angsana New" w:cs="Angsana New"/>
          <w:b/>
          <w:bCs/>
          <w:i/>
          <w:iCs/>
          <w:sz w:val="30"/>
          <w:szCs w:val="30"/>
        </w:rPr>
        <w:t>1/</w:t>
      </w:r>
      <w:r w:rsidRPr="0086605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2566</w:t>
      </w:r>
    </w:p>
    <w:p w14:paraId="0232A772" w14:textId="77777777" w:rsidR="003E05BC" w:rsidRPr="0086605F" w:rsidRDefault="003E05BC" w:rsidP="003E05BC">
      <w:pPr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6C4E6BCC" w14:textId="77777777" w:rsidR="003E05BC" w:rsidRPr="0086605F" w:rsidRDefault="003E05BC" w:rsidP="003E05BC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6605F">
        <w:rPr>
          <w:rFonts w:ascii="Angsana New" w:hAnsi="Angsana New" w:cs="Angsana New"/>
          <w:sz w:val="30"/>
          <w:szCs w:val="30"/>
        </w:rPr>
        <w:t>27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86605F">
        <w:rPr>
          <w:rFonts w:ascii="Angsana New" w:hAnsi="Angsana New" w:cs="Angsana New"/>
          <w:sz w:val="30"/>
          <w:szCs w:val="30"/>
        </w:rPr>
        <w:t xml:space="preserve">2566 </w:t>
      </w:r>
      <w:r w:rsidRPr="0086605F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86605F">
        <w:rPr>
          <w:rFonts w:ascii="Angsana New" w:hAnsi="Angsana New" w:cs="Angsana New" w:hint="cs"/>
          <w:sz w:val="30"/>
          <w:szCs w:val="30"/>
          <w:cs/>
        </w:rPr>
        <w:t>ไม่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 w:rsidRPr="0086605F">
        <w:rPr>
          <w:rFonts w:ascii="Angsana New" w:hAnsi="Angsana New" w:cs="Angsana New" w:hint="cs"/>
          <w:sz w:val="30"/>
          <w:szCs w:val="30"/>
          <w:cs/>
        </w:rPr>
        <w:t>ไม่</w:t>
      </w:r>
      <w:r w:rsidRPr="0086605F">
        <w:rPr>
          <w:rFonts w:ascii="Angsana New" w:hAnsi="Angsana New" w:cs="Angsana New"/>
          <w:sz w:val="30"/>
          <w:szCs w:val="30"/>
          <w:cs/>
        </w:rPr>
        <w:t>มีหลักประกัน และระบุชื่อผู้ถือเป็น</w:t>
      </w:r>
      <w:r w:rsidRPr="0086605F">
        <w:rPr>
          <w:rFonts w:ascii="Angsana New" w:hAnsi="Angsana New" w:cs="Angsana New"/>
          <w:sz w:val="30"/>
          <w:szCs w:val="30"/>
          <w:cs/>
        </w:rPr>
        <w:br/>
        <w:t xml:space="preserve">จำนวนเงินรวม </w:t>
      </w:r>
      <w:r w:rsidRPr="0086605F">
        <w:rPr>
          <w:rFonts w:ascii="Angsana New" w:hAnsi="Angsana New" w:cs="Angsana New"/>
          <w:sz w:val="30"/>
          <w:szCs w:val="30"/>
        </w:rPr>
        <w:t>1,</w:t>
      </w:r>
      <w:r w:rsidRPr="0086605F">
        <w:rPr>
          <w:rFonts w:ascii="Angsana New" w:hAnsi="Angsana New" w:cs="Angsana New"/>
          <w:sz w:val="30"/>
          <w:szCs w:val="30"/>
          <w:cs/>
        </w:rPr>
        <w:t>375</w:t>
      </w:r>
      <w:r w:rsidRPr="0086605F">
        <w:rPr>
          <w:rFonts w:ascii="Angsana New" w:hAnsi="Angsana New" w:cs="Angsana New"/>
          <w:sz w:val="30"/>
          <w:szCs w:val="30"/>
        </w:rPr>
        <w:t>.1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</w:t>
      </w:r>
      <w:r w:rsidRPr="0086605F">
        <w:rPr>
          <w:rFonts w:ascii="Angsana New" w:hAnsi="Angsana New" w:cs="Angsana New" w:hint="cs"/>
          <w:sz w:val="30"/>
          <w:szCs w:val="30"/>
          <w:cs/>
        </w:rPr>
        <w:t>ต่อ</w:t>
      </w:r>
      <w:r w:rsidRPr="0086605F">
        <w:rPr>
          <w:rFonts w:ascii="Angsana New" w:hAnsi="Angsana New" w:cs="Angsana New"/>
          <w:sz w:val="30"/>
          <w:szCs w:val="30"/>
          <w:cs/>
        </w:rPr>
        <w:t>ผู้ลงทุน</w:t>
      </w:r>
      <w:r w:rsidRPr="0086605F">
        <w:rPr>
          <w:rFonts w:ascii="Angsana New" w:hAnsi="Angsana New" w:cs="Angsana New" w:hint="cs"/>
          <w:sz w:val="30"/>
          <w:szCs w:val="30"/>
          <w:cs/>
        </w:rPr>
        <w:t>สถาบันและผู้ลงทุนรายใหญ่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</w:t>
      </w:r>
      <w:r w:rsidRPr="0086605F">
        <w:rPr>
          <w:rFonts w:ascii="Angsana New" w:hAnsi="Angsana New" w:cs="Angsana New"/>
          <w:sz w:val="30"/>
          <w:szCs w:val="30"/>
          <w:cs/>
        </w:rPr>
        <w:br/>
      </w:r>
      <w:r w:rsidRPr="0086605F">
        <w:rPr>
          <w:rFonts w:ascii="Angsana New" w:hAnsi="Angsana New" w:cs="Angsana New"/>
          <w:sz w:val="30"/>
          <w:szCs w:val="30"/>
        </w:rPr>
        <w:t>27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86605F">
        <w:rPr>
          <w:rFonts w:ascii="Angsana New" w:hAnsi="Angsana New" w:cs="Angsana New"/>
          <w:sz w:val="30"/>
          <w:szCs w:val="30"/>
        </w:rPr>
        <w:t xml:space="preserve">2569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โดยมีอัตราดอกเบี้ยคงที่ร้อยละ </w:t>
      </w:r>
      <w:r w:rsidRPr="0086605F">
        <w:rPr>
          <w:rFonts w:ascii="Angsana New" w:hAnsi="Angsana New" w:cs="Angsana New"/>
          <w:sz w:val="30"/>
          <w:szCs w:val="30"/>
        </w:rPr>
        <w:t>4.50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178A5179" w14:textId="77777777" w:rsidR="003E05BC" w:rsidRPr="0086605F" w:rsidRDefault="003E05BC" w:rsidP="003E05BC">
      <w:pPr>
        <w:rPr>
          <w:rFonts w:asciiTheme="majorBidi" w:hAnsiTheme="majorBidi" w:cstheme="majorBidi"/>
          <w:sz w:val="30"/>
          <w:szCs w:val="30"/>
        </w:rPr>
      </w:pPr>
    </w:p>
    <w:p w14:paraId="306449C7" w14:textId="77777777" w:rsidR="003E05BC" w:rsidRPr="0086605F" w:rsidRDefault="003E05BC" w:rsidP="003E0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8660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หุ้นกู้ครั้งที่</w:t>
      </w:r>
      <w:r w:rsidRPr="0086605F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2/2566</w:t>
      </w:r>
    </w:p>
    <w:p w14:paraId="126F2153" w14:textId="77777777" w:rsidR="003E05BC" w:rsidRPr="0086605F" w:rsidRDefault="003E05BC" w:rsidP="003E0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30"/>
          <w:szCs w:val="30"/>
        </w:rPr>
      </w:pPr>
    </w:p>
    <w:p w14:paraId="4C5E3250" w14:textId="77777777" w:rsidR="003E05BC" w:rsidRPr="0086605F" w:rsidRDefault="003E05BC" w:rsidP="003E0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z w:val="30"/>
          <w:szCs w:val="30"/>
        </w:rPr>
        <w:t>20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z w:val="30"/>
          <w:szCs w:val="30"/>
        </w:rPr>
        <w:t>2566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บริษัทได้ออกหุ้นกู้ประเภทไม่ด้อยสิทธิ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ไม่มีหลักประกัน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และระบุชื่อผู้ถือเป็น</w:t>
      </w:r>
      <w:r w:rsidRPr="0086605F">
        <w:rPr>
          <w:rFonts w:ascii="Angsana New" w:hAnsi="Angsana New" w:cs="Angsana New"/>
          <w:sz w:val="30"/>
          <w:szCs w:val="30"/>
        </w:rPr>
        <w:br/>
      </w:r>
      <w:r w:rsidRPr="0086605F">
        <w:rPr>
          <w:rFonts w:ascii="Angsana New" w:hAnsi="Angsana New" w:cs="Angsana New" w:hint="cs"/>
          <w:sz w:val="30"/>
          <w:szCs w:val="30"/>
          <w:cs/>
        </w:rPr>
        <w:t>จำนวนเงินรวม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z w:val="30"/>
          <w:szCs w:val="30"/>
        </w:rPr>
        <w:t>1,322.8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เพื่อเสนอขายต่อผู้ลงทุนสถาบันและผู้ลงทุนรายใหญ่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ครบกำหนดไถ่ถอนในวันที่</w:t>
      </w:r>
      <w:r w:rsidRPr="0086605F">
        <w:rPr>
          <w:rFonts w:ascii="Angsana New" w:hAnsi="Angsana New" w:cs="Angsana New"/>
          <w:sz w:val="30"/>
          <w:szCs w:val="30"/>
        </w:rPr>
        <w:t xml:space="preserve"> 20 </w:t>
      </w:r>
      <w:r w:rsidRPr="0086605F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z w:val="30"/>
          <w:szCs w:val="30"/>
        </w:rPr>
        <w:t>2569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โดยมีอัตราดอกเบี้ยคงที่ร้อยละ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z w:val="30"/>
          <w:szCs w:val="30"/>
        </w:rPr>
        <w:t>4.60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14:paraId="1FE66034" w14:textId="77777777" w:rsidR="003E05BC" w:rsidRPr="0086605F" w:rsidRDefault="003E05BC" w:rsidP="000F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8"/>
          <w:szCs w:val="28"/>
        </w:rPr>
      </w:pPr>
    </w:p>
    <w:p w14:paraId="282F333C" w14:textId="77777777" w:rsidR="00F45105" w:rsidRPr="0086605F" w:rsidRDefault="00F45105" w:rsidP="00F451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6605F">
        <w:rPr>
          <w:rFonts w:ascii="Angsana New" w:hAnsi="Angsana New" w:cs="Angsana New" w:hint="cs"/>
          <w:spacing w:val="-4"/>
          <w:sz w:val="30"/>
          <w:szCs w:val="30"/>
          <w:cs/>
        </w:rPr>
        <w:t>ทั้งนี้บริษัทต้องปฏิบัติตามเงื่อนไขที่กำหนดไว้ เช่น ผู้ออกหุ้นกู้จะต้องดำรงไว้ซึ่งอัตราส่วนหนี้สินที่มีภาระดอกเบี้ยรวมต่อส่วน</w:t>
      </w:r>
      <w:r w:rsidRPr="0086605F">
        <w:rPr>
          <w:rFonts w:ascii="Angsana New" w:hAnsi="Angsana New" w:cs="Angsana New" w:hint="cs"/>
          <w:spacing w:val="2"/>
          <w:sz w:val="30"/>
          <w:szCs w:val="30"/>
          <w:cs/>
        </w:rPr>
        <w:t>ของผู้ถือหุ้น</w:t>
      </w:r>
      <w:r w:rsidRPr="0086605F">
        <w:rPr>
          <w:rFonts w:ascii="Angsana New" w:hAnsi="Angsana New" w:cs="Angsana New" w:hint="cs"/>
          <w:sz w:val="30"/>
          <w:szCs w:val="30"/>
          <w:cs/>
        </w:rPr>
        <w:t>ตามงบการเงินรวมสำหรับปีตลอดระยะเวลาของหุ้นกู้</w:t>
      </w:r>
      <w:r w:rsidRPr="0086605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เป็นต้น</w:t>
      </w:r>
    </w:p>
    <w:p w14:paraId="455D477D" w14:textId="3CFF2DF3" w:rsidR="00F45105" w:rsidRPr="0086605F" w:rsidRDefault="00F45105" w:rsidP="000F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b/>
          <w:bCs/>
          <w:i/>
          <w:iCs/>
          <w:sz w:val="24"/>
          <w:szCs w:val="24"/>
          <w:cs/>
        </w:rPr>
        <w:sectPr w:rsidR="00F45105" w:rsidRPr="0086605F" w:rsidSect="008E46DE">
          <w:headerReference w:type="default" r:id="rId2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333B6B8" w14:textId="095E3A09" w:rsidR="00134FDF" w:rsidRPr="0086605F" w:rsidRDefault="001420E7" w:rsidP="001420E7">
      <w:pPr>
        <w:tabs>
          <w:tab w:val="clear" w:pos="454"/>
          <w:tab w:val="clear" w:pos="680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605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  <w:t xml:space="preserve">           </w:t>
      </w:r>
      <w:r w:rsidR="00134FDF" w:rsidRPr="0086605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31F58238" w14:textId="77777777" w:rsidR="00134FDF" w:rsidRPr="0086605F" w:rsidRDefault="00134FDF" w:rsidP="004C56F7">
      <w:pPr>
        <w:ind w:left="810"/>
        <w:rPr>
          <w:rFonts w:asciiTheme="majorBidi" w:hAnsiTheme="majorBidi" w:cstheme="majorBidi"/>
          <w:sz w:val="6"/>
          <w:szCs w:val="6"/>
        </w:rPr>
      </w:pPr>
    </w:p>
    <w:p w14:paraId="60BB63BC" w14:textId="27570616" w:rsidR="007352C3" w:rsidRPr="0086605F" w:rsidRDefault="00484938" w:rsidP="00A53FDF">
      <w:pPr>
        <w:ind w:left="810" w:right="663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/>
          <w:sz w:val="30"/>
          <w:szCs w:val="30"/>
          <w:cs/>
        </w:rPr>
        <w:t>กลุ่มบ</w:t>
      </w:r>
      <w:r w:rsidR="007352C3" w:rsidRPr="0086605F">
        <w:rPr>
          <w:rFonts w:asciiTheme="majorBidi" w:hAnsiTheme="majorBidi" w:cstheme="majorBidi"/>
          <w:sz w:val="30"/>
          <w:szCs w:val="30"/>
          <w:cs/>
        </w:rPr>
        <w:t>ริษัทและ</w:t>
      </w:r>
      <w:r w:rsidR="00134FDF" w:rsidRPr="0086605F">
        <w:rPr>
          <w:rFonts w:asciiTheme="majorBidi" w:hAnsiTheme="majorBidi" w:cstheme="majorBidi"/>
          <w:sz w:val="30"/>
          <w:szCs w:val="30"/>
          <w:cs/>
        </w:rPr>
        <w:t>บริษัทเช่า</w:t>
      </w:r>
      <w:r w:rsidR="006D56D2" w:rsidRPr="0086605F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="00134FDF" w:rsidRPr="0086605F">
        <w:rPr>
          <w:rFonts w:asciiTheme="majorBidi" w:hAnsiTheme="majorBidi" w:cstheme="majorBidi"/>
          <w:sz w:val="30"/>
          <w:szCs w:val="30"/>
          <w:cs/>
        </w:rPr>
        <w:t>อาคาร ฟาร์ม เครื่องจักร ระบบสาธารณูปโภคและยานพาหนะภายใต้สัญญาเช่าหลายฉบับ ซึ่งมีระยะเวลาเช่าตั้งแต่</w:t>
      </w:r>
      <w:r w:rsidR="003349F3" w:rsidRPr="0086605F">
        <w:rPr>
          <w:rFonts w:asciiTheme="majorBidi" w:hAnsiTheme="majorBidi" w:cstheme="majorBidi"/>
          <w:sz w:val="30"/>
          <w:szCs w:val="30"/>
        </w:rPr>
        <w:t xml:space="preserve"> 2</w:t>
      </w:r>
      <w:r w:rsidR="00134FDF"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="00134FDF" w:rsidRPr="0086605F">
        <w:rPr>
          <w:rFonts w:asciiTheme="majorBidi" w:hAnsiTheme="majorBidi" w:cstheme="majorBidi"/>
          <w:sz w:val="30"/>
          <w:szCs w:val="30"/>
          <w:cs/>
        </w:rPr>
        <w:t xml:space="preserve">ปี ถึง </w:t>
      </w:r>
      <w:r w:rsidR="00C418B0" w:rsidRPr="0086605F">
        <w:rPr>
          <w:rFonts w:asciiTheme="majorBidi" w:hAnsiTheme="majorBidi" w:cstheme="majorBidi"/>
          <w:sz w:val="30"/>
          <w:szCs w:val="30"/>
        </w:rPr>
        <w:t>15</w:t>
      </w:r>
      <w:r w:rsidR="00134FDF"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="00134FDF" w:rsidRPr="0086605F">
        <w:rPr>
          <w:rFonts w:asciiTheme="majorBidi" w:hAnsiTheme="majorBidi" w:cstheme="majorBidi"/>
          <w:sz w:val="30"/>
          <w:szCs w:val="30"/>
          <w:cs/>
        </w:rPr>
        <w:t>ปี โดยหนี้สินตาม</w:t>
      </w:r>
    </w:p>
    <w:p w14:paraId="352742BD" w14:textId="5F869708" w:rsidR="00134FDF" w:rsidRPr="0086605F" w:rsidRDefault="00C443C3" w:rsidP="003225F4">
      <w:pPr>
        <w:ind w:left="810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/>
          <w:sz w:val="30"/>
          <w:szCs w:val="30"/>
          <w:cs/>
        </w:rPr>
        <w:t>สัญญาเช่ามี</w:t>
      </w:r>
      <w:r w:rsidR="00134FDF" w:rsidRPr="0086605F">
        <w:rPr>
          <w:rFonts w:asciiTheme="majorBidi" w:hAnsiTheme="majorBidi" w:cstheme="majorBidi"/>
          <w:sz w:val="30"/>
          <w:szCs w:val="30"/>
          <w:cs/>
        </w:rPr>
        <w:t>รายละเอียดดังนี</w:t>
      </w:r>
      <w:r w:rsidR="003225F4" w:rsidRPr="0086605F">
        <w:rPr>
          <w:rFonts w:asciiTheme="majorBidi" w:hAnsiTheme="majorBidi" w:cstheme="majorBidi" w:hint="cs"/>
          <w:sz w:val="30"/>
          <w:szCs w:val="30"/>
          <w:cs/>
        </w:rPr>
        <w:t>้</w:t>
      </w:r>
    </w:p>
    <w:tbl>
      <w:tblPr>
        <w:tblW w:w="14013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4228"/>
        <w:gridCol w:w="270"/>
        <w:gridCol w:w="1439"/>
        <w:gridCol w:w="270"/>
        <w:gridCol w:w="1653"/>
        <w:gridCol w:w="270"/>
        <w:gridCol w:w="1327"/>
        <w:gridCol w:w="270"/>
        <w:gridCol w:w="1260"/>
        <w:gridCol w:w="270"/>
        <w:gridCol w:w="1163"/>
        <w:gridCol w:w="270"/>
        <w:gridCol w:w="1307"/>
        <w:gridCol w:w="16"/>
      </w:tblGrid>
      <w:tr w:rsidR="006D56D2" w:rsidRPr="0086605F" w14:paraId="64C8602D" w14:textId="77777777" w:rsidTr="00BE7B91">
        <w:trPr>
          <w:gridAfter w:val="1"/>
          <w:wAfter w:w="16" w:type="dxa"/>
          <w:cantSplit/>
          <w:trHeight w:val="144"/>
        </w:trPr>
        <w:tc>
          <w:tcPr>
            <w:tcW w:w="4228" w:type="dxa"/>
          </w:tcPr>
          <w:p w14:paraId="7D80B736" w14:textId="77777777" w:rsidR="006D56D2" w:rsidRPr="0086605F" w:rsidRDefault="006D56D2" w:rsidP="004C56F7">
            <w:pPr>
              <w:spacing w:line="360" w:lineRule="exact"/>
              <w:ind w:right="-108" w:firstLine="7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70" w:type="dxa"/>
          </w:tcPr>
          <w:p w14:paraId="4E0189C1" w14:textId="77777777" w:rsidR="006D56D2" w:rsidRPr="0086605F" w:rsidRDefault="006D56D2" w:rsidP="004C56F7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99" w:type="dxa"/>
            <w:gridSpan w:val="11"/>
          </w:tcPr>
          <w:p w14:paraId="206BDB4A" w14:textId="32D11225" w:rsidR="006D56D2" w:rsidRPr="0086605F" w:rsidRDefault="006D56D2" w:rsidP="00856854">
            <w:pPr>
              <w:tabs>
                <w:tab w:val="left" w:pos="1044"/>
              </w:tabs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56D2" w:rsidRPr="0086605F" w14:paraId="2903A0B2" w14:textId="77777777" w:rsidTr="00BE7B91">
        <w:trPr>
          <w:cantSplit/>
          <w:trHeight w:val="144"/>
        </w:trPr>
        <w:tc>
          <w:tcPr>
            <w:tcW w:w="4228" w:type="dxa"/>
          </w:tcPr>
          <w:p w14:paraId="761E8452" w14:textId="7DEDFC6B" w:rsidR="006D56D2" w:rsidRPr="0086605F" w:rsidRDefault="006D56D2" w:rsidP="004C5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7"/>
              </w:tabs>
              <w:spacing w:line="360" w:lineRule="exact"/>
              <w:ind w:right="-108" w:firstLine="7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C74629" w14:textId="77777777" w:rsidR="006D56D2" w:rsidRPr="0086605F" w:rsidRDefault="006D56D2" w:rsidP="004C56F7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2C11F9B9" w14:textId="77777777" w:rsidR="006D56D2" w:rsidRPr="0086605F" w:rsidRDefault="006D56D2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D3F1C0" w14:textId="5694F899" w:rsidR="006D56D2" w:rsidRPr="0086605F" w:rsidRDefault="006D56D2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53" w:type="dxa"/>
            <w:vAlign w:val="bottom"/>
          </w:tcPr>
          <w:p w14:paraId="76DB5CD9" w14:textId="30409B0B" w:rsidR="006D56D2" w:rsidRPr="0086605F" w:rsidRDefault="006D56D2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85D562" w14:textId="77777777" w:rsidR="006D56D2" w:rsidRPr="0086605F" w:rsidRDefault="006D56D2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671231BC" w14:textId="1CD18C55" w:rsidR="006D56D2" w:rsidRPr="0086605F" w:rsidRDefault="00E342D5" w:rsidP="00E342D5">
            <w:pPr>
              <w:ind w:left="-108" w:right="-90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400AE74B" w14:textId="77777777" w:rsidR="006D56D2" w:rsidRPr="0086605F" w:rsidRDefault="006D56D2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D57F498" w14:textId="77777777" w:rsidR="006D56D2" w:rsidRPr="0086605F" w:rsidRDefault="006D56D2" w:rsidP="00856854">
            <w:pPr>
              <w:tabs>
                <w:tab w:val="clear" w:pos="1644"/>
              </w:tabs>
              <w:ind w:left="-117" w:right="-140" w:firstLine="61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vAlign w:val="bottom"/>
          </w:tcPr>
          <w:p w14:paraId="324F6EF2" w14:textId="77777777" w:rsidR="006D56D2" w:rsidRPr="0086605F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3" w:type="dxa"/>
            <w:vAlign w:val="bottom"/>
          </w:tcPr>
          <w:p w14:paraId="2C5FF9FB" w14:textId="77777777" w:rsidR="006D56D2" w:rsidRPr="0086605F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905D145" w14:textId="77777777" w:rsidR="006D56D2" w:rsidRPr="0086605F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6F3A4205" w14:textId="77777777" w:rsidR="006D56D2" w:rsidRPr="0086605F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6D2" w:rsidRPr="0086605F" w14:paraId="670CFA01" w14:textId="77777777" w:rsidTr="00BE7B91">
        <w:trPr>
          <w:cantSplit/>
          <w:trHeight w:val="144"/>
        </w:trPr>
        <w:tc>
          <w:tcPr>
            <w:tcW w:w="4228" w:type="dxa"/>
          </w:tcPr>
          <w:p w14:paraId="0B388F47" w14:textId="59960DC1" w:rsidR="006D56D2" w:rsidRPr="0086605F" w:rsidRDefault="006D56D2" w:rsidP="004C56F7">
            <w:pPr>
              <w:spacing w:line="360" w:lineRule="exact"/>
              <w:ind w:right="-108" w:firstLine="7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DD5CA1" w14:textId="77777777" w:rsidR="006D56D2" w:rsidRPr="0086605F" w:rsidRDefault="006D56D2" w:rsidP="004C56F7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21EEE44C" w14:textId="77777777" w:rsidR="006D56D2" w:rsidRPr="0086605F" w:rsidRDefault="006D56D2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B376BF" w14:textId="48A5F683" w:rsidR="006D56D2" w:rsidRPr="0086605F" w:rsidRDefault="006D56D2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53" w:type="dxa"/>
            <w:vAlign w:val="bottom"/>
          </w:tcPr>
          <w:p w14:paraId="2E374B0E" w14:textId="58381981" w:rsidR="006D56D2" w:rsidRPr="0086605F" w:rsidRDefault="006D56D2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472544" w14:textId="77777777" w:rsidR="006D56D2" w:rsidRPr="0086605F" w:rsidRDefault="006D56D2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0D886AF7" w14:textId="5221F3DE" w:rsidR="006D56D2" w:rsidRPr="0086605F" w:rsidRDefault="00E342D5" w:rsidP="00856854">
            <w:pPr>
              <w:ind w:left="-108" w:right="-90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vAlign w:val="bottom"/>
          </w:tcPr>
          <w:p w14:paraId="457C3ED3" w14:textId="77777777" w:rsidR="006D56D2" w:rsidRPr="0086605F" w:rsidRDefault="006D56D2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A830E3A" w14:textId="77777777" w:rsidR="006D56D2" w:rsidRPr="0086605F" w:rsidRDefault="006D56D2" w:rsidP="00856854">
            <w:pPr>
              <w:tabs>
                <w:tab w:val="clear" w:pos="1644"/>
              </w:tabs>
              <w:ind w:left="-117" w:right="-140" w:firstLine="61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  <w:vAlign w:val="bottom"/>
          </w:tcPr>
          <w:p w14:paraId="20C59E4A" w14:textId="77777777" w:rsidR="006D56D2" w:rsidRPr="0086605F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3" w:type="dxa"/>
            <w:vAlign w:val="bottom"/>
          </w:tcPr>
          <w:p w14:paraId="585640D7" w14:textId="77777777" w:rsidR="006D56D2" w:rsidRPr="0086605F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0026EA5" w14:textId="77777777" w:rsidR="006D56D2" w:rsidRPr="0086605F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785B710D" w14:textId="77777777" w:rsidR="006D56D2" w:rsidRPr="0086605F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6D2" w:rsidRPr="0086605F" w14:paraId="3A4203C1" w14:textId="77777777" w:rsidTr="00BE7B91">
        <w:trPr>
          <w:cantSplit/>
          <w:trHeight w:val="144"/>
        </w:trPr>
        <w:tc>
          <w:tcPr>
            <w:tcW w:w="4228" w:type="dxa"/>
          </w:tcPr>
          <w:p w14:paraId="77DFF0EB" w14:textId="77777777" w:rsidR="006D56D2" w:rsidRPr="0086605F" w:rsidRDefault="006D56D2" w:rsidP="004C56F7">
            <w:pPr>
              <w:spacing w:line="360" w:lineRule="exact"/>
              <w:ind w:right="-108" w:firstLine="7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2A7189" w14:textId="77777777" w:rsidR="006D56D2" w:rsidRPr="0086605F" w:rsidRDefault="006D56D2" w:rsidP="004C56F7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25D77464" w14:textId="77777777" w:rsidR="006D56D2" w:rsidRPr="0086605F" w:rsidRDefault="006D56D2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69A37E" w14:textId="64B8EFE1" w:rsidR="006D56D2" w:rsidRPr="0086605F" w:rsidRDefault="006D56D2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53" w:type="dxa"/>
            <w:vAlign w:val="bottom"/>
          </w:tcPr>
          <w:p w14:paraId="285292E0" w14:textId="51FFDE36" w:rsidR="006D56D2" w:rsidRPr="0086605F" w:rsidRDefault="00067392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  <w:r w:rsidR="00867D99"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  <w:vAlign w:val="bottom"/>
          </w:tcPr>
          <w:p w14:paraId="02D969C1" w14:textId="77777777" w:rsidR="006D56D2" w:rsidRPr="0086605F" w:rsidRDefault="006D56D2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7FB8A5A7" w14:textId="28C96B31" w:rsidR="006D56D2" w:rsidRPr="0086605F" w:rsidRDefault="00E342D5" w:rsidP="00856854">
            <w:pPr>
              <w:ind w:left="-108" w:right="-90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0" w:type="dxa"/>
            <w:vAlign w:val="bottom"/>
          </w:tcPr>
          <w:p w14:paraId="69B7E270" w14:textId="77777777" w:rsidR="006D56D2" w:rsidRPr="0086605F" w:rsidRDefault="006D56D2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E76DCBF" w14:textId="77777777" w:rsidR="006D56D2" w:rsidRPr="0086605F" w:rsidRDefault="006D56D2" w:rsidP="00856854">
            <w:pPr>
              <w:tabs>
                <w:tab w:val="clear" w:pos="1644"/>
              </w:tabs>
              <w:ind w:left="-117" w:right="-140" w:firstLine="61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  <w:vAlign w:val="bottom"/>
          </w:tcPr>
          <w:p w14:paraId="40FF611B" w14:textId="77777777" w:rsidR="006D56D2" w:rsidRPr="0086605F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3" w:type="dxa"/>
            <w:vAlign w:val="bottom"/>
          </w:tcPr>
          <w:p w14:paraId="203D1ADB" w14:textId="77777777" w:rsidR="006D56D2" w:rsidRPr="0086605F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33C196D" w14:textId="77777777" w:rsidR="006D56D2" w:rsidRPr="0086605F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13A84A95" w14:textId="77777777" w:rsidR="006D56D2" w:rsidRPr="0086605F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6D2" w:rsidRPr="0086605F" w14:paraId="31CE6059" w14:textId="77777777" w:rsidTr="00BE7B91">
        <w:trPr>
          <w:cantSplit/>
          <w:trHeight w:val="144"/>
        </w:trPr>
        <w:tc>
          <w:tcPr>
            <w:tcW w:w="4228" w:type="dxa"/>
          </w:tcPr>
          <w:p w14:paraId="1196E3D9" w14:textId="77777777" w:rsidR="006D56D2" w:rsidRPr="0086605F" w:rsidRDefault="006D56D2" w:rsidP="004C56F7">
            <w:pPr>
              <w:spacing w:line="360" w:lineRule="exact"/>
              <w:ind w:left="-110" w:right="-90" w:firstLine="7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FC26A" w14:textId="77777777" w:rsidR="006D56D2" w:rsidRPr="0086605F" w:rsidRDefault="006D56D2" w:rsidP="004C56F7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63A91001" w14:textId="56B01461" w:rsidR="006D56D2" w:rsidRPr="0086605F" w:rsidRDefault="006D56D2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4500D8E5" w14:textId="5598D826" w:rsidR="006D56D2" w:rsidRPr="0086605F" w:rsidRDefault="006D56D2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53" w:type="dxa"/>
            <w:vAlign w:val="bottom"/>
          </w:tcPr>
          <w:p w14:paraId="45C23A65" w14:textId="2B8534A0" w:rsidR="006D56D2" w:rsidRPr="0086605F" w:rsidRDefault="003349F3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4746FF05" w14:textId="77777777" w:rsidR="006D56D2" w:rsidRPr="0086605F" w:rsidRDefault="006D56D2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6D4DEA48" w14:textId="54C4E8F5" w:rsidR="006D56D2" w:rsidRPr="0086605F" w:rsidRDefault="00E342D5" w:rsidP="00856854">
            <w:pPr>
              <w:ind w:left="-108" w:right="-90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0" w:type="dxa"/>
            <w:vAlign w:val="bottom"/>
          </w:tcPr>
          <w:p w14:paraId="6121BE58" w14:textId="77777777" w:rsidR="006D56D2" w:rsidRPr="0086605F" w:rsidRDefault="006D56D2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6902F47" w14:textId="77777777" w:rsidR="006D56D2" w:rsidRPr="0086605F" w:rsidRDefault="006D56D2" w:rsidP="00856854">
            <w:pPr>
              <w:tabs>
                <w:tab w:val="clear" w:pos="1644"/>
              </w:tabs>
              <w:ind w:left="-117" w:right="-140" w:firstLine="61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14:paraId="4472938E" w14:textId="77777777" w:rsidR="006D56D2" w:rsidRPr="0086605F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3" w:type="dxa"/>
            <w:vAlign w:val="bottom"/>
          </w:tcPr>
          <w:p w14:paraId="7A93837A" w14:textId="77777777" w:rsidR="006D56D2" w:rsidRPr="0086605F" w:rsidRDefault="006D56D2" w:rsidP="00856854">
            <w:pPr>
              <w:tabs>
                <w:tab w:val="left" w:pos="1044"/>
              </w:tabs>
              <w:ind w:left="-108" w:right="-90" w:hanging="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0827D7CF" w14:textId="77777777" w:rsidR="006D56D2" w:rsidRPr="0086605F" w:rsidRDefault="006D56D2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7B8ED6AB" w14:textId="77777777" w:rsidR="006D56D2" w:rsidRPr="0086605F" w:rsidRDefault="006D56D2" w:rsidP="00856854">
            <w:pPr>
              <w:tabs>
                <w:tab w:val="left" w:pos="792"/>
              </w:tabs>
              <w:ind w:left="-108" w:right="-71" w:hanging="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D56D2" w:rsidRPr="0086605F" w14:paraId="47320CE7" w14:textId="77777777" w:rsidTr="00BE7B91">
        <w:trPr>
          <w:gridAfter w:val="1"/>
          <w:wAfter w:w="16" w:type="dxa"/>
          <w:cantSplit/>
          <w:trHeight w:hRule="exact" w:val="342"/>
        </w:trPr>
        <w:tc>
          <w:tcPr>
            <w:tcW w:w="4228" w:type="dxa"/>
          </w:tcPr>
          <w:p w14:paraId="5553047B" w14:textId="77777777" w:rsidR="006D56D2" w:rsidRPr="0086605F" w:rsidRDefault="006D56D2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FCDD4" w14:textId="77777777" w:rsidR="006D56D2" w:rsidRPr="0086605F" w:rsidRDefault="006D56D2" w:rsidP="004C56F7">
            <w:pPr>
              <w:ind w:firstLine="7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99" w:type="dxa"/>
            <w:gridSpan w:val="11"/>
          </w:tcPr>
          <w:p w14:paraId="60E8347A" w14:textId="4C8DA2F4" w:rsidR="006D56D2" w:rsidRPr="0086605F" w:rsidRDefault="006D56D2" w:rsidP="004C56F7">
            <w:pPr>
              <w:ind w:firstLine="7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6D2" w:rsidRPr="0086605F" w14:paraId="783D02A7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6625D8ED" w14:textId="4C5A7E76" w:rsidR="006D56D2" w:rsidRPr="0086605F" w:rsidRDefault="00C418B0" w:rsidP="004C56F7">
            <w:pPr>
              <w:spacing w:line="240" w:lineRule="auto"/>
              <w:ind w:right="-411" w:hanging="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329A4"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4FFE239" w14:textId="77777777" w:rsidR="006D56D2" w:rsidRPr="0086605F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2927B4B" w14:textId="77777777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9B5A8E" w14:textId="3081E748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779694A6" w14:textId="5F180C43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D18C61" w14:textId="77777777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83A8ABE" w14:textId="77777777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E95638" w14:textId="77777777" w:rsidR="006D56D2" w:rsidRPr="0086605F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9D68DA" w14:textId="77777777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CC4A1D" w14:textId="77777777" w:rsidR="006D56D2" w:rsidRPr="0086605F" w:rsidRDefault="006D56D2" w:rsidP="004C56F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1F4408FD" w14:textId="77777777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198C35" w14:textId="77777777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3F248CDE" w14:textId="77777777" w:rsidR="006D56D2" w:rsidRPr="0086605F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6D2" w:rsidRPr="0086605F" w14:paraId="2CAFD7DF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579BB0FC" w14:textId="5D12A945" w:rsidR="003225F4" w:rsidRPr="0086605F" w:rsidRDefault="006D56D2" w:rsidP="00A53FDF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สัญญาเช่ากับบริษัทให้เช่า</w:t>
            </w:r>
            <w:r w:rsidR="003E05BC"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ทรัพย์สิน</w:t>
            </w:r>
            <w:r w:rsidR="003225F4"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แบบเช่าเงินทุน</w:t>
            </w:r>
          </w:p>
        </w:tc>
        <w:tc>
          <w:tcPr>
            <w:tcW w:w="270" w:type="dxa"/>
            <w:vAlign w:val="bottom"/>
          </w:tcPr>
          <w:p w14:paraId="0AE1982E" w14:textId="77777777" w:rsidR="006D56D2" w:rsidRPr="0086605F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F634CD8" w14:textId="3962F4BA" w:rsidR="006D56D2" w:rsidRPr="0086605F" w:rsidRDefault="006D56D2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3889" w:firstLine="11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3F8081" w14:textId="4890A052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0B97CE04" w14:textId="221276C4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C736DC" w14:textId="77777777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9D03030" w14:textId="63F75205" w:rsidR="006D56D2" w:rsidRPr="0086605F" w:rsidRDefault="006D56D2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ind w:left="-108" w:right="-293" w:firstLine="5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D55D29" w14:textId="77777777" w:rsidR="006D56D2" w:rsidRPr="0086605F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639875" w14:textId="2145A6EB" w:rsidR="006D56D2" w:rsidRPr="0086605F" w:rsidRDefault="006D56D2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DC7A92" w14:textId="77777777" w:rsidR="006D56D2" w:rsidRPr="0086605F" w:rsidRDefault="006D56D2" w:rsidP="004C56F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3E572A7A" w14:textId="7D397B8C" w:rsidR="006D56D2" w:rsidRPr="0086605F" w:rsidRDefault="006D56D2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hanging="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05527A" w14:textId="77777777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3439E917" w14:textId="5340EFB9" w:rsidR="006D56D2" w:rsidRPr="0086605F" w:rsidRDefault="006D56D2" w:rsidP="005A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225F4" w:rsidRPr="0086605F" w14:paraId="14063CA3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1586555C" w14:textId="7604386F" w:rsidR="003225F4" w:rsidRPr="0086605F" w:rsidRDefault="003225F4" w:rsidP="003225F4">
            <w:pPr>
              <w:spacing w:line="240" w:lineRule="auto"/>
              <w:ind w:left="250" w:right="-411" w:hanging="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และสถาบันการเงิน</w:t>
            </w:r>
          </w:p>
        </w:tc>
        <w:tc>
          <w:tcPr>
            <w:tcW w:w="270" w:type="dxa"/>
            <w:vAlign w:val="bottom"/>
          </w:tcPr>
          <w:p w14:paraId="5D856158" w14:textId="77777777" w:rsidR="003225F4" w:rsidRPr="0086605F" w:rsidRDefault="003225F4" w:rsidP="003225F4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0F44C47" w14:textId="7C7D8033" w:rsidR="003225F4" w:rsidRPr="0086605F" w:rsidRDefault="00EB3A2A" w:rsidP="00EB3A2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86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71F1B6F" w14:textId="77777777" w:rsidR="003225F4" w:rsidRPr="0086605F" w:rsidRDefault="003225F4" w:rsidP="003225F4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1F6C2A6C" w14:textId="03C516FF" w:rsidR="003225F4" w:rsidRPr="0086605F" w:rsidRDefault="00EB3A2A" w:rsidP="006E09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6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79,335</w:t>
            </w:r>
          </w:p>
        </w:tc>
        <w:tc>
          <w:tcPr>
            <w:tcW w:w="270" w:type="dxa"/>
            <w:vAlign w:val="bottom"/>
          </w:tcPr>
          <w:p w14:paraId="13A43473" w14:textId="77777777" w:rsidR="003225F4" w:rsidRPr="0086605F" w:rsidRDefault="003225F4" w:rsidP="003225F4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D7CD0A2" w14:textId="4D3E682F" w:rsidR="003225F4" w:rsidRPr="0086605F" w:rsidRDefault="00EB3A2A" w:rsidP="001335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3"/>
              </w:tabs>
              <w:ind w:left="-108" w:right="-293" w:firstLine="54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56,643</w:t>
            </w:r>
          </w:p>
        </w:tc>
        <w:tc>
          <w:tcPr>
            <w:tcW w:w="270" w:type="dxa"/>
            <w:vAlign w:val="bottom"/>
          </w:tcPr>
          <w:p w14:paraId="585C9ACF" w14:textId="77777777" w:rsidR="003225F4" w:rsidRPr="0086605F" w:rsidRDefault="003225F4" w:rsidP="003225F4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ABEDBC" w14:textId="7B2A9BEA" w:rsidR="003225F4" w:rsidRPr="0086605F" w:rsidRDefault="001335E6" w:rsidP="00DE37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9"/>
              </w:tabs>
              <w:ind w:left="-108" w:right="-293" w:firstLine="54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CC2CC6" w14:textId="77777777" w:rsidR="003225F4" w:rsidRPr="0086605F" w:rsidRDefault="003225F4" w:rsidP="003225F4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24DE7BED" w14:textId="2CAC5AF7" w:rsidR="003225F4" w:rsidRPr="0086605F" w:rsidRDefault="001335E6" w:rsidP="001335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44FE54" w14:textId="77777777" w:rsidR="003225F4" w:rsidRPr="0086605F" w:rsidRDefault="003225F4" w:rsidP="003225F4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1FDD9E15" w14:textId="252111D9" w:rsidR="003225F4" w:rsidRPr="0086605F" w:rsidRDefault="00EB3A2A" w:rsidP="001335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hanging="9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135,978</w:t>
            </w:r>
          </w:p>
        </w:tc>
      </w:tr>
      <w:tr w:rsidR="006D56D2" w:rsidRPr="0086605F" w14:paraId="7587B7CE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70F9488C" w14:textId="77777777" w:rsidR="006D56D2" w:rsidRPr="0086605F" w:rsidRDefault="006D56D2" w:rsidP="004C56F7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สัญญาเช่ากับบุคคลหรือกิจการอื่น</w:t>
            </w:r>
          </w:p>
        </w:tc>
        <w:tc>
          <w:tcPr>
            <w:tcW w:w="270" w:type="dxa"/>
            <w:vAlign w:val="bottom"/>
          </w:tcPr>
          <w:p w14:paraId="26610817" w14:textId="77777777" w:rsidR="006D56D2" w:rsidRPr="0086605F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D18DC22" w14:textId="3492B4A9" w:rsidR="006D56D2" w:rsidRPr="0086605F" w:rsidRDefault="00EB3A2A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90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967,418</w:t>
            </w:r>
          </w:p>
        </w:tc>
        <w:tc>
          <w:tcPr>
            <w:tcW w:w="270" w:type="dxa"/>
            <w:vAlign w:val="bottom"/>
          </w:tcPr>
          <w:p w14:paraId="57CE5823" w14:textId="4F87F041" w:rsidR="006D56D2" w:rsidRPr="0086605F" w:rsidRDefault="006D56D2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71"/>
              </w:tabs>
              <w:ind w:left="-108" w:right="-90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73801D1D" w14:textId="4341B3EA" w:rsidR="006D56D2" w:rsidRPr="0086605F" w:rsidRDefault="00EB3A2A" w:rsidP="006E09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6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2,204,878</w:t>
            </w:r>
          </w:p>
        </w:tc>
        <w:tc>
          <w:tcPr>
            <w:tcW w:w="270" w:type="dxa"/>
            <w:vAlign w:val="bottom"/>
          </w:tcPr>
          <w:p w14:paraId="14E9DBAC" w14:textId="77777777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3348BFA6" w14:textId="73D61A6C" w:rsidR="006D56D2" w:rsidRPr="0086605F" w:rsidRDefault="00EB3A2A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3"/>
              </w:tabs>
              <w:ind w:left="-108" w:right="-293" w:firstLine="54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1,067</w:t>
            </w:r>
          </w:p>
        </w:tc>
        <w:tc>
          <w:tcPr>
            <w:tcW w:w="270" w:type="dxa"/>
            <w:vAlign w:val="bottom"/>
          </w:tcPr>
          <w:p w14:paraId="08ED2085" w14:textId="77777777" w:rsidR="006D56D2" w:rsidRPr="0086605F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05404C" w14:textId="1A6758D7" w:rsidR="006D56D2" w:rsidRPr="0086605F" w:rsidRDefault="00EB3A2A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482</w:t>
            </w:r>
          </w:p>
        </w:tc>
        <w:tc>
          <w:tcPr>
            <w:tcW w:w="270" w:type="dxa"/>
            <w:vAlign w:val="bottom"/>
          </w:tcPr>
          <w:p w14:paraId="40805D01" w14:textId="77777777" w:rsidR="006D56D2" w:rsidRPr="0086605F" w:rsidRDefault="006D56D2" w:rsidP="004C56F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177CCE73" w14:textId="5F5DC677" w:rsidR="006D56D2" w:rsidRPr="0086605F" w:rsidRDefault="00EB3A2A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hanging="99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151,791</w:t>
            </w:r>
          </w:p>
        </w:tc>
        <w:tc>
          <w:tcPr>
            <w:tcW w:w="270" w:type="dxa"/>
            <w:vAlign w:val="bottom"/>
          </w:tcPr>
          <w:p w14:paraId="2A08D883" w14:textId="77777777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bottom w:val="single" w:sz="4" w:space="0" w:color="auto"/>
            </w:tcBorders>
            <w:vAlign w:val="bottom"/>
          </w:tcPr>
          <w:p w14:paraId="3066DF0D" w14:textId="317AF962" w:rsidR="006D56D2" w:rsidRPr="0086605F" w:rsidRDefault="00EB3A2A" w:rsidP="005A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3,325,636</w:t>
            </w:r>
          </w:p>
        </w:tc>
      </w:tr>
      <w:tr w:rsidR="006D56D2" w:rsidRPr="0086605F" w14:paraId="3323F38D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72A361FA" w14:textId="77777777" w:rsidR="006D56D2" w:rsidRPr="0086605F" w:rsidRDefault="006D56D2" w:rsidP="004C56F7">
            <w:pPr>
              <w:ind w:hanging="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0F2B5AD" w14:textId="77777777" w:rsidR="006D56D2" w:rsidRPr="0086605F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F4C7" w14:textId="3C469209" w:rsidR="006D56D2" w:rsidRPr="0086605F" w:rsidRDefault="001335E6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90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967,418</w:t>
            </w:r>
          </w:p>
        </w:tc>
        <w:tc>
          <w:tcPr>
            <w:tcW w:w="270" w:type="dxa"/>
            <w:vAlign w:val="bottom"/>
          </w:tcPr>
          <w:p w14:paraId="138FE31C" w14:textId="2DC1DB1F" w:rsidR="006D56D2" w:rsidRPr="0086605F" w:rsidRDefault="006D56D2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71"/>
              </w:tabs>
              <w:ind w:left="-108" w:right="-90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05914" w14:textId="50488855" w:rsidR="006D56D2" w:rsidRPr="0086605F" w:rsidRDefault="001335E6" w:rsidP="006E09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62"/>
              </w:tabs>
              <w:ind w:left="-108" w:right="-90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2,284,213</w:t>
            </w:r>
          </w:p>
        </w:tc>
        <w:tc>
          <w:tcPr>
            <w:tcW w:w="270" w:type="dxa"/>
            <w:vAlign w:val="bottom"/>
          </w:tcPr>
          <w:p w14:paraId="2BD64D0E" w14:textId="77777777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B5108" w14:textId="056570FB" w:rsidR="006D56D2" w:rsidRPr="0086605F" w:rsidRDefault="001335E6" w:rsidP="006E09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3"/>
              </w:tabs>
              <w:ind w:left="-108" w:right="-293" w:firstLine="5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</w:t>
            </w:r>
            <w:r w:rsidR="00A7232C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6E0985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1D00825D" w14:textId="6C121DFC" w:rsidR="006D56D2" w:rsidRPr="0086605F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5F756" w14:textId="75A7B104" w:rsidR="006D56D2" w:rsidRPr="0086605F" w:rsidRDefault="001335E6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70" w:type="dxa"/>
            <w:vAlign w:val="bottom"/>
          </w:tcPr>
          <w:p w14:paraId="0F3E7802" w14:textId="77777777" w:rsidR="006D56D2" w:rsidRPr="0086605F" w:rsidRDefault="006D56D2" w:rsidP="004C56F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EAF6E" w14:textId="0197D187" w:rsidR="006D56D2" w:rsidRPr="0086605F" w:rsidRDefault="001335E6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hanging="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151,791</w:t>
            </w:r>
          </w:p>
        </w:tc>
        <w:tc>
          <w:tcPr>
            <w:tcW w:w="270" w:type="dxa"/>
            <w:vAlign w:val="bottom"/>
          </w:tcPr>
          <w:p w14:paraId="7EECEC78" w14:textId="77777777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8ABCE" w14:textId="68E91F4B" w:rsidR="006D56D2" w:rsidRPr="0086605F" w:rsidRDefault="001335E6" w:rsidP="005A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3,461,614</w:t>
            </w:r>
          </w:p>
        </w:tc>
      </w:tr>
      <w:tr w:rsidR="006D56D2" w:rsidRPr="0086605F" w14:paraId="2FA6E691" w14:textId="77777777" w:rsidTr="00BE7B91">
        <w:trPr>
          <w:cantSplit/>
          <w:trHeight w:hRule="exact" w:val="144"/>
        </w:trPr>
        <w:tc>
          <w:tcPr>
            <w:tcW w:w="4228" w:type="dxa"/>
            <w:vAlign w:val="bottom"/>
          </w:tcPr>
          <w:p w14:paraId="0543296A" w14:textId="77777777" w:rsidR="006D56D2" w:rsidRPr="0086605F" w:rsidRDefault="006D56D2" w:rsidP="004C56F7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C987C07" w14:textId="77777777" w:rsidR="006D56D2" w:rsidRPr="0086605F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17B7023F" w14:textId="77777777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8EEA30" w14:textId="765E38D4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00DB256A" w14:textId="1208681D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36F333" w14:textId="77777777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3B713513" w14:textId="77777777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0E002F" w14:textId="77777777" w:rsidR="006D56D2" w:rsidRPr="0086605F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29BC3B" w14:textId="77777777" w:rsidR="006D56D2" w:rsidRPr="0086605F" w:rsidRDefault="006D56D2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26DCE9" w14:textId="77777777" w:rsidR="006D56D2" w:rsidRPr="0086605F" w:rsidRDefault="006D56D2" w:rsidP="004C56F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32F57B79" w14:textId="77777777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8EA238" w14:textId="77777777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10F20498" w14:textId="77777777" w:rsidR="006D56D2" w:rsidRPr="0086605F" w:rsidRDefault="006D56D2" w:rsidP="005A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6D2" w:rsidRPr="0086605F" w14:paraId="249B6F86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30E8125E" w14:textId="402F16B0" w:rsidR="006D56D2" w:rsidRPr="0086605F" w:rsidRDefault="00C418B0" w:rsidP="004C56F7">
            <w:pPr>
              <w:spacing w:line="240" w:lineRule="auto"/>
              <w:ind w:right="-411" w:hanging="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329A4"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2157F7E" w14:textId="77777777" w:rsidR="006D56D2" w:rsidRPr="0086605F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78AD7928" w14:textId="77777777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26A9DD" w14:textId="62DDF92F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1DC8F714" w14:textId="70BB227B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BB8472" w14:textId="77777777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F7FBDC0" w14:textId="77777777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9F41B1" w14:textId="77777777" w:rsidR="006D56D2" w:rsidRPr="0086605F" w:rsidRDefault="006D56D2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A8266C" w14:textId="77777777" w:rsidR="006D56D2" w:rsidRPr="0086605F" w:rsidRDefault="006D56D2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D6F8A4" w14:textId="77777777" w:rsidR="006D56D2" w:rsidRPr="0086605F" w:rsidRDefault="006D56D2" w:rsidP="004C56F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3D0D8BA3" w14:textId="77777777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B2C0CF" w14:textId="77777777" w:rsidR="006D56D2" w:rsidRPr="0086605F" w:rsidRDefault="006D56D2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239BA1D0" w14:textId="77777777" w:rsidR="006D56D2" w:rsidRPr="0086605F" w:rsidRDefault="006D56D2" w:rsidP="005A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05BC" w:rsidRPr="0086605F" w14:paraId="4D3D18FE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4E4E2A51" w14:textId="57B94064" w:rsidR="003E05BC" w:rsidRPr="0086605F" w:rsidRDefault="003E05BC" w:rsidP="004C56F7">
            <w:pPr>
              <w:spacing w:line="240" w:lineRule="auto"/>
              <w:ind w:right="-411" w:hanging="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สัญญาเช่ากับบริษัท</w:t>
            </w:r>
            <w:r w:rsidR="003225F4" w:rsidRPr="0086605F">
              <w:rPr>
                <w:rFonts w:ascii="Angsana New" w:hAnsi="Angsana New" w:cs="Angsana New"/>
                <w:sz w:val="30"/>
                <w:szCs w:val="30"/>
                <w:cs/>
              </w:rPr>
              <w:t>ให้เช่า</w:t>
            </w:r>
            <w:r w:rsidR="003225F4"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ทรัพย์สินแบบเช่าเงินทุน</w:t>
            </w:r>
          </w:p>
        </w:tc>
        <w:tc>
          <w:tcPr>
            <w:tcW w:w="270" w:type="dxa"/>
            <w:vAlign w:val="bottom"/>
          </w:tcPr>
          <w:p w14:paraId="27BA5153" w14:textId="77777777" w:rsidR="003E05BC" w:rsidRPr="0086605F" w:rsidRDefault="003E05BC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31CEA635" w14:textId="77777777" w:rsidR="003E05BC" w:rsidRPr="0086605F" w:rsidRDefault="003E05BC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CB1CEA" w14:textId="77777777" w:rsidR="003E05BC" w:rsidRPr="0086605F" w:rsidRDefault="003E05BC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0E2118CC" w14:textId="77777777" w:rsidR="003E05BC" w:rsidRPr="0086605F" w:rsidRDefault="003E05BC" w:rsidP="006E09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90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C11125" w14:textId="77777777" w:rsidR="003E05BC" w:rsidRPr="0086605F" w:rsidRDefault="003E05BC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7BB7369" w14:textId="77777777" w:rsidR="003E05BC" w:rsidRPr="0086605F" w:rsidRDefault="003E05BC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475B1C" w14:textId="77777777" w:rsidR="003E05BC" w:rsidRPr="0086605F" w:rsidRDefault="003E05BC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7F2474" w14:textId="77777777" w:rsidR="003E05BC" w:rsidRPr="0086605F" w:rsidRDefault="003E05BC" w:rsidP="005A1F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A64378" w14:textId="77777777" w:rsidR="003E05BC" w:rsidRPr="0086605F" w:rsidRDefault="003E05BC" w:rsidP="004C56F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3A771774" w14:textId="77777777" w:rsidR="003E05BC" w:rsidRPr="0086605F" w:rsidRDefault="003E05BC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CB9436" w14:textId="77777777" w:rsidR="003E05BC" w:rsidRPr="0086605F" w:rsidRDefault="003E05BC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6E0191A3" w14:textId="77777777" w:rsidR="003E05BC" w:rsidRPr="0086605F" w:rsidRDefault="003E05BC" w:rsidP="005A1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29A4" w:rsidRPr="0086605F" w14:paraId="72CD3B10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7A121BAD" w14:textId="34EA6DF7" w:rsidR="001329A4" w:rsidRPr="0086605F" w:rsidRDefault="001329A4" w:rsidP="003E05BC">
            <w:pPr>
              <w:spacing w:line="240" w:lineRule="auto"/>
              <w:ind w:left="252"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และสถาบันการเงิน</w:t>
            </w:r>
          </w:p>
        </w:tc>
        <w:tc>
          <w:tcPr>
            <w:tcW w:w="270" w:type="dxa"/>
            <w:vAlign w:val="bottom"/>
          </w:tcPr>
          <w:p w14:paraId="23BCBE4D" w14:textId="77777777" w:rsidR="001329A4" w:rsidRPr="0086605F" w:rsidRDefault="001329A4" w:rsidP="00132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99A6415" w14:textId="319D7AEE" w:rsidR="001329A4" w:rsidRPr="0086605F" w:rsidRDefault="001329A4" w:rsidP="00132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86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7187F3E" w14:textId="320DE1C0" w:rsidR="001329A4" w:rsidRPr="0086605F" w:rsidRDefault="001329A4" w:rsidP="00132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ind w:left="-10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1ADD4C98" w14:textId="6CB69D43" w:rsidR="001329A4" w:rsidRPr="0086605F" w:rsidRDefault="001329A4" w:rsidP="00A740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6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101,142</w:t>
            </w:r>
          </w:p>
        </w:tc>
        <w:tc>
          <w:tcPr>
            <w:tcW w:w="270" w:type="dxa"/>
            <w:vAlign w:val="bottom"/>
          </w:tcPr>
          <w:p w14:paraId="36D014AC" w14:textId="77777777" w:rsidR="001329A4" w:rsidRPr="0086605F" w:rsidRDefault="001329A4" w:rsidP="00132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DA2479A" w14:textId="57D292FF" w:rsidR="001329A4" w:rsidRPr="0086605F" w:rsidRDefault="008D01D3" w:rsidP="001D588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3"/>
              </w:tabs>
              <w:ind w:left="-108" w:right="-293" w:firstLine="54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93,79</w:t>
            </w:r>
            <w:r w:rsidR="00EA53CB" w:rsidRPr="0086605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45A1BD0E" w14:textId="77777777" w:rsidR="001329A4" w:rsidRPr="0086605F" w:rsidRDefault="001329A4" w:rsidP="00132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DEA151" w14:textId="642A0787" w:rsidR="001329A4" w:rsidRPr="0086605F" w:rsidRDefault="001329A4" w:rsidP="00132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ind w:left="-108" w:right="-56" w:firstLine="54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FDF9B75" w14:textId="77777777" w:rsidR="001329A4" w:rsidRPr="0086605F" w:rsidRDefault="001329A4" w:rsidP="001329A4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005BBB16" w14:textId="4501EB04" w:rsidR="001329A4" w:rsidRPr="0086605F" w:rsidRDefault="001329A4" w:rsidP="00132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hanging="99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10,044</w:t>
            </w:r>
          </w:p>
        </w:tc>
        <w:tc>
          <w:tcPr>
            <w:tcW w:w="270" w:type="dxa"/>
            <w:vAlign w:val="bottom"/>
          </w:tcPr>
          <w:p w14:paraId="5A24FDD4" w14:textId="77777777" w:rsidR="001329A4" w:rsidRPr="0086605F" w:rsidRDefault="001329A4" w:rsidP="00132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582A88C1" w14:textId="6BB9EE81" w:rsidR="001329A4" w:rsidRPr="0086605F" w:rsidRDefault="008D01D3" w:rsidP="00132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204,98</w:t>
            </w:r>
            <w:r w:rsidR="00EA53CB" w:rsidRPr="0086605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329A4" w:rsidRPr="0086605F" w14:paraId="09007F57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465FC4AE" w14:textId="77777777" w:rsidR="001329A4" w:rsidRPr="0086605F" w:rsidRDefault="001329A4" w:rsidP="001329A4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สัญญาเช่ากับบุคคลหรือกิจการอื่น</w:t>
            </w:r>
          </w:p>
        </w:tc>
        <w:tc>
          <w:tcPr>
            <w:tcW w:w="270" w:type="dxa"/>
            <w:vAlign w:val="bottom"/>
          </w:tcPr>
          <w:p w14:paraId="63092864" w14:textId="77777777" w:rsidR="001329A4" w:rsidRPr="0086605F" w:rsidRDefault="001329A4" w:rsidP="00132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18D1780" w14:textId="2AB8B1F7" w:rsidR="001329A4" w:rsidRPr="0086605F" w:rsidRDefault="001329A4" w:rsidP="00132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86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531,652</w:t>
            </w:r>
          </w:p>
        </w:tc>
        <w:tc>
          <w:tcPr>
            <w:tcW w:w="270" w:type="dxa"/>
            <w:vAlign w:val="bottom"/>
          </w:tcPr>
          <w:p w14:paraId="31E1AA76" w14:textId="12FE5199" w:rsidR="001329A4" w:rsidRPr="0086605F" w:rsidRDefault="001329A4" w:rsidP="00132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ind w:left="-10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715F74B8" w14:textId="53E40112" w:rsidR="001329A4" w:rsidRPr="0086605F" w:rsidRDefault="001329A4" w:rsidP="00132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left="-108" w:right="69" w:firstLine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4,041,279</w:t>
            </w:r>
          </w:p>
        </w:tc>
        <w:tc>
          <w:tcPr>
            <w:tcW w:w="270" w:type="dxa"/>
            <w:vAlign w:val="bottom"/>
          </w:tcPr>
          <w:p w14:paraId="760DA25D" w14:textId="77777777" w:rsidR="001329A4" w:rsidRPr="0086605F" w:rsidRDefault="001329A4" w:rsidP="00132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A5A00A2" w14:textId="2F56AAE7" w:rsidR="001329A4" w:rsidRPr="0086605F" w:rsidRDefault="001329A4" w:rsidP="00DE37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6"/>
              </w:tabs>
              <w:ind w:left="-108" w:right="-293" w:firstLine="54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D71BBE" w14:textId="77777777" w:rsidR="001329A4" w:rsidRPr="0086605F" w:rsidRDefault="001329A4" w:rsidP="00132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504082" w14:textId="62B09F9E" w:rsidR="001329A4" w:rsidRPr="0086605F" w:rsidRDefault="001329A4" w:rsidP="00132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2,874</w:t>
            </w:r>
          </w:p>
        </w:tc>
        <w:tc>
          <w:tcPr>
            <w:tcW w:w="270" w:type="dxa"/>
            <w:vAlign w:val="bottom"/>
          </w:tcPr>
          <w:p w14:paraId="1DC79811" w14:textId="77777777" w:rsidR="001329A4" w:rsidRPr="0086605F" w:rsidRDefault="001329A4" w:rsidP="001329A4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0D2179AE" w14:textId="671B9054" w:rsidR="001329A4" w:rsidRPr="0086605F" w:rsidRDefault="001329A4" w:rsidP="00132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hanging="99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134,862</w:t>
            </w:r>
          </w:p>
        </w:tc>
        <w:tc>
          <w:tcPr>
            <w:tcW w:w="270" w:type="dxa"/>
            <w:vAlign w:val="bottom"/>
          </w:tcPr>
          <w:p w14:paraId="5845AFD9" w14:textId="77777777" w:rsidR="001329A4" w:rsidRPr="0086605F" w:rsidRDefault="001329A4" w:rsidP="00132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bottom w:val="single" w:sz="4" w:space="0" w:color="auto"/>
            </w:tcBorders>
            <w:vAlign w:val="bottom"/>
          </w:tcPr>
          <w:p w14:paraId="0477F50C" w14:textId="7C47828C" w:rsidR="001329A4" w:rsidRPr="0086605F" w:rsidRDefault="001329A4" w:rsidP="00132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4,710,667</w:t>
            </w:r>
          </w:p>
        </w:tc>
      </w:tr>
      <w:tr w:rsidR="001329A4" w:rsidRPr="0086605F" w14:paraId="78D4118D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7321E5FF" w14:textId="77777777" w:rsidR="001329A4" w:rsidRPr="0086605F" w:rsidRDefault="001329A4" w:rsidP="001329A4">
            <w:pPr>
              <w:ind w:hanging="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76816D15" w14:textId="29925C4C" w:rsidR="001329A4" w:rsidRPr="0086605F" w:rsidRDefault="001329A4" w:rsidP="00132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EC7DF" w14:textId="0451D122" w:rsidR="001329A4" w:rsidRPr="0086605F" w:rsidRDefault="001329A4" w:rsidP="00132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531,652</w:t>
            </w:r>
          </w:p>
        </w:tc>
        <w:tc>
          <w:tcPr>
            <w:tcW w:w="270" w:type="dxa"/>
            <w:vAlign w:val="bottom"/>
          </w:tcPr>
          <w:p w14:paraId="179B9961" w14:textId="6404DCAA" w:rsidR="001329A4" w:rsidRPr="0086605F" w:rsidRDefault="001329A4" w:rsidP="00132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ind w:left="-10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2ABCC" w14:textId="513258F6" w:rsidR="001329A4" w:rsidRPr="0086605F" w:rsidRDefault="001329A4" w:rsidP="00132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71"/>
              </w:tabs>
              <w:ind w:left="-108" w:right="69" w:firstLine="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4,142,421</w:t>
            </w:r>
          </w:p>
        </w:tc>
        <w:tc>
          <w:tcPr>
            <w:tcW w:w="270" w:type="dxa"/>
            <w:vAlign w:val="bottom"/>
          </w:tcPr>
          <w:p w14:paraId="3EC5A3FA" w14:textId="77777777" w:rsidR="001329A4" w:rsidRPr="0086605F" w:rsidRDefault="001329A4" w:rsidP="00132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06E13" w14:textId="734163EE" w:rsidR="001329A4" w:rsidRPr="0086605F" w:rsidRDefault="00DE3724" w:rsidP="00DE37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3"/>
              </w:tabs>
              <w:ind w:left="-108" w:right="-293" w:firstLine="5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93,799</w:t>
            </w:r>
          </w:p>
        </w:tc>
        <w:tc>
          <w:tcPr>
            <w:tcW w:w="270" w:type="dxa"/>
            <w:vAlign w:val="bottom"/>
          </w:tcPr>
          <w:p w14:paraId="203B8155" w14:textId="77777777" w:rsidR="001329A4" w:rsidRPr="0086605F" w:rsidRDefault="001329A4" w:rsidP="00132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60" w:lineRule="exact"/>
              <w:ind w:left="-1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D56B9" w14:textId="608EA420" w:rsidR="001329A4" w:rsidRPr="0086605F" w:rsidRDefault="001329A4" w:rsidP="00132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ind w:left="-108" w:right="-90" w:firstLine="5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2,874</w:t>
            </w:r>
          </w:p>
        </w:tc>
        <w:tc>
          <w:tcPr>
            <w:tcW w:w="270" w:type="dxa"/>
            <w:vAlign w:val="bottom"/>
          </w:tcPr>
          <w:p w14:paraId="3754BD91" w14:textId="77777777" w:rsidR="001329A4" w:rsidRPr="0086605F" w:rsidRDefault="001329A4" w:rsidP="001329A4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92CA8" w14:textId="0B3AAED8" w:rsidR="001329A4" w:rsidRPr="0086605F" w:rsidRDefault="001329A4" w:rsidP="00132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hanging="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144,906</w:t>
            </w:r>
          </w:p>
        </w:tc>
        <w:tc>
          <w:tcPr>
            <w:tcW w:w="270" w:type="dxa"/>
            <w:vAlign w:val="bottom"/>
          </w:tcPr>
          <w:p w14:paraId="1A32FFBA" w14:textId="77777777" w:rsidR="001329A4" w:rsidRPr="0086605F" w:rsidRDefault="001329A4" w:rsidP="001329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93C1E" w14:textId="2B387E4A" w:rsidR="001329A4" w:rsidRPr="0086605F" w:rsidRDefault="008D01D3" w:rsidP="00132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4,915,65</w:t>
            </w:r>
            <w:r w:rsidR="00EA53CB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73AA5BB9" w14:textId="77777777" w:rsidR="00BE7B91" w:rsidRPr="00D3194D" w:rsidRDefault="00BE7B91" w:rsidP="00D3194D">
      <w:pPr>
        <w:spacing w:line="240" w:lineRule="auto"/>
        <w:rPr>
          <w:sz w:val="2"/>
          <w:szCs w:val="2"/>
        </w:rPr>
      </w:pPr>
    </w:p>
    <w:tbl>
      <w:tblPr>
        <w:tblW w:w="1404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4228"/>
        <w:gridCol w:w="272"/>
        <w:gridCol w:w="2160"/>
        <w:gridCol w:w="270"/>
        <w:gridCol w:w="2250"/>
        <w:gridCol w:w="271"/>
        <w:gridCol w:w="2160"/>
        <w:gridCol w:w="270"/>
        <w:gridCol w:w="2159"/>
      </w:tblGrid>
      <w:tr w:rsidR="00541480" w:rsidRPr="0086605F" w14:paraId="036EC300" w14:textId="77777777" w:rsidTr="00BE7B91">
        <w:trPr>
          <w:cantSplit/>
          <w:trHeight w:val="144"/>
        </w:trPr>
        <w:tc>
          <w:tcPr>
            <w:tcW w:w="4228" w:type="dxa"/>
          </w:tcPr>
          <w:p w14:paraId="28AD296E" w14:textId="77777777" w:rsidR="00541480" w:rsidRPr="0086605F" w:rsidRDefault="00541480" w:rsidP="00E9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7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61B38DB" w14:textId="77777777" w:rsidR="00541480" w:rsidRPr="0086605F" w:rsidRDefault="00541480" w:rsidP="00E97C8C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7"/>
            <w:vAlign w:val="bottom"/>
          </w:tcPr>
          <w:p w14:paraId="33D81372" w14:textId="17485909" w:rsidR="00541480" w:rsidRPr="0086605F" w:rsidRDefault="00541480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E7B91" w:rsidRPr="0086605F" w14:paraId="4A527F42" w14:textId="77777777" w:rsidTr="00BE7B91">
        <w:trPr>
          <w:cantSplit/>
          <w:trHeight w:val="144"/>
        </w:trPr>
        <w:tc>
          <w:tcPr>
            <w:tcW w:w="4228" w:type="dxa"/>
          </w:tcPr>
          <w:p w14:paraId="5BAE4E70" w14:textId="77777777" w:rsidR="00541480" w:rsidRPr="0086605F" w:rsidRDefault="00541480" w:rsidP="00E9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7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904118D" w14:textId="77777777" w:rsidR="00541480" w:rsidRPr="0086605F" w:rsidRDefault="00541480" w:rsidP="00E97C8C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3C223985" w14:textId="796580C5" w:rsidR="00541480" w:rsidRPr="0086605F" w:rsidRDefault="00541480" w:rsidP="00E97C8C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05815B" w14:textId="77777777" w:rsidR="00541480" w:rsidRPr="0086605F" w:rsidRDefault="00541480" w:rsidP="00541480">
            <w:pPr>
              <w:ind w:left="-19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08B978BD" w14:textId="77777777" w:rsidR="00541480" w:rsidRPr="0086605F" w:rsidRDefault="00541480" w:rsidP="00E97C8C">
            <w:pPr>
              <w:ind w:left="-117" w:right="-8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1" w:type="dxa"/>
            <w:vAlign w:val="bottom"/>
          </w:tcPr>
          <w:p w14:paraId="4E59B104" w14:textId="77777777" w:rsidR="00541480" w:rsidRPr="0086605F" w:rsidRDefault="00541480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61E8D5CB" w14:textId="77777777" w:rsidR="00541480" w:rsidRPr="0086605F" w:rsidRDefault="00541480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C5EC9CD" w14:textId="77777777" w:rsidR="00541480" w:rsidRPr="0086605F" w:rsidRDefault="00541480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9" w:type="dxa"/>
            <w:vAlign w:val="bottom"/>
          </w:tcPr>
          <w:p w14:paraId="1B709D62" w14:textId="77777777" w:rsidR="00541480" w:rsidRPr="0086605F" w:rsidRDefault="00541480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7B91" w:rsidRPr="0086605F" w14:paraId="6E67A2DC" w14:textId="77777777" w:rsidTr="00BE7B91">
        <w:trPr>
          <w:cantSplit/>
          <w:trHeight w:val="144"/>
        </w:trPr>
        <w:tc>
          <w:tcPr>
            <w:tcW w:w="4228" w:type="dxa"/>
          </w:tcPr>
          <w:p w14:paraId="59E8EBD4" w14:textId="77777777" w:rsidR="00541480" w:rsidRPr="0086605F" w:rsidRDefault="00541480" w:rsidP="00E97C8C">
            <w:pPr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57AC1096" w14:textId="77777777" w:rsidR="00541480" w:rsidRPr="0086605F" w:rsidRDefault="00541480" w:rsidP="00E97C8C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7F052BE5" w14:textId="71515508" w:rsidR="00541480" w:rsidRPr="0086605F" w:rsidRDefault="00541480" w:rsidP="00E97C8C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71F57E" w14:textId="77777777" w:rsidR="00541480" w:rsidRPr="0086605F" w:rsidRDefault="00541480" w:rsidP="00541480">
            <w:pPr>
              <w:ind w:left="-293" w:right="-90" w:hanging="27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1E008D41" w14:textId="77777777" w:rsidR="00541480" w:rsidRPr="0086605F" w:rsidRDefault="00541480" w:rsidP="00E97C8C">
            <w:pPr>
              <w:ind w:left="-117" w:right="-8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1" w:type="dxa"/>
            <w:vAlign w:val="bottom"/>
          </w:tcPr>
          <w:p w14:paraId="1637B974" w14:textId="77777777" w:rsidR="00541480" w:rsidRPr="0086605F" w:rsidRDefault="00541480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72D24B83" w14:textId="77777777" w:rsidR="00541480" w:rsidRPr="0086605F" w:rsidRDefault="00541480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8A7DF86" w14:textId="77777777" w:rsidR="00541480" w:rsidRPr="0086605F" w:rsidRDefault="00541480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9" w:type="dxa"/>
            <w:vAlign w:val="bottom"/>
          </w:tcPr>
          <w:p w14:paraId="2B36BFC5" w14:textId="77777777" w:rsidR="00541480" w:rsidRPr="0086605F" w:rsidRDefault="00541480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7B91" w:rsidRPr="0086605F" w14:paraId="4543B63C" w14:textId="77777777" w:rsidTr="00BE7B91">
        <w:trPr>
          <w:cantSplit/>
          <w:trHeight w:val="144"/>
        </w:trPr>
        <w:tc>
          <w:tcPr>
            <w:tcW w:w="4228" w:type="dxa"/>
          </w:tcPr>
          <w:p w14:paraId="18DFB7E7" w14:textId="77777777" w:rsidR="00541480" w:rsidRPr="0086605F" w:rsidRDefault="00541480" w:rsidP="00E97C8C">
            <w:pPr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599ED4A2" w14:textId="77777777" w:rsidR="00541480" w:rsidRPr="0086605F" w:rsidRDefault="00541480" w:rsidP="00E97C8C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3D504223" w14:textId="077D69D2" w:rsidR="00541480" w:rsidRPr="0086605F" w:rsidRDefault="00067392" w:rsidP="00E97C8C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  <w:r w:rsidR="00867D99"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  <w:vAlign w:val="bottom"/>
          </w:tcPr>
          <w:p w14:paraId="4B061926" w14:textId="77777777" w:rsidR="00541480" w:rsidRPr="0086605F" w:rsidRDefault="00541480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21101A38" w14:textId="77777777" w:rsidR="00541480" w:rsidRPr="0086605F" w:rsidRDefault="00541480" w:rsidP="00E97C8C">
            <w:pPr>
              <w:ind w:left="-117" w:right="-8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1" w:type="dxa"/>
            <w:vAlign w:val="bottom"/>
          </w:tcPr>
          <w:p w14:paraId="01CA9F1A" w14:textId="77777777" w:rsidR="00541480" w:rsidRPr="0086605F" w:rsidRDefault="00541480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55466A3B" w14:textId="77777777" w:rsidR="00541480" w:rsidRPr="0086605F" w:rsidRDefault="00541480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96645B6" w14:textId="77777777" w:rsidR="00541480" w:rsidRPr="0086605F" w:rsidRDefault="00541480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9" w:type="dxa"/>
            <w:vAlign w:val="bottom"/>
          </w:tcPr>
          <w:p w14:paraId="338D0D4B" w14:textId="77777777" w:rsidR="00541480" w:rsidRPr="0086605F" w:rsidRDefault="00541480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7B91" w:rsidRPr="0086605F" w14:paraId="22386E95" w14:textId="77777777" w:rsidTr="00BE7B91">
        <w:trPr>
          <w:cantSplit/>
          <w:trHeight w:val="144"/>
        </w:trPr>
        <w:tc>
          <w:tcPr>
            <w:tcW w:w="4228" w:type="dxa"/>
          </w:tcPr>
          <w:p w14:paraId="51B2FA48" w14:textId="77777777" w:rsidR="00541480" w:rsidRPr="0086605F" w:rsidRDefault="00541480" w:rsidP="00E97C8C">
            <w:pPr>
              <w:spacing w:line="360" w:lineRule="exact"/>
              <w:ind w:left="-110" w:right="-90" w:firstLine="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A3877DE" w14:textId="77777777" w:rsidR="00541480" w:rsidRPr="0086605F" w:rsidRDefault="00541480" w:rsidP="00E97C8C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435B6613" w14:textId="03C360CE" w:rsidR="00541480" w:rsidRPr="0086605F" w:rsidRDefault="003349F3" w:rsidP="00E97C8C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2467CC5B" w14:textId="77777777" w:rsidR="00541480" w:rsidRPr="0086605F" w:rsidRDefault="00541480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5E96FEBD" w14:textId="77777777" w:rsidR="00541480" w:rsidRPr="0086605F" w:rsidRDefault="00541480" w:rsidP="00E97C8C">
            <w:pPr>
              <w:ind w:left="-117" w:right="-8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  <w:vAlign w:val="bottom"/>
          </w:tcPr>
          <w:p w14:paraId="61B78202" w14:textId="77777777" w:rsidR="00541480" w:rsidRPr="0086605F" w:rsidRDefault="00541480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58036F66" w14:textId="77777777" w:rsidR="00541480" w:rsidRPr="0086605F" w:rsidRDefault="00541480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6D592BE" w14:textId="77777777" w:rsidR="00541480" w:rsidRPr="0086605F" w:rsidRDefault="00541480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9" w:type="dxa"/>
            <w:vAlign w:val="bottom"/>
          </w:tcPr>
          <w:p w14:paraId="1A6B5213" w14:textId="77777777" w:rsidR="00541480" w:rsidRPr="0086605F" w:rsidRDefault="00541480" w:rsidP="00E97C8C">
            <w:pPr>
              <w:tabs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541480" w:rsidRPr="0086605F" w14:paraId="75DBDCD0" w14:textId="77777777" w:rsidTr="00BE7B91">
        <w:trPr>
          <w:cantSplit/>
          <w:trHeight w:val="144"/>
        </w:trPr>
        <w:tc>
          <w:tcPr>
            <w:tcW w:w="4228" w:type="dxa"/>
          </w:tcPr>
          <w:p w14:paraId="4D8483EC" w14:textId="77777777" w:rsidR="00541480" w:rsidRPr="0086605F" w:rsidRDefault="00541480" w:rsidP="00E97C8C">
            <w:pPr>
              <w:spacing w:line="360" w:lineRule="exact"/>
              <w:ind w:left="-110" w:right="-90" w:firstLine="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FC5C233" w14:textId="77777777" w:rsidR="00541480" w:rsidRPr="0086605F" w:rsidRDefault="00541480" w:rsidP="00E97C8C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7"/>
            <w:vAlign w:val="bottom"/>
          </w:tcPr>
          <w:p w14:paraId="642B8D62" w14:textId="6B6A3F9E" w:rsidR="00541480" w:rsidRPr="0086605F" w:rsidRDefault="00541480" w:rsidP="00E97C8C">
            <w:pPr>
              <w:tabs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7B91" w:rsidRPr="0086605F" w14:paraId="60F4F331" w14:textId="77777777" w:rsidTr="00BE7B91">
        <w:trPr>
          <w:cantSplit/>
          <w:trHeight w:val="144"/>
        </w:trPr>
        <w:tc>
          <w:tcPr>
            <w:tcW w:w="4228" w:type="dxa"/>
          </w:tcPr>
          <w:p w14:paraId="1AE793BD" w14:textId="279DF1BA" w:rsidR="00541480" w:rsidRPr="0086605F" w:rsidRDefault="00541480" w:rsidP="00270EF8">
            <w:pPr>
              <w:tabs>
                <w:tab w:val="clear" w:pos="227"/>
                <w:tab w:val="left" w:pos="0"/>
              </w:tabs>
              <w:spacing w:line="240" w:lineRule="auto"/>
              <w:ind w:right="-4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2" w:type="dxa"/>
          </w:tcPr>
          <w:p w14:paraId="411B7959" w14:textId="77777777" w:rsidR="00541480" w:rsidRPr="0086605F" w:rsidRDefault="00541480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60B344E" w14:textId="77777777" w:rsidR="00541480" w:rsidRPr="0086605F" w:rsidRDefault="00541480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28089" w14:textId="77777777" w:rsidR="00541480" w:rsidRPr="0086605F" w:rsidRDefault="00541480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1CC4C27" w14:textId="77777777" w:rsidR="00541480" w:rsidRPr="0086605F" w:rsidRDefault="00541480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59279D7" w14:textId="77777777" w:rsidR="00541480" w:rsidRPr="0086605F" w:rsidRDefault="00541480" w:rsidP="00E97C8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F5908BF" w14:textId="77777777" w:rsidR="00541480" w:rsidRPr="0086605F" w:rsidRDefault="00541480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1407C" w14:textId="77777777" w:rsidR="00541480" w:rsidRPr="0086605F" w:rsidRDefault="00541480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6C039841" w14:textId="77777777" w:rsidR="00541480" w:rsidRPr="0086605F" w:rsidRDefault="00541480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1480" w:rsidRPr="0086605F" w14:paraId="312F95F4" w14:textId="77777777" w:rsidTr="00BE7B91">
        <w:trPr>
          <w:cantSplit/>
          <w:trHeight w:val="144"/>
        </w:trPr>
        <w:tc>
          <w:tcPr>
            <w:tcW w:w="4228" w:type="dxa"/>
          </w:tcPr>
          <w:p w14:paraId="150061A0" w14:textId="77777777" w:rsidR="00541480" w:rsidRPr="0086605F" w:rsidRDefault="00541480" w:rsidP="00E97C8C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สัญญาเช่ากับบุคคลหรือกิจการอื่น</w:t>
            </w:r>
          </w:p>
        </w:tc>
        <w:tc>
          <w:tcPr>
            <w:tcW w:w="272" w:type="dxa"/>
          </w:tcPr>
          <w:p w14:paraId="4AADF637" w14:textId="77777777" w:rsidR="00541480" w:rsidRPr="0086605F" w:rsidRDefault="00541480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ECB7393" w14:textId="391AC443" w:rsidR="00541480" w:rsidRPr="0086605F" w:rsidRDefault="00541480" w:rsidP="00BE7B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18,073</w:t>
            </w:r>
          </w:p>
        </w:tc>
        <w:tc>
          <w:tcPr>
            <w:tcW w:w="270" w:type="dxa"/>
          </w:tcPr>
          <w:p w14:paraId="2E1D8ED8" w14:textId="77777777" w:rsidR="00541480" w:rsidRPr="0086605F" w:rsidRDefault="00541480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D3DC013" w14:textId="40186463" w:rsidR="00541480" w:rsidRPr="0086605F" w:rsidRDefault="00541480" w:rsidP="005414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482</w:t>
            </w:r>
          </w:p>
        </w:tc>
        <w:tc>
          <w:tcPr>
            <w:tcW w:w="271" w:type="dxa"/>
          </w:tcPr>
          <w:p w14:paraId="64FE6939" w14:textId="77777777" w:rsidR="00541480" w:rsidRPr="0086605F" w:rsidRDefault="00541480" w:rsidP="00E97C8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F17A51F" w14:textId="52511AE6" w:rsidR="00541480" w:rsidRPr="0086605F" w:rsidRDefault="00541480" w:rsidP="005414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23,822</w:t>
            </w:r>
          </w:p>
        </w:tc>
        <w:tc>
          <w:tcPr>
            <w:tcW w:w="270" w:type="dxa"/>
          </w:tcPr>
          <w:p w14:paraId="192661F1" w14:textId="77777777" w:rsidR="00541480" w:rsidRPr="0086605F" w:rsidRDefault="00541480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70881F8F" w14:textId="30D35133" w:rsidR="00541480" w:rsidRPr="0086605F" w:rsidRDefault="00541480" w:rsidP="005414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42,377</w:t>
            </w:r>
          </w:p>
        </w:tc>
      </w:tr>
      <w:tr w:rsidR="00541480" w:rsidRPr="0086605F" w14:paraId="16495960" w14:textId="77777777" w:rsidTr="00BE7B91">
        <w:trPr>
          <w:cantSplit/>
          <w:trHeight w:val="144"/>
        </w:trPr>
        <w:tc>
          <w:tcPr>
            <w:tcW w:w="4228" w:type="dxa"/>
          </w:tcPr>
          <w:p w14:paraId="099885CA" w14:textId="77777777" w:rsidR="00541480" w:rsidRPr="0086605F" w:rsidRDefault="00541480" w:rsidP="00F40F6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</w:tcPr>
          <w:p w14:paraId="3B51492F" w14:textId="77777777" w:rsidR="00541480" w:rsidRPr="0086605F" w:rsidRDefault="00541480" w:rsidP="00F40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38716FC2" w14:textId="660DCDC5" w:rsidR="00541480" w:rsidRPr="0086605F" w:rsidRDefault="00541480" w:rsidP="00BE7B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18,073</w:t>
            </w:r>
          </w:p>
        </w:tc>
        <w:tc>
          <w:tcPr>
            <w:tcW w:w="270" w:type="dxa"/>
          </w:tcPr>
          <w:p w14:paraId="72D93D97" w14:textId="77777777" w:rsidR="00541480" w:rsidRPr="0086605F" w:rsidRDefault="00541480" w:rsidP="00F40F6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7DCD6B63" w14:textId="7FFB3558" w:rsidR="00541480" w:rsidRPr="0086605F" w:rsidRDefault="00541480" w:rsidP="005414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71" w:type="dxa"/>
          </w:tcPr>
          <w:p w14:paraId="4C9DA73B" w14:textId="77777777" w:rsidR="00541480" w:rsidRPr="0086605F" w:rsidRDefault="00541480" w:rsidP="00F40F6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57255C6C" w14:textId="72A8E81F" w:rsidR="00541480" w:rsidRPr="0086605F" w:rsidRDefault="00541480" w:rsidP="005414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23,822</w:t>
            </w:r>
          </w:p>
        </w:tc>
        <w:tc>
          <w:tcPr>
            <w:tcW w:w="270" w:type="dxa"/>
          </w:tcPr>
          <w:p w14:paraId="4F577AD8" w14:textId="77777777" w:rsidR="00541480" w:rsidRPr="0086605F" w:rsidRDefault="00541480" w:rsidP="00F40F6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double" w:sz="4" w:space="0" w:color="auto"/>
            </w:tcBorders>
          </w:tcPr>
          <w:p w14:paraId="6A10819D" w14:textId="42C1D4CA" w:rsidR="00541480" w:rsidRPr="0086605F" w:rsidRDefault="00541480" w:rsidP="005414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42,377</w:t>
            </w:r>
          </w:p>
        </w:tc>
      </w:tr>
      <w:tr w:rsidR="00541480" w:rsidRPr="0086605F" w14:paraId="1BD54376" w14:textId="77777777" w:rsidTr="00BE7B91">
        <w:trPr>
          <w:cantSplit/>
          <w:trHeight w:val="144"/>
        </w:trPr>
        <w:tc>
          <w:tcPr>
            <w:tcW w:w="4228" w:type="dxa"/>
          </w:tcPr>
          <w:p w14:paraId="16F67C96" w14:textId="77777777" w:rsidR="00541480" w:rsidRPr="0086605F" w:rsidRDefault="00541480" w:rsidP="00F40F6C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09164FA0" w14:textId="77777777" w:rsidR="00541480" w:rsidRPr="0086605F" w:rsidRDefault="00541480" w:rsidP="00F40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37F96B64" w14:textId="77777777" w:rsidR="00541480" w:rsidRPr="0086605F" w:rsidRDefault="00541480" w:rsidP="00BE7B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9B2FE" w14:textId="77777777" w:rsidR="00541480" w:rsidRPr="0086605F" w:rsidRDefault="00541480" w:rsidP="00F40F6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386276F" w14:textId="77777777" w:rsidR="00541480" w:rsidRPr="0086605F" w:rsidRDefault="00541480" w:rsidP="005414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CA39388" w14:textId="77777777" w:rsidR="00541480" w:rsidRPr="0086605F" w:rsidRDefault="00541480" w:rsidP="00F40F6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6A5FA9D0" w14:textId="77777777" w:rsidR="00541480" w:rsidRPr="0086605F" w:rsidRDefault="00541480" w:rsidP="005414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026F7E" w14:textId="77777777" w:rsidR="00541480" w:rsidRPr="0086605F" w:rsidRDefault="00541480" w:rsidP="00F40F6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9" w:type="dxa"/>
          </w:tcPr>
          <w:p w14:paraId="3F7C3A4C" w14:textId="77777777" w:rsidR="00541480" w:rsidRPr="0086605F" w:rsidRDefault="00541480" w:rsidP="0054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after="0" w:line="360" w:lineRule="exact"/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41480" w:rsidRPr="0086605F" w14:paraId="6601BE15" w14:textId="77777777" w:rsidTr="00BE7B91">
        <w:trPr>
          <w:cantSplit/>
          <w:trHeight w:val="144"/>
        </w:trPr>
        <w:tc>
          <w:tcPr>
            <w:tcW w:w="4228" w:type="dxa"/>
          </w:tcPr>
          <w:p w14:paraId="5F89D524" w14:textId="0436D668" w:rsidR="00541480" w:rsidRPr="0086605F" w:rsidRDefault="00541480" w:rsidP="00F40F6C">
            <w:pPr>
              <w:spacing w:line="240" w:lineRule="auto"/>
              <w:ind w:right="-4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2" w:type="dxa"/>
          </w:tcPr>
          <w:p w14:paraId="45C2A6A9" w14:textId="77777777" w:rsidR="00541480" w:rsidRPr="0086605F" w:rsidRDefault="00541480" w:rsidP="00F40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7808067" w14:textId="77777777" w:rsidR="00541480" w:rsidRPr="0086605F" w:rsidRDefault="00541480" w:rsidP="00BE7B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CAD58B" w14:textId="77777777" w:rsidR="00541480" w:rsidRPr="0086605F" w:rsidRDefault="00541480" w:rsidP="00F40F6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0ADDAE3" w14:textId="77777777" w:rsidR="00541480" w:rsidRPr="0086605F" w:rsidRDefault="00541480" w:rsidP="005414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8B2F7E1" w14:textId="77777777" w:rsidR="00541480" w:rsidRPr="0086605F" w:rsidRDefault="00541480" w:rsidP="00F40F6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4DC3C2C" w14:textId="77777777" w:rsidR="00541480" w:rsidRPr="0086605F" w:rsidRDefault="00541480" w:rsidP="005414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FD17C3" w14:textId="77777777" w:rsidR="00541480" w:rsidRPr="0086605F" w:rsidRDefault="00541480" w:rsidP="00F40F6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1B855B06" w14:textId="77777777" w:rsidR="00541480" w:rsidRPr="0086605F" w:rsidRDefault="00541480" w:rsidP="0054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after="0" w:line="360" w:lineRule="exact"/>
              <w:ind w:left="-1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1480" w:rsidRPr="0086605F" w14:paraId="3B6FCA8F" w14:textId="77777777" w:rsidTr="00BE7B91">
        <w:trPr>
          <w:cantSplit/>
          <w:trHeight w:val="144"/>
        </w:trPr>
        <w:tc>
          <w:tcPr>
            <w:tcW w:w="4228" w:type="dxa"/>
          </w:tcPr>
          <w:p w14:paraId="2F3DE721" w14:textId="48871D48" w:rsidR="00541480" w:rsidRPr="0086605F" w:rsidRDefault="00541480" w:rsidP="00F40F6C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สัญญาเช่ากับบุคคลหรือกิจการอื่น</w:t>
            </w:r>
          </w:p>
        </w:tc>
        <w:tc>
          <w:tcPr>
            <w:tcW w:w="272" w:type="dxa"/>
          </w:tcPr>
          <w:p w14:paraId="74D8B2B4" w14:textId="77777777" w:rsidR="00541480" w:rsidRPr="0086605F" w:rsidRDefault="00541480" w:rsidP="00F40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84C9BCD" w14:textId="0C93B63A" w:rsidR="00541480" w:rsidRPr="0086605F" w:rsidRDefault="00541480" w:rsidP="00BE7B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32,258</w:t>
            </w:r>
          </w:p>
        </w:tc>
        <w:tc>
          <w:tcPr>
            <w:tcW w:w="270" w:type="dxa"/>
          </w:tcPr>
          <w:p w14:paraId="6E01DD6A" w14:textId="77777777" w:rsidR="00541480" w:rsidRPr="0086605F" w:rsidRDefault="00541480" w:rsidP="00F40F6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DB2975C" w14:textId="63FCEF98" w:rsidR="00541480" w:rsidRPr="0086605F" w:rsidRDefault="00541480" w:rsidP="005414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2,874</w:t>
            </w:r>
          </w:p>
        </w:tc>
        <w:tc>
          <w:tcPr>
            <w:tcW w:w="271" w:type="dxa"/>
          </w:tcPr>
          <w:p w14:paraId="0765859C" w14:textId="77777777" w:rsidR="00541480" w:rsidRPr="0086605F" w:rsidRDefault="00541480" w:rsidP="00F40F6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CC35556" w14:textId="0AA49E04" w:rsidR="00541480" w:rsidRPr="0086605F" w:rsidRDefault="00541480" w:rsidP="005414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25,456</w:t>
            </w:r>
          </w:p>
        </w:tc>
        <w:tc>
          <w:tcPr>
            <w:tcW w:w="270" w:type="dxa"/>
          </w:tcPr>
          <w:p w14:paraId="4CADAFC4" w14:textId="77777777" w:rsidR="00541480" w:rsidRPr="0086605F" w:rsidRDefault="00541480" w:rsidP="00F40F6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9" w:type="dxa"/>
            <w:tcBorders>
              <w:bottom w:val="single" w:sz="4" w:space="0" w:color="auto"/>
            </w:tcBorders>
          </w:tcPr>
          <w:p w14:paraId="3E3CBEC8" w14:textId="2C365D06" w:rsidR="00541480" w:rsidRPr="0086605F" w:rsidRDefault="00541480" w:rsidP="005414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60,588</w:t>
            </w:r>
          </w:p>
        </w:tc>
      </w:tr>
      <w:tr w:rsidR="00541480" w:rsidRPr="0086605F" w14:paraId="147E1876" w14:textId="77777777" w:rsidTr="00BE7B91">
        <w:trPr>
          <w:cantSplit/>
          <w:trHeight w:val="144"/>
        </w:trPr>
        <w:tc>
          <w:tcPr>
            <w:tcW w:w="4228" w:type="dxa"/>
          </w:tcPr>
          <w:p w14:paraId="4ABAA9DD" w14:textId="3FFCC029" w:rsidR="00541480" w:rsidRPr="0086605F" w:rsidRDefault="00541480" w:rsidP="00F40F6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</w:tcPr>
          <w:p w14:paraId="76135BEC" w14:textId="77777777" w:rsidR="00541480" w:rsidRPr="0086605F" w:rsidRDefault="00541480" w:rsidP="00F40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5FBA685D" w14:textId="59E580C6" w:rsidR="00541480" w:rsidRPr="0086605F" w:rsidRDefault="00541480" w:rsidP="00BE7B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32,258</w:t>
            </w:r>
          </w:p>
        </w:tc>
        <w:tc>
          <w:tcPr>
            <w:tcW w:w="270" w:type="dxa"/>
          </w:tcPr>
          <w:p w14:paraId="0D42ACE7" w14:textId="77777777" w:rsidR="00541480" w:rsidRPr="0086605F" w:rsidRDefault="00541480" w:rsidP="00F40F6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51A11D88" w14:textId="68CC50BE" w:rsidR="00541480" w:rsidRPr="0086605F" w:rsidRDefault="00541480" w:rsidP="005414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2,874</w:t>
            </w:r>
          </w:p>
        </w:tc>
        <w:tc>
          <w:tcPr>
            <w:tcW w:w="271" w:type="dxa"/>
          </w:tcPr>
          <w:p w14:paraId="2CF6CCA4" w14:textId="77777777" w:rsidR="00541480" w:rsidRPr="0086605F" w:rsidRDefault="00541480" w:rsidP="00F40F6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13156814" w14:textId="4F1C47F0" w:rsidR="00541480" w:rsidRPr="0086605F" w:rsidRDefault="00541480" w:rsidP="005414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25,456</w:t>
            </w:r>
          </w:p>
        </w:tc>
        <w:tc>
          <w:tcPr>
            <w:tcW w:w="270" w:type="dxa"/>
          </w:tcPr>
          <w:p w14:paraId="37467918" w14:textId="77777777" w:rsidR="00541480" w:rsidRPr="0086605F" w:rsidRDefault="00541480" w:rsidP="00F40F6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5A05F8B" w14:textId="2077B230" w:rsidR="00541480" w:rsidRPr="0086605F" w:rsidRDefault="00541480" w:rsidP="005414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60,588</w:t>
            </w:r>
          </w:p>
        </w:tc>
      </w:tr>
      <w:tr w:rsidR="00BE7B91" w:rsidRPr="0086605F" w14:paraId="1665A2A7" w14:textId="77777777" w:rsidTr="00BE7B91">
        <w:trPr>
          <w:cantSplit/>
          <w:trHeight w:val="144"/>
        </w:trPr>
        <w:tc>
          <w:tcPr>
            <w:tcW w:w="4228" w:type="dxa"/>
          </w:tcPr>
          <w:p w14:paraId="447D2CDA" w14:textId="77777777" w:rsidR="00541480" w:rsidRPr="0086605F" w:rsidRDefault="00541480" w:rsidP="00F40F6C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12E73B3" w14:textId="77777777" w:rsidR="00541480" w:rsidRPr="0086605F" w:rsidRDefault="00541480" w:rsidP="00F40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3E195EF6" w14:textId="77777777" w:rsidR="00541480" w:rsidRPr="0086605F" w:rsidRDefault="00541480" w:rsidP="00F40F6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CE166" w14:textId="77777777" w:rsidR="00541480" w:rsidRPr="0086605F" w:rsidRDefault="00541480" w:rsidP="00F40F6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23540CF" w14:textId="77777777" w:rsidR="00541480" w:rsidRPr="0086605F" w:rsidRDefault="00541480" w:rsidP="00F40F6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0040A49" w14:textId="77777777" w:rsidR="00541480" w:rsidRPr="0086605F" w:rsidRDefault="00541480" w:rsidP="00F40F6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560B5820" w14:textId="77777777" w:rsidR="00541480" w:rsidRPr="0086605F" w:rsidRDefault="00541480" w:rsidP="00F40F6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40BA04" w14:textId="77777777" w:rsidR="00541480" w:rsidRPr="0086605F" w:rsidRDefault="00541480" w:rsidP="00F40F6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9" w:type="dxa"/>
          </w:tcPr>
          <w:p w14:paraId="2A2CDEA1" w14:textId="77777777" w:rsidR="00541480" w:rsidRPr="0086605F" w:rsidRDefault="00541480" w:rsidP="00F40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3CE8BCFF" w14:textId="0EAF2FDB" w:rsidR="00A7133D" w:rsidRPr="0086605F" w:rsidRDefault="00A7133D" w:rsidP="00134FD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  <w:sectPr w:rsidR="00A7133D" w:rsidRPr="0086605F" w:rsidSect="00CA1428">
          <w:headerReference w:type="default" r:id="rId23"/>
          <w:pgSz w:w="16834" w:h="11909" w:orient="landscape" w:code="9"/>
          <w:pgMar w:top="1152" w:right="691" w:bottom="1152" w:left="1080" w:header="720" w:footer="720" w:gutter="0"/>
          <w:cols w:space="720"/>
          <w:docGrid w:linePitch="360"/>
        </w:sectPr>
      </w:pPr>
    </w:p>
    <w:p w14:paraId="277BB930" w14:textId="1808F059" w:rsidR="005F1412" w:rsidRPr="0086605F" w:rsidRDefault="005F1412" w:rsidP="00576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6605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507C2BF8" w14:textId="77777777" w:rsidR="005F1412" w:rsidRPr="0086605F" w:rsidRDefault="005F1412" w:rsidP="00576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8"/>
          <w:szCs w:val="28"/>
        </w:rPr>
      </w:pPr>
    </w:p>
    <w:p w14:paraId="758D254C" w14:textId="0D59CC3A" w:rsidR="00B27DA7" w:rsidRPr="0086605F" w:rsidRDefault="005F1412" w:rsidP="00134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18B0" w:rsidRPr="0086605F">
        <w:rPr>
          <w:rFonts w:ascii="Angsana New" w:hAnsi="Angsana New" w:cs="Angsana New"/>
          <w:sz w:val="30"/>
          <w:szCs w:val="30"/>
        </w:rPr>
        <w:t>31</w:t>
      </w:r>
      <w:r w:rsidR="00FD21AD" w:rsidRPr="0086605F">
        <w:rPr>
          <w:rFonts w:ascii="Angsana New" w:hAnsi="Angsana New" w:cs="Angsana New"/>
          <w:sz w:val="30"/>
          <w:szCs w:val="30"/>
        </w:rPr>
        <w:t xml:space="preserve"> </w:t>
      </w:r>
      <w:r w:rsidR="00FD21AD" w:rsidRPr="0086605F">
        <w:rPr>
          <w:rFonts w:ascii="Angsana New" w:hAnsi="Angsana New" w:cs="Angsana New"/>
          <w:sz w:val="30"/>
          <w:szCs w:val="30"/>
          <w:cs/>
        </w:rPr>
        <w:t>ธันวาคม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86605F">
        <w:rPr>
          <w:rFonts w:ascii="Angsana New" w:hAnsi="Angsana New" w:cs="Angsana New"/>
          <w:sz w:val="30"/>
          <w:szCs w:val="30"/>
        </w:rPr>
        <w:t>256</w:t>
      </w:r>
      <w:r w:rsidR="00602E90" w:rsidRPr="0086605F">
        <w:rPr>
          <w:rFonts w:ascii="Angsana New" w:hAnsi="Angsana New" w:cs="Angsana New"/>
          <w:sz w:val="30"/>
          <w:szCs w:val="30"/>
        </w:rPr>
        <w:t>6</w:t>
      </w:r>
      <w:r w:rsidR="001447F7"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กลุ่มบริษัทและบริษัทมีวงเงินสินเชื่อที่ยังไม่ได้เบิกใช้เป็นจำนวนเงินรวม</w:t>
      </w:r>
      <w:r w:rsidR="0072185A" w:rsidRPr="0086605F">
        <w:rPr>
          <w:rFonts w:ascii="Angsana New" w:hAnsi="Angsana New" w:cs="Angsana New"/>
          <w:sz w:val="30"/>
          <w:szCs w:val="30"/>
        </w:rPr>
        <w:t xml:space="preserve"> </w:t>
      </w:r>
      <w:r w:rsidR="003969E6" w:rsidRPr="0086605F">
        <w:rPr>
          <w:rFonts w:ascii="Angsana New" w:hAnsi="Angsana New" w:cs="Angsana New"/>
          <w:sz w:val="30"/>
          <w:szCs w:val="30"/>
        </w:rPr>
        <w:t>3,065.6</w:t>
      </w:r>
      <w:r w:rsidR="000D0F9A"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72185A" w:rsidRPr="0086605F">
        <w:rPr>
          <w:rFonts w:ascii="Angsana New" w:hAnsi="Angsana New" w:cs="Angsana New"/>
          <w:sz w:val="30"/>
          <w:szCs w:val="30"/>
        </w:rPr>
        <w:t xml:space="preserve"> </w:t>
      </w:r>
      <w:r w:rsidR="00A27F0F" w:rsidRPr="0086605F">
        <w:rPr>
          <w:rFonts w:ascii="Angsana New" w:hAnsi="Angsana New" w:cs="Angsana New"/>
          <w:sz w:val="30"/>
          <w:szCs w:val="30"/>
        </w:rPr>
        <w:t xml:space="preserve">378.6 </w:t>
      </w:r>
      <w:r w:rsidRPr="0086605F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Pr="0086605F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C418B0" w:rsidRPr="0086605F">
        <w:rPr>
          <w:rFonts w:ascii="Angsana New" w:hAnsi="Angsana New" w:cs="Angsana New"/>
          <w:i/>
          <w:iCs/>
          <w:sz w:val="30"/>
          <w:szCs w:val="30"/>
        </w:rPr>
        <w:t>256</w:t>
      </w:r>
      <w:r w:rsidR="00602E90" w:rsidRPr="0086605F">
        <w:rPr>
          <w:rFonts w:ascii="Angsana New" w:hAnsi="Angsana New" w:cs="Angsana New"/>
          <w:i/>
          <w:iCs/>
          <w:sz w:val="30"/>
          <w:szCs w:val="30"/>
        </w:rPr>
        <w:t>5</w:t>
      </w:r>
      <w:r w:rsidRPr="0086605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02E90" w:rsidRPr="0086605F">
        <w:rPr>
          <w:rFonts w:ascii="Angsana New" w:hAnsi="Angsana New" w:cs="Angsana New"/>
          <w:i/>
          <w:iCs/>
          <w:sz w:val="30"/>
          <w:szCs w:val="30"/>
        </w:rPr>
        <w:t xml:space="preserve">2,747.7 </w:t>
      </w:r>
      <w:r w:rsidR="00602E90" w:rsidRPr="0086605F">
        <w:rPr>
          <w:rFonts w:ascii="Angsana New" w:hAnsi="Angsana New" w:cs="Angsana New"/>
          <w:i/>
          <w:iCs/>
          <w:sz w:val="30"/>
          <w:szCs w:val="30"/>
          <w:cs/>
        </w:rPr>
        <w:t>ล้านบาท และ</w:t>
      </w:r>
      <w:r w:rsidR="00602E90" w:rsidRPr="0086605F">
        <w:rPr>
          <w:rFonts w:ascii="Angsana New" w:hAnsi="Angsana New" w:cs="Angsana New"/>
          <w:i/>
          <w:iCs/>
          <w:sz w:val="30"/>
          <w:szCs w:val="30"/>
        </w:rPr>
        <w:t xml:space="preserve"> 499.2</w:t>
      </w:r>
      <w:r w:rsidR="001447F7" w:rsidRPr="0086605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i/>
          <w:iCs/>
          <w:sz w:val="30"/>
          <w:szCs w:val="30"/>
          <w:cs/>
        </w:rPr>
        <w:t>ล้านบาท ตามลำดับ)</w:t>
      </w:r>
    </w:p>
    <w:p w14:paraId="2B89D092" w14:textId="77777777" w:rsidR="00B27DA7" w:rsidRPr="0086605F" w:rsidRDefault="00B2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9F67C09" w14:textId="383436C7" w:rsidR="003A1A27" w:rsidRPr="0086605F" w:rsidRDefault="004C13EC" w:rsidP="00F147B3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>ประมาณการหนี้สินสำหรับ</w:t>
      </w:r>
      <w:r w:rsidR="00BD2B9A"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>ผลประโยชน์พนักงาน</w:t>
      </w:r>
      <w:r w:rsidR="00804175"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 </w:t>
      </w:r>
    </w:p>
    <w:p w14:paraId="27961AF3" w14:textId="77777777" w:rsidR="00BD2B9A" w:rsidRPr="0086605F" w:rsidRDefault="00BD2B9A" w:rsidP="007616FC">
      <w:pPr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2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08"/>
        <w:gridCol w:w="7"/>
        <w:gridCol w:w="262"/>
        <w:gridCol w:w="1099"/>
        <w:gridCol w:w="266"/>
        <w:gridCol w:w="1082"/>
        <w:gridCol w:w="251"/>
        <w:gridCol w:w="1093"/>
      </w:tblGrid>
      <w:tr w:rsidR="0019439A" w:rsidRPr="0086605F" w14:paraId="70FEE708" w14:textId="77777777" w:rsidTr="008A7D6E">
        <w:trPr>
          <w:tblHeader/>
        </w:trPr>
        <w:tc>
          <w:tcPr>
            <w:tcW w:w="2197" w:type="pct"/>
          </w:tcPr>
          <w:p w14:paraId="2B6724E9" w14:textId="77777777" w:rsidR="0019439A" w:rsidRPr="0086605F" w:rsidRDefault="0019439A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5" w:name="OLE_LINK1"/>
            <w:bookmarkStart w:id="6" w:name="OLE_LINK2"/>
          </w:p>
        </w:tc>
        <w:tc>
          <w:tcPr>
            <w:tcW w:w="1343" w:type="pct"/>
            <w:gridSpan w:val="4"/>
          </w:tcPr>
          <w:p w14:paraId="2EFFD8DC" w14:textId="77777777" w:rsidR="0019439A" w:rsidRPr="0086605F" w:rsidRDefault="0019439A" w:rsidP="00453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82F3E13" w14:textId="77777777" w:rsidR="0019439A" w:rsidRPr="0086605F" w:rsidRDefault="0019439A" w:rsidP="00453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376D23B0" w14:textId="77777777" w:rsidR="0019439A" w:rsidRPr="0086605F" w:rsidRDefault="0019439A" w:rsidP="00453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5"/>
      <w:bookmarkEnd w:id="6"/>
      <w:tr w:rsidR="008B6A43" w:rsidRPr="0086605F" w14:paraId="3BD3F858" w14:textId="77777777" w:rsidTr="008A7D6E">
        <w:trPr>
          <w:tblHeader/>
        </w:trPr>
        <w:tc>
          <w:tcPr>
            <w:tcW w:w="2197" w:type="pct"/>
          </w:tcPr>
          <w:p w14:paraId="7DF224C6" w14:textId="11579D3C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1" w:type="pct"/>
          </w:tcPr>
          <w:p w14:paraId="4D79BE55" w14:textId="6415203B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  <w:gridSpan w:val="2"/>
          </w:tcPr>
          <w:p w14:paraId="5287AD34" w14:textId="77777777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A0C7411" w14:textId="3B4EAFBE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0ACD714B" w14:textId="77777777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67FF7CE" w14:textId="0E24565D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6" w:type="pct"/>
          </w:tcPr>
          <w:p w14:paraId="76525E18" w14:textId="77777777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0F0AAC4" w14:textId="7F99DD68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FF4E3A" w:rsidRPr="0086605F" w14:paraId="14C77385" w14:textId="77777777" w:rsidTr="008A7D6E">
        <w:trPr>
          <w:trHeight w:val="317"/>
          <w:tblHeader/>
        </w:trPr>
        <w:tc>
          <w:tcPr>
            <w:tcW w:w="2197" w:type="pct"/>
          </w:tcPr>
          <w:p w14:paraId="4DEB2B53" w14:textId="77777777" w:rsidR="00FF4E3A" w:rsidRPr="0086605F" w:rsidRDefault="00FF4E3A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3" w:type="pct"/>
            <w:gridSpan w:val="8"/>
          </w:tcPr>
          <w:p w14:paraId="51E9E372" w14:textId="77777777" w:rsidR="00FF4E3A" w:rsidRPr="0086605F" w:rsidRDefault="00FF4E3A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6A43" w:rsidRPr="0086605F" w14:paraId="7DCA0A2C" w14:textId="77777777" w:rsidTr="008A7D6E">
        <w:tc>
          <w:tcPr>
            <w:tcW w:w="2197" w:type="pct"/>
            <w:vAlign w:val="bottom"/>
          </w:tcPr>
          <w:p w14:paraId="095AEA8D" w14:textId="77777777" w:rsidR="008B6A43" w:rsidRPr="0086605F" w:rsidRDefault="008B6A43" w:rsidP="008B6A43">
            <w:pPr>
              <w:pStyle w:val="a"/>
              <w:tabs>
                <w:tab w:val="clear" w:pos="1080"/>
                <w:tab w:val="left" w:pos="144"/>
              </w:tabs>
              <w:ind w:left="-24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86605F">
              <w:rPr>
                <w:rFonts w:ascii="Angsana New" w:eastAsia="Angsana New" w:hAnsi="Angsana New" w:cs="Angsana New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7FE4DBB7" w14:textId="4F988A95" w:rsidR="008B6A43" w:rsidRPr="0086605F" w:rsidRDefault="003D1B75" w:rsidP="008B6A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67,586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CE07B2" w14:textId="77777777" w:rsidR="008B6A43" w:rsidRPr="0086605F" w:rsidRDefault="008B6A43" w:rsidP="008B6A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009DDA7" w14:textId="164844FC" w:rsidR="008B6A43" w:rsidRPr="0086605F" w:rsidRDefault="008B6A43" w:rsidP="008B6A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61,595</w:t>
            </w:r>
          </w:p>
        </w:tc>
        <w:tc>
          <w:tcPr>
            <w:tcW w:w="144" w:type="pct"/>
            <w:vAlign w:val="bottom"/>
          </w:tcPr>
          <w:p w14:paraId="55892D07" w14:textId="77777777" w:rsidR="008B6A43" w:rsidRPr="0086605F" w:rsidRDefault="008B6A43" w:rsidP="008B6A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A914BD3" w14:textId="4F3784EA" w:rsidR="008B6A43" w:rsidRPr="0086605F" w:rsidRDefault="00D455F7" w:rsidP="008B6A4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001</w:t>
            </w:r>
          </w:p>
        </w:tc>
        <w:tc>
          <w:tcPr>
            <w:tcW w:w="136" w:type="pct"/>
            <w:vAlign w:val="bottom"/>
          </w:tcPr>
          <w:p w14:paraId="03168ECF" w14:textId="77777777" w:rsidR="008B6A43" w:rsidRPr="0086605F" w:rsidRDefault="008B6A43" w:rsidP="00001BDB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9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137154AC" w14:textId="004FB869" w:rsidR="008B6A43" w:rsidRPr="0086605F" w:rsidRDefault="008B6A43" w:rsidP="008B6A4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13,071</w:t>
            </w:r>
          </w:p>
        </w:tc>
      </w:tr>
      <w:tr w:rsidR="008B6A43" w:rsidRPr="0086605F" w14:paraId="3CF62B38" w14:textId="77777777" w:rsidTr="008A7D6E">
        <w:tc>
          <w:tcPr>
            <w:tcW w:w="2197" w:type="pct"/>
            <w:vAlign w:val="bottom"/>
          </w:tcPr>
          <w:p w14:paraId="4AF539F6" w14:textId="77777777" w:rsidR="008B6A43" w:rsidRPr="0086605F" w:rsidRDefault="008B6A43" w:rsidP="008B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D757F" w14:textId="3DF74BB6" w:rsidR="008B6A43" w:rsidRPr="0086605F" w:rsidRDefault="003D1B75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67,586</w:t>
            </w:r>
          </w:p>
        </w:tc>
        <w:tc>
          <w:tcPr>
            <w:tcW w:w="142" w:type="pct"/>
            <w:vAlign w:val="bottom"/>
          </w:tcPr>
          <w:p w14:paraId="4B516EE4" w14:textId="77777777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7EDEF" w14:textId="0DDEE3CA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61,595</w:t>
            </w:r>
          </w:p>
        </w:tc>
        <w:tc>
          <w:tcPr>
            <w:tcW w:w="144" w:type="pct"/>
            <w:vAlign w:val="bottom"/>
          </w:tcPr>
          <w:p w14:paraId="470F99C7" w14:textId="77777777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B4AB9" w14:textId="713F93D1" w:rsidR="008B6A43" w:rsidRPr="0086605F" w:rsidRDefault="00D455F7" w:rsidP="008B6A4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11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001</w:t>
            </w:r>
          </w:p>
        </w:tc>
        <w:tc>
          <w:tcPr>
            <w:tcW w:w="136" w:type="pct"/>
            <w:vAlign w:val="bottom"/>
          </w:tcPr>
          <w:p w14:paraId="46BE7678" w14:textId="77777777" w:rsidR="008B6A43" w:rsidRPr="0086605F" w:rsidRDefault="008B6A43" w:rsidP="00001BDB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907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3BC94" w14:textId="0E11F40F" w:rsidR="008B6A43" w:rsidRPr="0086605F" w:rsidRDefault="008B6A43" w:rsidP="008B6A4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13,071</w:t>
            </w:r>
          </w:p>
        </w:tc>
      </w:tr>
    </w:tbl>
    <w:p w14:paraId="0C2A3BA3" w14:textId="77777777" w:rsidR="00EE556E" w:rsidRPr="0086605F" w:rsidRDefault="00EE556E" w:rsidP="00EE556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D838667" w14:textId="1EA3CE38" w:rsidR="00F355A3" w:rsidRPr="0086605F" w:rsidRDefault="004625B6" w:rsidP="00EE0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86605F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E09B9" w:rsidRPr="0086605F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</w:t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>จัดการโครงการ</w:t>
      </w:r>
      <w:r w:rsidR="007E0F3E" w:rsidRPr="0086605F">
        <w:rPr>
          <w:rFonts w:ascii="Angsana New" w:hAnsi="Angsana New" w:cs="Angsana New"/>
          <w:spacing w:val="-4"/>
          <w:sz w:val="30"/>
          <w:szCs w:val="30"/>
          <w:cs/>
        </w:rPr>
        <w:t>ผลประโยชน์ที่กำหนดไว้</w:t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C418B0" w:rsidRPr="0086605F">
        <w:rPr>
          <w:rFonts w:ascii="Angsana New" w:hAnsi="Angsana New" w:cs="Angsana New"/>
          <w:spacing w:val="-4"/>
          <w:sz w:val="30"/>
          <w:szCs w:val="30"/>
        </w:rPr>
        <w:t>2541</w:t>
      </w:r>
      <w:r w:rsidRPr="0086605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A631A6" w:rsidRPr="0086605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>โครงการผลประโยชน์ที่กำหนดไว้</w:t>
      </w:r>
      <w:r w:rsidR="0019586A" w:rsidRPr="0086605F">
        <w:rPr>
          <w:rFonts w:ascii="Angsana New" w:hAnsi="Angsana New" w:cs="Angsana New"/>
          <w:spacing w:val="-4"/>
          <w:sz w:val="30"/>
          <w:szCs w:val="30"/>
        </w:rPr>
        <w:br/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</w:t>
      </w:r>
      <w:r w:rsidR="00EE09B9" w:rsidRPr="0086605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ความเสี่ยงของช่วงชีวิต </w:t>
      </w:r>
      <w:r w:rsidRPr="0086605F">
        <w:rPr>
          <w:rFonts w:ascii="Angsana New" w:hAnsi="Angsana New" w:cs="Angsana New"/>
          <w:spacing w:val="-4"/>
          <w:sz w:val="30"/>
          <w:szCs w:val="30"/>
          <w:cs/>
        </w:rPr>
        <w:t xml:space="preserve">ความเสี่ยงจากอัตราดอกเบี้ย </w:t>
      </w:r>
    </w:p>
    <w:p w14:paraId="1DB7CAD2" w14:textId="4519C101" w:rsidR="000C3971" w:rsidRPr="0086605F" w:rsidRDefault="00F355A3" w:rsidP="000F1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  <w:r w:rsidRPr="0086605F"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tbl>
      <w:tblPr>
        <w:tblW w:w="9198" w:type="dxa"/>
        <w:tblInd w:w="45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204"/>
        <w:gridCol w:w="863"/>
        <w:gridCol w:w="1089"/>
        <w:gridCol w:w="272"/>
        <w:gridCol w:w="1087"/>
        <w:gridCol w:w="236"/>
        <w:gridCol w:w="1131"/>
        <w:gridCol w:w="236"/>
        <w:gridCol w:w="1080"/>
      </w:tblGrid>
      <w:tr w:rsidR="00F355A3" w:rsidRPr="0086605F" w14:paraId="071643E2" w14:textId="77777777" w:rsidTr="0022304A">
        <w:tc>
          <w:tcPr>
            <w:tcW w:w="1742" w:type="pct"/>
            <w:shd w:val="clear" w:color="auto" w:fill="FFFFFF"/>
          </w:tcPr>
          <w:p w14:paraId="2A9CBC8F" w14:textId="77777777" w:rsidR="00F355A3" w:rsidRPr="0086605F" w:rsidRDefault="00F355A3" w:rsidP="00491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br w:type="page"/>
            </w: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469" w:type="pct"/>
            <w:shd w:val="clear" w:color="auto" w:fill="FFFFFF"/>
          </w:tcPr>
          <w:p w14:paraId="59FA7C1C" w14:textId="77777777" w:rsidR="00F355A3" w:rsidRPr="0086605F" w:rsidRDefault="00F355A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8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1" w:type="pct"/>
            <w:gridSpan w:val="3"/>
            <w:shd w:val="clear" w:color="auto" w:fill="FFFFFF"/>
          </w:tcPr>
          <w:p w14:paraId="797826EB" w14:textId="77777777" w:rsidR="00F355A3" w:rsidRPr="0086605F" w:rsidRDefault="00F355A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FFFFFF"/>
          </w:tcPr>
          <w:p w14:paraId="117A0307" w14:textId="77777777" w:rsidR="00F355A3" w:rsidRPr="0086605F" w:rsidRDefault="00F355A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pct"/>
            <w:gridSpan w:val="3"/>
            <w:shd w:val="clear" w:color="auto" w:fill="FFFFFF"/>
          </w:tcPr>
          <w:p w14:paraId="10D2EE8D" w14:textId="77777777" w:rsidR="00F355A3" w:rsidRPr="0086605F" w:rsidRDefault="00F355A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A43" w:rsidRPr="0086605F" w14:paraId="6A7764E9" w14:textId="77777777" w:rsidTr="0022304A">
        <w:tc>
          <w:tcPr>
            <w:tcW w:w="1742" w:type="pct"/>
            <w:shd w:val="clear" w:color="auto" w:fill="FFFFFF"/>
          </w:tcPr>
          <w:p w14:paraId="7C36F277" w14:textId="77777777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469" w:type="pct"/>
            <w:shd w:val="clear" w:color="auto" w:fill="FFFFFF"/>
          </w:tcPr>
          <w:p w14:paraId="6300B65D" w14:textId="77777777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pct"/>
            <w:shd w:val="clear" w:color="auto" w:fill="FFFFFF"/>
          </w:tcPr>
          <w:p w14:paraId="2D6106CC" w14:textId="02E8433C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  <w:shd w:val="clear" w:color="auto" w:fill="FFFFFF"/>
          </w:tcPr>
          <w:p w14:paraId="7E4E80FE" w14:textId="77777777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FFFFFF"/>
          </w:tcPr>
          <w:p w14:paraId="24B79C04" w14:textId="683D80AC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8" w:type="pct"/>
            <w:shd w:val="clear" w:color="auto" w:fill="FFFFFF"/>
          </w:tcPr>
          <w:p w14:paraId="32E91627" w14:textId="77777777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FFFFFF"/>
          </w:tcPr>
          <w:p w14:paraId="3303A1B2" w14:textId="58F8F5A1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  <w:shd w:val="clear" w:color="auto" w:fill="FFFFFF"/>
          </w:tcPr>
          <w:p w14:paraId="2D5F071A" w14:textId="77777777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/>
          </w:tcPr>
          <w:p w14:paraId="31A03754" w14:textId="6C19A7DA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F355A3" w:rsidRPr="0086605F" w14:paraId="7EDC42CB" w14:textId="77777777" w:rsidTr="00491165">
        <w:tc>
          <w:tcPr>
            <w:tcW w:w="1742" w:type="pct"/>
            <w:shd w:val="clear" w:color="auto" w:fill="FFFFFF"/>
          </w:tcPr>
          <w:p w14:paraId="01671EDB" w14:textId="77777777" w:rsidR="00F355A3" w:rsidRPr="0086605F" w:rsidRDefault="00F355A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FFFFFF"/>
          </w:tcPr>
          <w:p w14:paraId="6C1773B9" w14:textId="77777777" w:rsidR="00F355A3" w:rsidRPr="0086605F" w:rsidRDefault="00F355A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8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9" w:type="pct"/>
            <w:gridSpan w:val="7"/>
            <w:shd w:val="clear" w:color="auto" w:fill="FFFFFF"/>
          </w:tcPr>
          <w:p w14:paraId="5ABF7AF0" w14:textId="77777777" w:rsidR="00F355A3" w:rsidRPr="0086605F" w:rsidRDefault="00F355A3" w:rsidP="00491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6A43" w:rsidRPr="0086605F" w14:paraId="0D80C6D1" w14:textId="77777777" w:rsidTr="0022304A">
        <w:tc>
          <w:tcPr>
            <w:tcW w:w="1742" w:type="pct"/>
            <w:shd w:val="clear" w:color="auto" w:fill="FFFFFF"/>
          </w:tcPr>
          <w:p w14:paraId="62FB5E61" w14:textId="35332C7E" w:rsidR="008B6A43" w:rsidRPr="0086605F" w:rsidRDefault="008B6A43" w:rsidP="008B6A43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ณ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469" w:type="pct"/>
            <w:shd w:val="clear" w:color="auto" w:fill="FFFFFF"/>
          </w:tcPr>
          <w:p w14:paraId="60609A29" w14:textId="77777777" w:rsidR="008B6A43" w:rsidRPr="0086605F" w:rsidRDefault="008B6A43" w:rsidP="008B6A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0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506F873" w14:textId="01B4E8C6" w:rsidR="008B6A43" w:rsidRPr="0086605F" w:rsidRDefault="008B6A43" w:rsidP="008B6A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61,595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77640A6" w14:textId="77777777" w:rsidR="008B6A43" w:rsidRPr="0086605F" w:rsidRDefault="008B6A43" w:rsidP="008B6A43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E9AF74B" w14:textId="57C5BA99" w:rsidR="008B6A43" w:rsidRPr="0086605F" w:rsidRDefault="008B6A43" w:rsidP="008B6A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46,059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A0DF408" w14:textId="77777777" w:rsidR="008B6A43" w:rsidRPr="0086605F" w:rsidRDefault="008B6A43" w:rsidP="008B6A43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24578D15" w14:textId="61B8BDD7" w:rsidR="008B6A43" w:rsidRPr="0086605F" w:rsidRDefault="008B6A43" w:rsidP="008B6A4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13,071</w:t>
            </w:r>
          </w:p>
        </w:tc>
        <w:tc>
          <w:tcPr>
            <w:tcW w:w="128" w:type="pct"/>
            <w:shd w:val="clear" w:color="auto" w:fill="FFFFFF"/>
            <w:vAlign w:val="bottom"/>
          </w:tcPr>
          <w:p w14:paraId="4DCC1E9E" w14:textId="77777777" w:rsidR="008B6A43" w:rsidRPr="0086605F" w:rsidRDefault="008B6A43" w:rsidP="008B6A43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7" w:type="pct"/>
            <w:shd w:val="clear" w:color="auto" w:fill="FFFFFF"/>
            <w:vAlign w:val="bottom"/>
          </w:tcPr>
          <w:p w14:paraId="2ABF71E2" w14:textId="514FEA99" w:rsidR="008B6A43" w:rsidRPr="0086605F" w:rsidRDefault="008B6A43" w:rsidP="008B6A4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9,420</w:t>
            </w:r>
          </w:p>
        </w:tc>
      </w:tr>
      <w:tr w:rsidR="008B6A43" w:rsidRPr="0086605F" w14:paraId="66C36E89" w14:textId="77777777" w:rsidTr="0022304A">
        <w:tc>
          <w:tcPr>
            <w:tcW w:w="1742" w:type="pct"/>
            <w:shd w:val="clear" w:color="auto" w:fill="FFFFFF"/>
          </w:tcPr>
          <w:p w14:paraId="4E439B71" w14:textId="77777777" w:rsidR="008B6A43" w:rsidRPr="0086605F" w:rsidRDefault="008B6A43" w:rsidP="008B6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รับรู้ในกำไรหรือขาดทุน</w:t>
            </w:r>
          </w:p>
        </w:tc>
        <w:tc>
          <w:tcPr>
            <w:tcW w:w="469" w:type="pct"/>
            <w:shd w:val="clear" w:color="auto" w:fill="FFFFFF"/>
          </w:tcPr>
          <w:p w14:paraId="12AF2814" w14:textId="77777777" w:rsidR="008B6A43" w:rsidRPr="0086605F" w:rsidRDefault="008B6A43" w:rsidP="008B6A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0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4A15291" w14:textId="77777777" w:rsidR="008B6A43" w:rsidRPr="0086605F" w:rsidRDefault="008B6A43" w:rsidP="008B6A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1BE97392" w14:textId="77777777" w:rsidR="008B6A43" w:rsidRPr="0086605F" w:rsidRDefault="008B6A43" w:rsidP="008B6A43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6037B48" w14:textId="77777777" w:rsidR="008B6A43" w:rsidRPr="0086605F" w:rsidRDefault="008B6A43" w:rsidP="008B6A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E9D71CB" w14:textId="77777777" w:rsidR="008B6A43" w:rsidRPr="0086605F" w:rsidRDefault="008B6A43" w:rsidP="008B6A43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69233D27" w14:textId="77777777" w:rsidR="008B6A43" w:rsidRPr="0086605F" w:rsidRDefault="008B6A43" w:rsidP="008B6A4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FFFFFF"/>
            <w:vAlign w:val="bottom"/>
          </w:tcPr>
          <w:p w14:paraId="07EDFB28" w14:textId="77777777" w:rsidR="008B6A43" w:rsidRPr="0086605F" w:rsidRDefault="008B6A43" w:rsidP="008B6A43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7" w:type="pct"/>
            <w:shd w:val="clear" w:color="auto" w:fill="FFFFFF"/>
            <w:vAlign w:val="bottom"/>
          </w:tcPr>
          <w:p w14:paraId="4FC8D5EB" w14:textId="77777777" w:rsidR="008B6A43" w:rsidRPr="0086605F" w:rsidRDefault="008B6A43" w:rsidP="008B6A4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6A43" w:rsidRPr="0086605F" w14:paraId="2AFDD804" w14:textId="77777777" w:rsidTr="0022304A">
        <w:tc>
          <w:tcPr>
            <w:tcW w:w="1742" w:type="pct"/>
            <w:shd w:val="clear" w:color="auto" w:fill="FFFFFF"/>
          </w:tcPr>
          <w:p w14:paraId="727479A0" w14:textId="77777777" w:rsidR="008B6A43" w:rsidRPr="0086605F" w:rsidRDefault="008B6A43" w:rsidP="008B6A43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469" w:type="pct"/>
            <w:shd w:val="clear" w:color="auto" w:fill="FFFFFF"/>
          </w:tcPr>
          <w:p w14:paraId="796AD2A0" w14:textId="77777777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21F4CB9" w14:textId="4633F70B" w:rsidR="008B6A43" w:rsidRPr="0086605F" w:rsidRDefault="003D1B75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8,712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55CF0DC7" w14:textId="77777777" w:rsidR="008B6A43" w:rsidRPr="0086605F" w:rsidRDefault="008B6A43" w:rsidP="008B6A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3506A75" w14:textId="715CB439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8,067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10B1D7" w14:textId="77777777" w:rsidR="008B6A43" w:rsidRPr="0086605F" w:rsidRDefault="008B6A43" w:rsidP="008B6A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E836CCE" w14:textId="04A5E31A" w:rsidR="008B6A43" w:rsidRPr="0086605F" w:rsidRDefault="00353F7C" w:rsidP="008B6A4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1,40</w:t>
            </w:r>
            <w:r w:rsidR="007B7B3C" w:rsidRPr="0086605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8" w:type="pct"/>
            <w:shd w:val="clear" w:color="auto" w:fill="FFFFFF"/>
            <w:vAlign w:val="bottom"/>
          </w:tcPr>
          <w:p w14:paraId="12F21AAB" w14:textId="77777777" w:rsidR="008B6A43" w:rsidRPr="0086605F" w:rsidRDefault="008B6A43" w:rsidP="00001BDB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/>
            <w:vAlign w:val="bottom"/>
          </w:tcPr>
          <w:p w14:paraId="6CF5C119" w14:textId="3607104F" w:rsidR="008B6A43" w:rsidRPr="0086605F" w:rsidRDefault="008B6A43" w:rsidP="008B6A4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1,492</w:t>
            </w:r>
          </w:p>
        </w:tc>
      </w:tr>
      <w:tr w:rsidR="008B6A43" w:rsidRPr="0086605F" w14:paraId="051D8EC0" w14:textId="77777777" w:rsidTr="0022304A">
        <w:tc>
          <w:tcPr>
            <w:tcW w:w="1742" w:type="pct"/>
            <w:shd w:val="clear" w:color="auto" w:fill="FFFFFF"/>
          </w:tcPr>
          <w:p w14:paraId="6754D5B6" w14:textId="6B261BD3" w:rsidR="008B6A43" w:rsidRPr="0086605F" w:rsidRDefault="008B6A43" w:rsidP="008B6A43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469" w:type="pct"/>
            <w:shd w:val="clear" w:color="auto" w:fill="FFFFFF"/>
          </w:tcPr>
          <w:p w14:paraId="3C97932A" w14:textId="77777777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DF58941" w14:textId="6B96D35D" w:rsidR="008B6A43" w:rsidRPr="0086605F" w:rsidRDefault="003D1B75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1,469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6F9F31AA" w14:textId="77777777" w:rsidR="008B6A43" w:rsidRPr="0086605F" w:rsidRDefault="008B6A43" w:rsidP="008B6A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94149A8" w14:textId="60D36D7E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1,681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8B39875" w14:textId="77777777" w:rsidR="008B6A43" w:rsidRPr="0086605F" w:rsidRDefault="008B6A43" w:rsidP="008B6A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4CECA5F5" w14:textId="597854BC" w:rsidR="008B6A43" w:rsidRPr="0086605F" w:rsidRDefault="00353F7C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DA77F99" w14:textId="77777777" w:rsidR="008B6A43" w:rsidRPr="0086605F" w:rsidRDefault="008B6A43" w:rsidP="00001BDB">
            <w:pPr>
              <w:pStyle w:val="ListBullet2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DD6D106" w14:textId="2FDCF393" w:rsidR="008B6A43" w:rsidRPr="0086605F" w:rsidRDefault="008B6A43" w:rsidP="008B6A4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225</w:t>
            </w:r>
          </w:p>
        </w:tc>
      </w:tr>
      <w:tr w:rsidR="008B6A43" w:rsidRPr="0086605F" w14:paraId="3EB1F0E1" w14:textId="77777777" w:rsidTr="0022304A">
        <w:tc>
          <w:tcPr>
            <w:tcW w:w="1742" w:type="pct"/>
            <w:shd w:val="clear" w:color="auto" w:fill="FFFFFF"/>
          </w:tcPr>
          <w:p w14:paraId="59FA1EBC" w14:textId="0B721E1A" w:rsidR="008B6A43" w:rsidRPr="0086605F" w:rsidRDefault="008B6A43" w:rsidP="008B6A43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รับรู้ในกำไรขาดทุน</w:t>
            </w:r>
            <w:r w:rsidRPr="0086605F">
              <w:rPr>
                <w:rFonts w:ascii="Angsana New" w:eastAsia="Malgun Gothic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เบ็ดเสร็จอื่น</w:t>
            </w:r>
          </w:p>
        </w:tc>
        <w:tc>
          <w:tcPr>
            <w:tcW w:w="469" w:type="pct"/>
            <w:shd w:val="clear" w:color="auto" w:fill="FFFFFF"/>
          </w:tcPr>
          <w:p w14:paraId="6B79FAF8" w14:textId="77777777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19DF2C8" w14:textId="33F98C69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6377B1B4" w14:textId="77777777" w:rsidR="008B6A43" w:rsidRPr="0086605F" w:rsidRDefault="008B6A43" w:rsidP="008B6A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1E93870" w14:textId="078C5E22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B26BF55" w14:textId="77777777" w:rsidR="008B6A43" w:rsidRPr="0086605F" w:rsidRDefault="008B6A43" w:rsidP="008B6A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488704E2" w14:textId="2F03E47E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FFFFFF"/>
            <w:vAlign w:val="bottom"/>
          </w:tcPr>
          <w:p w14:paraId="7ED33D52" w14:textId="77777777" w:rsidR="008B6A43" w:rsidRPr="0086605F" w:rsidRDefault="008B6A43" w:rsidP="00001BDB">
            <w:pPr>
              <w:pStyle w:val="ListBullet2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/>
            <w:vAlign w:val="bottom"/>
          </w:tcPr>
          <w:p w14:paraId="08E47039" w14:textId="43617AB5" w:rsidR="008B6A43" w:rsidRPr="0086605F" w:rsidRDefault="008B6A43" w:rsidP="008B6A4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6A43" w:rsidRPr="0086605F" w14:paraId="00D51D57" w14:textId="77777777" w:rsidTr="0022304A">
        <w:tc>
          <w:tcPr>
            <w:tcW w:w="1742" w:type="pct"/>
            <w:shd w:val="clear" w:color="auto" w:fill="FFFFFF"/>
          </w:tcPr>
          <w:p w14:paraId="4B72CE17" w14:textId="4CDAD0A6" w:rsidR="008B6A43" w:rsidRPr="0086605F" w:rsidRDefault="008B6A43" w:rsidP="008B6A43">
            <w:pPr>
              <w:tabs>
                <w:tab w:val="clear" w:pos="227"/>
                <w:tab w:val="clear" w:pos="454"/>
              </w:tabs>
              <w:spacing w:line="380" w:lineRule="exact"/>
              <w:ind w:left="254" w:hanging="254"/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</w:pPr>
            <w:r w:rsidRPr="0086605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กำไร) ขาดทุนจากการประมาณตามหลักคณิตศาสตร์ประกันภัย</w:t>
            </w:r>
          </w:p>
        </w:tc>
        <w:tc>
          <w:tcPr>
            <w:tcW w:w="469" w:type="pct"/>
            <w:shd w:val="clear" w:color="auto" w:fill="FFFFFF"/>
          </w:tcPr>
          <w:p w14:paraId="0E5926D8" w14:textId="77777777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380" w:lineRule="exact"/>
              <w:ind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0D33E1D2" w14:textId="77777777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1A6AF55B" w14:textId="77777777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4536327" w14:textId="77777777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E0F8065" w14:textId="77777777" w:rsidR="008B6A43" w:rsidRPr="0086605F" w:rsidRDefault="008B6A43" w:rsidP="008B6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3BD897F" w14:textId="77777777" w:rsidR="008B6A43" w:rsidRPr="0086605F" w:rsidRDefault="008B6A43" w:rsidP="008B6A4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FFFFFF"/>
            <w:vAlign w:val="bottom"/>
          </w:tcPr>
          <w:p w14:paraId="695088B4" w14:textId="77777777" w:rsidR="008B6A43" w:rsidRPr="0086605F" w:rsidRDefault="008B6A43" w:rsidP="00001BDB">
            <w:pPr>
              <w:pStyle w:val="ListBullet2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/>
            <w:vAlign w:val="bottom"/>
          </w:tcPr>
          <w:p w14:paraId="51994ABD" w14:textId="77777777" w:rsidR="008B6A43" w:rsidRPr="0086605F" w:rsidRDefault="008B6A43" w:rsidP="008B6A4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52DD" w:rsidRPr="0086605F" w14:paraId="62DC642C" w14:textId="77777777" w:rsidTr="0022304A">
        <w:tc>
          <w:tcPr>
            <w:tcW w:w="1742" w:type="pct"/>
            <w:shd w:val="clear" w:color="auto" w:fill="FFFFFF"/>
          </w:tcPr>
          <w:p w14:paraId="0AD33C92" w14:textId="249800ED" w:rsidR="006952DD" w:rsidRPr="0086605F" w:rsidRDefault="006952DD" w:rsidP="006952DD">
            <w:pPr>
              <w:pStyle w:val="ListParagraph"/>
              <w:numPr>
                <w:ilvl w:val="0"/>
                <w:numId w:val="10"/>
              </w:num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469" w:type="pct"/>
            <w:shd w:val="clear" w:color="auto" w:fill="FFFFFF"/>
          </w:tcPr>
          <w:p w14:paraId="64C755B9" w14:textId="77777777" w:rsidR="006952DD" w:rsidRPr="0086605F" w:rsidRDefault="006952DD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380" w:lineRule="exact"/>
              <w:ind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E3097C0" w14:textId="143797BD" w:rsidR="006952DD" w:rsidRPr="0086605F" w:rsidRDefault="003D1B75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93A745F" w14:textId="77777777" w:rsidR="006952DD" w:rsidRPr="0086605F" w:rsidRDefault="006952DD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28F2F44" w14:textId="2084478E" w:rsidR="006952DD" w:rsidRPr="0086605F" w:rsidRDefault="006952DD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95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A14F383" w14:textId="77777777" w:rsidR="006952DD" w:rsidRPr="0086605F" w:rsidRDefault="006952DD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30CE97B9" w14:textId="1D62326A" w:rsidR="006952DD" w:rsidRPr="0086605F" w:rsidRDefault="006952DD" w:rsidP="006952D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FFFFFF"/>
            <w:vAlign w:val="bottom"/>
          </w:tcPr>
          <w:p w14:paraId="009F515A" w14:textId="77777777" w:rsidR="006952DD" w:rsidRPr="0086605F" w:rsidRDefault="006952DD" w:rsidP="00001BDB">
            <w:pPr>
              <w:pStyle w:val="ListBullet2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/>
            <w:vAlign w:val="bottom"/>
          </w:tcPr>
          <w:p w14:paraId="7B00A58F" w14:textId="256B5FCD" w:rsidR="006952DD" w:rsidRPr="0086605F" w:rsidRDefault="006952DD" w:rsidP="006952D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952DD" w:rsidRPr="0086605F" w14:paraId="7121AF6A" w14:textId="77777777" w:rsidTr="0022304A">
        <w:tc>
          <w:tcPr>
            <w:tcW w:w="1742" w:type="pct"/>
            <w:shd w:val="clear" w:color="auto" w:fill="FFFFFF"/>
          </w:tcPr>
          <w:p w14:paraId="7006E341" w14:textId="1D5283C3" w:rsidR="006952DD" w:rsidRPr="0086605F" w:rsidRDefault="006952DD" w:rsidP="006952DD">
            <w:pPr>
              <w:pStyle w:val="ListParagraph"/>
              <w:numPr>
                <w:ilvl w:val="0"/>
                <w:numId w:val="10"/>
              </w:num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469" w:type="pct"/>
            <w:shd w:val="clear" w:color="auto" w:fill="FFFFFF"/>
          </w:tcPr>
          <w:p w14:paraId="53491F16" w14:textId="77777777" w:rsidR="006952DD" w:rsidRPr="0086605F" w:rsidRDefault="006952DD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380" w:lineRule="exact"/>
              <w:ind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73A6D2E" w14:textId="33C4F85D" w:rsidR="006952DD" w:rsidRPr="0086605F" w:rsidRDefault="003D1B75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577B3D8C" w14:textId="77777777" w:rsidR="006952DD" w:rsidRPr="0086605F" w:rsidRDefault="006952DD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DF51AC6" w14:textId="2FC14E01" w:rsidR="006952DD" w:rsidRPr="0086605F" w:rsidRDefault="006952DD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964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10DB86" w14:textId="77777777" w:rsidR="006952DD" w:rsidRPr="0086605F" w:rsidRDefault="006952DD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34C262FF" w14:textId="5B34CA2C" w:rsidR="006952DD" w:rsidRPr="0086605F" w:rsidRDefault="006952DD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FFFFFF"/>
            <w:vAlign w:val="bottom"/>
          </w:tcPr>
          <w:p w14:paraId="205C96C6" w14:textId="77777777" w:rsidR="006952DD" w:rsidRPr="0086605F" w:rsidRDefault="006952DD" w:rsidP="00001BDB">
            <w:pPr>
              <w:pStyle w:val="ListBullet2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/>
            <w:vAlign w:val="bottom"/>
          </w:tcPr>
          <w:p w14:paraId="1B10DE02" w14:textId="75381BB4" w:rsidR="006952DD" w:rsidRPr="0086605F" w:rsidRDefault="006952DD" w:rsidP="006952D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80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952DD" w:rsidRPr="0086605F" w14:paraId="4C29A375" w14:textId="77777777" w:rsidTr="0022304A">
        <w:tc>
          <w:tcPr>
            <w:tcW w:w="1742" w:type="pct"/>
            <w:shd w:val="clear" w:color="auto" w:fill="FFFFFF"/>
          </w:tcPr>
          <w:p w14:paraId="3BFBCFB7" w14:textId="56D55DE3" w:rsidR="006952DD" w:rsidRPr="0086605F" w:rsidRDefault="006952DD" w:rsidP="006952DD">
            <w:pPr>
              <w:pStyle w:val="ListParagraph"/>
              <w:numPr>
                <w:ilvl w:val="0"/>
                <w:numId w:val="10"/>
              </w:num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469" w:type="pct"/>
            <w:shd w:val="clear" w:color="auto" w:fill="FFFFFF"/>
          </w:tcPr>
          <w:p w14:paraId="465C7041" w14:textId="77777777" w:rsidR="006952DD" w:rsidRPr="0086605F" w:rsidRDefault="006952DD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380" w:lineRule="exact"/>
              <w:ind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34B401C" w14:textId="2678E54C" w:rsidR="006952DD" w:rsidRPr="0086605F" w:rsidRDefault="003D1B75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58E74B7C" w14:textId="77777777" w:rsidR="006952DD" w:rsidRPr="0086605F" w:rsidRDefault="006952DD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C47C1AB" w14:textId="439D00E6" w:rsidR="006952DD" w:rsidRPr="0086605F" w:rsidRDefault="006952DD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6,422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7DD8CFF" w14:textId="77777777" w:rsidR="006952DD" w:rsidRPr="0086605F" w:rsidRDefault="006952DD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976DE3C" w14:textId="133CE6A2" w:rsidR="006952DD" w:rsidRPr="0086605F" w:rsidRDefault="006952DD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FFFFFF"/>
            <w:vAlign w:val="bottom"/>
          </w:tcPr>
          <w:p w14:paraId="6038AE90" w14:textId="77777777" w:rsidR="006952DD" w:rsidRPr="0086605F" w:rsidRDefault="006952DD" w:rsidP="00001BDB">
            <w:pPr>
              <w:pStyle w:val="ListBullet2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/>
            <w:vAlign w:val="bottom"/>
          </w:tcPr>
          <w:p w14:paraId="798DB36F" w14:textId="7ECCA14B" w:rsidR="006952DD" w:rsidRPr="0086605F" w:rsidRDefault="006952DD" w:rsidP="006952D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2,585</w:t>
            </w:r>
          </w:p>
        </w:tc>
      </w:tr>
      <w:tr w:rsidR="006952DD" w:rsidRPr="0086605F" w14:paraId="4564C182" w14:textId="77777777" w:rsidTr="0022304A">
        <w:tc>
          <w:tcPr>
            <w:tcW w:w="1742" w:type="pct"/>
            <w:shd w:val="clear" w:color="auto" w:fill="FFFFFF"/>
          </w:tcPr>
          <w:p w14:paraId="74709C56" w14:textId="1B101678" w:rsidR="006952DD" w:rsidRPr="0086605F" w:rsidRDefault="006952DD" w:rsidP="006952D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469" w:type="pct"/>
            <w:shd w:val="clear" w:color="auto" w:fill="FFFFFF"/>
          </w:tcPr>
          <w:p w14:paraId="1F2A9178" w14:textId="77777777" w:rsidR="006952DD" w:rsidRPr="0086605F" w:rsidRDefault="006952DD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380" w:lineRule="exact"/>
              <w:ind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B76BF" w14:textId="1D7E08A3" w:rsidR="006952DD" w:rsidRPr="0086605F" w:rsidRDefault="003D1B75" w:rsidP="003D1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(4,190)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1BA7422C" w14:textId="77777777" w:rsidR="006952DD" w:rsidRPr="0086605F" w:rsidRDefault="006952DD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26214" w14:textId="020A30AF" w:rsidR="006952DD" w:rsidRPr="0086605F" w:rsidRDefault="006952DD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(1,693)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299A023" w14:textId="77777777" w:rsidR="006952DD" w:rsidRPr="0086605F" w:rsidRDefault="006952DD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136C2" w14:textId="60CED73A" w:rsidR="006952DD" w:rsidRPr="0086605F" w:rsidRDefault="006952DD" w:rsidP="006952D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(3,66</w:t>
            </w:r>
            <w:r w:rsidR="007B7B3C" w:rsidRPr="0086605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FFFFFF"/>
            <w:vAlign w:val="bottom"/>
          </w:tcPr>
          <w:p w14:paraId="35BE745D" w14:textId="77777777" w:rsidR="006952DD" w:rsidRPr="0086605F" w:rsidRDefault="006952DD" w:rsidP="00001BDB">
            <w:pPr>
              <w:pStyle w:val="ListBullet2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682DCFD" w14:textId="4CA6FDC4" w:rsidR="006952DD" w:rsidRPr="0086605F" w:rsidRDefault="006952DD" w:rsidP="006952D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(571)</w:t>
            </w:r>
          </w:p>
        </w:tc>
      </w:tr>
      <w:tr w:rsidR="006952DD" w:rsidRPr="0086605F" w14:paraId="04DA9764" w14:textId="77777777" w:rsidTr="0022304A">
        <w:tc>
          <w:tcPr>
            <w:tcW w:w="1742" w:type="pct"/>
            <w:shd w:val="clear" w:color="auto" w:fill="FFFFFF"/>
            <w:vAlign w:val="bottom"/>
          </w:tcPr>
          <w:p w14:paraId="202DBE78" w14:textId="2359772E" w:rsidR="006952DD" w:rsidRPr="0086605F" w:rsidRDefault="006952DD" w:rsidP="006952DD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 xml:space="preserve">   </w:t>
            </w:r>
          </w:p>
        </w:tc>
        <w:tc>
          <w:tcPr>
            <w:tcW w:w="469" w:type="pct"/>
            <w:shd w:val="clear" w:color="auto" w:fill="FFFFFF"/>
          </w:tcPr>
          <w:p w14:paraId="15F0D631" w14:textId="77777777" w:rsidR="006952DD" w:rsidRPr="0086605F" w:rsidRDefault="006952DD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355CC0C" w14:textId="6F169B2D" w:rsidR="006952DD" w:rsidRPr="0086605F" w:rsidRDefault="003D1B75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67,586</w:t>
            </w:r>
          </w:p>
        </w:tc>
        <w:tc>
          <w:tcPr>
            <w:tcW w:w="148" w:type="pct"/>
            <w:shd w:val="clear" w:color="auto" w:fill="FFFFFF"/>
            <w:vAlign w:val="bottom"/>
          </w:tcPr>
          <w:p w14:paraId="1D81D5AF" w14:textId="77777777" w:rsidR="006952DD" w:rsidRPr="0086605F" w:rsidRDefault="006952DD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EF4E94" w14:textId="2F94049B" w:rsidR="006952DD" w:rsidRPr="0086605F" w:rsidRDefault="006952DD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61,595</w:t>
            </w:r>
          </w:p>
        </w:tc>
        <w:tc>
          <w:tcPr>
            <w:tcW w:w="128" w:type="pct"/>
            <w:shd w:val="clear" w:color="auto" w:fill="FFFFFF"/>
            <w:vAlign w:val="bottom"/>
          </w:tcPr>
          <w:p w14:paraId="2FA6397E" w14:textId="77777777" w:rsidR="006952DD" w:rsidRPr="0086605F" w:rsidRDefault="006952DD" w:rsidP="0069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6F85351" w14:textId="57C28B71" w:rsidR="006952DD" w:rsidRPr="0086605F" w:rsidRDefault="006952DD" w:rsidP="006952D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11,001</w:t>
            </w:r>
          </w:p>
        </w:tc>
        <w:tc>
          <w:tcPr>
            <w:tcW w:w="128" w:type="pct"/>
            <w:shd w:val="clear" w:color="auto" w:fill="FFFFFF"/>
            <w:vAlign w:val="bottom"/>
          </w:tcPr>
          <w:p w14:paraId="4FA11B46" w14:textId="77777777" w:rsidR="006952DD" w:rsidRPr="0086605F" w:rsidRDefault="006952DD" w:rsidP="00001BDB">
            <w:pPr>
              <w:pStyle w:val="ListBullet2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2A025E4" w14:textId="7C27CA7B" w:rsidR="006952DD" w:rsidRPr="0086605F" w:rsidRDefault="006952DD" w:rsidP="006952D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13,071</w:t>
            </w:r>
          </w:p>
        </w:tc>
      </w:tr>
    </w:tbl>
    <w:p w14:paraId="2AB7F41C" w14:textId="5E8570D4" w:rsidR="00BF2C49" w:rsidRPr="0086605F" w:rsidRDefault="00BF2C49" w:rsidP="00D0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 w:cs="Angsana New"/>
          <w:sz w:val="26"/>
          <w:szCs w:val="26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6"/>
        <w:gridCol w:w="1347"/>
        <w:gridCol w:w="269"/>
        <w:gridCol w:w="1171"/>
        <w:gridCol w:w="267"/>
        <w:gridCol w:w="1171"/>
        <w:gridCol w:w="236"/>
        <w:gridCol w:w="1245"/>
      </w:tblGrid>
      <w:tr w:rsidR="008A3258" w:rsidRPr="0086605F" w14:paraId="45488368" w14:textId="77777777" w:rsidTr="008A3258">
        <w:trPr>
          <w:trHeight w:hRule="exact" w:val="389"/>
          <w:tblHeader/>
        </w:trPr>
        <w:tc>
          <w:tcPr>
            <w:tcW w:w="1906" w:type="pct"/>
            <w:vMerge w:val="restart"/>
          </w:tcPr>
          <w:p w14:paraId="009DB0F8" w14:textId="6BA41B71" w:rsidR="00BF2C49" w:rsidRPr="0086605F" w:rsidRDefault="00162E93" w:rsidP="00C7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="00BF2C49" w:rsidRPr="0086605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="00BF2C49" w:rsidRPr="0086605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="00BF2C49" w:rsidRPr="0086605F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BF2C49" w:rsidRPr="0086605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511" w:type="pct"/>
            <w:gridSpan w:val="3"/>
          </w:tcPr>
          <w:p w14:paraId="3C9ADC42" w14:textId="77777777" w:rsidR="00BF2C49" w:rsidRPr="0086605F" w:rsidRDefault="00BF2C49" w:rsidP="00C70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C00925E" w14:textId="77777777" w:rsidR="00BF2C49" w:rsidRPr="0086605F" w:rsidRDefault="00BF2C49" w:rsidP="00C70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pct"/>
            <w:gridSpan w:val="3"/>
          </w:tcPr>
          <w:p w14:paraId="5CFBDC8A" w14:textId="77777777" w:rsidR="00BF2C49" w:rsidRPr="0086605F" w:rsidRDefault="00BF2C49" w:rsidP="00C70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4232" w:rsidRPr="0086605F" w14:paraId="69CE8E5B" w14:textId="77777777" w:rsidTr="008A3258">
        <w:trPr>
          <w:trHeight w:hRule="exact" w:val="389"/>
          <w:tblHeader/>
        </w:trPr>
        <w:tc>
          <w:tcPr>
            <w:tcW w:w="1906" w:type="pct"/>
            <w:vMerge/>
          </w:tcPr>
          <w:p w14:paraId="09E60E7E" w14:textId="77777777" w:rsidR="00894232" w:rsidRPr="0086605F" w:rsidRDefault="00894232" w:rsidP="00894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</w:tcPr>
          <w:p w14:paraId="59C6A5DA" w14:textId="5EA7559F" w:rsidR="00894232" w:rsidRPr="0086605F" w:rsidRDefault="00894232" w:rsidP="00894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34D5913C" w14:textId="77777777" w:rsidR="00894232" w:rsidRPr="0086605F" w:rsidRDefault="00894232" w:rsidP="00894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0317A00" w14:textId="2FA6575A" w:rsidR="00894232" w:rsidRPr="0086605F" w:rsidRDefault="00894232" w:rsidP="00894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05220541" w14:textId="77777777" w:rsidR="00894232" w:rsidRPr="0086605F" w:rsidRDefault="00894232" w:rsidP="00894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5304B63" w14:textId="715E8FBA" w:rsidR="00894232" w:rsidRPr="0086605F" w:rsidRDefault="00894232" w:rsidP="00894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28C8BC5D" w14:textId="77777777" w:rsidR="00894232" w:rsidRPr="0086605F" w:rsidRDefault="00894232" w:rsidP="00894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37EF1392" w14:textId="0D36CFF5" w:rsidR="00894232" w:rsidRPr="0086605F" w:rsidRDefault="00894232" w:rsidP="00894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6E43CF" w:rsidRPr="0086605F" w14:paraId="6A1CC51E" w14:textId="77777777" w:rsidTr="008A3258">
        <w:trPr>
          <w:trHeight w:hRule="exact" w:val="389"/>
          <w:tblHeader/>
        </w:trPr>
        <w:tc>
          <w:tcPr>
            <w:tcW w:w="1906" w:type="pct"/>
          </w:tcPr>
          <w:p w14:paraId="34383823" w14:textId="77777777" w:rsidR="006E43CF" w:rsidRPr="0086605F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94" w:type="pct"/>
            <w:gridSpan w:val="7"/>
          </w:tcPr>
          <w:p w14:paraId="6BCE72F3" w14:textId="77777777" w:rsidR="006E43CF" w:rsidRPr="0086605F" w:rsidRDefault="006E43CF" w:rsidP="006E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3A59E5" w:rsidRPr="0086605F" w14:paraId="6CC4AB2D" w14:textId="77777777" w:rsidTr="008A3258">
        <w:trPr>
          <w:trHeight w:hRule="exact" w:val="389"/>
        </w:trPr>
        <w:tc>
          <w:tcPr>
            <w:tcW w:w="1906" w:type="pct"/>
          </w:tcPr>
          <w:p w14:paraId="6CC2FF04" w14:textId="77777777" w:rsidR="003A59E5" w:rsidRPr="0086605F" w:rsidRDefault="003A59E5" w:rsidP="003A59E5">
            <w:pPr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0FBE249B" w14:textId="5F35B8EF" w:rsidR="003A59E5" w:rsidRPr="0086605F" w:rsidRDefault="003A59E5" w:rsidP="003A59E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1.77 - 3.39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C8F145F" w14:textId="77777777" w:rsidR="003A59E5" w:rsidRPr="0086605F" w:rsidRDefault="003A59E5" w:rsidP="003A59E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680D2D9E" w14:textId="6DD2B9D1" w:rsidR="003A59E5" w:rsidRPr="0086605F" w:rsidRDefault="003A59E5" w:rsidP="003A59E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1.77 - 3.39</w:t>
            </w:r>
          </w:p>
        </w:tc>
        <w:tc>
          <w:tcPr>
            <w:tcW w:w="145" w:type="pct"/>
            <w:vAlign w:val="bottom"/>
          </w:tcPr>
          <w:p w14:paraId="5C9BED93" w14:textId="77777777" w:rsidR="003A59E5" w:rsidRPr="0086605F" w:rsidRDefault="003A59E5" w:rsidP="003A59E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64F5FECF" w14:textId="6E5D0937" w:rsidR="003A59E5" w:rsidRPr="0086605F" w:rsidRDefault="003A59E5" w:rsidP="003A59E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94</w:t>
            </w:r>
          </w:p>
        </w:tc>
        <w:tc>
          <w:tcPr>
            <w:tcW w:w="128" w:type="pct"/>
            <w:vAlign w:val="bottom"/>
          </w:tcPr>
          <w:p w14:paraId="4C3D464E" w14:textId="77777777" w:rsidR="003A59E5" w:rsidRPr="0086605F" w:rsidRDefault="003A59E5" w:rsidP="00001BDB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65BF08E2" w14:textId="268E3CF5" w:rsidR="003A59E5" w:rsidRPr="0086605F" w:rsidRDefault="003A59E5" w:rsidP="003A59E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94</w:t>
            </w:r>
          </w:p>
        </w:tc>
      </w:tr>
      <w:tr w:rsidR="003A59E5" w:rsidRPr="0086605F" w14:paraId="08FC54AB" w14:textId="77777777" w:rsidTr="008A3258">
        <w:trPr>
          <w:trHeight w:hRule="exact" w:val="389"/>
        </w:trPr>
        <w:tc>
          <w:tcPr>
            <w:tcW w:w="1906" w:type="pct"/>
          </w:tcPr>
          <w:p w14:paraId="4FE7DED3" w14:textId="126660AE" w:rsidR="003A59E5" w:rsidRPr="0086605F" w:rsidRDefault="003A59E5" w:rsidP="003A59E5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0D5C19B3" w14:textId="2B048BE2" w:rsidR="003A59E5" w:rsidRPr="0086605F" w:rsidRDefault="003A59E5" w:rsidP="003A59E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152A1B9" w14:textId="77777777" w:rsidR="003A59E5" w:rsidRPr="0086605F" w:rsidRDefault="003A59E5" w:rsidP="003A59E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  <w:tab w:val="decimal" w:pos="79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7A130ACC" w14:textId="60DEA010" w:rsidR="003A59E5" w:rsidRPr="0086605F" w:rsidRDefault="003A59E5" w:rsidP="003A59E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45" w:type="pct"/>
            <w:vAlign w:val="bottom"/>
          </w:tcPr>
          <w:p w14:paraId="47923715" w14:textId="77777777" w:rsidR="003A59E5" w:rsidRPr="0086605F" w:rsidRDefault="003A59E5" w:rsidP="003A59E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4F580DF3" w14:textId="02376A29" w:rsidR="003A59E5" w:rsidRPr="0086605F" w:rsidRDefault="003A59E5" w:rsidP="003A59E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28" w:type="pct"/>
            <w:vAlign w:val="bottom"/>
          </w:tcPr>
          <w:p w14:paraId="001BFDA5" w14:textId="77777777" w:rsidR="003A59E5" w:rsidRPr="0086605F" w:rsidRDefault="003A59E5" w:rsidP="003A59E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4CDE58AA" w14:textId="5EBF2A3C" w:rsidR="003A59E5" w:rsidRPr="0086605F" w:rsidRDefault="003A59E5" w:rsidP="003A59E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3A59E5" w:rsidRPr="0086605F" w14:paraId="1A151518" w14:textId="77777777" w:rsidTr="008A3258">
        <w:trPr>
          <w:trHeight w:hRule="exact" w:val="389"/>
        </w:trPr>
        <w:tc>
          <w:tcPr>
            <w:tcW w:w="1906" w:type="pct"/>
          </w:tcPr>
          <w:p w14:paraId="5348DCFE" w14:textId="2BFA337D" w:rsidR="003A59E5" w:rsidRPr="0086605F" w:rsidRDefault="003A59E5" w:rsidP="003A59E5">
            <w:pPr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2D52D0F2" w14:textId="68771585" w:rsidR="003A59E5" w:rsidRPr="0086605F" w:rsidRDefault="003A59E5" w:rsidP="003A59E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0 - 3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75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D269121" w14:textId="77777777" w:rsidR="003A59E5" w:rsidRPr="0086605F" w:rsidRDefault="003A59E5" w:rsidP="003A59E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2B9A8830" w14:textId="013415F8" w:rsidR="003A59E5" w:rsidRPr="0086605F" w:rsidRDefault="003A59E5" w:rsidP="003A59E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99" w:hanging="27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0 - 3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75</w:t>
            </w:r>
          </w:p>
        </w:tc>
        <w:tc>
          <w:tcPr>
            <w:tcW w:w="145" w:type="pct"/>
            <w:vAlign w:val="bottom"/>
          </w:tcPr>
          <w:p w14:paraId="6267742D" w14:textId="77777777" w:rsidR="003A59E5" w:rsidRPr="0086605F" w:rsidRDefault="003A59E5" w:rsidP="003A59E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35E0BAEA" w14:textId="22F05F05" w:rsidR="003A59E5" w:rsidRPr="0086605F" w:rsidRDefault="003A59E5" w:rsidP="003A59E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right="-16" w:firstLine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16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69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38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75</w:t>
            </w:r>
          </w:p>
        </w:tc>
        <w:tc>
          <w:tcPr>
            <w:tcW w:w="128" w:type="pct"/>
            <w:vAlign w:val="bottom"/>
          </w:tcPr>
          <w:p w14:paraId="096F7150" w14:textId="77777777" w:rsidR="003A59E5" w:rsidRPr="0086605F" w:rsidRDefault="003A59E5" w:rsidP="00001BDB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135AB66C" w14:textId="0F0C51E1" w:rsidR="003A59E5" w:rsidRPr="0086605F" w:rsidRDefault="003A59E5" w:rsidP="003A59E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16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69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38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75</w:t>
            </w:r>
          </w:p>
        </w:tc>
      </w:tr>
    </w:tbl>
    <w:p w14:paraId="72429D69" w14:textId="77777777" w:rsidR="00BF2C49" w:rsidRPr="0086605F" w:rsidRDefault="00BF2C49" w:rsidP="00D0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78C2E066" w14:textId="2292C37C" w:rsidR="00947D5C" w:rsidRPr="0086605F" w:rsidRDefault="00947D5C" w:rsidP="00EA2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 w:rsidR="00094F75"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18B0" w:rsidRPr="0086605F">
        <w:rPr>
          <w:rFonts w:ascii="Angsana New" w:hAnsi="Angsana New" w:cs="Angsana New"/>
          <w:sz w:val="30"/>
          <w:szCs w:val="30"/>
        </w:rPr>
        <w:t>31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418B0" w:rsidRPr="0086605F">
        <w:rPr>
          <w:rFonts w:ascii="Angsana New" w:hAnsi="Angsana New" w:cs="Angsana New"/>
          <w:sz w:val="30"/>
          <w:szCs w:val="30"/>
        </w:rPr>
        <w:t>256</w:t>
      </w:r>
      <w:r w:rsidR="00894232" w:rsidRPr="0086605F">
        <w:rPr>
          <w:rFonts w:ascii="Angsana New" w:hAnsi="Angsana New" w:cs="Angsana New"/>
          <w:sz w:val="30"/>
          <w:szCs w:val="30"/>
        </w:rPr>
        <w:t>6</w:t>
      </w:r>
      <w:r w:rsidR="001447F7"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B80392" w:rsidRPr="0086605F">
        <w:rPr>
          <w:rFonts w:ascii="Angsana New" w:hAnsi="Angsana New" w:cs="Angsana New"/>
          <w:sz w:val="30"/>
          <w:szCs w:val="30"/>
          <w:cs/>
        </w:rPr>
        <w:t>เป็น</w:t>
      </w:r>
      <w:r w:rsidR="00894232"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27F0F" w:rsidRPr="0086605F">
        <w:rPr>
          <w:rFonts w:ascii="Angsana New" w:hAnsi="Angsana New" w:cs="Angsana New"/>
          <w:sz w:val="30"/>
          <w:szCs w:val="30"/>
        </w:rPr>
        <w:t>8</w:t>
      </w:r>
      <w:r w:rsidR="00CD65FD"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00056" w:rsidRPr="0086605F">
        <w:rPr>
          <w:rFonts w:ascii="Angsana New" w:hAnsi="Angsana New" w:cs="Angsana New"/>
          <w:sz w:val="30"/>
          <w:szCs w:val="30"/>
          <w:cs/>
        </w:rPr>
        <w:t>ถึง</w:t>
      </w:r>
      <w:r w:rsidR="00C03F5E" w:rsidRPr="0086605F">
        <w:rPr>
          <w:rFonts w:ascii="Angsana New" w:hAnsi="Angsana New" w:cs="Angsana New"/>
          <w:sz w:val="30"/>
          <w:szCs w:val="30"/>
        </w:rPr>
        <w:t xml:space="preserve"> </w:t>
      </w:r>
      <w:r w:rsidR="00A27F0F" w:rsidRPr="0086605F">
        <w:rPr>
          <w:rFonts w:ascii="Angsana New" w:hAnsi="Angsana New" w:cs="Angsana New"/>
          <w:sz w:val="30"/>
          <w:szCs w:val="30"/>
        </w:rPr>
        <w:t>35</w:t>
      </w:r>
      <w:r w:rsidR="00E9454C" w:rsidRPr="0086605F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86605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C418B0" w:rsidRPr="0086605F">
        <w:rPr>
          <w:rFonts w:ascii="Angsana New" w:hAnsi="Angsana New" w:cs="Angsana New"/>
          <w:i/>
          <w:iCs/>
          <w:sz w:val="30"/>
          <w:szCs w:val="30"/>
        </w:rPr>
        <w:t>256</w:t>
      </w:r>
      <w:r w:rsidR="00894232" w:rsidRPr="0086605F">
        <w:rPr>
          <w:rFonts w:ascii="Angsana New" w:hAnsi="Angsana New" w:cs="Angsana New"/>
          <w:i/>
          <w:iCs/>
          <w:sz w:val="30"/>
          <w:szCs w:val="30"/>
        </w:rPr>
        <w:t>5</w:t>
      </w:r>
      <w:r w:rsidRPr="0086605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894232" w:rsidRPr="0086605F">
        <w:rPr>
          <w:rFonts w:ascii="Angsana New" w:hAnsi="Angsana New" w:cs="Angsana New"/>
          <w:i/>
          <w:iCs/>
          <w:sz w:val="30"/>
          <w:szCs w:val="30"/>
        </w:rPr>
        <w:t>8</w:t>
      </w:r>
      <w:r w:rsidR="00894232" w:rsidRPr="0086605F">
        <w:rPr>
          <w:rFonts w:ascii="Angsana New" w:hAnsi="Angsana New" w:cs="Angsana New"/>
          <w:i/>
          <w:iCs/>
          <w:sz w:val="30"/>
          <w:szCs w:val="30"/>
          <w:cs/>
        </w:rPr>
        <w:t xml:space="preserve"> ปี ถึง</w:t>
      </w:r>
      <w:r w:rsidR="00894232" w:rsidRPr="0086605F">
        <w:rPr>
          <w:rFonts w:ascii="Angsana New" w:hAnsi="Angsana New" w:cs="Angsana New"/>
          <w:i/>
          <w:iCs/>
          <w:sz w:val="30"/>
          <w:szCs w:val="30"/>
        </w:rPr>
        <w:t xml:space="preserve"> 35</w:t>
      </w:r>
      <w:r w:rsidR="00894232" w:rsidRPr="0086605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E9454C" w:rsidRPr="0086605F">
        <w:rPr>
          <w:rFonts w:ascii="Angsana New" w:hAnsi="Angsana New" w:cs="Angsana New"/>
          <w:i/>
          <w:iCs/>
          <w:sz w:val="30"/>
          <w:szCs w:val="30"/>
          <w:cs/>
        </w:rPr>
        <w:t>ปี</w:t>
      </w:r>
      <w:r w:rsidRPr="0086605F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581F9267" w14:textId="594CA10A" w:rsidR="00C87423" w:rsidRPr="0086605F" w:rsidRDefault="00C87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</w:p>
    <w:p w14:paraId="6BCACFBA" w14:textId="77777777" w:rsidR="00F355A3" w:rsidRPr="0086605F" w:rsidRDefault="00F3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</w:p>
    <w:p w14:paraId="7FEDD8A0" w14:textId="77777777" w:rsidR="00AA4E89" w:rsidRPr="0086605F" w:rsidRDefault="00AA4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</w:pPr>
      <w:r w:rsidRPr="0086605F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73BB2701" w14:textId="5C248421" w:rsidR="00690702" w:rsidRPr="0086605F" w:rsidRDefault="00690702" w:rsidP="00856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605F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86605F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728F9759" w14:textId="77777777" w:rsidR="00EA3273" w:rsidRPr="0086605F" w:rsidRDefault="00EA3273" w:rsidP="0069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55A47F" w14:textId="2B04CF40" w:rsidR="00690702" w:rsidRPr="0086605F" w:rsidRDefault="00690702" w:rsidP="0069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ก</w:t>
      </w:r>
      <w:r w:rsidR="00CE2E7A" w:rsidRPr="0086605F">
        <w:rPr>
          <w:rFonts w:ascii="Angsana New" w:hAnsi="Angsana New" w:cs="Angsana New"/>
          <w:sz w:val="30"/>
          <w:szCs w:val="30"/>
          <w:cs/>
        </w:rPr>
        <w:t>ารเปลี่ยนแปลงในแต่ละข้อสมมติ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 w:rsidR="00CE2E7A" w:rsidRPr="0086605F">
        <w:rPr>
          <w:rFonts w:ascii="Angsana New" w:hAnsi="Angsana New" w:cs="Angsana New"/>
          <w:sz w:val="30"/>
          <w:szCs w:val="30"/>
          <w:cs/>
        </w:rPr>
        <w:t>โดยถือว่าข้อสมมติ</w:t>
      </w:r>
      <w:r w:rsidRPr="0086605F">
        <w:rPr>
          <w:rFonts w:ascii="Angsana New" w:hAnsi="Angsana New" w:cs="Angsana New"/>
          <w:sz w:val="30"/>
          <w:szCs w:val="30"/>
          <w:cs/>
        </w:rPr>
        <w:t>อื่นๆ คงที่</w:t>
      </w:r>
    </w:p>
    <w:p w14:paraId="5A430167" w14:textId="77777777" w:rsidR="00E9000B" w:rsidRPr="0086605F" w:rsidRDefault="00E9000B" w:rsidP="0069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15"/>
        <w:gridCol w:w="262"/>
        <w:gridCol w:w="1099"/>
        <w:gridCol w:w="266"/>
        <w:gridCol w:w="1082"/>
        <w:gridCol w:w="251"/>
        <w:gridCol w:w="1093"/>
      </w:tblGrid>
      <w:tr w:rsidR="00333FB6" w:rsidRPr="0086605F" w14:paraId="63455389" w14:textId="77777777" w:rsidTr="00B74862">
        <w:tc>
          <w:tcPr>
            <w:tcW w:w="2197" w:type="pct"/>
          </w:tcPr>
          <w:p w14:paraId="0DB35F76" w14:textId="77777777" w:rsidR="00333FB6" w:rsidRPr="0086605F" w:rsidRDefault="00333FB6" w:rsidP="00EA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3" w:type="pct"/>
            <w:gridSpan w:val="7"/>
          </w:tcPr>
          <w:p w14:paraId="6A01D495" w14:textId="72359E28" w:rsidR="00333FB6" w:rsidRPr="0086605F" w:rsidRDefault="00333FB6" w:rsidP="00EA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3EA9" w:rsidRPr="0086605F" w14:paraId="3EDB728E" w14:textId="77777777" w:rsidTr="008B67DF">
        <w:tc>
          <w:tcPr>
            <w:tcW w:w="2197" w:type="pct"/>
          </w:tcPr>
          <w:p w14:paraId="781A6961" w14:textId="24D835A3" w:rsidR="00E03EA9" w:rsidRPr="0086605F" w:rsidRDefault="00E03EA9" w:rsidP="00E03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43" w:type="pct"/>
            <w:gridSpan w:val="3"/>
            <w:vAlign w:val="center"/>
          </w:tcPr>
          <w:p w14:paraId="284997E4" w14:textId="25CC12B8" w:rsidR="00E03EA9" w:rsidRPr="0086605F" w:rsidRDefault="00E03EA9" w:rsidP="008D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" w:type="pct"/>
            <w:vAlign w:val="center"/>
          </w:tcPr>
          <w:p w14:paraId="2A54BDCD" w14:textId="77777777" w:rsidR="00E03EA9" w:rsidRPr="0086605F" w:rsidRDefault="00E03EA9" w:rsidP="00E03E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  <w:vAlign w:val="center"/>
          </w:tcPr>
          <w:p w14:paraId="10022F40" w14:textId="6ED1D35E" w:rsidR="00AA4E89" w:rsidRPr="0086605F" w:rsidRDefault="00E03EA9" w:rsidP="00AA4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6725F0" w:rsidRPr="0086605F" w14:paraId="589D63C1" w14:textId="77777777" w:rsidTr="00B74862">
        <w:tc>
          <w:tcPr>
            <w:tcW w:w="2197" w:type="pct"/>
          </w:tcPr>
          <w:p w14:paraId="1768A76D" w14:textId="38F4833C" w:rsidR="006725F0" w:rsidRPr="0086605F" w:rsidRDefault="006725F0" w:rsidP="006725F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5" w:type="pct"/>
            <w:shd w:val="clear" w:color="auto" w:fill="auto"/>
          </w:tcPr>
          <w:p w14:paraId="24EBB772" w14:textId="133D324B" w:rsidR="006725F0" w:rsidRPr="0086605F" w:rsidRDefault="006725F0" w:rsidP="006725F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2" w:type="pct"/>
            <w:shd w:val="clear" w:color="auto" w:fill="auto"/>
          </w:tcPr>
          <w:p w14:paraId="01E968C2" w14:textId="77777777" w:rsidR="006725F0" w:rsidRPr="0086605F" w:rsidRDefault="006725F0" w:rsidP="006725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26493DE" w14:textId="1648EA34" w:rsidR="006725F0" w:rsidRPr="0086605F" w:rsidRDefault="006725F0" w:rsidP="006725F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1789B11A" w14:textId="77777777" w:rsidR="006725F0" w:rsidRPr="0086605F" w:rsidRDefault="006725F0" w:rsidP="006725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85BE9D2" w14:textId="2E76A249" w:rsidR="006725F0" w:rsidRPr="0086605F" w:rsidRDefault="006725F0" w:rsidP="006725F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5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6" w:type="pct"/>
          </w:tcPr>
          <w:p w14:paraId="1925D9AF" w14:textId="77777777" w:rsidR="006725F0" w:rsidRPr="0086605F" w:rsidRDefault="006725F0" w:rsidP="006725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C1CD17C" w14:textId="680D1F84" w:rsidR="006725F0" w:rsidRPr="0086605F" w:rsidRDefault="006725F0" w:rsidP="006725F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FF4E3A" w:rsidRPr="0086605F" w14:paraId="51C34DE9" w14:textId="77777777" w:rsidTr="00B74862">
        <w:tc>
          <w:tcPr>
            <w:tcW w:w="2197" w:type="pct"/>
          </w:tcPr>
          <w:p w14:paraId="612BE951" w14:textId="77777777" w:rsidR="00FF4E3A" w:rsidRPr="0086605F" w:rsidRDefault="00FF4E3A" w:rsidP="00FF4E3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3" w:type="pct"/>
            <w:gridSpan w:val="7"/>
            <w:shd w:val="clear" w:color="auto" w:fill="auto"/>
          </w:tcPr>
          <w:p w14:paraId="24A7BB25" w14:textId="02CCE9DE" w:rsidR="00FF4E3A" w:rsidRPr="0086605F" w:rsidRDefault="00FF4E3A" w:rsidP="00FF4E3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5F0" w:rsidRPr="0086605F" w14:paraId="033C1940" w14:textId="77777777" w:rsidTr="00BA6BA6">
        <w:tc>
          <w:tcPr>
            <w:tcW w:w="2197" w:type="pct"/>
          </w:tcPr>
          <w:p w14:paraId="7B3DF595" w14:textId="587E1EDC" w:rsidR="006725F0" w:rsidRPr="0086605F" w:rsidRDefault="006725F0" w:rsidP="0067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13035EA0" w14:textId="43DF71E1" w:rsidR="006725F0" w:rsidRPr="0086605F" w:rsidRDefault="003D1B75" w:rsidP="00BE73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(7,006)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351DF98" w14:textId="77777777" w:rsidR="006725F0" w:rsidRPr="0086605F" w:rsidRDefault="006725F0" w:rsidP="00001BDB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76FB77EC" w14:textId="64920106" w:rsidR="006725F0" w:rsidRPr="0086605F" w:rsidRDefault="006725F0" w:rsidP="003D1B7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D1B75" w:rsidRPr="0086605F">
              <w:rPr>
                <w:rFonts w:ascii="Angsana New" w:hAnsi="Angsana New" w:cs="Angsana New"/>
                <w:sz w:val="30"/>
                <w:szCs w:val="30"/>
              </w:rPr>
              <w:t>6,309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2834914C" w14:textId="77777777" w:rsidR="006725F0" w:rsidRPr="0086605F" w:rsidRDefault="006725F0" w:rsidP="006725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3B6E50F" w14:textId="638683A4" w:rsidR="006725F0" w:rsidRPr="0086605F" w:rsidRDefault="003D1B75" w:rsidP="006725F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3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8,339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A7E18C3" w14:textId="77777777" w:rsidR="006725F0" w:rsidRPr="0086605F" w:rsidRDefault="006725F0" w:rsidP="00001BDB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7288C009" w14:textId="3B8765A4" w:rsidR="006725F0" w:rsidRPr="0086605F" w:rsidRDefault="003D1B75" w:rsidP="00BE73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7,530</w:t>
            </w:r>
          </w:p>
        </w:tc>
      </w:tr>
      <w:tr w:rsidR="006725F0" w:rsidRPr="0086605F" w14:paraId="270931C6" w14:textId="77777777" w:rsidTr="00BA6BA6">
        <w:tc>
          <w:tcPr>
            <w:tcW w:w="2197" w:type="pct"/>
          </w:tcPr>
          <w:p w14:paraId="33A16905" w14:textId="140FC286" w:rsidR="006725F0" w:rsidRPr="0086605F" w:rsidRDefault="006725F0" w:rsidP="0042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46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การเ</w:t>
            </w:r>
            <w:r w:rsidR="00426B94"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ปลี่ยนแปลง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ของเงินเดือนในอนาคต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426B94"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5246A435" w14:textId="2CE18BA7" w:rsidR="006725F0" w:rsidRPr="0086605F" w:rsidRDefault="003D1B75" w:rsidP="00BE73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4" w:right="103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9,248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B16695B" w14:textId="77777777" w:rsidR="006725F0" w:rsidRPr="0086605F" w:rsidRDefault="006725F0" w:rsidP="00001BDB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  <w:tab w:val="decimal" w:pos="7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25D4BBAD" w14:textId="1FD68812" w:rsidR="006725F0" w:rsidRPr="0086605F" w:rsidRDefault="003D1B75" w:rsidP="00BE73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4" w:right="32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7,707</w:t>
            </w:r>
          </w:p>
        </w:tc>
        <w:tc>
          <w:tcPr>
            <w:tcW w:w="144" w:type="pct"/>
            <w:vAlign w:val="bottom"/>
          </w:tcPr>
          <w:p w14:paraId="6D3099D0" w14:textId="77777777" w:rsidR="006725F0" w:rsidRPr="0086605F" w:rsidRDefault="006725F0" w:rsidP="006725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C89A2B7" w14:textId="0959F00A" w:rsidR="006725F0" w:rsidRPr="0086605F" w:rsidRDefault="003D1B75" w:rsidP="003D1B7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4" w:right="-6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(7,840)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73444E2" w14:textId="77777777" w:rsidR="006725F0" w:rsidRPr="0086605F" w:rsidRDefault="006725F0" w:rsidP="00001BDB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B437C6D" w14:textId="164F2455" w:rsidR="006725F0" w:rsidRPr="0086605F" w:rsidRDefault="006725F0" w:rsidP="006725F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D1B75" w:rsidRPr="0086605F">
              <w:rPr>
                <w:rFonts w:ascii="Angsana New" w:hAnsi="Angsana New" w:cs="Angsana New"/>
                <w:sz w:val="30"/>
                <w:szCs w:val="30"/>
              </w:rPr>
              <w:t>6,560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725F0" w:rsidRPr="0086605F" w14:paraId="3C7821FB" w14:textId="77777777" w:rsidTr="00BA6BA6">
        <w:tc>
          <w:tcPr>
            <w:tcW w:w="2197" w:type="pct"/>
          </w:tcPr>
          <w:p w14:paraId="0817BB2C" w14:textId="64975040" w:rsidR="006725F0" w:rsidRPr="0086605F" w:rsidRDefault="006725F0" w:rsidP="0067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อัตราหมุนเวียนของพนักงาน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</w:p>
          <w:p w14:paraId="440A8BEA" w14:textId="117432E5" w:rsidR="006725F0" w:rsidRPr="0086605F" w:rsidRDefault="006725F0" w:rsidP="00672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สมมติฐานหลัก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63A67AA1" w14:textId="0CCB62B7" w:rsidR="006725F0" w:rsidRPr="0086605F" w:rsidRDefault="003D1B75" w:rsidP="00BE73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13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(13,752)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4BB5E8A" w14:textId="77777777" w:rsidR="006725F0" w:rsidRPr="0086605F" w:rsidRDefault="006725F0" w:rsidP="00001BDB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232684C3" w14:textId="03C747A2" w:rsidR="006725F0" w:rsidRPr="0086605F" w:rsidRDefault="006725F0" w:rsidP="003D1B7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D1B75" w:rsidRPr="0086605F">
              <w:rPr>
                <w:rFonts w:ascii="Angsana New" w:hAnsi="Angsana New" w:cs="Angsana New"/>
                <w:sz w:val="30"/>
                <w:szCs w:val="30"/>
              </w:rPr>
              <w:t>11,731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17C00243" w14:textId="77777777" w:rsidR="006725F0" w:rsidRPr="0086605F" w:rsidRDefault="006725F0" w:rsidP="006725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C237A83" w14:textId="6F78D87E" w:rsidR="006725F0" w:rsidRPr="0086605F" w:rsidRDefault="003D1B75" w:rsidP="003D1B7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21,327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381FD9F1" w14:textId="77777777" w:rsidR="006725F0" w:rsidRPr="0086605F" w:rsidRDefault="006725F0" w:rsidP="00001BDB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8F8D109" w14:textId="393A0921" w:rsidR="006725F0" w:rsidRPr="0086605F" w:rsidRDefault="006725F0" w:rsidP="006725F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D1B75" w:rsidRPr="0086605F">
              <w:rPr>
                <w:rFonts w:ascii="Angsana New" w:hAnsi="Angsana New" w:cs="Angsana New"/>
                <w:sz w:val="30"/>
                <w:szCs w:val="30"/>
              </w:rPr>
              <w:t>7,999</w:t>
            </w:r>
          </w:p>
        </w:tc>
      </w:tr>
      <w:tr w:rsidR="006E43CF" w:rsidRPr="0086605F" w14:paraId="5A2A0023" w14:textId="77777777" w:rsidTr="00B74862">
        <w:tc>
          <w:tcPr>
            <w:tcW w:w="2197" w:type="pct"/>
          </w:tcPr>
          <w:p w14:paraId="7E229C47" w14:textId="77777777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10D251DF" w14:textId="77777777" w:rsidR="006E43CF" w:rsidRPr="0086605F" w:rsidRDefault="006E43CF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F9B9813" w14:textId="77777777" w:rsidR="006E43CF" w:rsidRPr="0086605F" w:rsidRDefault="006E43CF" w:rsidP="00001BDB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3F25F65B" w14:textId="77777777" w:rsidR="006E43CF" w:rsidRPr="0086605F" w:rsidRDefault="006E43CF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E68D8CD" w14:textId="77777777" w:rsidR="006E43CF" w:rsidRPr="0086605F" w:rsidRDefault="006E43CF" w:rsidP="006E43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751FEDA" w14:textId="77777777" w:rsidR="006E43CF" w:rsidRPr="0086605F" w:rsidRDefault="006E43CF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6FAAA485" w14:textId="77777777" w:rsidR="006E43CF" w:rsidRPr="0086605F" w:rsidRDefault="006E43CF" w:rsidP="00001BDB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0766C6B" w14:textId="77777777" w:rsidR="006E43CF" w:rsidRPr="0086605F" w:rsidRDefault="006E43CF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43CF" w:rsidRPr="0086605F" w14:paraId="2F199BBE" w14:textId="77777777" w:rsidTr="00B74862">
        <w:tc>
          <w:tcPr>
            <w:tcW w:w="2197" w:type="pct"/>
          </w:tcPr>
          <w:p w14:paraId="4593A2D3" w14:textId="77777777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03" w:type="pct"/>
            <w:gridSpan w:val="7"/>
            <w:shd w:val="clear" w:color="auto" w:fill="auto"/>
          </w:tcPr>
          <w:p w14:paraId="7AAF388E" w14:textId="1F23A487" w:rsidR="006E43CF" w:rsidRPr="0086605F" w:rsidRDefault="006E43CF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E43CF" w:rsidRPr="0086605F" w14:paraId="78628867" w14:textId="77777777" w:rsidTr="00B74862">
        <w:tc>
          <w:tcPr>
            <w:tcW w:w="2197" w:type="pct"/>
          </w:tcPr>
          <w:p w14:paraId="025E1C42" w14:textId="61D75F88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43" w:type="pct"/>
            <w:gridSpan w:val="3"/>
            <w:shd w:val="clear" w:color="auto" w:fill="auto"/>
          </w:tcPr>
          <w:p w14:paraId="355368FA" w14:textId="202E2CB5" w:rsidR="006E43CF" w:rsidRPr="0086605F" w:rsidRDefault="00AA4E89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423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" w:type="pct"/>
          </w:tcPr>
          <w:p w14:paraId="5BEF10F1" w14:textId="089EA861" w:rsidR="006E43CF" w:rsidRPr="0086605F" w:rsidRDefault="006E43CF" w:rsidP="006E43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58B37A2A" w14:textId="40BA1C19" w:rsidR="006E43CF" w:rsidRPr="0086605F" w:rsidRDefault="00AA4E89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254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E32008" w:rsidRPr="0086605F" w14:paraId="42AC8716" w14:textId="77777777" w:rsidTr="00B74862">
        <w:tc>
          <w:tcPr>
            <w:tcW w:w="2197" w:type="pct"/>
          </w:tcPr>
          <w:p w14:paraId="244FA453" w14:textId="45A44DD8" w:rsidR="00E32008" w:rsidRPr="0086605F" w:rsidRDefault="00E32008" w:rsidP="00E32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5" w:type="pct"/>
            <w:shd w:val="clear" w:color="auto" w:fill="auto"/>
          </w:tcPr>
          <w:p w14:paraId="1E5FD36E" w14:textId="21A658E8" w:rsidR="00E32008" w:rsidRPr="0086605F" w:rsidRDefault="00E32008" w:rsidP="00E32008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2" w:type="pct"/>
            <w:shd w:val="clear" w:color="auto" w:fill="auto"/>
          </w:tcPr>
          <w:p w14:paraId="5D3EDD2E" w14:textId="77777777" w:rsidR="00E32008" w:rsidRPr="0086605F" w:rsidRDefault="00E32008" w:rsidP="00001BDB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FB80CB8" w14:textId="69887870" w:rsidR="00E32008" w:rsidRPr="0086605F" w:rsidRDefault="00E32008" w:rsidP="00E32008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62CCD4F8" w14:textId="77777777" w:rsidR="00E32008" w:rsidRPr="0086605F" w:rsidRDefault="00E32008" w:rsidP="00E3200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7131E09" w14:textId="5B0A7516" w:rsidR="00E32008" w:rsidRPr="0086605F" w:rsidRDefault="00E32008" w:rsidP="00E32008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5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6" w:type="pct"/>
          </w:tcPr>
          <w:p w14:paraId="63742758" w14:textId="77777777" w:rsidR="00E32008" w:rsidRPr="0086605F" w:rsidRDefault="00E32008" w:rsidP="00001BDB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A164045" w14:textId="586ED963" w:rsidR="00E32008" w:rsidRPr="0086605F" w:rsidRDefault="00E32008" w:rsidP="00E32008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6E43CF" w:rsidRPr="0086605F" w14:paraId="60369632" w14:textId="77777777" w:rsidTr="00B74862">
        <w:tc>
          <w:tcPr>
            <w:tcW w:w="2197" w:type="pct"/>
          </w:tcPr>
          <w:p w14:paraId="77AA5D71" w14:textId="77777777" w:rsidR="006E43CF" w:rsidRPr="0086605F" w:rsidRDefault="006E43CF" w:rsidP="006E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03" w:type="pct"/>
            <w:gridSpan w:val="7"/>
            <w:shd w:val="clear" w:color="auto" w:fill="auto"/>
            <w:vAlign w:val="bottom"/>
          </w:tcPr>
          <w:p w14:paraId="7C1F84CD" w14:textId="31B654D1" w:rsidR="006E43CF" w:rsidRPr="0086605F" w:rsidRDefault="006E43CF" w:rsidP="006E43C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52DD" w:rsidRPr="0086605F" w14:paraId="7551346D" w14:textId="77777777" w:rsidTr="00BA6BA6">
        <w:tc>
          <w:tcPr>
            <w:tcW w:w="2197" w:type="pct"/>
          </w:tcPr>
          <w:p w14:paraId="1B92F0E4" w14:textId="5ECCE9A7" w:rsidR="006952DD" w:rsidRPr="0086605F" w:rsidRDefault="006952DD" w:rsidP="0069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6F302322" w14:textId="08756AE1" w:rsidR="006952DD" w:rsidRPr="0086605F" w:rsidRDefault="003A59E5" w:rsidP="00BE73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(793)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4C0B40F" w14:textId="77777777" w:rsidR="006952DD" w:rsidRPr="0086605F" w:rsidRDefault="006952DD" w:rsidP="00001BDB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0FC85BB9" w14:textId="4F3CEDAC" w:rsidR="006952DD" w:rsidRPr="0086605F" w:rsidRDefault="006952DD" w:rsidP="003D1B7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8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(7</w:t>
            </w:r>
            <w:r w:rsidR="00B303F2" w:rsidRPr="0086605F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14738B7F" w14:textId="77777777" w:rsidR="006952DD" w:rsidRPr="0086605F" w:rsidRDefault="006952DD" w:rsidP="006952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FBB3EF6" w14:textId="0408C588" w:rsidR="006952DD" w:rsidRPr="0086605F" w:rsidRDefault="006952DD" w:rsidP="003D1B7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left="0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 w:rsidR="003A59E5" w:rsidRPr="0086605F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136" w:type="pct"/>
            <w:vAlign w:val="bottom"/>
          </w:tcPr>
          <w:p w14:paraId="3D6B2335" w14:textId="77777777" w:rsidR="006952DD" w:rsidRPr="0086605F" w:rsidRDefault="006952DD" w:rsidP="00001BDB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23278CD" w14:textId="1BD85D6E" w:rsidR="006952DD" w:rsidRPr="0086605F" w:rsidRDefault="006952DD" w:rsidP="003D1B7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="00B303F2" w:rsidRPr="0086605F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6952DD" w:rsidRPr="0086605F" w14:paraId="3FE09F3F" w14:textId="77777777" w:rsidTr="00BA6BA6">
        <w:tc>
          <w:tcPr>
            <w:tcW w:w="2197" w:type="pct"/>
          </w:tcPr>
          <w:p w14:paraId="47551F46" w14:textId="1FDE61B7" w:rsidR="006952DD" w:rsidRPr="0086605F" w:rsidRDefault="006952DD" w:rsidP="0069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การเ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ปลี่ยนแปลง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ของเงินเดือนในอนาคต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ร้อยละ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279DAD01" w14:textId="7BBD143E" w:rsidR="006952DD" w:rsidRPr="0086605F" w:rsidRDefault="003A59E5" w:rsidP="00BE65D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8"/>
              </w:tabs>
              <w:spacing w:line="240" w:lineRule="auto"/>
              <w:ind w:left="-104" w:right="32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1,085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702BA68" w14:textId="77777777" w:rsidR="006952DD" w:rsidRPr="0086605F" w:rsidRDefault="006952DD" w:rsidP="00001BDB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6EB606B6" w14:textId="2C0DEE02" w:rsidR="006952DD" w:rsidRPr="0086605F" w:rsidRDefault="00B303F2" w:rsidP="003D1B7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8"/>
              </w:tabs>
              <w:spacing w:line="240" w:lineRule="auto"/>
              <w:ind w:left="-104" w:right="32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959</w:t>
            </w:r>
          </w:p>
        </w:tc>
        <w:tc>
          <w:tcPr>
            <w:tcW w:w="144" w:type="pct"/>
            <w:vAlign w:val="bottom"/>
          </w:tcPr>
          <w:p w14:paraId="582C79A3" w14:textId="77777777" w:rsidR="006952DD" w:rsidRPr="0086605F" w:rsidRDefault="006952DD" w:rsidP="006952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D43566E" w14:textId="31468B4B" w:rsidR="006952DD" w:rsidRPr="0086605F" w:rsidRDefault="006952DD" w:rsidP="003D1B7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0" w:right="-6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A59E5" w:rsidRPr="0086605F">
              <w:rPr>
                <w:rFonts w:ascii="Angsana New" w:hAnsi="Angsana New" w:cs="Angsana New"/>
                <w:sz w:val="30"/>
                <w:szCs w:val="30"/>
              </w:rPr>
              <w:t>970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6" w:type="pct"/>
            <w:vAlign w:val="bottom"/>
          </w:tcPr>
          <w:p w14:paraId="5B57893C" w14:textId="77777777" w:rsidR="006952DD" w:rsidRPr="0086605F" w:rsidRDefault="006952DD" w:rsidP="00001BDB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4838A361" w14:textId="695E3B9A" w:rsidR="006952DD" w:rsidRPr="0086605F" w:rsidRDefault="006952DD" w:rsidP="003D1B7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4" w:right="-63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3F2" w:rsidRPr="0086605F">
              <w:rPr>
                <w:rFonts w:ascii="Angsana New" w:hAnsi="Angsana New" w:cs="Angsana New"/>
                <w:sz w:val="30"/>
                <w:szCs w:val="30"/>
              </w:rPr>
              <w:t>862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952DD" w:rsidRPr="0086605F" w14:paraId="1ABA7677" w14:textId="77777777" w:rsidTr="00BA6BA6">
        <w:tc>
          <w:tcPr>
            <w:tcW w:w="2197" w:type="pct"/>
          </w:tcPr>
          <w:p w14:paraId="0A364560" w14:textId="41EDE44D" w:rsidR="006952DD" w:rsidRPr="0086605F" w:rsidRDefault="006952DD" w:rsidP="0069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อัตราหมุนเวียนของพนักงาน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</w:p>
          <w:p w14:paraId="60D4D508" w14:textId="721DF1F3" w:rsidR="006952DD" w:rsidRPr="0086605F" w:rsidRDefault="006952DD" w:rsidP="0069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สมมติฐานหลัก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5FFD7BFB" w14:textId="27BEBC84" w:rsidR="006952DD" w:rsidRPr="0086605F" w:rsidRDefault="003A59E5" w:rsidP="00BE73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04" w:right="13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(3,645)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A8A317D" w14:textId="77777777" w:rsidR="006952DD" w:rsidRPr="0086605F" w:rsidRDefault="006952DD" w:rsidP="00001BDB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2995211" w14:textId="090212C2" w:rsidR="006952DD" w:rsidRPr="0086605F" w:rsidRDefault="006952DD" w:rsidP="003D1B7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6"/>
                <w:tab w:val="decimal" w:pos="672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3F2" w:rsidRPr="0086605F">
              <w:rPr>
                <w:rFonts w:ascii="Angsana New" w:hAnsi="Angsana New" w:cs="Angsana New"/>
                <w:sz w:val="30"/>
                <w:szCs w:val="30"/>
              </w:rPr>
              <w:t>3,255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0EEE1EDC" w14:textId="77777777" w:rsidR="006952DD" w:rsidRPr="0086605F" w:rsidRDefault="006952DD" w:rsidP="006952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02298BD" w14:textId="48DC4016" w:rsidR="006952DD" w:rsidRPr="0086605F" w:rsidRDefault="003A59E5" w:rsidP="00BE65D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3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6,396</w:t>
            </w:r>
          </w:p>
        </w:tc>
        <w:tc>
          <w:tcPr>
            <w:tcW w:w="136" w:type="pct"/>
            <w:vAlign w:val="bottom"/>
          </w:tcPr>
          <w:p w14:paraId="2A4A7B0E" w14:textId="77777777" w:rsidR="006952DD" w:rsidRPr="0086605F" w:rsidRDefault="006952DD" w:rsidP="00001BDB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065F8D40" w14:textId="2EC46FC5" w:rsidR="006952DD" w:rsidRPr="0086605F" w:rsidRDefault="00B303F2" w:rsidP="003D1B7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5,55</w:t>
            </w:r>
            <w:r w:rsidR="00BE734F" w:rsidRPr="0086605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952DD" w:rsidRPr="0086605F" w14:paraId="5FBA6B5D" w14:textId="77777777" w:rsidTr="00B74862">
        <w:tc>
          <w:tcPr>
            <w:tcW w:w="2197" w:type="pct"/>
          </w:tcPr>
          <w:p w14:paraId="42105067" w14:textId="77777777" w:rsidR="006952DD" w:rsidRPr="0086605F" w:rsidRDefault="006952DD" w:rsidP="0069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06E9694C" w14:textId="77777777" w:rsidR="006952DD" w:rsidRPr="0086605F" w:rsidRDefault="006952DD" w:rsidP="006952D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3792EF9" w14:textId="77777777" w:rsidR="006952DD" w:rsidRPr="0086605F" w:rsidRDefault="006952DD" w:rsidP="00001BDB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1B0BE04C" w14:textId="77777777" w:rsidR="006952DD" w:rsidRPr="0086605F" w:rsidRDefault="006952DD" w:rsidP="006952D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1A89548" w14:textId="77777777" w:rsidR="006952DD" w:rsidRPr="0086605F" w:rsidRDefault="006952DD" w:rsidP="006952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B73C48C" w14:textId="77777777" w:rsidR="006952DD" w:rsidRPr="0086605F" w:rsidRDefault="006952DD" w:rsidP="00001BD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0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1347FD16" w14:textId="77777777" w:rsidR="006952DD" w:rsidRPr="0086605F" w:rsidRDefault="006952DD" w:rsidP="00001BDB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4BC500BF" w14:textId="77777777" w:rsidR="006952DD" w:rsidRPr="0086605F" w:rsidRDefault="006952DD" w:rsidP="006952D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AF1C2BE" w14:textId="47C8A680" w:rsidR="00AA4E89" w:rsidRPr="0086605F" w:rsidRDefault="00AA4E89" w:rsidP="00AA4E89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</w:p>
    <w:p w14:paraId="77A84E2B" w14:textId="0ECBC761" w:rsidR="00AA4E89" w:rsidRPr="0086605F" w:rsidRDefault="00AA4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 w:rsidRPr="0086605F">
        <w:rPr>
          <w:rFonts w:cstheme="minorBidi"/>
          <w:cs/>
          <w:lang w:val="th-TH"/>
        </w:rPr>
        <w:br w:type="page"/>
      </w:r>
    </w:p>
    <w:p w14:paraId="4DF36B3A" w14:textId="29742B12" w:rsidR="004A690A" w:rsidRPr="0086605F" w:rsidRDefault="008E418A" w:rsidP="00AD1541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>ทุนเรือนหุ้น</w:t>
      </w:r>
    </w:p>
    <w:p w14:paraId="68A511D3" w14:textId="77777777" w:rsidR="00AD1541" w:rsidRPr="0086605F" w:rsidRDefault="00AD1541" w:rsidP="00164BFA">
      <w:pPr>
        <w:spacing w:line="0" w:lineRule="atLeast"/>
        <w:rPr>
          <w:rFonts w:ascii="Angsana New" w:hAnsi="Angsana New" w:cs="Angsana New"/>
          <w:sz w:val="12"/>
          <w:szCs w:val="12"/>
        </w:rPr>
      </w:pPr>
    </w:p>
    <w:tbl>
      <w:tblPr>
        <w:tblW w:w="91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08"/>
        <w:gridCol w:w="270"/>
        <w:gridCol w:w="1167"/>
        <w:gridCol w:w="270"/>
        <w:gridCol w:w="1095"/>
        <w:gridCol w:w="270"/>
        <w:gridCol w:w="1080"/>
        <w:gridCol w:w="270"/>
        <w:gridCol w:w="1080"/>
      </w:tblGrid>
      <w:tr w:rsidR="001944EF" w:rsidRPr="0086605F" w14:paraId="06F80D13" w14:textId="77777777" w:rsidTr="001944EF">
        <w:trPr>
          <w:tblHeader/>
        </w:trPr>
        <w:tc>
          <w:tcPr>
            <w:tcW w:w="2880" w:type="dxa"/>
          </w:tcPr>
          <w:p w14:paraId="65AC9588" w14:textId="77777777" w:rsidR="001944EF" w:rsidRPr="0086605F" w:rsidRDefault="001944EF" w:rsidP="00047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8" w:type="dxa"/>
          </w:tcPr>
          <w:p w14:paraId="28F1786C" w14:textId="0A341E79" w:rsidR="001944EF" w:rsidRPr="0086605F" w:rsidRDefault="001944EF" w:rsidP="00AD1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7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D0EE9A" w14:textId="20228B36" w:rsidR="001944EF" w:rsidRPr="0086605F" w:rsidRDefault="001944EF" w:rsidP="000474D7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5232" w:type="dxa"/>
            <w:gridSpan w:val="7"/>
          </w:tcPr>
          <w:p w14:paraId="40E27451" w14:textId="6D630F7D" w:rsidR="001944EF" w:rsidRPr="0086605F" w:rsidRDefault="001944EF" w:rsidP="000474D7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1944EF" w:rsidRPr="0086605F" w14:paraId="253F8E7C" w14:textId="77777777" w:rsidTr="001944EF">
        <w:trPr>
          <w:tblHeader/>
        </w:trPr>
        <w:tc>
          <w:tcPr>
            <w:tcW w:w="2880" w:type="dxa"/>
          </w:tcPr>
          <w:p w14:paraId="369589F9" w14:textId="77777777" w:rsidR="001944EF" w:rsidRPr="0086605F" w:rsidRDefault="001944EF" w:rsidP="00AF0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8" w:type="dxa"/>
          </w:tcPr>
          <w:p w14:paraId="21DAF90B" w14:textId="2EE89755" w:rsidR="001944EF" w:rsidRPr="0086605F" w:rsidRDefault="001944EF" w:rsidP="00AF0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270" w:type="dxa"/>
          </w:tcPr>
          <w:p w14:paraId="33A4524A" w14:textId="5472A4B8" w:rsidR="001944EF" w:rsidRPr="0086605F" w:rsidRDefault="001944EF" w:rsidP="00AD1541">
            <w:pPr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4ACDAAF5" w14:textId="77777777" w:rsidR="00D36ADA" w:rsidRPr="0086605F" w:rsidRDefault="00D36ADA" w:rsidP="00D36A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17BF8CEF" w14:textId="207F32D4" w:rsidR="001944EF" w:rsidRPr="0086605F" w:rsidRDefault="001944EF" w:rsidP="00D36A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 w:right="-11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70" w:type="dxa"/>
          </w:tcPr>
          <w:p w14:paraId="6890CE78" w14:textId="34395D5D" w:rsidR="001944EF" w:rsidRPr="0086605F" w:rsidRDefault="001944EF" w:rsidP="00AF00E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45" w:type="dxa"/>
            <w:gridSpan w:val="3"/>
          </w:tcPr>
          <w:p w14:paraId="5E5F77D8" w14:textId="6F45A51C" w:rsidR="001944EF" w:rsidRPr="0086605F" w:rsidRDefault="001944EF" w:rsidP="00AF00E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sz w:val="30"/>
                <w:szCs w:val="30"/>
              </w:rPr>
              <w:br/>
            </w:r>
            <w:r w:rsidRPr="0086605F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ทุนที่ออกชำระแล้ว</w:t>
            </w:r>
          </w:p>
        </w:tc>
        <w:tc>
          <w:tcPr>
            <w:tcW w:w="270" w:type="dxa"/>
          </w:tcPr>
          <w:p w14:paraId="164DC9A2" w14:textId="5483C668" w:rsidR="001944EF" w:rsidRPr="0086605F" w:rsidRDefault="001944EF" w:rsidP="00AF00E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A00958" w14:textId="1F65AB0F" w:rsidR="001944EF" w:rsidRPr="0086605F" w:rsidRDefault="001944EF" w:rsidP="00AF00E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ส่วนเกิน</w:t>
            </w:r>
            <w:r w:rsidR="00D36ADA" w:rsidRPr="0086605F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มูลค่าหุ้น</w:t>
            </w:r>
          </w:p>
        </w:tc>
      </w:tr>
      <w:tr w:rsidR="001944EF" w:rsidRPr="0086605F" w14:paraId="314656BA" w14:textId="77777777" w:rsidTr="001944EF">
        <w:trPr>
          <w:tblHeader/>
        </w:trPr>
        <w:tc>
          <w:tcPr>
            <w:tcW w:w="2880" w:type="dxa"/>
          </w:tcPr>
          <w:p w14:paraId="751A49DF" w14:textId="77777777" w:rsidR="001944EF" w:rsidRPr="0086605F" w:rsidRDefault="001944EF" w:rsidP="00AF0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8" w:type="dxa"/>
          </w:tcPr>
          <w:p w14:paraId="0C90E427" w14:textId="3FB16200" w:rsidR="001944EF" w:rsidRPr="0086605F" w:rsidRDefault="001944EF" w:rsidP="00AF0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2D99297" w14:textId="566EEA2D" w:rsidR="001944EF" w:rsidRPr="0086605F" w:rsidRDefault="001944EF" w:rsidP="00AD1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67555DBC" w14:textId="77777777" w:rsidR="001944EF" w:rsidRPr="0086605F" w:rsidRDefault="001944EF" w:rsidP="00AF0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2D8D74A0" w14:textId="1219155D" w:rsidR="001944EF" w:rsidRPr="0086605F" w:rsidRDefault="001944EF" w:rsidP="00AF0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22D417E8" w14:textId="77777777" w:rsidR="001944EF" w:rsidRPr="0086605F" w:rsidRDefault="001944EF" w:rsidP="00AF00E2">
            <w:pPr>
              <w:ind w:right="-108" w:hanging="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shd w:val="clear" w:color="auto" w:fill="auto"/>
          </w:tcPr>
          <w:p w14:paraId="2F42C40B" w14:textId="6BC9411E" w:rsidR="001944EF" w:rsidRPr="0086605F" w:rsidRDefault="001944EF" w:rsidP="00AF00E2">
            <w:pPr>
              <w:ind w:right="-108" w:hanging="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7B34BA" w14:textId="77777777" w:rsidR="001944EF" w:rsidRPr="0086605F" w:rsidRDefault="001944EF" w:rsidP="00AF00E2">
            <w:pPr>
              <w:ind w:right="-108" w:hanging="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  <w:shd w:val="clear" w:color="auto" w:fill="auto"/>
          </w:tcPr>
          <w:p w14:paraId="26BFEA67" w14:textId="67BF7869" w:rsidR="001944EF" w:rsidRPr="0086605F" w:rsidRDefault="001944EF" w:rsidP="00AF00E2">
            <w:pPr>
              <w:ind w:right="-108" w:hanging="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3C7EF0" w14:textId="1A602DF3" w:rsidR="001944EF" w:rsidRPr="0086605F" w:rsidRDefault="001944EF" w:rsidP="00AF00E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สามัญ</w:t>
            </w:r>
          </w:p>
        </w:tc>
      </w:tr>
      <w:tr w:rsidR="001944EF" w:rsidRPr="0086605F" w14:paraId="2FFE7A56" w14:textId="77777777" w:rsidTr="001944EF">
        <w:trPr>
          <w:tblHeader/>
        </w:trPr>
        <w:tc>
          <w:tcPr>
            <w:tcW w:w="2880" w:type="dxa"/>
          </w:tcPr>
          <w:p w14:paraId="7279DA8F" w14:textId="77777777" w:rsidR="001944EF" w:rsidRPr="0086605F" w:rsidRDefault="001944EF" w:rsidP="006A1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8" w:type="dxa"/>
          </w:tcPr>
          <w:p w14:paraId="47C29A9B" w14:textId="1917C370" w:rsidR="001944EF" w:rsidRPr="0086605F" w:rsidRDefault="001944EF" w:rsidP="00AF0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D62E1" w14:textId="389886D5" w:rsidR="001944EF" w:rsidRPr="0086605F" w:rsidRDefault="001944EF" w:rsidP="00AD1541">
            <w:pPr>
              <w:ind w:right="-94" w:firstLine="70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232" w:type="dxa"/>
            <w:gridSpan w:val="7"/>
          </w:tcPr>
          <w:p w14:paraId="18A864A1" w14:textId="29B8F3C1" w:rsidR="001944EF" w:rsidRPr="0086605F" w:rsidRDefault="001944EF" w:rsidP="00AF00E2">
            <w:pPr>
              <w:ind w:right="-94" w:firstLine="7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6605F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(ล้านหุ้น</w:t>
            </w:r>
            <w:r w:rsidRPr="0086605F"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  <w:t>/</w:t>
            </w:r>
            <w:r w:rsidRPr="0086605F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944EF" w:rsidRPr="0086605F" w14:paraId="46F53EB1" w14:textId="77777777" w:rsidTr="001944EF">
        <w:tc>
          <w:tcPr>
            <w:tcW w:w="2880" w:type="dxa"/>
          </w:tcPr>
          <w:p w14:paraId="6F7B172A" w14:textId="3014AD5B" w:rsidR="001944EF" w:rsidRPr="0086605F" w:rsidRDefault="001944EF" w:rsidP="006A1A64">
            <w:pPr>
              <w:tabs>
                <w:tab w:val="left" w:pos="372"/>
              </w:tabs>
              <w:ind w:left="-2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A39DB" w:rsidRPr="0086605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08" w:type="dxa"/>
          </w:tcPr>
          <w:p w14:paraId="60349034" w14:textId="77A2F21C" w:rsidR="001944EF" w:rsidRPr="0086605F" w:rsidRDefault="001944EF" w:rsidP="006A1A64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71ED4" w14:textId="1D4834E8" w:rsidR="001944EF" w:rsidRPr="0086605F" w:rsidRDefault="001944EF" w:rsidP="00AF00E2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913B706" w14:textId="5253E5C7" w:rsidR="001944EF" w:rsidRPr="0086605F" w:rsidRDefault="001944EF" w:rsidP="00AF00E2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8D1519" w14:textId="7E449BA3" w:rsidR="001944EF" w:rsidRPr="0086605F" w:rsidRDefault="001944EF" w:rsidP="00AF00E2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18273BC2" w14:textId="78F7B7D2" w:rsidR="001944EF" w:rsidRPr="0086605F" w:rsidRDefault="001944EF" w:rsidP="00E0004E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6519C0" w14:textId="1E6EB51F" w:rsidR="001944EF" w:rsidRPr="0086605F" w:rsidRDefault="001944EF" w:rsidP="00E0004E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A03D9A" w14:textId="47C55918" w:rsidR="001944EF" w:rsidRPr="0086605F" w:rsidRDefault="001944EF" w:rsidP="00E0004E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872D9" w14:textId="4C0D0C5E" w:rsidR="001944EF" w:rsidRPr="0086605F" w:rsidRDefault="001944EF" w:rsidP="00E0004E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2B7CF" w14:textId="1E01D7ED" w:rsidR="001944EF" w:rsidRPr="0086605F" w:rsidRDefault="001944EF" w:rsidP="0095192F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0C41" w:rsidRPr="0086605F" w14:paraId="574D8810" w14:textId="77777777" w:rsidTr="001944EF">
        <w:tc>
          <w:tcPr>
            <w:tcW w:w="2880" w:type="dxa"/>
          </w:tcPr>
          <w:p w14:paraId="54C21547" w14:textId="7AFE1AE0" w:rsidR="00880C41" w:rsidRPr="0086605F" w:rsidRDefault="00880C41" w:rsidP="00880C41">
            <w:pPr>
              <w:pStyle w:val="ListParagraph"/>
              <w:numPr>
                <w:ilvl w:val="0"/>
                <w:numId w:val="10"/>
              </w:num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8" w:type="dxa"/>
          </w:tcPr>
          <w:p w14:paraId="34B71ABD" w14:textId="5F60C210" w:rsidR="00880C41" w:rsidRPr="0086605F" w:rsidRDefault="00880C41" w:rsidP="00880C41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F89853F" w14:textId="77777777" w:rsidR="00880C41" w:rsidRPr="0086605F" w:rsidRDefault="00880C41" w:rsidP="00880C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9C9B1C2" w14:textId="6A7363B5" w:rsidR="00880C41" w:rsidRPr="0086605F" w:rsidRDefault="00880C41" w:rsidP="00880C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6,168</w:t>
            </w:r>
          </w:p>
        </w:tc>
        <w:tc>
          <w:tcPr>
            <w:tcW w:w="270" w:type="dxa"/>
          </w:tcPr>
          <w:p w14:paraId="19B51A4C" w14:textId="77777777" w:rsidR="00880C41" w:rsidRPr="0086605F" w:rsidRDefault="00880C41" w:rsidP="00880C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53BE9FA3" w14:textId="67C50A4B" w:rsidR="00880C41" w:rsidRPr="0086605F" w:rsidRDefault="00880C41" w:rsidP="00880C41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5,644</w:t>
            </w:r>
          </w:p>
        </w:tc>
        <w:tc>
          <w:tcPr>
            <w:tcW w:w="270" w:type="dxa"/>
          </w:tcPr>
          <w:p w14:paraId="52FF1BBC" w14:textId="77777777" w:rsidR="00880C41" w:rsidRPr="0086605F" w:rsidRDefault="00880C41" w:rsidP="00880C41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D7EE3D" w14:textId="0D28BC89" w:rsidR="00880C41" w:rsidRPr="0086605F" w:rsidRDefault="00880C41" w:rsidP="00880C41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5,644</w:t>
            </w:r>
          </w:p>
        </w:tc>
        <w:tc>
          <w:tcPr>
            <w:tcW w:w="270" w:type="dxa"/>
          </w:tcPr>
          <w:p w14:paraId="39DB6610" w14:textId="77777777" w:rsidR="00880C41" w:rsidRPr="0086605F" w:rsidRDefault="00880C41" w:rsidP="00880C41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74DBA" w14:textId="6ED58CB6" w:rsidR="00880C41" w:rsidRPr="0086605F" w:rsidRDefault="00880C41" w:rsidP="00880C41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1,906</w:t>
            </w:r>
          </w:p>
        </w:tc>
      </w:tr>
      <w:tr w:rsidR="00880C41" w:rsidRPr="0086605F" w14:paraId="55F25482" w14:textId="77777777" w:rsidTr="001944EF">
        <w:trPr>
          <w:trHeight w:val="144"/>
        </w:trPr>
        <w:tc>
          <w:tcPr>
            <w:tcW w:w="2880" w:type="dxa"/>
          </w:tcPr>
          <w:p w14:paraId="6F6D7697" w14:textId="5AB64863" w:rsidR="00880C41" w:rsidRPr="0086605F" w:rsidRDefault="00880C41" w:rsidP="008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25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ใช้สิทธิตามใบสำคัญ</w:t>
            </w:r>
          </w:p>
        </w:tc>
        <w:tc>
          <w:tcPr>
            <w:tcW w:w="808" w:type="dxa"/>
          </w:tcPr>
          <w:p w14:paraId="556B7923" w14:textId="77777777" w:rsidR="00880C41" w:rsidRPr="0086605F" w:rsidRDefault="00880C41" w:rsidP="00880C41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03DCD" w14:textId="77777777" w:rsidR="00880C41" w:rsidRPr="0086605F" w:rsidRDefault="00880C41" w:rsidP="00880C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9FF85EA" w14:textId="77777777" w:rsidR="00880C41" w:rsidRPr="0086605F" w:rsidRDefault="00880C41" w:rsidP="00880C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31E57" w14:textId="67D38E1B" w:rsidR="00880C41" w:rsidRPr="0086605F" w:rsidRDefault="00880C41" w:rsidP="00880C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2171C776" w14:textId="77777777" w:rsidR="00880C41" w:rsidRPr="0086605F" w:rsidRDefault="00880C41" w:rsidP="00880C41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7FB54A" w14:textId="7CCB61BF" w:rsidR="00880C41" w:rsidRPr="0086605F" w:rsidRDefault="00880C41" w:rsidP="00880C41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5B4C62" w14:textId="1B8E5612" w:rsidR="00880C41" w:rsidRPr="0086605F" w:rsidRDefault="00880C41" w:rsidP="00880C41">
            <w:pPr>
              <w:pStyle w:val="block"/>
              <w:tabs>
                <w:tab w:val="decimal" w:pos="610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AAEDF" w14:textId="4A5001A1" w:rsidR="00880C41" w:rsidRPr="0086605F" w:rsidRDefault="00880C41" w:rsidP="00880C41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85FC2" w14:textId="77777777" w:rsidR="00880C41" w:rsidRPr="0086605F" w:rsidRDefault="00880C41" w:rsidP="00880C41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0C41" w:rsidRPr="0086605F" w14:paraId="6C727A8C" w14:textId="77777777" w:rsidTr="001944EF">
        <w:trPr>
          <w:trHeight w:val="144"/>
        </w:trPr>
        <w:tc>
          <w:tcPr>
            <w:tcW w:w="2880" w:type="dxa"/>
          </w:tcPr>
          <w:p w14:paraId="49D0FF3C" w14:textId="2EDC8E40" w:rsidR="00880C41" w:rsidRPr="0086605F" w:rsidRDefault="00880C41" w:rsidP="008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25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แสดงสิทธิซื้อหุ้น</w:t>
            </w:r>
          </w:p>
        </w:tc>
        <w:tc>
          <w:tcPr>
            <w:tcW w:w="808" w:type="dxa"/>
          </w:tcPr>
          <w:p w14:paraId="71DC735D" w14:textId="15936FA8" w:rsidR="00880C41" w:rsidRPr="0086605F" w:rsidRDefault="00880C41" w:rsidP="00880C41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B1B56AF" w14:textId="3901873A" w:rsidR="00880C41" w:rsidRPr="0086605F" w:rsidRDefault="00880C41" w:rsidP="00880C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6A65252" w14:textId="156A726F" w:rsidR="00880C41" w:rsidRPr="0086605F" w:rsidRDefault="00880C41" w:rsidP="00880C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42BD6F" w14:textId="374A40D7" w:rsidR="00880C41" w:rsidRPr="0086605F" w:rsidRDefault="00880C41" w:rsidP="00880C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1529DA6B" w14:textId="4795E5F5" w:rsidR="00880C41" w:rsidRPr="0086605F" w:rsidRDefault="00880C41" w:rsidP="00880C41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86A0E88" w14:textId="7D61348C" w:rsidR="00880C41" w:rsidRPr="0086605F" w:rsidRDefault="00880C41" w:rsidP="00880C41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22E17F" w14:textId="13D7100C" w:rsidR="00880C41" w:rsidRPr="0086605F" w:rsidRDefault="00880C41" w:rsidP="00880C41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7BC74FC" w14:textId="20765EE3" w:rsidR="00880C41" w:rsidRPr="0086605F" w:rsidRDefault="00880C41" w:rsidP="00880C41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D3E6C4" w14:textId="5FEB4271" w:rsidR="00880C41" w:rsidRPr="0086605F" w:rsidRDefault="00880C41" w:rsidP="00880C41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</w:tr>
      <w:tr w:rsidR="001944EF" w:rsidRPr="0086605F" w14:paraId="2939C9C4" w14:textId="77777777" w:rsidTr="00880C41">
        <w:trPr>
          <w:trHeight w:val="144"/>
        </w:trPr>
        <w:tc>
          <w:tcPr>
            <w:tcW w:w="2880" w:type="dxa"/>
          </w:tcPr>
          <w:p w14:paraId="6F731A3E" w14:textId="747C8027" w:rsidR="001944EF" w:rsidRPr="0086605F" w:rsidRDefault="001944EF" w:rsidP="00AD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</w:t>
            </w:r>
            <w:r w:rsidR="006A39DB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08" w:type="dxa"/>
          </w:tcPr>
          <w:p w14:paraId="2DC2A0C7" w14:textId="45377849" w:rsidR="001944EF" w:rsidRPr="0086605F" w:rsidRDefault="001944EF" w:rsidP="00AD1541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6EDFE2" w14:textId="0773C9C5" w:rsidR="001944EF" w:rsidRPr="0086605F" w:rsidRDefault="001944EF" w:rsidP="00AD15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B787826" w14:textId="0EFC59C0" w:rsidR="001944EF" w:rsidRPr="0086605F" w:rsidRDefault="001944EF" w:rsidP="00AD15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9ECDA2" w14:textId="1B4BF165" w:rsidR="001944EF" w:rsidRPr="0086605F" w:rsidRDefault="001944EF" w:rsidP="00AD15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1D478693" w14:textId="0AF909DF" w:rsidR="001944EF" w:rsidRPr="0086605F" w:rsidRDefault="001944EF" w:rsidP="00AD1541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63362" w14:textId="631E5248" w:rsidR="001944EF" w:rsidRPr="0086605F" w:rsidRDefault="001944EF" w:rsidP="00AD1541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B9FF01" w14:textId="1B363E19" w:rsidR="001944EF" w:rsidRPr="0086605F" w:rsidRDefault="001944EF" w:rsidP="00AD1541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BE0C52" w14:textId="5A54652B" w:rsidR="001944EF" w:rsidRPr="0086605F" w:rsidRDefault="001944EF" w:rsidP="00AD1541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278B0D" w14:textId="46FE0C9A" w:rsidR="001944EF" w:rsidRPr="0086605F" w:rsidRDefault="001944EF" w:rsidP="0095192F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80C41" w:rsidRPr="0086605F" w14:paraId="17930521" w14:textId="77777777" w:rsidTr="00880C41">
        <w:trPr>
          <w:trHeight w:val="144"/>
        </w:trPr>
        <w:tc>
          <w:tcPr>
            <w:tcW w:w="2880" w:type="dxa"/>
          </w:tcPr>
          <w:p w14:paraId="5A4EB90D" w14:textId="1D973F16" w:rsidR="00880C41" w:rsidRPr="0086605F" w:rsidRDefault="00880C41" w:rsidP="00AD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 </w:t>
            </w:r>
            <w:r w:rsidR="0027212C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27212C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08" w:type="dxa"/>
          </w:tcPr>
          <w:p w14:paraId="191E00D1" w14:textId="77777777" w:rsidR="00880C41" w:rsidRPr="0086605F" w:rsidRDefault="00880C41" w:rsidP="00AD1541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20447" w14:textId="77777777" w:rsidR="00880C41" w:rsidRPr="0086605F" w:rsidRDefault="00880C41" w:rsidP="00AD15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613AF407" w14:textId="77777777" w:rsidR="00880C41" w:rsidRPr="0086605F" w:rsidRDefault="00880C41" w:rsidP="00AD15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B0A163" w14:textId="77777777" w:rsidR="00880C41" w:rsidRPr="0086605F" w:rsidRDefault="00880C41" w:rsidP="00AD15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</w:tcPr>
          <w:p w14:paraId="6C2C1B91" w14:textId="77777777" w:rsidR="00880C41" w:rsidRPr="0086605F" w:rsidRDefault="00880C41" w:rsidP="00AD1541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2A8A40" w14:textId="77777777" w:rsidR="00880C41" w:rsidRPr="0086605F" w:rsidRDefault="00880C41" w:rsidP="00AD1541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06ADC4" w14:textId="77777777" w:rsidR="00880C41" w:rsidRPr="0086605F" w:rsidRDefault="00880C41" w:rsidP="00AD1541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44FD11" w14:textId="77777777" w:rsidR="00880C41" w:rsidRPr="0086605F" w:rsidRDefault="00880C41" w:rsidP="00AD1541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AD25E2" w14:textId="77777777" w:rsidR="00880C41" w:rsidRPr="0086605F" w:rsidRDefault="00880C41" w:rsidP="0095192F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80C41" w:rsidRPr="0086605F" w14:paraId="4F098D8E" w14:textId="77777777" w:rsidTr="001944EF">
        <w:trPr>
          <w:trHeight w:val="144"/>
        </w:trPr>
        <w:tc>
          <w:tcPr>
            <w:tcW w:w="2880" w:type="dxa"/>
          </w:tcPr>
          <w:p w14:paraId="2EA47F98" w14:textId="08C12641" w:rsidR="00880C41" w:rsidRPr="0086605F" w:rsidRDefault="00880C41" w:rsidP="00880C41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8" w:type="dxa"/>
          </w:tcPr>
          <w:p w14:paraId="77BFB67E" w14:textId="1F28A2BA" w:rsidR="00880C41" w:rsidRPr="0086605F" w:rsidRDefault="00880C41" w:rsidP="00880C41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0C8FC88" w14:textId="77777777" w:rsidR="00880C41" w:rsidRPr="0086605F" w:rsidRDefault="00880C41" w:rsidP="00880C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098CB185" w14:textId="27FE1A64" w:rsidR="00880C41" w:rsidRPr="0086605F" w:rsidRDefault="00880C41" w:rsidP="00880C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6,168</w:t>
            </w:r>
          </w:p>
        </w:tc>
        <w:tc>
          <w:tcPr>
            <w:tcW w:w="270" w:type="dxa"/>
          </w:tcPr>
          <w:p w14:paraId="7582F30F" w14:textId="77777777" w:rsidR="00880C41" w:rsidRPr="0086605F" w:rsidRDefault="00880C41" w:rsidP="00880C41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</w:tcPr>
          <w:p w14:paraId="3BB38C0C" w14:textId="5A4745FE" w:rsidR="00880C41" w:rsidRPr="0086605F" w:rsidRDefault="00880C41" w:rsidP="00880C41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5,654</w:t>
            </w:r>
          </w:p>
        </w:tc>
        <w:tc>
          <w:tcPr>
            <w:tcW w:w="270" w:type="dxa"/>
          </w:tcPr>
          <w:p w14:paraId="72107D1A" w14:textId="77777777" w:rsidR="00880C41" w:rsidRPr="0086605F" w:rsidRDefault="00880C41" w:rsidP="00880C41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9C38FD" w14:textId="7B550F0A" w:rsidR="00880C41" w:rsidRPr="0086605F" w:rsidRDefault="00880C41" w:rsidP="00880C41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5,654</w:t>
            </w:r>
          </w:p>
        </w:tc>
        <w:tc>
          <w:tcPr>
            <w:tcW w:w="270" w:type="dxa"/>
          </w:tcPr>
          <w:p w14:paraId="6D434D80" w14:textId="77777777" w:rsidR="00880C41" w:rsidRPr="0086605F" w:rsidRDefault="00880C41" w:rsidP="00880C41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0110A0" w14:textId="092EF6CF" w:rsidR="00880C41" w:rsidRPr="0086605F" w:rsidRDefault="00880C41" w:rsidP="00880C41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1,952</w:t>
            </w:r>
          </w:p>
        </w:tc>
      </w:tr>
      <w:tr w:rsidR="001944EF" w:rsidRPr="0086605F" w14:paraId="5ACAD3C5" w14:textId="77777777" w:rsidTr="001944EF">
        <w:trPr>
          <w:trHeight w:val="144"/>
        </w:trPr>
        <w:tc>
          <w:tcPr>
            <w:tcW w:w="2880" w:type="dxa"/>
          </w:tcPr>
          <w:p w14:paraId="28FE2ACA" w14:textId="6423A2C5" w:rsidR="001944EF" w:rsidRPr="0086605F" w:rsidRDefault="001944EF" w:rsidP="0095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25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ใช้สิทธิตามใบสำคัญ</w:t>
            </w:r>
          </w:p>
        </w:tc>
        <w:tc>
          <w:tcPr>
            <w:tcW w:w="808" w:type="dxa"/>
          </w:tcPr>
          <w:p w14:paraId="39BC3EE8" w14:textId="7C0E601B" w:rsidR="001944EF" w:rsidRPr="0086605F" w:rsidRDefault="001944EF" w:rsidP="0095192F">
            <w:pPr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3B3BDC" w14:textId="77777777" w:rsidR="001944EF" w:rsidRPr="0086605F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A1B1D53" w14:textId="77777777" w:rsidR="001944EF" w:rsidRPr="0086605F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6149D" w14:textId="7B8A7799" w:rsidR="001944EF" w:rsidRPr="0086605F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1D3D28D0" w14:textId="77777777" w:rsidR="001944EF" w:rsidRPr="0086605F" w:rsidRDefault="001944EF" w:rsidP="0095192F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32CDA" w14:textId="329BC764" w:rsidR="001944EF" w:rsidRPr="0086605F" w:rsidRDefault="001944EF" w:rsidP="0095192F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2EF4E5" w14:textId="77777777" w:rsidR="001944EF" w:rsidRPr="0086605F" w:rsidRDefault="001944EF" w:rsidP="0095192F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1C4E3C" w14:textId="54BA3924" w:rsidR="001944EF" w:rsidRPr="0086605F" w:rsidRDefault="001944EF" w:rsidP="0095192F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64EF4F" w14:textId="77777777" w:rsidR="001944EF" w:rsidRPr="0086605F" w:rsidRDefault="001944EF" w:rsidP="0095192F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44EF" w:rsidRPr="0086605F" w14:paraId="751E887B" w14:textId="77777777" w:rsidTr="001944EF">
        <w:trPr>
          <w:trHeight w:val="144"/>
        </w:trPr>
        <w:tc>
          <w:tcPr>
            <w:tcW w:w="2880" w:type="dxa"/>
          </w:tcPr>
          <w:p w14:paraId="68574953" w14:textId="397E710F" w:rsidR="001944EF" w:rsidRPr="0086605F" w:rsidRDefault="001944EF" w:rsidP="0095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250"/>
              <w:jc w:val="both"/>
              <w:rPr>
                <w:rFonts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แสดงสิทธิซื้อหุ้น</w:t>
            </w:r>
          </w:p>
        </w:tc>
        <w:tc>
          <w:tcPr>
            <w:tcW w:w="808" w:type="dxa"/>
          </w:tcPr>
          <w:p w14:paraId="77A4EB76" w14:textId="75933B90" w:rsidR="001944EF" w:rsidRPr="0086605F" w:rsidRDefault="001944EF" w:rsidP="0095192F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D1B487A" w14:textId="6FC4C16E" w:rsidR="001944EF" w:rsidRPr="0086605F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5229116" w14:textId="56DDBFB0" w:rsidR="001944EF" w:rsidRPr="0086605F" w:rsidRDefault="00A56768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EA06CE" w14:textId="31CBDE79" w:rsidR="001944EF" w:rsidRPr="0086605F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17E69922" w14:textId="712E29EB" w:rsidR="001944EF" w:rsidRPr="0086605F" w:rsidRDefault="00A56768" w:rsidP="0095192F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</w:tcPr>
          <w:p w14:paraId="0913C6E9" w14:textId="224DA604" w:rsidR="001944EF" w:rsidRPr="0086605F" w:rsidRDefault="001944EF" w:rsidP="0095192F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BC8C34" w14:textId="2C9CBAD3" w:rsidR="001944EF" w:rsidRPr="0086605F" w:rsidRDefault="00A56768" w:rsidP="0095192F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</w:tcPr>
          <w:p w14:paraId="56C2835A" w14:textId="20DFBF59" w:rsidR="001944EF" w:rsidRPr="0086605F" w:rsidRDefault="001944EF" w:rsidP="0095192F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7084C1" w14:textId="7C920135" w:rsidR="001944EF" w:rsidRPr="0086605F" w:rsidRDefault="00B35DF0" w:rsidP="0095192F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705</w:t>
            </w:r>
          </w:p>
        </w:tc>
      </w:tr>
      <w:tr w:rsidR="001944EF" w:rsidRPr="0086605F" w14:paraId="7EB645D4" w14:textId="77777777" w:rsidTr="001944EF">
        <w:trPr>
          <w:trHeight w:val="144"/>
        </w:trPr>
        <w:tc>
          <w:tcPr>
            <w:tcW w:w="2880" w:type="dxa"/>
          </w:tcPr>
          <w:p w14:paraId="322B0967" w14:textId="5238ED0D" w:rsidR="001944EF" w:rsidRPr="0086605F" w:rsidRDefault="001944EF" w:rsidP="0095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6605F">
              <w:rPr>
                <w:rFonts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86605F">
              <w:rPr>
                <w:rFonts w:cs="Angsana New"/>
                <w:b/>
                <w:bCs/>
                <w:sz w:val="30"/>
                <w:szCs w:val="30"/>
              </w:rPr>
              <w:t xml:space="preserve"> 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660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7212C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808" w:type="dxa"/>
          </w:tcPr>
          <w:p w14:paraId="38149048" w14:textId="1D2EBE93" w:rsidR="001944EF" w:rsidRPr="0086605F" w:rsidRDefault="001944EF" w:rsidP="0095192F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8FE9CD" w14:textId="550C977E" w:rsidR="001944EF" w:rsidRPr="0086605F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7974889" w14:textId="13AFDDB7" w:rsidR="001944EF" w:rsidRPr="0086605F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FE829" w14:textId="40982384" w:rsidR="001944EF" w:rsidRPr="0086605F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777F5EA0" w14:textId="72FA9EED" w:rsidR="001944EF" w:rsidRPr="0086605F" w:rsidRDefault="001944EF" w:rsidP="0095192F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2A085E" w14:textId="3F31E087" w:rsidR="001944EF" w:rsidRPr="0086605F" w:rsidRDefault="001944EF" w:rsidP="0095192F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23592E" w14:textId="7D3EF2EE" w:rsidR="001944EF" w:rsidRPr="0086605F" w:rsidRDefault="001944EF" w:rsidP="0095192F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8FB78A" w14:textId="08C63672" w:rsidR="001944EF" w:rsidRPr="0086605F" w:rsidRDefault="001944EF" w:rsidP="0095192F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1C1D53" w14:textId="5A01419C" w:rsidR="001944EF" w:rsidRPr="0086605F" w:rsidRDefault="001944EF" w:rsidP="0095192F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944EF" w:rsidRPr="0086605F" w14:paraId="77CFFDB2" w14:textId="77777777" w:rsidTr="001944EF">
        <w:trPr>
          <w:trHeight w:val="144"/>
        </w:trPr>
        <w:tc>
          <w:tcPr>
            <w:tcW w:w="2880" w:type="dxa"/>
          </w:tcPr>
          <w:p w14:paraId="79068292" w14:textId="19B5ECD5" w:rsidR="001944EF" w:rsidRPr="0086605F" w:rsidRDefault="001944EF" w:rsidP="002B12F2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8" w:type="dxa"/>
          </w:tcPr>
          <w:p w14:paraId="09CC2150" w14:textId="2551BEEF" w:rsidR="001944EF" w:rsidRPr="0086605F" w:rsidRDefault="001944EF" w:rsidP="0095192F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726C0B8" w14:textId="77777777" w:rsidR="001944EF" w:rsidRPr="0086605F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24BC37B3" w14:textId="00884D78" w:rsidR="001944EF" w:rsidRPr="0086605F" w:rsidRDefault="00A56768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6,168</w:t>
            </w:r>
          </w:p>
        </w:tc>
        <w:tc>
          <w:tcPr>
            <w:tcW w:w="270" w:type="dxa"/>
          </w:tcPr>
          <w:p w14:paraId="63B19462" w14:textId="77777777" w:rsidR="001944EF" w:rsidRPr="0086605F" w:rsidRDefault="001944EF" w:rsidP="0095192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2E9662F2" w14:textId="05089550" w:rsidR="001944EF" w:rsidRPr="0086605F" w:rsidRDefault="00A56768" w:rsidP="0095192F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5,811</w:t>
            </w:r>
          </w:p>
        </w:tc>
        <w:tc>
          <w:tcPr>
            <w:tcW w:w="270" w:type="dxa"/>
          </w:tcPr>
          <w:p w14:paraId="5A5EB49B" w14:textId="77777777" w:rsidR="001944EF" w:rsidRPr="0086605F" w:rsidRDefault="001944EF" w:rsidP="0095192F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437E37" w14:textId="3272367E" w:rsidR="001944EF" w:rsidRPr="0086605F" w:rsidRDefault="00A56768" w:rsidP="0095192F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5,811</w:t>
            </w:r>
          </w:p>
        </w:tc>
        <w:tc>
          <w:tcPr>
            <w:tcW w:w="270" w:type="dxa"/>
          </w:tcPr>
          <w:p w14:paraId="7E4DF0FF" w14:textId="77777777" w:rsidR="001944EF" w:rsidRPr="0086605F" w:rsidRDefault="001944EF" w:rsidP="0095192F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F2371EF" w14:textId="3A27C28A" w:rsidR="001944EF" w:rsidRPr="0086605F" w:rsidRDefault="00A56768" w:rsidP="0095192F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2,657</w:t>
            </w:r>
          </w:p>
        </w:tc>
      </w:tr>
    </w:tbl>
    <w:p w14:paraId="4FB50516" w14:textId="77777777" w:rsidR="00342597" w:rsidRPr="0086605F" w:rsidRDefault="00342597" w:rsidP="00164BFA">
      <w:pPr>
        <w:spacing w:line="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2CEF4360" w14:textId="7C957FB2" w:rsidR="00823DD5" w:rsidRPr="0086605F" w:rsidRDefault="00823DD5" w:rsidP="0081230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 xml:space="preserve">ในระหว่างปีสิ้นสุดวันที่ </w:t>
      </w:r>
      <w:r w:rsidR="00C418B0" w:rsidRPr="0086605F">
        <w:rPr>
          <w:rFonts w:ascii="Angsana New" w:hAnsi="Angsana New" w:cs="Angsana New"/>
          <w:sz w:val="30"/>
          <w:szCs w:val="30"/>
        </w:rPr>
        <w:t>31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418B0" w:rsidRPr="0086605F">
        <w:rPr>
          <w:rFonts w:ascii="Angsana New" w:hAnsi="Angsana New" w:cs="Angsana New"/>
          <w:sz w:val="30"/>
          <w:szCs w:val="30"/>
        </w:rPr>
        <w:t>256</w:t>
      </w:r>
      <w:r w:rsidR="002B6363" w:rsidRPr="0086605F">
        <w:rPr>
          <w:rFonts w:ascii="Angsana New" w:hAnsi="Angsana New" w:cs="Angsana New"/>
          <w:sz w:val="30"/>
          <w:szCs w:val="30"/>
        </w:rPr>
        <w:t>6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บริษัทมีการจดทะเบียนทุนที่ออกและชำระแล้วจากการใช้สิทธิ </w:t>
      </w:r>
      <w:r w:rsidRPr="0086605F">
        <w:rPr>
          <w:rFonts w:ascii="Angsana New" w:hAnsi="Angsana New" w:cs="Angsana New"/>
          <w:sz w:val="30"/>
          <w:szCs w:val="30"/>
        </w:rPr>
        <w:t>TFG-W</w:t>
      </w:r>
      <w:r w:rsidR="00C418B0" w:rsidRPr="0086605F">
        <w:rPr>
          <w:rFonts w:ascii="Angsana New" w:hAnsi="Angsana New" w:cs="Angsana New"/>
          <w:sz w:val="30"/>
          <w:szCs w:val="30"/>
        </w:rPr>
        <w:t>3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="002E099D"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35DF0" w:rsidRPr="0086605F">
        <w:rPr>
          <w:rFonts w:ascii="Angsana New" w:hAnsi="Angsana New" w:cs="Angsana New"/>
          <w:sz w:val="30"/>
          <w:szCs w:val="30"/>
        </w:rPr>
        <w:t>156.8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z w:val="30"/>
          <w:szCs w:val="30"/>
        </w:rPr>
        <w:t>(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เทียบเท่า </w:t>
      </w:r>
      <w:r w:rsidR="00B35DF0" w:rsidRPr="0086605F">
        <w:rPr>
          <w:rFonts w:ascii="Angsana New" w:hAnsi="Angsana New" w:cs="Angsana New"/>
          <w:sz w:val="30"/>
          <w:szCs w:val="30"/>
        </w:rPr>
        <w:t>156.8</w:t>
      </w:r>
      <w:r w:rsidR="008422C7"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86605F">
        <w:rPr>
          <w:rFonts w:ascii="Angsana New" w:hAnsi="Angsana New" w:cs="Angsana New"/>
          <w:sz w:val="30"/>
          <w:szCs w:val="30"/>
          <w:cs/>
        </w:rPr>
        <w:t>บาท</w:t>
      </w:r>
      <w:r w:rsidRPr="0086605F">
        <w:rPr>
          <w:rFonts w:ascii="Angsana New" w:hAnsi="Angsana New" w:cs="Angsana New"/>
          <w:sz w:val="30"/>
          <w:szCs w:val="30"/>
        </w:rPr>
        <w:t>)</w:t>
      </w:r>
      <w:r w:rsidR="00164BFA" w:rsidRPr="0086605F">
        <w:rPr>
          <w:rFonts w:ascii="Angsana New" w:hAnsi="Angsana New" w:cs="Angsana New"/>
          <w:sz w:val="30"/>
          <w:szCs w:val="30"/>
        </w:rPr>
        <w:t xml:space="preserve"> </w:t>
      </w:r>
      <w:r w:rsidR="00164BFA"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164BFA" w:rsidRPr="0086605F">
        <w:rPr>
          <w:rFonts w:ascii="Angsana New" w:hAnsi="Angsana New" w:cs="Angsana New"/>
          <w:i/>
          <w:iCs/>
          <w:sz w:val="30"/>
          <w:szCs w:val="30"/>
        </w:rPr>
        <w:t>256</w:t>
      </w:r>
      <w:r w:rsidR="002B6363" w:rsidRPr="0086605F">
        <w:rPr>
          <w:rFonts w:ascii="Angsana New" w:hAnsi="Angsana New" w:cs="Angsana New"/>
          <w:i/>
          <w:iCs/>
          <w:sz w:val="30"/>
          <w:szCs w:val="30"/>
        </w:rPr>
        <w:t>5</w:t>
      </w:r>
      <w:r w:rsidR="00164BFA" w:rsidRPr="0086605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2B6363" w:rsidRPr="0086605F">
        <w:rPr>
          <w:rFonts w:ascii="Angsana New" w:hAnsi="Angsana New" w:cs="Angsana New"/>
          <w:i/>
          <w:iCs/>
          <w:sz w:val="30"/>
          <w:szCs w:val="30"/>
        </w:rPr>
        <w:t>10.1</w:t>
      </w:r>
      <w:r w:rsidR="00164BFA" w:rsidRPr="0086605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64BFA" w:rsidRPr="0086605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ล้านหุ้น เทียบเท่า </w:t>
      </w:r>
      <w:r w:rsidR="002B6363" w:rsidRPr="0086605F">
        <w:rPr>
          <w:rFonts w:ascii="Angsana New" w:hAnsi="Angsana New" w:cs="Angsana New"/>
          <w:i/>
          <w:iCs/>
          <w:sz w:val="30"/>
          <w:szCs w:val="30"/>
        </w:rPr>
        <w:t xml:space="preserve">10.1 </w:t>
      </w:r>
      <w:r w:rsidR="00164BFA"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และได้รับเงินจำนวน </w:t>
      </w:r>
      <w:r w:rsidR="00B35DF0" w:rsidRPr="0086605F">
        <w:rPr>
          <w:rFonts w:ascii="Angsana New" w:hAnsi="Angsana New" w:cs="Angsana New"/>
          <w:sz w:val="30"/>
          <w:szCs w:val="30"/>
        </w:rPr>
        <w:t>862.</w:t>
      </w:r>
      <w:r w:rsidR="007B7B3C" w:rsidRPr="0086605F">
        <w:rPr>
          <w:rFonts w:ascii="Angsana New" w:hAnsi="Angsana New" w:cs="Angsana New"/>
          <w:sz w:val="30"/>
          <w:szCs w:val="30"/>
        </w:rPr>
        <w:t>2</w:t>
      </w:r>
      <w:r w:rsidR="002B6363"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86605F">
        <w:rPr>
          <w:rFonts w:ascii="Angsana New" w:hAnsi="Angsana New" w:cs="Angsana New"/>
          <w:i/>
          <w:iCs/>
          <w:sz w:val="30"/>
          <w:szCs w:val="30"/>
        </w:rPr>
        <w:t>(</w:t>
      </w:r>
      <w:r w:rsidR="00C418B0" w:rsidRPr="0086605F">
        <w:rPr>
          <w:rFonts w:ascii="Angsana New" w:hAnsi="Angsana New" w:cs="Angsana New"/>
          <w:i/>
          <w:iCs/>
          <w:sz w:val="30"/>
          <w:szCs w:val="30"/>
        </w:rPr>
        <w:t>256</w:t>
      </w:r>
      <w:r w:rsidR="002B6363" w:rsidRPr="0086605F">
        <w:rPr>
          <w:rFonts w:ascii="Angsana New" w:hAnsi="Angsana New" w:cs="Angsana New"/>
          <w:i/>
          <w:iCs/>
          <w:sz w:val="30"/>
          <w:szCs w:val="30"/>
        </w:rPr>
        <w:t>5</w:t>
      </w:r>
      <w:r w:rsidRPr="0086605F">
        <w:rPr>
          <w:rFonts w:ascii="Angsana New" w:hAnsi="Angsana New" w:cs="Angsana New"/>
          <w:i/>
          <w:iCs/>
          <w:sz w:val="30"/>
          <w:szCs w:val="30"/>
        </w:rPr>
        <w:t>:</w:t>
      </w:r>
      <w:r w:rsidR="00164BFA" w:rsidRPr="0086605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2B6363" w:rsidRPr="0086605F">
        <w:rPr>
          <w:rFonts w:ascii="Angsana New" w:hAnsi="Angsana New" w:cs="Angsana New"/>
          <w:i/>
          <w:iCs/>
          <w:sz w:val="30"/>
          <w:szCs w:val="30"/>
        </w:rPr>
        <w:t>55.</w:t>
      </w:r>
      <w:r w:rsidR="007B7B3C" w:rsidRPr="0086605F">
        <w:rPr>
          <w:rFonts w:ascii="Angsana New" w:hAnsi="Angsana New" w:cs="Angsana New"/>
          <w:i/>
          <w:iCs/>
          <w:sz w:val="30"/>
          <w:szCs w:val="30"/>
        </w:rPr>
        <w:t>6</w:t>
      </w:r>
      <w:r w:rsidR="002B6363" w:rsidRPr="0086605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24C2A"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3F08571" w14:textId="5D3C03B6" w:rsidR="00E86BD6" w:rsidRPr="0086605F" w:rsidRDefault="00E86BD6" w:rsidP="00164BFA">
      <w:pPr>
        <w:spacing w:line="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50"/>
        <w:gridCol w:w="1350"/>
        <w:gridCol w:w="270"/>
        <w:gridCol w:w="1341"/>
      </w:tblGrid>
      <w:tr w:rsidR="009E25D0" w:rsidRPr="0086605F" w14:paraId="42E43F2E" w14:textId="77777777" w:rsidTr="003F6AE9">
        <w:tc>
          <w:tcPr>
            <w:tcW w:w="6250" w:type="dxa"/>
            <w:shd w:val="clear" w:color="auto" w:fill="auto"/>
          </w:tcPr>
          <w:p w14:paraId="7DA7BDBE" w14:textId="018E337D" w:rsidR="009E25D0" w:rsidRPr="0086605F" w:rsidRDefault="003F6AE9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ใบสำคัญแสดงสิทธิ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TFG-W</w:t>
            </w:r>
            <w:r w:rsidR="00C418B0"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272723F3" w14:textId="17916FFC" w:rsidR="009E25D0" w:rsidRPr="0086605F" w:rsidRDefault="00C418B0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D7D35" w:rsidRPr="0086605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39AF9EB" w14:textId="77777777" w:rsidR="009E25D0" w:rsidRPr="0086605F" w:rsidRDefault="009E25D0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0B7281A5" w14:textId="2E8013B4" w:rsidR="009E25D0" w:rsidRPr="0086605F" w:rsidRDefault="00C418B0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D7D35" w:rsidRPr="0086605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06899" w:rsidRPr="0086605F" w14:paraId="6A404946" w14:textId="77777777" w:rsidTr="003F6AE9">
        <w:tc>
          <w:tcPr>
            <w:tcW w:w="6250" w:type="dxa"/>
            <w:shd w:val="clear" w:color="auto" w:fill="auto"/>
          </w:tcPr>
          <w:p w14:paraId="49588FF1" w14:textId="77777777" w:rsidR="00C06899" w:rsidRPr="0086605F" w:rsidRDefault="00C06899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1" w:type="dxa"/>
            <w:gridSpan w:val="3"/>
          </w:tcPr>
          <w:p w14:paraId="6596EE49" w14:textId="77777777" w:rsidR="00C06899" w:rsidRPr="0086605F" w:rsidRDefault="00C06899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660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พันสิทธิ)</w:t>
            </w:r>
          </w:p>
        </w:tc>
      </w:tr>
      <w:tr w:rsidR="00DD7D35" w:rsidRPr="0086605F" w14:paraId="2C2C340C" w14:textId="77777777" w:rsidTr="00F16ACB">
        <w:tc>
          <w:tcPr>
            <w:tcW w:w="6250" w:type="dxa"/>
            <w:shd w:val="clear" w:color="auto" w:fill="auto"/>
          </w:tcPr>
          <w:p w14:paraId="3F47EBB4" w14:textId="6EFF975E" w:rsidR="00DD7D35" w:rsidRPr="0086605F" w:rsidRDefault="00DD7D35" w:rsidP="00DD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vAlign w:val="bottom"/>
          </w:tcPr>
          <w:p w14:paraId="452A3A19" w14:textId="4A3B276C" w:rsidR="00DD7D35" w:rsidRPr="0086605F" w:rsidRDefault="00DD7D35" w:rsidP="00DD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514,273</w:t>
            </w:r>
          </w:p>
        </w:tc>
        <w:tc>
          <w:tcPr>
            <w:tcW w:w="270" w:type="dxa"/>
            <w:vAlign w:val="bottom"/>
          </w:tcPr>
          <w:p w14:paraId="0003A588" w14:textId="77777777" w:rsidR="00DD7D35" w:rsidRPr="0086605F" w:rsidRDefault="00DD7D35" w:rsidP="00DD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6F1FAB8" w14:textId="750B5D98" w:rsidR="00DD7D35" w:rsidRPr="0086605F" w:rsidRDefault="00DD7D35" w:rsidP="00DD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524,375</w:t>
            </w:r>
          </w:p>
        </w:tc>
      </w:tr>
      <w:tr w:rsidR="00DD7D35" w:rsidRPr="0086605F" w14:paraId="315B66F0" w14:textId="77777777" w:rsidTr="00F16ACB">
        <w:tc>
          <w:tcPr>
            <w:tcW w:w="6250" w:type="dxa"/>
            <w:shd w:val="clear" w:color="auto" w:fill="auto"/>
          </w:tcPr>
          <w:p w14:paraId="36D5716F" w14:textId="77777777" w:rsidR="00DD7D35" w:rsidRPr="0086605F" w:rsidRDefault="00DD7D35" w:rsidP="00DD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ใช้สิทธิระหว่างปี</w:t>
            </w:r>
          </w:p>
        </w:tc>
        <w:tc>
          <w:tcPr>
            <w:tcW w:w="1350" w:type="dxa"/>
            <w:vAlign w:val="bottom"/>
          </w:tcPr>
          <w:p w14:paraId="356D92F1" w14:textId="02D2E14B" w:rsidR="00DD7D35" w:rsidRPr="0086605F" w:rsidRDefault="00D83BB9" w:rsidP="008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156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76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2)</w:t>
            </w:r>
          </w:p>
        </w:tc>
        <w:tc>
          <w:tcPr>
            <w:tcW w:w="270" w:type="dxa"/>
            <w:vMerge w:val="restart"/>
            <w:vAlign w:val="bottom"/>
          </w:tcPr>
          <w:p w14:paraId="47AB0104" w14:textId="77777777" w:rsidR="00DD7D35" w:rsidRPr="0086605F" w:rsidRDefault="00DD7D35" w:rsidP="00DD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652CBA7" w14:textId="6FE2B785" w:rsidR="00DD7D35" w:rsidRPr="0086605F" w:rsidRDefault="00DD7D35" w:rsidP="008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ind w:right="-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(10,102)</w:t>
            </w:r>
          </w:p>
        </w:tc>
      </w:tr>
      <w:tr w:rsidR="00DD7D35" w:rsidRPr="0086605F" w14:paraId="1A609D86" w14:textId="77777777" w:rsidTr="00F16ACB">
        <w:trPr>
          <w:trHeight w:val="452"/>
        </w:trPr>
        <w:tc>
          <w:tcPr>
            <w:tcW w:w="6250" w:type="dxa"/>
            <w:shd w:val="clear" w:color="auto" w:fill="auto"/>
          </w:tcPr>
          <w:p w14:paraId="67B68753" w14:textId="7D04683F" w:rsidR="00DD7D35" w:rsidRPr="0086605F" w:rsidRDefault="00DD7D35" w:rsidP="00DD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26420" w14:textId="08D5A17F" w:rsidR="00DD7D35" w:rsidRPr="0086605F" w:rsidRDefault="00D83BB9" w:rsidP="00DD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357,511</w:t>
            </w:r>
          </w:p>
        </w:tc>
        <w:tc>
          <w:tcPr>
            <w:tcW w:w="270" w:type="dxa"/>
            <w:vMerge/>
            <w:vAlign w:val="bottom"/>
          </w:tcPr>
          <w:p w14:paraId="1F780BD3" w14:textId="77777777" w:rsidR="00DD7D35" w:rsidRPr="0086605F" w:rsidRDefault="00DD7D35" w:rsidP="00DD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A5C37" w14:textId="17D37B2E" w:rsidR="00DD7D35" w:rsidRPr="0086605F" w:rsidRDefault="00DD7D35" w:rsidP="00DD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514,273</w:t>
            </w:r>
          </w:p>
        </w:tc>
      </w:tr>
    </w:tbl>
    <w:p w14:paraId="5B32828C" w14:textId="77777777" w:rsidR="000611C6" w:rsidRPr="0086605F" w:rsidRDefault="000611C6" w:rsidP="0083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Angsana New"/>
          <w:sz w:val="12"/>
          <w:szCs w:val="12"/>
        </w:rPr>
      </w:pPr>
    </w:p>
    <w:p w14:paraId="0A27E64C" w14:textId="36BB54D9" w:rsidR="0083559E" w:rsidRPr="0086605F" w:rsidRDefault="0083559E" w:rsidP="0083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86605F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64DB5DEA" w14:textId="287534BF" w:rsidR="0083559E" w:rsidRPr="0086605F" w:rsidRDefault="0083559E" w:rsidP="0083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6605F">
        <w:rPr>
          <w:rFonts w:ascii="Angsana New" w:hAnsi="Angsana New" w:cs="Angsana New"/>
          <w:sz w:val="30"/>
          <w:szCs w:val="30"/>
        </w:rPr>
        <w:t>2535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86605F">
        <w:rPr>
          <w:rFonts w:ascii="Angsana New" w:hAnsi="Angsana New" w:cs="Angsana New"/>
          <w:sz w:val="30"/>
          <w:szCs w:val="30"/>
        </w:rPr>
        <w:t xml:space="preserve">51 </w:t>
      </w:r>
      <w:r w:rsidRPr="0086605F">
        <w:rPr>
          <w:rFonts w:ascii="Angsana New" w:hAnsi="Angsana New" w:cs="Angsana New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บริษัทต้องนำเงินค่าหุ้นส่วนเกินนี้ตั้งเป็นทุนสำรองไว้ (</w:t>
      </w:r>
      <w:r w:rsidRPr="0086605F">
        <w:rPr>
          <w:rFonts w:ascii="Angsana New" w:hAnsi="Angsana New" w:cs="Angsana New"/>
          <w:sz w:val="30"/>
          <w:szCs w:val="30"/>
        </w:rPr>
        <w:t>“</w:t>
      </w:r>
      <w:r w:rsidRPr="0086605F">
        <w:rPr>
          <w:rFonts w:ascii="Angsana New" w:hAnsi="Angsana New" w:cs="Angsana New" w:hint="cs"/>
          <w:sz w:val="30"/>
          <w:szCs w:val="30"/>
          <w:cs/>
        </w:rPr>
        <w:t>ส่วนเกินมูลค่าหุ้น</w:t>
      </w:r>
      <w:r w:rsidRPr="0086605F">
        <w:rPr>
          <w:rFonts w:ascii="Angsana New" w:hAnsi="Angsana New" w:cs="Angsana New"/>
          <w:sz w:val="30"/>
          <w:szCs w:val="30"/>
        </w:rPr>
        <w:t>”</w:t>
      </w:r>
      <w:r w:rsidRPr="0086605F">
        <w:rPr>
          <w:rFonts w:ascii="Angsana New" w:hAnsi="Angsana New" w:cs="Angsana New" w:hint="cs"/>
          <w:sz w:val="30"/>
          <w:szCs w:val="30"/>
          <w:cs/>
        </w:rPr>
        <w:t>)         ส่วนเกินมูลค่าหุ้นนี้จะนำไปจ่ายเป็นเงินปันผลไม่ได้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7185445" w14:textId="34FE312D" w:rsidR="006E3615" w:rsidRPr="0086605F" w:rsidRDefault="006E3615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สำรอง</w:t>
      </w:r>
      <w:r w:rsidR="000F5991" w:rsidRPr="0086605F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ตามกฎหมาย</w:t>
      </w:r>
    </w:p>
    <w:p w14:paraId="4EE2756D" w14:textId="77777777" w:rsidR="00083190" w:rsidRPr="0086605F" w:rsidRDefault="00083190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both"/>
        <w:rPr>
          <w:rFonts w:ascii="Angsana New" w:hAnsi="Angsana New" w:cs="Angsana New"/>
          <w:sz w:val="24"/>
          <w:szCs w:val="24"/>
        </w:rPr>
      </w:pPr>
    </w:p>
    <w:p w14:paraId="60BFAEF0" w14:textId="5AF84F0E" w:rsidR="00CE37BF" w:rsidRPr="0086605F" w:rsidRDefault="00083190" w:rsidP="002A2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418B0" w:rsidRPr="0086605F">
        <w:rPr>
          <w:rFonts w:ascii="Angsana New" w:hAnsi="Angsana New" w:cs="Angsana New"/>
          <w:sz w:val="30"/>
          <w:szCs w:val="30"/>
        </w:rPr>
        <w:t>2535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C418B0" w:rsidRPr="0086605F">
        <w:rPr>
          <w:rFonts w:ascii="Angsana New" w:hAnsi="Angsana New" w:cs="Angsana New"/>
          <w:sz w:val="30"/>
          <w:szCs w:val="30"/>
        </w:rPr>
        <w:t>116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</w:t>
      </w:r>
      <w:r w:rsidR="00F16ACB" w:rsidRPr="0086605F">
        <w:rPr>
          <w:rFonts w:ascii="Angsana New" w:hAnsi="Angsana New" w:cs="Angsana New" w:hint="cs"/>
          <w:sz w:val="30"/>
          <w:szCs w:val="30"/>
          <w:cs/>
        </w:rPr>
        <w:t>ทุน</w:t>
      </w:r>
      <w:r w:rsidRPr="0086605F">
        <w:rPr>
          <w:rFonts w:ascii="Angsana New" w:hAnsi="Angsana New" w:cs="Angsana New"/>
          <w:sz w:val="30"/>
          <w:szCs w:val="30"/>
          <w:cs/>
        </w:rPr>
        <w:t>สำรอง (</w:t>
      </w:r>
      <w:r w:rsidRPr="0086605F">
        <w:rPr>
          <w:rFonts w:ascii="Angsana New" w:hAnsi="Angsana New" w:cs="Angsana New"/>
          <w:sz w:val="30"/>
          <w:szCs w:val="30"/>
        </w:rPr>
        <w:t>“</w:t>
      </w:r>
      <w:r w:rsidR="00E35453" w:rsidRPr="0086605F">
        <w:rPr>
          <w:rFonts w:ascii="Angsana New" w:hAnsi="Angsana New" w:cs="Angsana New"/>
          <w:sz w:val="30"/>
          <w:szCs w:val="30"/>
          <w:cs/>
        </w:rPr>
        <w:t>สำรองตามก</w:t>
      </w:r>
      <w:r w:rsidR="00764C9C" w:rsidRPr="0086605F">
        <w:rPr>
          <w:rFonts w:ascii="Angsana New" w:hAnsi="Angsana New" w:cs="Angsana New"/>
          <w:sz w:val="30"/>
          <w:szCs w:val="30"/>
          <w:cs/>
        </w:rPr>
        <w:t>ฎ</w:t>
      </w:r>
      <w:r w:rsidRPr="0086605F">
        <w:rPr>
          <w:rFonts w:ascii="Angsana New" w:hAnsi="Angsana New" w:cs="Angsana New"/>
          <w:sz w:val="30"/>
          <w:szCs w:val="30"/>
          <w:cs/>
        </w:rPr>
        <w:t>หมาย</w:t>
      </w:r>
      <w:r w:rsidRPr="0086605F">
        <w:rPr>
          <w:rFonts w:ascii="Angsana New" w:hAnsi="Angsana New" w:cs="Angsana New"/>
          <w:sz w:val="30"/>
          <w:szCs w:val="30"/>
        </w:rPr>
        <w:t>”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="00C418B0" w:rsidRPr="0086605F">
        <w:rPr>
          <w:rFonts w:ascii="Angsana New" w:hAnsi="Angsana New" w:cs="Angsana New"/>
          <w:sz w:val="30"/>
          <w:szCs w:val="30"/>
        </w:rPr>
        <w:t>5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ของกำไรสุทธิประจำปี</w:t>
      </w:r>
      <w:r w:rsidR="0089194A" w:rsidRPr="0086605F">
        <w:rPr>
          <w:rFonts w:ascii="Angsana New" w:hAnsi="Angsana New" w:cs="Angsana New" w:hint="cs"/>
          <w:sz w:val="30"/>
          <w:szCs w:val="30"/>
          <w:cs/>
        </w:rPr>
        <w:t>หลัง</w:t>
      </w:r>
      <w:r w:rsidRPr="0086605F">
        <w:rPr>
          <w:rFonts w:ascii="Angsana New" w:hAnsi="Angsana New" w:cs="Angsana New"/>
          <w:sz w:val="30"/>
          <w:szCs w:val="30"/>
          <w:cs/>
        </w:rPr>
        <w:t>จาก</w:t>
      </w:r>
      <w:r w:rsidR="0089194A" w:rsidRPr="0086605F">
        <w:rPr>
          <w:rFonts w:ascii="Angsana New" w:hAnsi="Angsana New" w:cs="Angsana New" w:hint="cs"/>
          <w:sz w:val="30"/>
          <w:szCs w:val="30"/>
          <w:cs/>
        </w:rPr>
        <w:t>หัก</w:t>
      </w:r>
      <w:r w:rsidRPr="0086605F">
        <w:rPr>
          <w:rFonts w:ascii="Angsana New" w:hAnsi="Angsana New" w:cs="Angsana New"/>
          <w:sz w:val="30"/>
          <w:szCs w:val="30"/>
          <w:cs/>
        </w:rPr>
        <w:t>ขาดทุนส</w:t>
      </w:r>
      <w:r w:rsidR="00E35453" w:rsidRPr="0086605F">
        <w:rPr>
          <w:rFonts w:ascii="Angsana New" w:hAnsi="Angsana New" w:cs="Angsana New"/>
          <w:sz w:val="30"/>
          <w:szCs w:val="30"/>
          <w:cs/>
        </w:rPr>
        <w:t>ะสมยกมา (ถ้ามี) จนกว่า สำรองตามกฎ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หมายนี้จะมีจำนวนไม่น้อยกว่าร้อยละ </w:t>
      </w:r>
      <w:r w:rsidR="00C418B0" w:rsidRPr="0086605F">
        <w:rPr>
          <w:rFonts w:ascii="Angsana New" w:hAnsi="Angsana New" w:cs="Angsana New"/>
          <w:sz w:val="30"/>
          <w:szCs w:val="30"/>
        </w:rPr>
        <w:t>10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ของทุนจดทะเบียน เงินสำรองตามกฎหมายนี้จะนำไปจ่ายเป็นเงินปันผลไม่ได้ </w:t>
      </w:r>
    </w:p>
    <w:p w14:paraId="28B645B5" w14:textId="77777777" w:rsidR="00054A85" w:rsidRPr="0086605F" w:rsidRDefault="00054A85" w:rsidP="00083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24"/>
          <w:szCs w:val="24"/>
        </w:rPr>
      </w:pPr>
    </w:p>
    <w:p w14:paraId="34A70CF2" w14:textId="74125F35" w:rsidR="000B3E60" w:rsidRPr="0086605F" w:rsidRDefault="00C06899" w:rsidP="00811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605F">
        <w:rPr>
          <w:rFonts w:ascii="Angsana New" w:hAnsi="Angsana New" w:cs="Angsana New" w:hint="cs"/>
          <w:spacing w:val="4"/>
          <w:sz w:val="30"/>
          <w:szCs w:val="30"/>
          <w:cs/>
        </w:rPr>
        <w:t>บริษัทได้จัดสรรสำรองตามกฎหมายสำหรับปีสิ้นสุดวันที่</w:t>
      </w:r>
      <w:r w:rsidRPr="0086605F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C418B0" w:rsidRPr="0086605F">
        <w:rPr>
          <w:rFonts w:ascii="Angsana New" w:hAnsi="Angsana New" w:cs="Angsana New"/>
          <w:spacing w:val="4"/>
          <w:sz w:val="30"/>
          <w:szCs w:val="30"/>
        </w:rPr>
        <w:t>31</w:t>
      </w:r>
      <w:r w:rsidRPr="0086605F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ธันวาคม </w:t>
      </w:r>
      <w:r w:rsidR="00C418B0" w:rsidRPr="0086605F">
        <w:rPr>
          <w:rFonts w:ascii="Angsana New" w:hAnsi="Angsana New" w:cs="Angsana New"/>
          <w:spacing w:val="4"/>
          <w:sz w:val="30"/>
          <w:szCs w:val="30"/>
        </w:rPr>
        <w:t>256</w:t>
      </w:r>
      <w:r w:rsidR="00DD7D35" w:rsidRPr="0086605F">
        <w:rPr>
          <w:rFonts w:ascii="Angsana New" w:hAnsi="Angsana New" w:cs="Angsana New"/>
          <w:spacing w:val="4"/>
          <w:sz w:val="30"/>
          <w:szCs w:val="30"/>
        </w:rPr>
        <w:t>6</w:t>
      </w:r>
      <w:r w:rsidRPr="0086605F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4"/>
          <w:sz w:val="30"/>
          <w:szCs w:val="30"/>
          <w:cs/>
        </w:rPr>
        <w:t>เป็นจำนวนเงิน</w:t>
      </w:r>
      <w:r w:rsidR="00275F4E" w:rsidRPr="0086605F">
        <w:rPr>
          <w:rFonts w:ascii="Angsana New" w:hAnsi="Angsana New" w:cs="Angsana New"/>
          <w:spacing w:val="4"/>
          <w:sz w:val="30"/>
          <w:szCs w:val="30"/>
        </w:rPr>
        <w:t xml:space="preserve"> 2</w:t>
      </w:r>
      <w:r w:rsidR="004127D3" w:rsidRPr="0086605F">
        <w:rPr>
          <w:rFonts w:ascii="Angsana New" w:hAnsi="Angsana New" w:cs="Angsana New"/>
          <w:spacing w:val="4"/>
          <w:sz w:val="30"/>
          <w:szCs w:val="30"/>
        </w:rPr>
        <w:t>5.0</w:t>
      </w:r>
      <w:r w:rsidR="0083451B" w:rsidRPr="0086605F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ล้านบาท </w:t>
      </w:r>
      <w:r w:rsidRPr="0086605F">
        <w:rPr>
          <w:rFonts w:ascii="Angsana New" w:hAnsi="Angsana New" w:cs="Angsana New"/>
          <w:i/>
          <w:iCs/>
          <w:spacing w:val="4"/>
          <w:sz w:val="30"/>
          <w:szCs w:val="30"/>
        </w:rPr>
        <w:t>(</w:t>
      </w:r>
      <w:r w:rsidR="00C418B0" w:rsidRPr="0086605F">
        <w:rPr>
          <w:rFonts w:ascii="Angsana New" w:hAnsi="Angsana New" w:cs="Angsana New"/>
          <w:i/>
          <w:iCs/>
          <w:spacing w:val="4"/>
          <w:sz w:val="30"/>
          <w:szCs w:val="30"/>
        </w:rPr>
        <w:t>256</w:t>
      </w:r>
      <w:r w:rsidR="00DD7D35" w:rsidRPr="0086605F">
        <w:rPr>
          <w:rFonts w:ascii="Angsana New" w:hAnsi="Angsana New" w:cs="Angsana New"/>
          <w:i/>
          <w:iCs/>
          <w:spacing w:val="4"/>
          <w:sz w:val="30"/>
          <w:szCs w:val="30"/>
        </w:rPr>
        <w:t>5</w:t>
      </w:r>
      <w:r w:rsidRPr="0086605F">
        <w:rPr>
          <w:rFonts w:ascii="Angsana New" w:hAnsi="Angsana New" w:cs="Angsana New"/>
          <w:i/>
          <w:iCs/>
          <w:spacing w:val="4"/>
          <w:sz w:val="30"/>
          <w:szCs w:val="30"/>
        </w:rPr>
        <w:t>:</w:t>
      </w:r>
      <w:r w:rsidRPr="0086605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D7D35" w:rsidRPr="0086605F">
        <w:rPr>
          <w:rFonts w:ascii="Angsana New" w:hAnsi="Angsana New" w:cs="Angsana New"/>
          <w:i/>
          <w:iCs/>
          <w:spacing w:val="4"/>
          <w:sz w:val="30"/>
          <w:szCs w:val="30"/>
        </w:rPr>
        <w:t>155.8</w:t>
      </w:r>
      <w:r w:rsidR="00DD7D35" w:rsidRPr="0086605F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</w:p>
    <w:p w14:paraId="1F0AFAB8" w14:textId="77777777" w:rsidR="004D0297" w:rsidRPr="0086605F" w:rsidRDefault="004D0297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4AF5B441" w14:textId="77777777" w:rsidR="00E17886" w:rsidRPr="0086605F" w:rsidRDefault="00804175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ส่วนงาน</w:t>
      </w:r>
      <w:r w:rsidR="001F2423"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>ดำเนินงาน</w:t>
      </w:r>
      <w:r w:rsidR="003D09B4" w:rsidRPr="0086605F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4F10EC77" w14:textId="165B8696" w:rsidR="00E17886" w:rsidRPr="0086605F" w:rsidRDefault="00E17886" w:rsidP="00E17886">
      <w:pPr>
        <w:rPr>
          <w:rFonts w:ascii="Angsana New" w:hAnsi="Angsana New" w:cs="Angsana New"/>
          <w:sz w:val="24"/>
          <w:szCs w:val="24"/>
        </w:rPr>
      </w:pPr>
    </w:p>
    <w:p w14:paraId="7C9D4D8E" w14:textId="4C6081E9" w:rsidR="005D6BDA" w:rsidRPr="0086605F" w:rsidRDefault="00B72EF3" w:rsidP="00106D77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86605F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5D6BDA" w:rsidRPr="0086605F">
        <w:rPr>
          <w:rFonts w:ascii="Angsana New" w:hAnsi="Angsana New" w:hint="cs"/>
          <w:i/>
          <w:iCs/>
          <w:spacing w:val="-4"/>
          <w:sz w:val="30"/>
          <w:szCs w:val="30"/>
          <w:cs/>
        </w:rPr>
        <w:t>ส่วนงานดำเนินงาน</w:t>
      </w:r>
    </w:p>
    <w:p w14:paraId="0DCC49B7" w14:textId="77777777" w:rsidR="005D6BDA" w:rsidRPr="0086605F" w:rsidRDefault="005D6BDA" w:rsidP="00042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pacing w:val="-4"/>
          <w:sz w:val="24"/>
          <w:szCs w:val="24"/>
          <w:cs/>
        </w:rPr>
      </w:pPr>
    </w:p>
    <w:p w14:paraId="574C7CAD" w14:textId="04CC580D" w:rsidR="00042503" w:rsidRPr="0086605F" w:rsidRDefault="00E17886" w:rsidP="00042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106D77" w:rsidRPr="0086605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 </w:t>
      </w:r>
      <w:r w:rsidR="00C418B0" w:rsidRPr="0086605F">
        <w:rPr>
          <w:rFonts w:ascii="Angsana New" w:hAnsi="Angsana New" w:cs="Angsana New"/>
          <w:spacing w:val="-4"/>
          <w:sz w:val="30"/>
          <w:szCs w:val="30"/>
        </w:rPr>
        <w:t>5</w:t>
      </w:r>
      <w:r w:rsidR="00106D77" w:rsidRPr="0086605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06D77" w:rsidRPr="0086605F">
        <w:rPr>
          <w:rFonts w:ascii="Angsana New" w:hAnsi="Angsana New" w:cs="Angsana New" w:hint="cs"/>
          <w:spacing w:val="-4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ซึ่งเป็นหน่วยธุรกิจที่สำคัญของกลุ่มบริษัทที่มี</w:t>
      </w:r>
      <w:r w:rsidR="0027618C" w:rsidRPr="0086605F">
        <w:rPr>
          <w:rFonts w:ascii="Angsana New" w:hAnsi="Angsana New" w:cs="Angsana New" w:hint="cs"/>
          <w:spacing w:val="-4"/>
          <w:sz w:val="30"/>
          <w:szCs w:val="30"/>
          <w:cs/>
        </w:rPr>
        <w:t>สินค้าหรือบริการที่แตกต่างกันและมีการบริหารจัดการแยกต่างหาก</w:t>
      </w:r>
      <w:r w:rsidR="00106D77" w:rsidRPr="0086605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042503" w:rsidRPr="0086605F">
        <w:rPr>
          <w:rFonts w:ascii="Angsana New" w:hAnsi="Angsana New" w:cs="Angsana New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2C57E4D2" w14:textId="77777777" w:rsidR="00C8291B" w:rsidRPr="0086605F" w:rsidRDefault="00C8291B" w:rsidP="00E17886">
      <w:pPr>
        <w:ind w:left="547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42F21C50" w14:textId="5EC20DD3" w:rsidR="00C8291B" w:rsidRPr="0086605F" w:rsidRDefault="001016E0" w:rsidP="00106D77">
      <w:pPr>
        <w:pStyle w:val="ListParagraph"/>
        <w:numPr>
          <w:ilvl w:val="0"/>
          <w:numId w:val="40"/>
        </w:numPr>
        <w:tabs>
          <w:tab w:val="clear" w:pos="680"/>
          <w:tab w:val="left" w:pos="630"/>
          <w:tab w:val="num" w:pos="2084"/>
        </w:tabs>
        <w:ind w:left="1170" w:hanging="621"/>
        <w:jc w:val="thaiDistribute"/>
        <w:rPr>
          <w:rFonts w:ascii="Angsana New" w:hAnsi="Angsana New"/>
          <w:sz w:val="30"/>
          <w:szCs w:val="30"/>
        </w:rPr>
      </w:pPr>
      <w:r w:rsidRPr="0086605F">
        <w:rPr>
          <w:rFonts w:ascii="Angsana New" w:hAnsi="Angsana New"/>
          <w:sz w:val="30"/>
          <w:szCs w:val="30"/>
          <w:cs/>
        </w:rPr>
        <w:t>ส่วนงานที่</w:t>
      </w:r>
      <w:r w:rsidR="00C8291B" w:rsidRPr="0086605F">
        <w:rPr>
          <w:rFonts w:ascii="Angsana New" w:hAnsi="Angsana New"/>
          <w:sz w:val="30"/>
          <w:szCs w:val="30"/>
        </w:rPr>
        <w:t xml:space="preserve"> </w:t>
      </w:r>
      <w:r w:rsidR="00C418B0" w:rsidRPr="0086605F">
        <w:rPr>
          <w:rFonts w:ascii="Angsana New" w:hAnsi="Angsana New"/>
          <w:sz w:val="30"/>
          <w:szCs w:val="30"/>
        </w:rPr>
        <w:t>1</w:t>
      </w:r>
      <w:r w:rsidR="000D450D" w:rsidRPr="0086605F">
        <w:rPr>
          <w:rFonts w:ascii="Angsana New" w:hAnsi="Angsana New"/>
          <w:sz w:val="30"/>
          <w:szCs w:val="30"/>
        </w:rPr>
        <w:t>:</w:t>
      </w:r>
      <w:r w:rsidR="00C8291B" w:rsidRPr="0086605F">
        <w:rPr>
          <w:rFonts w:ascii="Angsana New" w:hAnsi="Angsana New"/>
          <w:sz w:val="30"/>
          <w:szCs w:val="30"/>
        </w:rPr>
        <w:t xml:space="preserve"> </w:t>
      </w:r>
      <w:r w:rsidR="00C8291B" w:rsidRPr="0086605F">
        <w:rPr>
          <w:rFonts w:ascii="Angsana New" w:hAnsi="Angsana New"/>
          <w:sz w:val="30"/>
          <w:szCs w:val="30"/>
          <w:cs/>
        </w:rPr>
        <w:t>ธุรกิจไก่</w:t>
      </w:r>
    </w:p>
    <w:p w14:paraId="5D35029A" w14:textId="5E602553" w:rsidR="00C8291B" w:rsidRPr="0086605F" w:rsidRDefault="001016E0" w:rsidP="00106D77">
      <w:pPr>
        <w:pStyle w:val="ListParagraph"/>
        <w:numPr>
          <w:ilvl w:val="0"/>
          <w:numId w:val="40"/>
        </w:numPr>
        <w:tabs>
          <w:tab w:val="clear" w:pos="680"/>
          <w:tab w:val="left" w:pos="630"/>
          <w:tab w:val="num" w:pos="2084"/>
        </w:tabs>
        <w:ind w:left="1170" w:hanging="621"/>
        <w:jc w:val="thaiDistribute"/>
        <w:rPr>
          <w:rFonts w:ascii="Angsana New" w:hAnsi="Angsana New"/>
          <w:sz w:val="30"/>
          <w:szCs w:val="30"/>
        </w:rPr>
      </w:pPr>
      <w:r w:rsidRPr="0086605F">
        <w:rPr>
          <w:rFonts w:ascii="Angsana New" w:hAnsi="Angsana New"/>
          <w:sz w:val="30"/>
          <w:szCs w:val="30"/>
          <w:cs/>
        </w:rPr>
        <w:t>ส่วนงานที่</w:t>
      </w:r>
      <w:r w:rsidR="00C8291B" w:rsidRPr="0086605F">
        <w:rPr>
          <w:rFonts w:ascii="Angsana New" w:hAnsi="Angsana New"/>
          <w:sz w:val="30"/>
          <w:szCs w:val="30"/>
        </w:rPr>
        <w:t xml:space="preserve"> </w:t>
      </w:r>
      <w:r w:rsidR="00C418B0" w:rsidRPr="0086605F">
        <w:rPr>
          <w:rFonts w:ascii="Angsana New" w:hAnsi="Angsana New"/>
          <w:sz w:val="30"/>
          <w:szCs w:val="30"/>
        </w:rPr>
        <w:t>2</w:t>
      </w:r>
      <w:r w:rsidR="000D450D" w:rsidRPr="0086605F">
        <w:rPr>
          <w:rFonts w:ascii="Angsana New" w:hAnsi="Angsana New"/>
          <w:sz w:val="30"/>
          <w:szCs w:val="30"/>
        </w:rPr>
        <w:t>:</w:t>
      </w:r>
      <w:r w:rsidR="00C8291B" w:rsidRPr="0086605F">
        <w:rPr>
          <w:rFonts w:ascii="Angsana New" w:hAnsi="Angsana New"/>
          <w:sz w:val="30"/>
          <w:szCs w:val="30"/>
        </w:rPr>
        <w:t xml:space="preserve"> </w:t>
      </w:r>
      <w:r w:rsidR="00C8291B" w:rsidRPr="0086605F">
        <w:rPr>
          <w:rFonts w:ascii="Angsana New" w:hAnsi="Angsana New"/>
          <w:sz w:val="30"/>
          <w:szCs w:val="30"/>
          <w:cs/>
        </w:rPr>
        <w:t>ธุรกิจสุกร</w:t>
      </w:r>
    </w:p>
    <w:p w14:paraId="55B1AA1B" w14:textId="08EE2347" w:rsidR="00C8291B" w:rsidRPr="0086605F" w:rsidRDefault="001016E0" w:rsidP="00106D77">
      <w:pPr>
        <w:pStyle w:val="ListParagraph"/>
        <w:numPr>
          <w:ilvl w:val="0"/>
          <w:numId w:val="40"/>
        </w:numPr>
        <w:tabs>
          <w:tab w:val="clear" w:pos="680"/>
          <w:tab w:val="left" w:pos="630"/>
          <w:tab w:val="num" w:pos="2084"/>
        </w:tabs>
        <w:ind w:left="1170" w:hanging="621"/>
        <w:jc w:val="thaiDistribute"/>
        <w:rPr>
          <w:rFonts w:ascii="Angsana New" w:hAnsi="Angsana New"/>
          <w:sz w:val="30"/>
          <w:szCs w:val="30"/>
        </w:rPr>
      </w:pPr>
      <w:r w:rsidRPr="0086605F">
        <w:rPr>
          <w:rFonts w:ascii="Angsana New" w:hAnsi="Angsana New"/>
          <w:sz w:val="30"/>
          <w:szCs w:val="30"/>
          <w:cs/>
        </w:rPr>
        <w:t>ส่วนงานที่</w:t>
      </w:r>
      <w:r w:rsidR="000D450D" w:rsidRPr="0086605F">
        <w:rPr>
          <w:rFonts w:ascii="Angsana New" w:hAnsi="Angsana New"/>
          <w:sz w:val="30"/>
          <w:szCs w:val="30"/>
        </w:rPr>
        <w:t xml:space="preserve"> </w:t>
      </w:r>
      <w:r w:rsidR="00C418B0" w:rsidRPr="0086605F">
        <w:rPr>
          <w:rFonts w:ascii="Angsana New" w:hAnsi="Angsana New"/>
          <w:sz w:val="30"/>
          <w:szCs w:val="30"/>
        </w:rPr>
        <w:t>3</w:t>
      </w:r>
      <w:r w:rsidR="000D450D" w:rsidRPr="0086605F">
        <w:rPr>
          <w:rFonts w:ascii="Angsana New" w:hAnsi="Angsana New"/>
          <w:sz w:val="30"/>
          <w:szCs w:val="30"/>
        </w:rPr>
        <w:t xml:space="preserve">: </w:t>
      </w:r>
      <w:r w:rsidR="00C8291B" w:rsidRPr="0086605F">
        <w:rPr>
          <w:rFonts w:ascii="Angsana New" w:hAnsi="Angsana New"/>
          <w:sz w:val="30"/>
          <w:szCs w:val="30"/>
          <w:cs/>
        </w:rPr>
        <w:t>ธุรกิจอาหารสัตว์</w:t>
      </w:r>
    </w:p>
    <w:p w14:paraId="1BD7B7AF" w14:textId="67F6CB5D" w:rsidR="001016E0" w:rsidRPr="0086605F" w:rsidRDefault="001016E0" w:rsidP="00106D77">
      <w:pPr>
        <w:pStyle w:val="ListParagraph"/>
        <w:numPr>
          <w:ilvl w:val="0"/>
          <w:numId w:val="40"/>
        </w:numPr>
        <w:tabs>
          <w:tab w:val="clear" w:pos="680"/>
          <w:tab w:val="left" w:pos="630"/>
          <w:tab w:val="num" w:pos="2084"/>
        </w:tabs>
        <w:ind w:left="1170" w:hanging="621"/>
        <w:jc w:val="thaiDistribute"/>
        <w:rPr>
          <w:rFonts w:ascii="Angsana New" w:hAnsi="Angsana New"/>
          <w:sz w:val="30"/>
          <w:szCs w:val="30"/>
        </w:rPr>
      </w:pPr>
      <w:r w:rsidRPr="0086605F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C418B0" w:rsidRPr="0086605F">
        <w:rPr>
          <w:rFonts w:ascii="Angsana New" w:hAnsi="Angsana New"/>
          <w:sz w:val="30"/>
          <w:szCs w:val="30"/>
        </w:rPr>
        <w:t>4</w:t>
      </w:r>
      <w:r w:rsidR="000D450D" w:rsidRPr="0086605F">
        <w:rPr>
          <w:rFonts w:ascii="Angsana New" w:hAnsi="Angsana New"/>
          <w:sz w:val="30"/>
          <w:szCs w:val="30"/>
        </w:rPr>
        <w:t>:</w:t>
      </w:r>
      <w:r w:rsidRPr="0086605F">
        <w:rPr>
          <w:rFonts w:ascii="Angsana New" w:hAnsi="Angsana New"/>
          <w:sz w:val="30"/>
          <w:szCs w:val="30"/>
        </w:rPr>
        <w:t xml:space="preserve"> </w:t>
      </w:r>
      <w:r w:rsidRPr="0086605F">
        <w:rPr>
          <w:rFonts w:ascii="Angsana New" w:hAnsi="Angsana New"/>
          <w:sz w:val="30"/>
          <w:szCs w:val="30"/>
          <w:cs/>
        </w:rPr>
        <w:t>ธุรกิจ</w:t>
      </w:r>
      <w:r w:rsidR="00681EBE" w:rsidRPr="0086605F">
        <w:rPr>
          <w:rFonts w:ascii="Angsana New" w:hAnsi="Angsana New" w:hint="cs"/>
          <w:sz w:val="30"/>
          <w:szCs w:val="30"/>
          <w:cs/>
        </w:rPr>
        <w:t>จำหน่ายสิน</w:t>
      </w:r>
      <w:r w:rsidR="00422858" w:rsidRPr="0086605F">
        <w:rPr>
          <w:rFonts w:ascii="Angsana New" w:hAnsi="Angsana New" w:hint="cs"/>
          <w:sz w:val="30"/>
          <w:szCs w:val="30"/>
          <w:cs/>
        </w:rPr>
        <w:t>ค้าปลีก</w:t>
      </w:r>
    </w:p>
    <w:p w14:paraId="75257815" w14:textId="522EEB5E" w:rsidR="00F16ACB" w:rsidRPr="0086605F" w:rsidRDefault="00F16ACB" w:rsidP="00F16ACB">
      <w:pPr>
        <w:pStyle w:val="ListParagraph"/>
        <w:numPr>
          <w:ilvl w:val="0"/>
          <w:numId w:val="40"/>
        </w:numPr>
        <w:tabs>
          <w:tab w:val="clear" w:pos="680"/>
          <w:tab w:val="left" w:pos="630"/>
          <w:tab w:val="num" w:pos="2084"/>
        </w:tabs>
        <w:ind w:left="1170" w:hanging="621"/>
        <w:jc w:val="thaiDistribute"/>
        <w:rPr>
          <w:rFonts w:ascii="Angsana New" w:hAnsi="Angsana New"/>
          <w:sz w:val="30"/>
          <w:szCs w:val="30"/>
        </w:rPr>
      </w:pPr>
      <w:r w:rsidRPr="0086605F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C418B0" w:rsidRPr="0086605F">
        <w:rPr>
          <w:rFonts w:ascii="Angsana New" w:hAnsi="Angsana New" w:hint="cs"/>
          <w:sz w:val="30"/>
          <w:szCs w:val="30"/>
        </w:rPr>
        <w:t>5</w:t>
      </w:r>
      <w:r w:rsidRPr="0086605F">
        <w:rPr>
          <w:rFonts w:ascii="Angsana New" w:hAnsi="Angsana New"/>
          <w:sz w:val="30"/>
          <w:szCs w:val="30"/>
        </w:rPr>
        <w:t xml:space="preserve">: </w:t>
      </w:r>
      <w:r w:rsidRPr="0086605F">
        <w:rPr>
          <w:rFonts w:ascii="Angsana New" w:hAnsi="Angsana New"/>
          <w:sz w:val="30"/>
          <w:szCs w:val="30"/>
          <w:cs/>
        </w:rPr>
        <w:t>ธุรกิจอื่นๆ</w:t>
      </w:r>
    </w:p>
    <w:p w14:paraId="3DAE814D" w14:textId="77777777" w:rsidR="001016E0" w:rsidRPr="0086605F" w:rsidRDefault="001016E0" w:rsidP="00C8291B">
      <w:pPr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6AA340CF" w14:textId="37A89A0C" w:rsidR="00804175" w:rsidRPr="0086605F" w:rsidRDefault="001016E0" w:rsidP="001016E0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pacing w:val="4"/>
          <w:sz w:val="30"/>
          <w:szCs w:val="30"/>
          <w:cs/>
        </w:rPr>
        <w:t>ทั้งนี้ ผู้มีอำนาจตัดสินใจสูงสุดด้านการดำเนินงานได้ใช้กำไรก่อนต้นทุนทางการเงินและค่า</w:t>
      </w:r>
      <w:r w:rsidR="007B127D" w:rsidRPr="0086605F">
        <w:rPr>
          <w:rFonts w:ascii="Angsana New" w:hAnsi="Angsana New" w:cs="Angsana New"/>
          <w:spacing w:val="4"/>
          <w:sz w:val="30"/>
          <w:szCs w:val="30"/>
          <w:cs/>
        </w:rPr>
        <w:t>ใช้จ่ายภาษี</w:t>
      </w:r>
      <w:r w:rsidRPr="0086605F">
        <w:rPr>
          <w:rFonts w:ascii="Angsana New" w:hAnsi="Angsana New" w:cs="Angsana New"/>
          <w:spacing w:val="4"/>
          <w:sz w:val="30"/>
          <w:szCs w:val="30"/>
          <w:cs/>
        </w:rPr>
        <w:t>เงินได้ของ</w:t>
      </w:r>
      <w:r w:rsidRPr="0086605F">
        <w:rPr>
          <w:rFonts w:ascii="Angsana New" w:hAnsi="Angsana New" w:cs="Angsana New"/>
          <w:sz w:val="30"/>
          <w:szCs w:val="30"/>
          <w:cs/>
        </w:rPr>
        <w:t>ส่วนงานในการพิจารณาผลการดำเนินงานแต่ละเดือน</w:t>
      </w:r>
    </w:p>
    <w:p w14:paraId="0F567BB0" w14:textId="77777777" w:rsidR="005D6BDA" w:rsidRPr="0086605F" w:rsidRDefault="005D6BDA" w:rsidP="001016E0">
      <w:pPr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34DD1992" w14:textId="5351A3F6" w:rsidR="005D6BDA" w:rsidRPr="0086605F" w:rsidRDefault="005D6BDA" w:rsidP="005D6BDA">
      <w:pPr>
        <w:tabs>
          <w:tab w:val="clear" w:pos="454"/>
          <w:tab w:val="left" w:pos="540"/>
        </w:tabs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605F">
        <w:rPr>
          <w:rFonts w:ascii="Angsana New" w:hAnsi="Angsana New" w:cs="Angsana New"/>
          <w:i/>
          <w:iCs/>
          <w:sz w:val="30"/>
          <w:szCs w:val="30"/>
          <w:cs/>
        </w:rPr>
        <w:t>การจำแนกรายได้</w:t>
      </w:r>
    </w:p>
    <w:p w14:paraId="020C0031" w14:textId="77777777" w:rsidR="00283921" w:rsidRPr="0086605F" w:rsidRDefault="00283921" w:rsidP="00283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 w:cs="Angsana New"/>
          <w:sz w:val="24"/>
          <w:szCs w:val="24"/>
        </w:rPr>
      </w:pPr>
    </w:p>
    <w:p w14:paraId="5622C0AB" w14:textId="28B889DA" w:rsidR="00A14FB1" w:rsidRPr="0086605F" w:rsidRDefault="00283921" w:rsidP="0083451B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sz w:val="30"/>
          <w:szCs w:val="30"/>
        </w:rPr>
        <w:sectPr w:rsidR="00A14FB1" w:rsidRPr="0086605F" w:rsidSect="00CA1428">
          <w:head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86605F">
        <w:rPr>
          <w:rFonts w:ascii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การดำเนินงานและรายได้หลักของกลุ่มบริษัทได้มาจาก</w:t>
      </w:r>
      <w:r w:rsidRPr="0086605F">
        <w:rPr>
          <w:rFonts w:ascii="Angsana New" w:hAnsi="Angsana New" w:cs="Angsana New" w:hint="cs"/>
          <w:sz w:val="30"/>
          <w:szCs w:val="30"/>
          <w:cs/>
        </w:rPr>
        <w:t>การขายสินค้า</w:t>
      </w:r>
      <w:r w:rsidR="005D6BDA" w:rsidRPr="0086605F">
        <w:rPr>
          <w:rFonts w:ascii="Angsana New" w:hAnsi="Angsana New" w:cs="Angsana New" w:hint="cs"/>
          <w:sz w:val="30"/>
          <w:szCs w:val="30"/>
          <w:cs/>
        </w:rPr>
        <w:t xml:space="preserve"> โดยมีจังหวะเวลาในการรับรู้รายได้ ณ เวลาใดเวลาหนึ่งเพียงอย่างเดียว</w:t>
      </w:r>
    </w:p>
    <w:tbl>
      <w:tblPr>
        <w:tblW w:w="15394" w:type="dxa"/>
        <w:tblLayout w:type="fixed"/>
        <w:tblLook w:val="00A0" w:firstRow="1" w:lastRow="0" w:firstColumn="1" w:lastColumn="0" w:noHBand="0" w:noVBand="0"/>
      </w:tblPr>
      <w:tblGrid>
        <w:gridCol w:w="2700"/>
        <w:gridCol w:w="630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70"/>
        <w:gridCol w:w="630"/>
        <w:gridCol w:w="236"/>
        <w:gridCol w:w="574"/>
        <w:gridCol w:w="360"/>
        <w:gridCol w:w="540"/>
        <w:gridCol w:w="318"/>
        <w:gridCol w:w="672"/>
        <w:gridCol w:w="42"/>
        <w:gridCol w:w="230"/>
        <w:gridCol w:w="6"/>
        <w:gridCol w:w="802"/>
        <w:gridCol w:w="274"/>
        <w:gridCol w:w="720"/>
        <w:gridCol w:w="270"/>
        <w:gridCol w:w="630"/>
        <w:gridCol w:w="270"/>
        <w:gridCol w:w="707"/>
        <w:gridCol w:w="13"/>
      </w:tblGrid>
      <w:tr w:rsidR="00E01352" w:rsidRPr="0086605F" w14:paraId="3883DC4A" w14:textId="77777777" w:rsidTr="008F5C40">
        <w:trPr>
          <w:gridAfter w:val="1"/>
          <w:wAfter w:w="13" w:type="dxa"/>
          <w:trHeight w:val="425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233075" w14:textId="77777777" w:rsidR="00E01352" w:rsidRPr="0086605F" w:rsidRDefault="00E01352" w:rsidP="00D3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81" w:type="dxa"/>
            <w:gridSpan w:val="29"/>
            <w:tcBorders>
              <w:top w:val="nil"/>
              <w:left w:val="nil"/>
              <w:bottom w:val="nil"/>
            </w:tcBorders>
            <w:vAlign w:val="bottom"/>
          </w:tcPr>
          <w:p w14:paraId="2EBA34AF" w14:textId="0E97AC32" w:rsidR="00E01352" w:rsidRPr="0086605F" w:rsidRDefault="00E01352" w:rsidP="00C5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01352" w:rsidRPr="0086605F" w14:paraId="5EFCA945" w14:textId="77777777" w:rsidTr="008F5C40">
        <w:trPr>
          <w:trHeight w:val="425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B5F359" w14:textId="77777777" w:rsidR="00E01352" w:rsidRPr="0086605F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59705" w14:textId="247440A3" w:rsidR="00E01352" w:rsidRPr="0086605F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F4DB2" w14:textId="77777777" w:rsidR="00E01352" w:rsidRPr="0086605F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465F5" w14:textId="1AE07141" w:rsidR="00E01352" w:rsidRPr="0086605F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82CA3" w14:textId="77777777" w:rsidR="00E01352" w:rsidRPr="0086605F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551BD" w14:textId="2F657B65" w:rsidR="00E01352" w:rsidRPr="0086605F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86605F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DA87D" w14:textId="77777777" w:rsidR="00E01352" w:rsidRPr="0086605F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57B4F" w14:textId="2731318C" w:rsidR="00E01352" w:rsidRPr="0086605F" w:rsidRDefault="00F16ACB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86605F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</w:r>
            <w:r w:rsidR="00E86A29" w:rsidRPr="0086605F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จำหน่ายสินค้า</w:t>
            </w:r>
            <w:r w:rsidR="00422858" w:rsidRPr="0086605F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ปลีก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84C82" w14:textId="77777777" w:rsidR="00E01352" w:rsidRPr="0086605F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BE3A8" w14:textId="3A89D956" w:rsidR="00E01352" w:rsidRPr="0086605F" w:rsidRDefault="00113645" w:rsidP="008F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66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ส่วนงาน</w:t>
            </w:r>
            <w:r w:rsidR="00E01352" w:rsidRPr="0086605F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36" w:type="dxa"/>
            <w:gridSpan w:val="2"/>
            <w:vAlign w:val="bottom"/>
          </w:tcPr>
          <w:p w14:paraId="7A1961FE" w14:textId="77777777" w:rsidR="00E01352" w:rsidRPr="0086605F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17E462C1" w14:textId="77777777" w:rsidR="00E01352" w:rsidRPr="0086605F" w:rsidRDefault="00E01352" w:rsidP="008F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14:paraId="3AD155CB" w14:textId="2FAD3731" w:rsidR="00E01352" w:rsidRPr="0086605F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70" w:type="dxa"/>
          </w:tcPr>
          <w:p w14:paraId="0BD524CA" w14:textId="77777777" w:rsidR="00E01352" w:rsidRPr="0086605F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gridSpan w:val="4"/>
          </w:tcPr>
          <w:p w14:paraId="232B2BAB" w14:textId="77777777" w:rsidR="00E01352" w:rsidRPr="0086605F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  <w:p w14:paraId="0AF11D45" w14:textId="4A3702EE" w:rsidR="00E01352" w:rsidRPr="0086605F" w:rsidRDefault="00E01352" w:rsidP="00E01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1559A" w:rsidRPr="0086605F" w14:paraId="57D2940E" w14:textId="77777777" w:rsidTr="00D368FB">
        <w:trPr>
          <w:trHeight w:val="218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A6DDFF" w14:textId="5760B4DA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สำหรับปีสิ้นสุดวันที่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F54AE" w14:textId="0D3EAB61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7745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C66AA" w14:textId="3D573970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B3E01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699AF" w14:textId="54169179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2A8F0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7DB46" w14:textId="6F81489A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3EF56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18718" w14:textId="4EC21B6B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56D2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78B7C" w14:textId="08828501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EDBAF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6E90" w14:textId="54A249E1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67AD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A233A" w14:textId="1F68377E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63792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EAB2B" w14:textId="7DC06669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3CE8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2512D" w14:textId="1ACD7EB3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gridSpan w:val="2"/>
            <w:vAlign w:val="bottom"/>
          </w:tcPr>
          <w:p w14:paraId="7CF0DAFD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3F0E20F2" w14:textId="09736F19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4" w:type="dxa"/>
            <w:vAlign w:val="bottom"/>
          </w:tcPr>
          <w:p w14:paraId="1C12BDE8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60C2688" w14:textId="573529C4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B2EDA30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7F7558C6" w14:textId="4CA3500F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53DB8F27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90FA250" w14:textId="1EC708B3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D8511A" w:rsidRPr="0086605F" w14:paraId="541F8A0C" w14:textId="77777777" w:rsidTr="008F5C40">
        <w:trPr>
          <w:gridAfter w:val="1"/>
          <w:wAfter w:w="13" w:type="dxa"/>
          <w:trHeight w:val="173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86B161" w14:textId="77777777" w:rsidR="00D8511A" w:rsidRPr="0086605F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81" w:type="dxa"/>
            <w:gridSpan w:val="29"/>
            <w:tcBorders>
              <w:top w:val="nil"/>
              <w:left w:val="nil"/>
            </w:tcBorders>
            <w:vAlign w:val="bottom"/>
          </w:tcPr>
          <w:p w14:paraId="7E4FBD56" w14:textId="77777777" w:rsidR="00D8511A" w:rsidRPr="0086605F" w:rsidRDefault="00D8511A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E01352" w:rsidRPr="0086605F" w14:paraId="762870A9" w14:textId="77777777" w:rsidTr="008F5C40">
        <w:trPr>
          <w:gridAfter w:val="1"/>
          <w:wAfter w:w="13" w:type="dxa"/>
          <w:trHeight w:val="360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8CA6B0" w14:textId="59BAABC7" w:rsidR="00E01352" w:rsidRPr="0086605F" w:rsidRDefault="00E01352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2681" w:type="dxa"/>
            <w:gridSpan w:val="29"/>
            <w:tcBorders>
              <w:top w:val="nil"/>
              <w:left w:val="nil"/>
            </w:tcBorders>
            <w:vAlign w:val="bottom"/>
          </w:tcPr>
          <w:p w14:paraId="68E361B6" w14:textId="77777777" w:rsidR="00E01352" w:rsidRPr="0086605F" w:rsidRDefault="00E01352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51559A" w:rsidRPr="0086605F" w14:paraId="7F00FCF9" w14:textId="77777777" w:rsidTr="00D368FB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FC74C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72" w:hanging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78D9FC0" w14:textId="45804FCA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17,421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F366D3B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26093A2A" w14:textId="114C8894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15" w:right="-116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23,298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B092CE8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A0C9D58" w14:textId="4FEB2D4B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11,349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0FD0360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5773B83" w14:textId="7ABACF80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12,457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A32EEEC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F04C7DF" w14:textId="58D41710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9,397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574A4AF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06DE8BFE" w14:textId="4D003DC3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8,533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AD4E84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DA9DD1D" w14:textId="7E970E9F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17,496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894A676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vAlign w:val="bottom"/>
          </w:tcPr>
          <w:p w14:paraId="69C2B955" w14:textId="731C6F8B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7,801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vAlign w:val="bottom"/>
          </w:tcPr>
          <w:p w14:paraId="6E4CE21E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168B9CDA" w14:textId="3C38C722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208</w:t>
            </w:r>
          </w:p>
        </w:tc>
        <w:tc>
          <w:tcPr>
            <w:tcW w:w="318" w:type="dxa"/>
            <w:tcBorders>
              <w:top w:val="nil"/>
              <w:left w:val="nil"/>
              <w:right w:val="nil"/>
            </w:tcBorders>
            <w:vAlign w:val="bottom"/>
          </w:tcPr>
          <w:p w14:paraId="050D05BB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vAlign w:val="bottom"/>
          </w:tcPr>
          <w:p w14:paraId="5FA182B1" w14:textId="03C84EE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234</w:t>
            </w:r>
          </w:p>
        </w:tc>
        <w:tc>
          <w:tcPr>
            <w:tcW w:w="272" w:type="dxa"/>
            <w:gridSpan w:val="2"/>
            <w:vAlign w:val="bottom"/>
          </w:tcPr>
          <w:p w14:paraId="521F9D23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21DC2394" w14:textId="3003E5C4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15" w:right="-106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154DB2C5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0CFE66A" w14:textId="5C3555A6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C748DA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52428C97" w14:textId="74944170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sz w:val="28"/>
                <w:szCs w:val="28"/>
              </w:rPr>
              <w:t>55,871</w:t>
            </w:r>
          </w:p>
        </w:tc>
        <w:tc>
          <w:tcPr>
            <w:tcW w:w="270" w:type="dxa"/>
            <w:vAlign w:val="bottom"/>
          </w:tcPr>
          <w:p w14:paraId="5E185BF0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78BF348" w14:textId="496EB28F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52,323</w:t>
            </w:r>
          </w:p>
        </w:tc>
      </w:tr>
      <w:tr w:rsidR="0051559A" w:rsidRPr="0086605F" w14:paraId="1B6A1A2E" w14:textId="77777777" w:rsidTr="00D368FB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5EB45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156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F97FF" w14:textId="3A554C46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26,104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86FAFC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577E60" w14:textId="304DB0B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15" w:right="-116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23,237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97E0C5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96D2BC" w14:textId="747B85B0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11,606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1F6929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123532" w14:textId="727FE6EA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6,46</w:t>
            </w: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F8F76D7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CEC803" w14:textId="379478FB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22,548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DBE485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DA9C75" w14:textId="608D4EC4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20,079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B0FBB0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B457D7" w14:textId="4C6CA81D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9AC931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2540D5" w14:textId="2D2704A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6534F1A9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27C8C5" w14:textId="74112BB9" w:rsidR="0051559A" w:rsidRPr="0086605F" w:rsidRDefault="0015223A" w:rsidP="0015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431</w:t>
            </w:r>
          </w:p>
        </w:tc>
        <w:tc>
          <w:tcPr>
            <w:tcW w:w="318" w:type="dxa"/>
            <w:tcBorders>
              <w:left w:val="nil"/>
              <w:right w:val="nil"/>
            </w:tcBorders>
            <w:vAlign w:val="bottom"/>
          </w:tcPr>
          <w:p w14:paraId="004E0862" w14:textId="48A78A1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A450C5" w14:textId="0DB79929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 xml:space="preserve">  400</w:t>
            </w:r>
          </w:p>
        </w:tc>
        <w:tc>
          <w:tcPr>
            <w:tcW w:w="272" w:type="dxa"/>
            <w:gridSpan w:val="2"/>
            <w:vAlign w:val="bottom"/>
          </w:tcPr>
          <w:p w14:paraId="56BB861C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tcBorders>
              <w:bottom w:val="single" w:sz="4" w:space="0" w:color="auto"/>
            </w:tcBorders>
            <w:vAlign w:val="bottom"/>
          </w:tcPr>
          <w:p w14:paraId="7314C1A7" w14:textId="553B3324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15" w:right="-106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(60,712)</w:t>
            </w:r>
          </w:p>
        </w:tc>
        <w:tc>
          <w:tcPr>
            <w:tcW w:w="274" w:type="dxa"/>
            <w:vAlign w:val="bottom"/>
          </w:tcPr>
          <w:p w14:paraId="7E560991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5BA0114" w14:textId="430C203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(50,182)</w:t>
            </w:r>
          </w:p>
        </w:tc>
        <w:tc>
          <w:tcPr>
            <w:tcW w:w="270" w:type="dxa"/>
            <w:vAlign w:val="bottom"/>
          </w:tcPr>
          <w:p w14:paraId="0BC82A6B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9100FA8" w14:textId="769F5E8B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8357022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551B827F" w14:textId="3DE3F3E4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51559A" w:rsidRPr="0086605F" w14:paraId="1933741E" w14:textId="77777777" w:rsidTr="00D368FB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FFA8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2" w:hanging="18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รวมรายได้</w:t>
            </w:r>
            <w:r w:rsidRPr="0086605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จาการขายสินค้าและ</w:t>
            </w:r>
          </w:p>
          <w:p w14:paraId="38309D7B" w14:textId="12E6C0DB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164888" w14:textId="1FD2FCE6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43,525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DE962DF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82DA35" w14:textId="0A5B817C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15" w:right="-116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46,535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FF9EAE2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B4D2D2" w14:textId="0039AC0F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22,955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1087949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21CBCD" w14:textId="09C97DB2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18,923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49428A0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E761F6" w14:textId="4EA2611E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31,945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1A5DA0E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AB3411" w14:textId="124C4032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28,612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F90FB8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DCF1BD" w14:textId="0BC1931C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17,519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C32E628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B4682B" w14:textId="5454356D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7,801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vAlign w:val="bottom"/>
          </w:tcPr>
          <w:p w14:paraId="1F0D1915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87FDD7" w14:textId="72859722" w:rsidR="0051559A" w:rsidRPr="0086605F" w:rsidRDefault="0015223A" w:rsidP="0015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639</w:t>
            </w:r>
          </w:p>
        </w:tc>
        <w:tc>
          <w:tcPr>
            <w:tcW w:w="318" w:type="dxa"/>
            <w:tcBorders>
              <w:top w:val="nil"/>
              <w:left w:val="nil"/>
              <w:right w:val="nil"/>
            </w:tcBorders>
            <w:vAlign w:val="bottom"/>
          </w:tcPr>
          <w:p w14:paraId="0021F854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404C1D" w14:textId="3428724E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634</w:t>
            </w:r>
          </w:p>
        </w:tc>
        <w:tc>
          <w:tcPr>
            <w:tcW w:w="272" w:type="dxa"/>
            <w:gridSpan w:val="2"/>
            <w:vAlign w:val="bottom"/>
          </w:tcPr>
          <w:p w14:paraId="67B4C4B5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tcBorders>
              <w:bottom w:val="double" w:sz="4" w:space="0" w:color="auto"/>
            </w:tcBorders>
            <w:vAlign w:val="bottom"/>
          </w:tcPr>
          <w:p w14:paraId="1CEB499E" w14:textId="63F177B3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15" w:right="-106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(60,712)</w:t>
            </w:r>
          </w:p>
        </w:tc>
        <w:tc>
          <w:tcPr>
            <w:tcW w:w="274" w:type="dxa"/>
            <w:vAlign w:val="bottom"/>
          </w:tcPr>
          <w:p w14:paraId="09740187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26B4453" w14:textId="0BFFFDFB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(50,182)</w:t>
            </w:r>
          </w:p>
        </w:tc>
        <w:tc>
          <w:tcPr>
            <w:tcW w:w="270" w:type="dxa"/>
            <w:vAlign w:val="bottom"/>
          </w:tcPr>
          <w:p w14:paraId="28290B68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49A753CC" w14:textId="14B6C6A7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sz w:val="28"/>
                <w:szCs w:val="28"/>
              </w:rPr>
              <w:t>55,871</w:t>
            </w:r>
          </w:p>
        </w:tc>
        <w:tc>
          <w:tcPr>
            <w:tcW w:w="270" w:type="dxa"/>
            <w:vAlign w:val="bottom"/>
          </w:tcPr>
          <w:p w14:paraId="334689BC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  <w:vAlign w:val="bottom"/>
          </w:tcPr>
          <w:p w14:paraId="341EB5DB" w14:textId="22ACEDE5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52,323</w:t>
            </w:r>
          </w:p>
        </w:tc>
      </w:tr>
      <w:tr w:rsidR="0051559A" w:rsidRPr="0086605F" w14:paraId="587E3684" w14:textId="77777777" w:rsidTr="00D368FB">
        <w:trPr>
          <w:trHeight w:val="38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A6967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28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 (ขาดทุน) จากการ</w:t>
            </w:r>
          </w:p>
          <w:p w14:paraId="74A44E79" w14:textId="61FE6A06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ดำเนินงานหลังการตัดกำไร</w:t>
            </w:r>
            <w:r w:rsidRPr="0086605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 w:rsidRPr="0086605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ระหว่างกันและการปันส่วน </w:t>
            </w:r>
          </w:p>
          <w:p w14:paraId="5E637EFA" w14:textId="315A5104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ค่าใช้จ่ายระหว่างกัน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B22F3" w14:textId="27984354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407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88DDC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6F2A2" w14:textId="073DEEA2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3,556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71629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9C630" w14:textId="6C673618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(903)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A4E81F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9A815" w14:textId="075AF661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2,925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61F7A9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66D38E" w14:textId="59A3F657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405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EBB29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F062A" w14:textId="5B85FF3D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CC2CCF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FD9D8" w14:textId="0A04A1A7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318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B4F960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FC3C5" w14:textId="347D7B0B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(117)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964BFC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EDE049" w14:textId="51A6C2BC" w:rsidR="0051559A" w:rsidRPr="0086605F" w:rsidRDefault="0015223A" w:rsidP="0015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20CE9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62FEB" w14:textId="76B2A504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419378B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49BFF" w14:textId="418A0158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15" w:right="-106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29170EE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65EDC" w14:textId="2227CDA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91F644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1481A" w14:textId="39D2CE48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sz w:val="28"/>
                <w:szCs w:val="28"/>
              </w:rPr>
              <w:t>247</w:t>
            </w:r>
          </w:p>
        </w:tc>
        <w:tc>
          <w:tcPr>
            <w:tcW w:w="270" w:type="dxa"/>
            <w:vAlign w:val="bottom"/>
          </w:tcPr>
          <w:p w14:paraId="3957C62B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775A265A" w14:textId="2E7DB031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6,425</w:t>
            </w:r>
          </w:p>
        </w:tc>
      </w:tr>
      <w:tr w:rsidR="0051559A" w:rsidRPr="0086605F" w14:paraId="7F526263" w14:textId="77777777" w:rsidTr="00D368FB">
        <w:trPr>
          <w:trHeight w:hRule="exact" w:val="14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E4E7A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158712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B94FB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BF3A0D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2C888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73F202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80015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C7F8CE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A09BC6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84E9D3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B2DFA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EFA012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C9A9E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24958F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A7A06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78014F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71853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CD262F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EA0A1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A52C3B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7F9EDB46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F18C6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51761FA6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8F43A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AE3580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766F0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44CD31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vAlign w:val="bottom"/>
          </w:tcPr>
          <w:p w14:paraId="6D80BFFE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</w:tr>
      <w:tr w:rsidR="0051559A" w:rsidRPr="0086605F" w14:paraId="3395CF04" w14:textId="77777777" w:rsidTr="004127D3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57B02E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6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EB06C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305A9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D09D8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FA16C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0931C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88212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2D1C4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63555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8AB5C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2CC13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BE512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FBA28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56978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C11BC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13DC7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BC506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246D5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41013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999AB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D191D33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bottom"/>
          </w:tcPr>
          <w:p w14:paraId="1781EC8B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6E5C611E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06A6D2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3AA7EC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848D636" w14:textId="2B398222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sz w:val="28"/>
                <w:szCs w:val="28"/>
              </w:rPr>
              <w:t>(1,120)</w:t>
            </w:r>
          </w:p>
        </w:tc>
        <w:tc>
          <w:tcPr>
            <w:tcW w:w="270" w:type="dxa"/>
            <w:vAlign w:val="bottom"/>
          </w:tcPr>
          <w:p w14:paraId="2D4EA86A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D9FB955" w14:textId="07A91892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(845)</w:t>
            </w:r>
          </w:p>
        </w:tc>
      </w:tr>
      <w:tr w:rsidR="0051559A" w:rsidRPr="0086605F" w14:paraId="33A37CB6" w14:textId="77777777" w:rsidTr="004127D3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CF9F0D" w14:textId="7EEE4C4A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 w:hanging="18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ส่วนแบ่งขาดทุน</w:t>
            </w:r>
            <w:r w:rsidR="00992F65" w:rsidRPr="0086605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ของ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br/>
            </w:r>
            <w:r w:rsidRPr="0086605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การร่วมค้า</w:t>
            </w:r>
            <w:r w:rsidR="00D00BBA" w:rsidRPr="0086605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และบริษัทร่วม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56CDF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E74DE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6118F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C7B88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BEF6A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C9BA3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B85CC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8A4D2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C7F197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C1DDF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2E30E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D716B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4EDD5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50E05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7C994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D24F4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FF9DF3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B501E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D4467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6D5CB0E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bottom"/>
          </w:tcPr>
          <w:p w14:paraId="42DBB54C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01C6FCF4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E2D609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39F65C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0ACDECC" w14:textId="4C34FDCB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sz w:val="28"/>
                <w:szCs w:val="28"/>
              </w:rPr>
              <w:t>(20)</w:t>
            </w:r>
          </w:p>
        </w:tc>
        <w:tc>
          <w:tcPr>
            <w:tcW w:w="270" w:type="dxa"/>
            <w:vAlign w:val="bottom"/>
          </w:tcPr>
          <w:p w14:paraId="72EBF480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10FBBC6" w14:textId="5BBF6EA4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(9)</w:t>
            </w:r>
          </w:p>
        </w:tc>
      </w:tr>
      <w:tr w:rsidR="0051559A" w:rsidRPr="0086605F" w14:paraId="4A21CC32" w14:textId="77777777" w:rsidTr="004127D3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339DD4" w14:textId="6F64EF91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7"/>
                <w:tab w:val="left" w:pos="23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   </w:t>
            </w:r>
            <w:r w:rsidR="004127D3" w:rsidRPr="0086605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(ค่าใช้จ่าย) รายได้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A8B87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7BF1D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BAC27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482E4F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553E3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FCE01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EF274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809D0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D107C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E2710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4D5C43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9732D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42A24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161AB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CDEF9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2C80F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19382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4B494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036C8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56926627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bottom"/>
          </w:tcPr>
          <w:p w14:paraId="4965DBA8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63A88EAD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766A19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D12675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D4D7E" w14:textId="798FB092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sz w:val="28"/>
                <w:szCs w:val="28"/>
              </w:rPr>
              <w:t>77</w:t>
            </w:r>
          </w:p>
        </w:tc>
        <w:tc>
          <w:tcPr>
            <w:tcW w:w="270" w:type="dxa"/>
            <w:vAlign w:val="bottom"/>
          </w:tcPr>
          <w:p w14:paraId="68529F55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44B76170" w14:textId="767AC520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(845)</w:t>
            </w:r>
          </w:p>
        </w:tc>
      </w:tr>
      <w:tr w:rsidR="0051559A" w:rsidRPr="0086605F" w14:paraId="6BF0F80B" w14:textId="77777777" w:rsidTr="004A3C7C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A37116" w14:textId="208B1E7A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</w:t>
            </w:r>
            <w:r w:rsidR="004127D3"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4127D3" w:rsidRPr="0086605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60114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43CEB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20FB5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19B33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BC487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F3016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46295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6B683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484E5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B4611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BE434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E5344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8D3045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1955F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C09DF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2377DF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A60E7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47547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40C44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24786FD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bottom"/>
          </w:tcPr>
          <w:p w14:paraId="2D125C2C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3466C9AB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537C1C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CD39F4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5222C" w14:textId="4A12BCC5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sz w:val="28"/>
                <w:szCs w:val="28"/>
              </w:rPr>
              <w:t>(816)</w:t>
            </w:r>
          </w:p>
        </w:tc>
        <w:tc>
          <w:tcPr>
            <w:tcW w:w="270" w:type="dxa"/>
          </w:tcPr>
          <w:p w14:paraId="406CFEB3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3F7AA" w14:textId="37BDD83B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4,726</w:t>
            </w:r>
          </w:p>
        </w:tc>
      </w:tr>
    </w:tbl>
    <w:p w14:paraId="16689C2F" w14:textId="04D6AFEB" w:rsidR="008456CE" w:rsidRPr="0086605F" w:rsidRDefault="008456CE" w:rsidP="008456CE">
      <w:pPr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</w:rPr>
        <w:br w:type="page"/>
      </w:r>
      <w:r w:rsidRPr="0086605F">
        <w:rPr>
          <w:rFonts w:ascii="Angsana New" w:hAnsi="Angsana New" w:cs="Angsana New"/>
          <w:sz w:val="30"/>
          <w:szCs w:val="30"/>
          <w:cs/>
          <w:lang w:val="en-GB"/>
        </w:rPr>
        <w:t>สินทรัพย์</w:t>
      </w:r>
      <w:r w:rsidR="00CE37BF" w:rsidRPr="0086605F">
        <w:rPr>
          <w:rFonts w:ascii="Angsana New" w:hAnsi="Angsana New" w:cs="Angsana New"/>
          <w:sz w:val="30"/>
          <w:szCs w:val="30"/>
          <w:cs/>
          <w:lang w:val="en-GB"/>
        </w:rPr>
        <w:t>และหนี้สิน</w:t>
      </w:r>
      <w:r w:rsidRPr="0086605F">
        <w:rPr>
          <w:rFonts w:ascii="Angsana New" w:hAnsi="Angsana New" w:cs="Angsana New"/>
          <w:sz w:val="30"/>
          <w:szCs w:val="30"/>
          <w:cs/>
          <w:lang w:val="en-GB"/>
        </w:rPr>
        <w:t>จำแนกตามส่วนงานในงบการเงินรวม ณ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18B0" w:rsidRPr="0086605F">
        <w:rPr>
          <w:rFonts w:ascii="Angsana New" w:hAnsi="Angsana New" w:cs="Angsana New"/>
          <w:sz w:val="30"/>
          <w:szCs w:val="30"/>
        </w:rPr>
        <w:t>31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418B0" w:rsidRPr="0086605F">
        <w:rPr>
          <w:rFonts w:ascii="Angsana New" w:hAnsi="Angsana New" w:cs="Angsana New"/>
          <w:sz w:val="30"/>
          <w:szCs w:val="30"/>
        </w:rPr>
        <w:t>256</w:t>
      </w:r>
      <w:r w:rsidR="0051559A" w:rsidRPr="0086605F">
        <w:rPr>
          <w:rFonts w:ascii="Angsana New" w:hAnsi="Angsana New" w:cs="Angsana New"/>
          <w:sz w:val="30"/>
          <w:szCs w:val="30"/>
        </w:rPr>
        <w:t>6</w:t>
      </w:r>
      <w:r w:rsidR="00E91A05" w:rsidRPr="0086605F">
        <w:rPr>
          <w:rFonts w:ascii="Angsana New" w:hAnsi="Angsana New" w:cs="Angsana New"/>
          <w:sz w:val="30"/>
          <w:szCs w:val="30"/>
        </w:rPr>
        <w:t xml:space="preserve"> </w:t>
      </w:r>
      <w:r w:rsidR="00E91A05" w:rsidRPr="0086605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418B0" w:rsidRPr="0086605F">
        <w:rPr>
          <w:rFonts w:ascii="Angsana New" w:hAnsi="Angsana New" w:cs="Angsana New"/>
          <w:sz w:val="30"/>
          <w:szCs w:val="30"/>
        </w:rPr>
        <w:t>256</w:t>
      </w:r>
      <w:r w:rsidR="0051559A" w:rsidRPr="0086605F">
        <w:rPr>
          <w:rFonts w:ascii="Angsana New" w:hAnsi="Angsana New" w:cs="Angsana New"/>
          <w:sz w:val="30"/>
          <w:szCs w:val="30"/>
        </w:rPr>
        <w:t>5</w:t>
      </w:r>
      <w:r w:rsidR="001447F7"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B278C4F" w14:textId="77777777" w:rsidR="0051559A" w:rsidRPr="0086605F" w:rsidRDefault="0051559A" w:rsidP="008456CE">
      <w:pPr>
        <w:rPr>
          <w:rFonts w:ascii="Angsana New" w:hAnsi="Angsana New" w:cs="Angsana New"/>
          <w:sz w:val="30"/>
          <w:szCs w:val="30"/>
        </w:rPr>
      </w:pPr>
    </w:p>
    <w:tbl>
      <w:tblPr>
        <w:tblW w:w="27991" w:type="dxa"/>
        <w:tblLayout w:type="fixed"/>
        <w:tblLook w:val="00A0" w:firstRow="1" w:lastRow="0" w:firstColumn="1" w:lastColumn="0" w:noHBand="0" w:noVBand="0"/>
      </w:tblPr>
      <w:tblGrid>
        <w:gridCol w:w="2519"/>
        <w:gridCol w:w="700"/>
        <w:gridCol w:w="236"/>
        <w:gridCol w:w="666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8"/>
        <w:gridCol w:w="661"/>
        <w:gridCol w:w="236"/>
        <w:gridCol w:w="709"/>
        <w:gridCol w:w="236"/>
        <w:gridCol w:w="664"/>
        <w:gridCol w:w="236"/>
        <w:gridCol w:w="802"/>
        <w:gridCol w:w="274"/>
        <w:gridCol w:w="806"/>
        <w:gridCol w:w="236"/>
        <w:gridCol w:w="664"/>
        <w:gridCol w:w="270"/>
        <w:gridCol w:w="720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6"/>
      </w:tblGrid>
      <w:tr w:rsidR="00D4648E" w:rsidRPr="0086605F" w14:paraId="442C3081" w14:textId="77777777" w:rsidTr="0051559A">
        <w:trPr>
          <w:gridAfter w:val="19"/>
          <w:wAfter w:w="12618" w:type="dxa"/>
          <w:trHeight w:val="216"/>
        </w:trPr>
        <w:tc>
          <w:tcPr>
            <w:tcW w:w="25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C9F86E" w14:textId="77777777" w:rsidR="00D4648E" w:rsidRPr="0086605F" w:rsidRDefault="00D4648E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54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212283EF" w14:textId="42594BB3" w:rsidR="00D4648E" w:rsidRPr="0086605F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4648E" w:rsidRPr="0086605F" w14:paraId="53039A14" w14:textId="77777777" w:rsidTr="0051559A">
        <w:trPr>
          <w:gridAfter w:val="19"/>
          <w:wAfter w:w="12618" w:type="dxa"/>
          <w:trHeight w:val="425"/>
        </w:trPr>
        <w:tc>
          <w:tcPr>
            <w:tcW w:w="25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FBC59C" w14:textId="77777777" w:rsidR="00D4648E" w:rsidRPr="0086605F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8E01F" w14:textId="70832C28" w:rsidR="00D4648E" w:rsidRPr="0086605F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AAED8" w14:textId="77777777" w:rsidR="00D4648E" w:rsidRPr="0086605F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28D66" w14:textId="7341F8B5" w:rsidR="00D4648E" w:rsidRPr="0086605F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788DA" w14:textId="77777777" w:rsidR="00D4648E" w:rsidRPr="0086605F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9E458" w14:textId="44EF3376" w:rsidR="00D4648E" w:rsidRPr="0086605F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86605F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9D2F1" w14:textId="77777777" w:rsidR="00D4648E" w:rsidRPr="0086605F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E529F" w14:textId="369B628C" w:rsidR="00D4648E" w:rsidRPr="0086605F" w:rsidRDefault="00113645" w:rsidP="00B3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86605F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</w:r>
            <w:r w:rsidRPr="0086605F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จำหน่ายสินค้า</w:t>
            </w:r>
            <w:r w:rsidR="00422858" w:rsidRPr="0086605F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ปลีก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48D55" w14:textId="77777777" w:rsidR="00D4648E" w:rsidRPr="0086605F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EBB1C" w14:textId="7EADF1C3" w:rsidR="00D4648E" w:rsidRPr="0086605F" w:rsidRDefault="00D4648E" w:rsidP="00EA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</w:t>
            </w:r>
            <w:r w:rsidR="00EA3273" w:rsidRPr="0086605F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งาน</w:t>
            </w:r>
            <w:r w:rsidRPr="0086605F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36" w:type="dxa"/>
            <w:vAlign w:val="bottom"/>
          </w:tcPr>
          <w:p w14:paraId="0F5D1B15" w14:textId="77777777" w:rsidR="00D4648E" w:rsidRPr="0086605F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01E4BC6A" w14:textId="6CBB9BBB" w:rsidR="00D4648E" w:rsidRPr="0086605F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การตัดรายการ</w:t>
            </w:r>
            <w:r w:rsidR="00507184" w:rsidRPr="0086605F"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  <w:t xml:space="preserve">     </w:t>
            </w:r>
            <w:r w:rsidRPr="0086605F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3F1CE26F" w14:textId="77777777" w:rsidR="00D4648E" w:rsidRPr="0086605F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54" w:type="dxa"/>
            <w:gridSpan w:val="3"/>
          </w:tcPr>
          <w:p w14:paraId="2819D7CE" w14:textId="77777777" w:rsidR="00D4648E" w:rsidRPr="0086605F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  <w:p w14:paraId="52279172" w14:textId="0278C8D0" w:rsidR="00D4648E" w:rsidRPr="0086605F" w:rsidRDefault="00D4648E" w:rsidP="00D4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1559A" w:rsidRPr="0086605F" w14:paraId="1F175DDA" w14:textId="77777777" w:rsidTr="0051559A">
        <w:trPr>
          <w:gridAfter w:val="19"/>
          <w:wAfter w:w="12618" w:type="dxa"/>
          <w:trHeight w:val="218"/>
        </w:trPr>
        <w:tc>
          <w:tcPr>
            <w:tcW w:w="25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4DA60B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7E464" w14:textId="4C513141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957C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0A8FD" w14:textId="666FDE65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FBDD1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1AE7A" w14:textId="6DE3EB88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F56F8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07A3" w14:textId="4B1A3E0F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9E41D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F598" w14:textId="7141DC1F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7F85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AC6BD" w14:textId="3E32FF0C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2E0F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EB06B" w14:textId="20F5CAF6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D0D6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28506" w14:textId="6680A50F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60481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7B416" w14:textId="09FF2BCC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48723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106B4" w14:textId="37819C8B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5BAB220C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4F460D76" w14:textId="3CE01DFE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4" w:type="dxa"/>
            <w:vAlign w:val="bottom"/>
          </w:tcPr>
          <w:p w14:paraId="4D7F3F4F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25AC9291" w14:textId="6DE8A582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687F887C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7FA3E5A5" w14:textId="3BB09F22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4DADDAA9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1AA58A4" w14:textId="7EC5C845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63034F" w:rsidRPr="0086605F" w14:paraId="6DC5269F" w14:textId="77777777" w:rsidTr="0051559A">
        <w:trPr>
          <w:trHeight w:val="173"/>
        </w:trPr>
        <w:tc>
          <w:tcPr>
            <w:tcW w:w="25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78389A" w14:textId="77777777" w:rsidR="0063034F" w:rsidRPr="0086605F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54" w:type="dxa"/>
            <w:gridSpan w:val="27"/>
            <w:tcBorders>
              <w:top w:val="nil"/>
              <w:left w:val="nil"/>
            </w:tcBorders>
            <w:vAlign w:val="bottom"/>
          </w:tcPr>
          <w:p w14:paraId="1CEA1019" w14:textId="18D7F78E" w:rsidR="0063034F" w:rsidRPr="0086605F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  <w:tc>
          <w:tcPr>
            <w:tcW w:w="664" w:type="dxa"/>
          </w:tcPr>
          <w:p w14:paraId="5A784AF3" w14:textId="77777777" w:rsidR="0063034F" w:rsidRPr="0086605F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53E02B23" w14:textId="77777777" w:rsidR="0063034F" w:rsidRPr="0086605F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59E3B5E7" w14:textId="77777777" w:rsidR="0063034F" w:rsidRPr="0086605F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FC6571B" w14:textId="77777777" w:rsidR="0063034F" w:rsidRPr="0086605F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470867C5" w14:textId="77777777" w:rsidR="0063034F" w:rsidRPr="0086605F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2881DCEA" w14:textId="77777777" w:rsidR="0063034F" w:rsidRPr="0086605F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1904C983" w14:textId="77777777" w:rsidR="0063034F" w:rsidRPr="0086605F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67B36B86" w14:textId="77777777" w:rsidR="0063034F" w:rsidRPr="0086605F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6930D1B6" w14:textId="77777777" w:rsidR="0063034F" w:rsidRPr="0086605F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10EA31C0" w14:textId="77777777" w:rsidR="0063034F" w:rsidRPr="0086605F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383452E" w14:textId="77777777" w:rsidR="0063034F" w:rsidRPr="0086605F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5E01B28D" w14:textId="77777777" w:rsidR="0063034F" w:rsidRPr="0086605F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22BB7F3" w14:textId="77777777" w:rsidR="0063034F" w:rsidRPr="0086605F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623C87E4" w14:textId="77777777" w:rsidR="0063034F" w:rsidRPr="0086605F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473632E3" w14:textId="77777777" w:rsidR="0063034F" w:rsidRPr="0086605F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54AFF04" w14:textId="77777777" w:rsidR="0063034F" w:rsidRPr="0086605F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2925FA0C" w14:textId="77777777" w:rsidR="0063034F" w:rsidRPr="0086605F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30F65DAD" w14:textId="77777777" w:rsidR="0063034F" w:rsidRPr="0086605F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</w:tcPr>
          <w:p w14:paraId="76747BFA" w14:textId="77777777" w:rsidR="0063034F" w:rsidRPr="0086605F" w:rsidRDefault="0063034F" w:rsidP="00D85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51559A" w:rsidRPr="0086605F" w14:paraId="7679A081" w14:textId="77777777" w:rsidTr="0051559A">
        <w:trPr>
          <w:gridAfter w:val="19"/>
          <w:wAfter w:w="12618" w:type="dxa"/>
          <w:trHeight w:val="420"/>
        </w:trPr>
        <w:tc>
          <w:tcPr>
            <w:tcW w:w="251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4B36BA" w14:textId="65758FAE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hanging="176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เงินลงทุนในบริษัทร่วม          และการร่วมค้า</w:t>
            </w:r>
          </w:p>
        </w:tc>
        <w:tc>
          <w:tcPr>
            <w:tcW w:w="700" w:type="dxa"/>
            <w:tcBorders>
              <w:left w:val="nil"/>
              <w:right w:val="nil"/>
            </w:tcBorders>
            <w:vAlign w:val="bottom"/>
          </w:tcPr>
          <w:p w14:paraId="6A7F3FBB" w14:textId="5781B3EB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182339" w:rsidRPr="0086605F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BCD1AF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1CC4FDDE" w14:textId="2B56D0C4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4BF894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98C11D2" w14:textId="1BD1B339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D9466C7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137B0B1" w14:textId="67563761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824C52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1B6AD58" w14:textId="055762CA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24F4B7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CCCF1F5" w14:textId="2380C341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6B5045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8F3421A" w14:textId="2BC15B5E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73BD3E3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3D3C696E" w14:textId="1C0FCA59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A5831E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5A3EDCA" w14:textId="2A47786D" w:rsidR="0051559A" w:rsidRPr="0086605F" w:rsidRDefault="002A4170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A2D1B" w:rsidRPr="0086605F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182339" w:rsidRPr="0086605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E63AB3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766901C" w14:textId="34D1A2E3" w:rsidR="0051559A" w:rsidRPr="0086605F" w:rsidRDefault="00894655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316</w:t>
            </w:r>
          </w:p>
        </w:tc>
        <w:tc>
          <w:tcPr>
            <w:tcW w:w="236" w:type="dxa"/>
            <w:vAlign w:val="bottom"/>
          </w:tcPr>
          <w:p w14:paraId="34B36D05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626A338E" w14:textId="710DD365" w:rsidR="0051559A" w:rsidRPr="0086605F" w:rsidRDefault="002A4170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1F48A727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41415178" w14:textId="1C259E32" w:rsidR="0051559A" w:rsidRPr="0086605F" w:rsidRDefault="00894655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1DF3B52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BF35A48" w14:textId="73A2EC4C" w:rsidR="0051559A" w:rsidRPr="0086605F" w:rsidRDefault="008A2D1B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sz w:val="28"/>
                <w:szCs w:val="28"/>
              </w:rPr>
              <w:t>422</w:t>
            </w:r>
          </w:p>
        </w:tc>
        <w:tc>
          <w:tcPr>
            <w:tcW w:w="270" w:type="dxa"/>
            <w:vAlign w:val="bottom"/>
          </w:tcPr>
          <w:p w14:paraId="71DB5D6A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79B9396" w14:textId="352A5A9B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316</w:t>
            </w:r>
          </w:p>
        </w:tc>
      </w:tr>
      <w:tr w:rsidR="0051559A" w:rsidRPr="0086605F" w14:paraId="0C015B82" w14:textId="77777777" w:rsidTr="0051559A">
        <w:trPr>
          <w:gridAfter w:val="19"/>
          <w:wAfter w:w="12618" w:type="dxa"/>
          <w:trHeight w:val="420"/>
        </w:trPr>
        <w:tc>
          <w:tcPr>
            <w:tcW w:w="251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6204A9" w14:textId="48C67762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hanging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700" w:type="dxa"/>
            <w:tcBorders>
              <w:left w:val="nil"/>
              <w:right w:val="nil"/>
            </w:tcBorders>
            <w:vAlign w:val="bottom"/>
          </w:tcPr>
          <w:p w14:paraId="2859751A" w14:textId="79506F69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36,419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EE38A5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6FFFDAE2" w14:textId="0B7229BC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35,619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57CF67E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6090EAC" w14:textId="054EF3EC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17,904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84C098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3DD2E1B" w14:textId="59AA3849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18,658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3EA611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09758F27" w14:textId="37E7F18D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13,425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018EC0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CCE55D0" w14:textId="37B0C220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13,508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BEBBFE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A3ED849" w14:textId="506E9649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A4170" w:rsidRPr="0086605F">
              <w:rPr>
                <w:rFonts w:ascii="Angsana New" w:hAnsi="Angsana New" w:cs="Angsana New"/>
                <w:sz w:val="28"/>
                <w:szCs w:val="28"/>
              </w:rPr>
              <w:t>,271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7FC60A1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6813E0D8" w14:textId="37FD302E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2,321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A5AEEF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834F951" w14:textId="38740539" w:rsidR="0051559A" w:rsidRPr="0086605F" w:rsidRDefault="002A4170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5,1</w:t>
            </w:r>
            <w:r w:rsidR="008A2D1B" w:rsidRPr="0086605F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4D60E1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A8A8A61" w14:textId="0675EF8C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2,878</w:t>
            </w:r>
          </w:p>
        </w:tc>
        <w:tc>
          <w:tcPr>
            <w:tcW w:w="236" w:type="dxa"/>
            <w:vAlign w:val="bottom"/>
          </w:tcPr>
          <w:p w14:paraId="1FEB81A2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28D8E7E3" w14:textId="6C9EDB46" w:rsidR="0051559A" w:rsidRPr="0086605F" w:rsidRDefault="002A4170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(29,</w:t>
            </w:r>
            <w:r w:rsidR="00182339" w:rsidRPr="0086605F">
              <w:rPr>
                <w:rFonts w:ascii="Angsana New" w:hAnsi="Angsana New" w:cs="Angsana New"/>
                <w:sz w:val="28"/>
                <w:szCs w:val="28"/>
              </w:rPr>
              <w:t>449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2444C69C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7D840BA9" w14:textId="4D3CBB9B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(27,630)</w:t>
            </w:r>
          </w:p>
        </w:tc>
        <w:tc>
          <w:tcPr>
            <w:tcW w:w="236" w:type="dxa"/>
            <w:vAlign w:val="bottom"/>
          </w:tcPr>
          <w:p w14:paraId="4DC04D0D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558D2E6" w14:textId="55FADCD9" w:rsidR="0051559A" w:rsidRPr="0086605F" w:rsidRDefault="002A4170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sz w:val="28"/>
                <w:szCs w:val="28"/>
              </w:rPr>
              <w:t>46,7</w:t>
            </w:r>
            <w:r w:rsidR="008A2D1B" w:rsidRPr="0086605F">
              <w:rPr>
                <w:rFonts w:ascii="Angsana New" w:hAnsi="Angsana New" w:cs="Angsana New"/>
                <w:b/>
                <w:sz w:val="28"/>
                <w:szCs w:val="28"/>
              </w:rPr>
              <w:t>2</w:t>
            </w:r>
            <w:r w:rsidR="00182339" w:rsidRPr="0086605F">
              <w:rPr>
                <w:rFonts w:ascii="Angsana New" w:hAnsi="Angsana New" w:cs="Angsana New"/>
                <w:b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1B9F9FF8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5C89B79" w14:textId="788E0BDB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45,354</w:t>
            </w:r>
          </w:p>
        </w:tc>
      </w:tr>
      <w:tr w:rsidR="0051559A" w:rsidRPr="0086605F" w14:paraId="619AE047" w14:textId="77777777" w:rsidTr="0051559A">
        <w:trPr>
          <w:gridAfter w:val="19"/>
          <w:wAfter w:w="12618" w:type="dxa"/>
          <w:trHeight w:val="60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9B20AB" w14:textId="00DED1B5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hanging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หนี้สินส่วนงาน</w:t>
            </w:r>
          </w:p>
        </w:tc>
        <w:tc>
          <w:tcPr>
            <w:tcW w:w="700" w:type="dxa"/>
            <w:tcBorders>
              <w:left w:val="nil"/>
              <w:right w:val="nil"/>
            </w:tcBorders>
            <w:vAlign w:val="bottom"/>
          </w:tcPr>
          <w:p w14:paraId="2A40EECE" w14:textId="69988921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24,477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160E89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21384C01" w14:textId="65161C55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23,680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C8789D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0C7E5FE" w14:textId="1AD8AC51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13,359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CF1BA2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4764184D" w14:textId="57C6D1EA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11,830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0524F3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E677C74" w14:textId="6D67374C" w:rsidR="0051559A" w:rsidRPr="0086605F" w:rsidRDefault="0015223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10,826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1E69DA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0CF7F7A" w14:textId="07161DC0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10,523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5A3667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6E5C10B" w14:textId="682421FE" w:rsidR="0051559A" w:rsidRPr="0086605F" w:rsidRDefault="002A4170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3,276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72BA29B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5009E575" w14:textId="133DD791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2,479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B4887B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6E49B64" w14:textId="6417686C" w:rsidR="0051559A" w:rsidRPr="0086605F" w:rsidRDefault="002A4170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2,825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B2A3AD2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E1F6EEB" w14:textId="6C4F453D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1,030</w:t>
            </w:r>
          </w:p>
        </w:tc>
        <w:tc>
          <w:tcPr>
            <w:tcW w:w="236" w:type="dxa"/>
            <w:vAlign w:val="bottom"/>
          </w:tcPr>
          <w:p w14:paraId="76EF0509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4AA1180A" w14:textId="47928F10" w:rsidR="0051559A" w:rsidRPr="0086605F" w:rsidRDefault="002A4170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(21,3</w:t>
            </w:r>
            <w:r w:rsidR="00182339" w:rsidRPr="0086605F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21241585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005A59A6" w14:textId="4FC1730C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(19,459)</w:t>
            </w:r>
          </w:p>
        </w:tc>
        <w:tc>
          <w:tcPr>
            <w:tcW w:w="236" w:type="dxa"/>
            <w:vAlign w:val="bottom"/>
          </w:tcPr>
          <w:p w14:paraId="252DEFFA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E5C05E9" w14:textId="4C49E456" w:rsidR="0051559A" w:rsidRPr="0086605F" w:rsidRDefault="002A4170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sz w:val="28"/>
                <w:szCs w:val="28"/>
              </w:rPr>
              <w:t>33,45</w:t>
            </w:r>
            <w:r w:rsidR="00182339" w:rsidRPr="0086605F">
              <w:rPr>
                <w:rFonts w:ascii="Angsana New" w:hAnsi="Angsana New" w:cs="Angsana New"/>
                <w:b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5B5BBDCB" w14:textId="77777777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98D0237" w14:textId="01EAE10F" w:rsidR="0051559A" w:rsidRPr="0086605F" w:rsidRDefault="0051559A" w:rsidP="005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30,083</w:t>
            </w:r>
          </w:p>
        </w:tc>
      </w:tr>
    </w:tbl>
    <w:p w14:paraId="0D9AFE01" w14:textId="77777777" w:rsidR="00F937EC" w:rsidRPr="0086605F" w:rsidRDefault="00F93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0E0F29A8" w14:textId="77777777" w:rsidR="0018139F" w:rsidRPr="0086605F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CA7775B" w14:textId="21A5829C" w:rsidR="0018139F" w:rsidRPr="0086605F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F9ADD5C" w14:textId="77777777" w:rsidR="0018139F" w:rsidRPr="0086605F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232B03A4" w14:textId="77777777" w:rsidR="0018139F" w:rsidRPr="0086605F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1195A10" w14:textId="77777777" w:rsidR="0018139F" w:rsidRPr="0086605F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sectPr w:rsidR="0018139F" w:rsidRPr="0086605F" w:rsidSect="00CA1428">
          <w:footerReference w:type="default" r:id="rId25"/>
          <w:pgSz w:w="16834" w:h="11909" w:orient="landscape" w:code="9"/>
          <w:pgMar w:top="1440" w:right="691" w:bottom="1152" w:left="1152" w:header="720" w:footer="720" w:gutter="0"/>
          <w:cols w:space="720"/>
          <w:docGrid w:linePitch="360"/>
        </w:sectPr>
      </w:pPr>
    </w:p>
    <w:p w14:paraId="07853AF5" w14:textId="6D916C42" w:rsidR="00730E58" w:rsidRPr="0086605F" w:rsidRDefault="00B72EF3" w:rsidP="00730E58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left" w:pos="720"/>
        </w:tabs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86605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45279F" w:rsidRPr="0086605F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ส่วนงานภูมิศาสตร์</w:t>
      </w:r>
    </w:p>
    <w:p w14:paraId="237824D1" w14:textId="77777777" w:rsidR="00730E58" w:rsidRPr="0086605F" w:rsidRDefault="00730E58" w:rsidP="00730E58">
      <w:pPr>
        <w:tabs>
          <w:tab w:val="clear" w:pos="227"/>
          <w:tab w:val="clear" w:pos="454"/>
          <w:tab w:val="clear" w:pos="680"/>
          <w:tab w:val="left" w:pos="720"/>
        </w:tabs>
        <w:ind w:right="-45"/>
        <w:jc w:val="thaiDistribute"/>
        <w:rPr>
          <w:rFonts w:ascii="Angsana New" w:hAnsi="Angsana New" w:cstheme="minorBidi"/>
          <w:i/>
          <w:iCs/>
          <w:sz w:val="30"/>
          <w:szCs w:val="30"/>
        </w:rPr>
      </w:pPr>
    </w:p>
    <w:p w14:paraId="1D338F84" w14:textId="198A701E" w:rsidR="00730E58" w:rsidRPr="0086605F" w:rsidRDefault="00730E58" w:rsidP="00730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86605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 สินทรัพย์</w:t>
      </w:r>
      <w:r w:rsidR="00894655" w:rsidRPr="0086605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894655" w:rsidRPr="0086605F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(ไม่รวมเครื่องมือทางการเงิน และสินทรัพย์ภาษีเงินได้รอตัดบัญชี) </w:t>
      </w:r>
      <w:r w:rsidRPr="0086605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ตามส่วนงานแยกตามสถานที่ตั้งทางภูมิศาสตร์ของสินทรัพย์</w:t>
      </w:r>
    </w:p>
    <w:p w14:paraId="78C08119" w14:textId="3A931DDB" w:rsidR="00E7307D" w:rsidRPr="0086605F" w:rsidRDefault="00E7307D" w:rsidP="00E73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imesNewRomanPSMT" w:hAnsi="TimesNewRomanPSMT" w:cstheme="minorBidi"/>
          <w:sz w:val="22"/>
          <w:szCs w:val="22"/>
        </w:rPr>
      </w:pPr>
    </w:p>
    <w:p w14:paraId="0C2589DB" w14:textId="77777777" w:rsidR="00E7307D" w:rsidRPr="0086605F" w:rsidRDefault="00E7307D" w:rsidP="00E73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Theme="majorBidi" w:eastAsia="AngsanaNew" w:hAnsiTheme="majorBidi" w:cstheme="majorBidi"/>
          <w:sz w:val="30"/>
          <w:szCs w:val="30"/>
        </w:rPr>
      </w:pPr>
      <w:r w:rsidRPr="0086605F">
        <w:rPr>
          <w:rFonts w:asciiTheme="majorBidi" w:eastAsia="AngsanaNew" w:hAnsiTheme="majorBidi" w:cstheme="majorBidi"/>
          <w:sz w:val="30"/>
          <w:szCs w:val="30"/>
          <w:cs/>
        </w:rPr>
        <w:t>กลุ่มบริษัทเสนอข้อมูลเกี่ยวกับเขตภูมิศาสตร์ที่สำคัญดังนี้</w:t>
      </w:r>
    </w:p>
    <w:p w14:paraId="17264E15" w14:textId="47BF651C" w:rsidR="00E7307D" w:rsidRPr="0086605F" w:rsidRDefault="00E7307D" w:rsidP="00E73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86605F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ส่วนงานที่</w:t>
      </w:r>
      <w:r w:rsidRPr="0086605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="00444BC3" w:rsidRPr="0086605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784227" w:rsidRPr="0086605F">
        <w:rPr>
          <w:rFonts w:ascii="Angsana New" w:hAnsi="Angsana New" w:cs="Angsana New"/>
          <w:snapToGrid w:val="0"/>
          <w:sz w:val="30"/>
          <w:szCs w:val="30"/>
          <w:lang w:eastAsia="th-TH"/>
        </w:rPr>
        <w:t>1</w:t>
      </w:r>
      <w:r w:rsidRPr="0086605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="00CA35C3" w:rsidRPr="0086605F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86605F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ประเทศไทย</w:t>
      </w:r>
    </w:p>
    <w:p w14:paraId="61BDDFC4" w14:textId="7639E99F" w:rsidR="00E7307D" w:rsidRPr="0086605F" w:rsidRDefault="00E7307D" w:rsidP="00E73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86605F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ส่วนงานที่</w:t>
      </w:r>
      <w:r w:rsidRPr="0086605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="00444BC3" w:rsidRPr="0086605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784227" w:rsidRPr="0086605F">
        <w:rPr>
          <w:rFonts w:ascii="Angsana New" w:hAnsi="Angsana New" w:cs="Angsana New"/>
          <w:snapToGrid w:val="0"/>
          <w:sz w:val="30"/>
          <w:szCs w:val="30"/>
          <w:lang w:eastAsia="th-TH"/>
        </w:rPr>
        <w:t>2</w:t>
      </w:r>
      <w:r w:rsidRPr="0086605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="00CA35C3" w:rsidRPr="0086605F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86605F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เวียดนาม</w:t>
      </w:r>
    </w:p>
    <w:p w14:paraId="30723203" w14:textId="55CFEBAE" w:rsidR="00642ADA" w:rsidRPr="0086605F" w:rsidRDefault="00642ADA" w:rsidP="00E73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  <w:r w:rsidRPr="0086605F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ส่วนงานที่  </w:t>
      </w:r>
      <w:r w:rsidR="00784227" w:rsidRPr="0086605F">
        <w:rPr>
          <w:rFonts w:ascii="Angsana New" w:hAnsi="Angsana New" w:cs="Angsana New"/>
          <w:snapToGrid w:val="0"/>
          <w:sz w:val="30"/>
          <w:szCs w:val="30"/>
          <w:lang w:eastAsia="th-TH"/>
        </w:rPr>
        <w:t>3</w:t>
      </w:r>
      <w:r w:rsidRPr="0086605F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86605F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86605F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อื่นๆ</w:t>
      </w:r>
    </w:p>
    <w:p w14:paraId="61CC8BDA" w14:textId="7F1E0442" w:rsidR="00CA35C3" w:rsidRPr="0086605F" w:rsidRDefault="00CA35C3" w:rsidP="00E73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2F4A2AE2" w14:textId="11B9117F" w:rsidR="00397455" w:rsidRPr="0086605F" w:rsidRDefault="00397455" w:rsidP="008A2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86605F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</w:t>
      </w:r>
      <w:r w:rsidRPr="0086605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Pr="0086605F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รายได้ตามส่วนงานแยกตามที่ตั้งทางภูมิศาสตร์ของลูกค้า</w:t>
      </w:r>
      <w:r w:rsidRPr="0086605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 </w:t>
      </w:r>
      <w:r w:rsidRPr="0086605F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03E0E099" w14:textId="77777777" w:rsidR="008A2D1B" w:rsidRPr="0086605F" w:rsidRDefault="008A2D1B" w:rsidP="008A2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36"/>
        <w:gridCol w:w="1114"/>
        <w:gridCol w:w="236"/>
        <w:gridCol w:w="34"/>
        <w:gridCol w:w="1173"/>
        <w:gridCol w:w="236"/>
        <w:gridCol w:w="34"/>
        <w:gridCol w:w="1257"/>
      </w:tblGrid>
      <w:tr w:rsidR="00730E58" w:rsidRPr="0086605F" w14:paraId="6AD45608" w14:textId="77777777" w:rsidTr="00000C9F">
        <w:trPr>
          <w:tblHeader/>
        </w:trPr>
        <w:tc>
          <w:tcPr>
            <w:tcW w:w="3690" w:type="dxa"/>
          </w:tcPr>
          <w:p w14:paraId="446574AF" w14:textId="77777777" w:rsidR="00730E58" w:rsidRPr="0086605F" w:rsidRDefault="00730E58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490" w:type="dxa"/>
            <w:gridSpan w:val="9"/>
          </w:tcPr>
          <w:p w14:paraId="033A3372" w14:textId="34B56036" w:rsidR="00730E58" w:rsidRPr="0086605F" w:rsidRDefault="00730E58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6605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730E58" w:rsidRPr="0086605F" w14:paraId="7665B1C0" w14:textId="77777777" w:rsidTr="00000C9F">
        <w:trPr>
          <w:tblHeader/>
        </w:trPr>
        <w:tc>
          <w:tcPr>
            <w:tcW w:w="3690" w:type="dxa"/>
            <w:vAlign w:val="bottom"/>
          </w:tcPr>
          <w:p w14:paraId="6EF564E5" w14:textId="1740482B" w:rsidR="00730E58" w:rsidRPr="0086605F" w:rsidRDefault="00730E58" w:rsidP="002F1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ข้อมูลส่วนงานภูมิศาสตร์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520" w:type="dxa"/>
            <w:gridSpan w:val="3"/>
            <w:vAlign w:val="bottom"/>
          </w:tcPr>
          <w:p w14:paraId="572C9D00" w14:textId="77777777" w:rsidR="00730E58" w:rsidRPr="0086605F" w:rsidRDefault="00730E58" w:rsidP="002F1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6605F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  <w:gridSpan w:val="2"/>
          </w:tcPr>
          <w:p w14:paraId="658FF3EC" w14:textId="77777777" w:rsidR="00730E58" w:rsidRPr="0086605F" w:rsidRDefault="00730E58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0" w:type="dxa"/>
            <w:gridSpan w:val="4"/>
          </w:tcPr>
          <w:p w14:paraId="199D6EE1" w14:textId="77777777" w:rsidR="00730E58" w:rsidRPr="0086605F" w:rsidRDefault="00730E58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6605F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  <w:p w14:paraId="5E8D864A" w14:textId="41DB6FB8" w:rsidR="00894655" w:rsidRPr="0086605F" w:rsidRDefault="00894655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6605F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(ไม่รวมเครื่องมือทางการเงิน และสินทรัพย์ภาษีเงินได้รอตั</w:t>
            </w:r>
            <w:r w:rsidR="00000C9F" w:rsidRPr="0086605F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ด</w:t>
            </w:r>
            <w:r w:rsidRPr="0086605F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บัญชี)</w:t>
            </w:r>
          </w:p>
        </w:tc>
      </w:tr>
      <w:tr w:rsidR="00730E58" w:rsidRPr="0086605F" w14:paraId="75C28DC2" w14:textId="77777777" w:rsidTr="00000C9F">
        <w:trPr>
          <w:tblHeader/>
        </w:trPr>
        <w:tc>
          <w:tcPr>
            <w:tcW w:w="3690" w:type="dxa"/>
          </w:tcPr>
          <w:p w14:paraId="36611008" w14:textId="77777777" w:rsidR="00730E58" w:rsidRPr="0086605F" w:rsidRDefault="00730E58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4B0D15B" w14:textId="77777777" w:rsidR="00730E58" w:rsidRPr="0086605F" w:rsidRDefault="00730E58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4E5C70B7" w14:textId="77777777" w:rsidR="00730E58" w:rsidRPr="0086605F" w:rsidRDefault="00730E58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4B5D0275" w14:textId="77777777" w:rsidR="00730E58" w:rsidRPr="0086605F" w:rsidRDefault="00730E58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4A342483" w14:textId="77777777" w:rsidR="00730E58" w:rsidRPr="0086605F" w:rsidRDefault="00730E58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D697F8B" w14:textId="77777777" w:rsidR="00730E58" w:rsidRPr="0086605F" w:rsidRDefault="00730E58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634EDC0C" w14:textId="77777777" w:rsidR="00730E58" w:rsidRPr="0086605F" w:rsidRDefault="00730E58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635CAF6B" w14:textId="77777777" w:rsidR="00730E58" w:rsidRPr="0086605F" w:rsidRDefault="00730E58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30E58" w:rsidRPr="0086605F" w14:paraId="3EA5291D" w14:textId="77777777" w:rsidTr="00000C9F">
        <w:trPr>
          <w:tblHeader/>
        </w:trPr>
        <w:tc>
          <w:tcPr>
            <w:tcW w:w="3690" w:type="dxa"/>
          </w:tcPr>
          <w:p w14:paraId="43C54F47" w14:textId="77777777" w:rsidR="00730E58" w:rsidRPr="0086605F" w:rsidRDefault="00730E58" w:rsidP="00054F2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9"/>
          </w:tcPr>
          <w:p w14:paraId="037F1DC1" w14:textId="77777777" w:rsidR="00730E58" w:rsidRPr="0086605F" w:rsidRDefault="00730E58" w:rsidP="00054F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6605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730E58" w:rsidRPr="0086605F" w14:paraId="21E8B604" w14:textId="77777777" w:rsidTr="00000C9F">
        <w:tc>
          <w:tcPr>
            <w:tcW w:w="3690" w:type="dxa"/>
          </w:tcPr>
          <w:p w14:paraId="6127199F" w14:textId="77777777" w:rsidR="00730E58" w:rsidRPr="0086605F" w:rsidRDefault="00730E58" w:rsidP="00054F2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170" w:type="dxa"/>
          </w:tcPr>
          <w:p w14:paraId="340ECBAB" w14:textId="404A0E5D" w:rsidR="00730E58" w:rsidRPr="0086605F" w:rsidRDefault="00AC1ACE" w:rsidP="00054F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42,825</w:t>
            </w:r>
          </w:p>
        </w:tc>
        <w:tc>
          <w:tcPr>
            <w:tcW w:w="236" w:type="dxa"/>
          </w:tcPr>
          <w:p w14:paraId="36A82FF8" w14:textId="77777777" w:rsidR="00730E58" w:rsidRPr="0086605F" w:rsidRDefault="00730E58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D45168E" w14:textId="69D64850" w:rsidR="00730E58" w:rsidRPr="0086605F" w:rsidRDefault="00AC1ACE" w:rsidP="00054F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37,950</w:t>
            </w:r>
          </w:p>
        </w:tc>
        <w:tc>
          <w:tcPr>
            <w:tcW w:w="236" w:type="dxa"/>
          </w:tcPr>
          <w:p w14:paraId="0E7F4125" w14:textId="77777777" w:rsidR="00730E58" w:rsidRPr="0086605F" w:rsidRDefault="00730E58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42F2F026" w14:textId="0440D04A" w:rsidR="00730E58" w:rsidRPr="0086605F" w:rsidRDefault="00AC1ACE" w:rsidP="00AC1A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23,522</w:t>
            </w:r>
          </w:p>
        </w:tc>
        <w:tc>
          <w:tcPr>
            <w:tcW w:w="270" w:type="dxa"/>
            <w:gridSpan w:val="2"/>
          </w:tcPr>
          <w:p w14:paraId="7CF3B51F" w14:textId="77777777" w:rsidR="00730E58" w:rsidRPr="0086605F" w:rsidRDefault="00730E58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2C7865DE" w14:textId="6C5B3244" w:rsidR="00730E58" w:rsidRPr="0086605F" w:rsidRDefault="00AC1ACE" w:rsidP="00054F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21,697</w:t>
            </w:r>
          </w:p>
        </w:tc>
      </w:tr>
      <w:tr w:rsidR="00730E58" w:rsidRPr="0086605F" w14:paraId="30460B3A" w14:textId="77777777" w:rsidTr="00000C9F">
        <w:tc>
          <w:tcPr>
            <w:tcW w:w="3690" w:type="dxa"/>
          </w:tcPr>
          <w:p w14:paraId="779B6C0D" w14:textId="39F62A68" w:rsidR="00730E58" w:rsidRPr="0086605F" w:rsidRDefault="00E7307D" w:rsidP="00054F2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170" w:type="dxa"/>
          </w:tcPr>
          <w:p w14:paraId="208D1C32" w14:textId="04BCE407" w:rsidR="00730E58" w:rsidRPr="0086605F" w:rsidRDefault="00AC1ACE" w:rsidP="00054F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3,723</w:t>
            </w:r>
          </w:p>
        </w:tc>
        <w:tc>
          <w:tcPr>
            <w:tcW w:w="236" w:type="dxa"/>
          </w:tcPr>
          <w:p w14:paraId="607F6C2D" w14:textId="77777777" w:rsidR="00730E58" w:rsidRPr="0086605F" w:rsidRDefault="00730E58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365D52A" w14:textId="07175F58" w:rsidR="00730E58" w:rsidRPr="0086605F" w:rsidRDefault="00AC1ACE" w:rsidP="00054F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2,515</w:t>
            </w:r>
          </w:p>
        </w:tc>
        <w:tc>
          <w:tcPr>
            <w:tcW w:w="236" w:type="dxa"/>
          </w:tcPr>
          <w:p w14:paraId="44AF656E" w14:textId="77777777" w:rsidR="00730E58" w:rsidRPr="0086605F" w:rsidRDefault="00730E58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17D2F725" w14:textId="34133C56" w:rsidR="00730E58" w:rsidRPr="0086605F" w:rsidRDefault="00AC1ACE" w:rsidP="00AC1A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2,856</w:t>
            </w:r>
          </w:p>
        </w:tc>
        <w:tc>
          <w:tcPr>
            <w:tcW w:w="270" w:type="dxa"/>
            <w:gridSpan w:val="2"/>
          </w:tcPr>
          <w:p w14:paraId="135FF32D" w14:textId="77777777" w:rsidR="00730E58" w:rsidRPr="0086605F" w:rsidRDefault="00730E58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6300C9AE" w14:textId="1A85BAC5" w:rsidR="00730E58" w:rsidRPr="0086605F" w:rsidRDefault="00AC1ACE" w:rsidP="00054F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4,216</w:t>
            </w:r>
          </w:p>
        </w:tc>
      </w:tr>
      <w:tr w:rsidR="00484404" w:rsidRPr="0086605F" w14:paraId="5122CA93" w14:textId="77777777" w:rsidTr="00000C9F">
        <w:tc>
          <w:tcPr>
            <w:tcW w:w="3690" w:type="dxa"/>
          </w:tcPr>
          <w:p w14:paraId="1418EBBC" w14:textId="1C892424" w:rsidR="00484404" w:rsidRPr="0086605F" w:rsidRDefault="00484404" w:rsidP="00054F2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</w:tcPr>
          <w:p w14:paraId="1B1844B2" w14:textId="252E6EBE" w:rsidR="00484404" w:rsidRPr="0086605F" w:rsidRDefault="00484404" w:rsidP="00054F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4,210</w:t>
            </w:r>
          </w:p>
        </w:tc>
        <w:tc>
          <w:tcPr>
            <w:tcW w:w="236" w:type="dxa"/>
          </w:tcPr>
          <w:p w14:paraId="0D101963" w14:textId="77777777" w:rsidR="00484404" w:rsidRPr="0086605F" w:rsidRDefault="00484404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DAAB1B3" w14:textId="4FD38776" w:rsidR="00484404" w:rsidRPr="0086605F" w:rsidRDefault="00484404" w:rsidP="00054F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5,024</w:t>
            </w:r>
          </w:p>
        </w:tc>
        <w:tc>
          <w:tcPr>
            <w:tcW w:w="236" w:type="dxa"/>
          </w:tcPr>
          <w:p w14:paraId="586FE57C" w14:textId="77777777" w:rsidR="00484404" w:rsidRPr="0086605F" w:rsidRDefault="00484404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57C3AE7F" w14:textId="01009309" w:rsidR="00484404" w:rsidRPr="0086605F" w:rsidRDefault="00484404" w:rsidP="00AC1A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90A1FEC" w14:textId="77777777" w:rsidR="00484404" w:rsidRPr="0086605F" w:rsidRDefault="00484404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647755C8" w14:textId="0E157998" w:rsidR="00484404" w:rsidRPr="0086605F" w:rsidRDefault="00484404" w:rsidP="00054F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7659F" w:rsidRPr="0086605F" w14:paraId="0CB371EC" w14:textId="77777777" w:rsidTr="00000C9F">
        <w:tc>
          <w:tcPr>
            <w:tcW w:w="3690" w:type="dxa"/>
          </w:tcPr>
          <w:p w14:paraId="0F69FDAE" w14:textId="4B6D0508" w:rsidR="0027659F" w:rsidRPr="0086605F" w:rsidRDefault="0027659F" w:rsidP="00054F2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7035AEA3" w14:textId="3A2079AD" w:rsidR="0027659F" w:rsidRPr="0086605F" w:rsidRDefault="00AF6F80" w:rsidP="00054F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5,113</w:t>
            </w:r>
          </w:p>
        </w:tc>
        <w:tc>
          <w:tcPr>
            <w:tcW w:w="236" w:type="dxa"/>
          </w:tcPr>
          <w:p w14:paraId="5679866B" w14:textId="77777777" w:rsidR="0027659F" w:rsidRPr="0086605F" w:rsidRDefault="0027659F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F26A398" w14:textId="7BAA0853" w:rsidR="0027659F" w:rsidRPr="0086605F" w:rsidRDefault="00AF6F80" w:rsidP="00AF6F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6,834</w:t>
            </w:r>
          </w:p>
        </w:tc>
        <w:tc>
          <w:tcPr>
            <w:tcW w:w="236" w:type="dxa"/>
          </w:tcPr>
          <w:p w14:paraId="585EC733" w14:textId="77777777" w:rsidR="0027659F" w:rsidRPr="0086605F" w:rsidRDefault="0027659F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470CC638" w14:textId="4AFB35B6" w:rsidR="0027659F" w:rsidRPr="0086605F" w:rsidRDefault="00AC1ACE" w:rsidP="00AC1A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01D3240" w14:textId="77777777" w:rsidR="0027659F" w:rsidRPr="0086605F" w:rsidRDefault="0027659F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0B1DAE46" w14:textId="175AE113" w:rsidR="0027659F" w:rsidRPr="0086605F" w:rsidRDefault="00AC1ACE" w:rsidP="00054F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30E58" w:rsidRPr="0086605F" w14:paraId="1F4BA412" w14:textId="77777777" w:rsidTr="00000C9F">
        <w:tc>
          <w:tcPr>
            <w:tcW w:w="3690" w:type="dxa"/>
          </w:tcPr>
          <w:p w14:paraId="5C65D89B" w14:textId="77777777" w:rsidR="00730E58" w:rsidRPr="0086605F" w:rsidRDefault="00730E58" w:rsidP="00054F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33A207" w14:textId="3F4C1771" w:rsidR="00730E58" w:rsidRPr="0086605F" w:rsidRDefault="00AC1ACE" w:rsidP="00054F2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55,871</w:t>
            </w:r>
          </w:p>
        </w:tc>
        <w:tc>
          <w:tcPr>
            <w:tcW w:w="236" w:type="dxa"/>
          </w:tcPr>
          <w:p w14:paraId="39DBB9B7" w14:textId="77777777" w:rsidR="00730E58" w:rsidRPr="0086605F" w:rsidRDefault="00730E58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D706CC9" w14:textId="3731FA16" w:rsidR="00730E58" w:rsidRPr="0086605F" w:rsidRDefault="00AC1ACE" w:rsidP="00054F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52,323</w:t>
            </w:r>
          </w:p>
        </w:tc>
        <w:tc>
          <w:tcPr>
            <w:tcW w:w="236" w:type="dxa"/>
          </w:tcPr>
          <w:p w14:paraId="1D0A238D" w14:textId="77777777" w:rsidR="00730E58" w:rsidRPr="0086605F" w:rsidRDefault="00730E58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02AB78" w14:textId="66F85A09" w:rsidR="00730E58" w:rsidRPr="0086605F" w:rsidRDefault="00AC1ACE" w:rsidP="00AC1A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26,378</w:t>
            </w:r>
          </w:p>
        </w:tc>
        <w:tc>
          <w:tcPr>
            <w:tcW w:w="270" w:type="dxa"/>
            <w:gridSpan w:val="2"/>
          </w:tcPr>
          <w:p w14:paraId="6678ECDD" w14:textId="77777777" w:rsidR="00730E58" w:rsidRPr="0086605F" w:rsidRDefault="00730E58" w:rsidP="0005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4823C50F" w14:textId="533579BB" w:rsidR="00730E58" w:rsidRPr="0086605F" w:rsidRDefault="00AC1ACE" w:rsidP="00054F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25,913</w:t>
            </w:r>
          </w:p>
        </w:tc>
      </w:tr>
    </w:tbl>
    <w:p w14:paraId="7242E68E" w14:textId="77777777" w:rsidR="00397455" w:rsidRPr="0086605F" w:rsidRDefault="00397455" w:rsidP="0045279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2D637884" w14:textId="7EF30700" w:rsidR="0045279F" w:rsidRPr="0086605F" w:rsidRDefault="00B72EF3" w:rsidP="00D4648E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86605F">
        <w:rPr>
          <w:rFonts w:ascii="Angsana New" w:hAnsi="Angsana New"/>
          <w:i/>
          <w:iCs/>
          <w:sz w:val="30"/>
          <w:szCs w:val="30"/>
        </w:rPr>
        <w:t xml:space="preserve"> </w:t>
      </w:r>
      <w:r w:rsidR="0045279F" w:rsidRPr="0086605F">
        <w:rPr>
          <w:rFonts w:ascii="Angsana New" w:hAnsi="Angsana New"/>
          <w:i/>
          <w:iCs/>
          <w:sz w:val="30"/>
          <w:szCs w:val="30"/>
          <w:cs/>
        </w:rPr>
        <w:t>ลูกค้ารายใหญ่</w:t>
      </w:r>
    </w:p>
    <w:p w14:paraId="5C132C4E" w14:textId="77777777" w:rsidR="0045279F" w:rsidRPr="0086605F" w:rsidRDefault="0045279F" w:rsidP="00452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7C5581A" w14:textId="3E7B1ACA" w:rsidR="002570E9" w:rsidRPr="0086605F" w:rsidRDefault="0045279F" w:rsidP="00397455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="00C418B0" w:rsidRPr="0086605F">
        <w:rPr>
          <w:rFonts w:ascii="Angsana New" w:hAnsi="Angsana New" w:cs="Angsana New"/>
          <w:sz w:val="30"/>
          <w:szCs w:val="30"/>
        </w:rPr>
        <w:t>256</w:t>
      </w:r>
      <w:r w:rsidR="003730DC" w:rsidRPr="0086605F">
        <w:rPr>
          <w:rFonts w:ascii="Angsana New" w:hAnsi="Angsana New" w:cs="Angsana New"/>
          <w:sz w:val="30"/>
          <w:szCs w:val="30"/>
        </w:rPr>
        <w:t>6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418B0" w:rsidRPr="0086605F">
        <w:rPr>
          <w:rFonts w:ascii="Angsana New" w:hAnsi="Angsana New" w:cs="Angsana New"/>
          <w:sz w:val="30"/>
          <w:szCs w:val="30"/>
        </w:rPr>
        <w:t>256</w:t>
      </w:r>
      <w:r w:rsidR="003730DC" w:rsidRPr="0086605F">
        <w:rPr>
          <w:rFonts w:ascii="Angsana New" w:hAnsi="Angsana New" w:cs="Angsana New"/>
          <w:sz w:val="30"/>
          <w:szCs w:val="30"/>
        </w:rPr>
        <w:t>5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กลุ่มบริษัทไม่มีรายได้จากลูกค้าภายนอกรายใดรายหนึ่งซึ่งมีมูลค่าตั้งแต่ร้อยละ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="00C418B0" w:rsidRPr="0086605F">
        <w:rPr>
          <w:rFonts w:ascii="Angsana New" w:hAnsi="Angsana New" w:cs="Angsana New"/>
          <w:sz w:val="30"/>
          <w:szCs w:val="30"/>
        </w:rPr>
        <w:t>10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ของรายได้รวมของกลุ่มบริษัท</w:t>
      </w:r>
    </w:p>
    <w:p w14:paraId="13BF8FA7" w14:textId="65150E8B" w:rsidR="00397455" w:rsidRPr="0086605F" w:rsidRDefault="00397455" w:rsidP="00397455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3DBD6D7" w14:textId="77777777" w:rsidR="008A2D1B" w:rsidRPr="0086605F" w:rsidRDefault="008A2D1B" w:rsidP="00397455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5A77C973" w14:textId="7202B973" w:rsidR="0072533A" w:rsidRPr="0086605F" w:rsidRDefault="00B72EF3" w:rsidP="00B72EF3">
      <w:pPr>
        <w:pStyle w:val="ListParagraph"/>
        <w:numPr>
          <w:ilvl w:val="1"/>
          <w:numId w:val="3"/>
        </w:numPr>
        <w:tabs>
          <w:tab w:val="clear" w:pos="454"/>
          <w:tab w:val="clear" w:pos="504"/>
          <w:tab w:val="num" w:pos="360"/>
        </w:tabs>
        <w:rPr>
          <w:rFonts w:ascii="Angsana New" w:hAnsi="Angsana New"/>
          <w:sz w:val="30"/>
          <w:szCs w:val="30"/>
        </w:rPr>
      </w:pPr>
      <w:r w:rsidRPr="0086605F">
        <w:rPr>
          <w:rFonts w:ascii="Angsana New" w:hAnsi="Angsana New"/>
          <w:b/>
          <w:bCs/>
          <w:i/>
          <w:iCs/>
          <w:sz w:val="30"/>
          <w:szCs w:val="30"/>
        </w:rPr>
        <w:t xml:space="preserve">     </w:t>
      </w:r>
      <w:r w:rsidR="0072533A" w:rsidRPr="0086605F">
        <w:rPr>
          <w:rFonts w:ascii="Angsana New" w:hAnsi="Angsana New"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18C934C2" w14:textId="77777777" w:rsidR="0072533A" w:rsidRPr="0086605F" w:rsidRDefault="0072533A" w:rsidP="00725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6E09664D" w14:textId="3BA15B6B" w:rsidR="00CA35C3" w:rsidRPr="0086605F" w:rsidRDefault="0072533A" w:rsidP="004F6F01">
      <w:pPr>
        <w:tabs>
          <w:tab w:val="clear" w:pos="454"/>
        </w:tabs>
        <w:ind w:left="475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กลุ่มบริษัทได้รับบัตรส่งเสริมการลงทุนจากสำนักงานคณะกรรมการส่งเสริมการลงทุนสำหรับกิจการต่างๆ เช่น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การผลิตอาหารสัตว์ การเลี้ยงสัตว์ การขยายพันธุ์สัตว์ การผลิตผลิตภัณฑ์</w:t>
      </w:r>
      <w:r w:rsidR="002F1ED3" w:rsidRPr="0086605F">
        <w:rPr>
          <w:rFonts w:ascii="Angsana New" w:hAnsi="Angsana New" w:cs="Angsana New" w:hint="cs"/>
          <w:sz w:val="30"/>
          <w:szCs w:val="30"/>
          <w:cs/>
        </w:rPr>
        <w:t>แปรรูปจากเนื้อไก่แช่แข็ง</w:t>
      </w:r>
      <w:r w:rsidR="00BF7608" w:rsidRPr="0086605F">
        <w:rPr>
          <w:rFonts w:ascii="Angsana New" w:hAnsi="Angsana New" w:cs="Angsana New" w:hint="cs"/>
          <w:sz w:val="30"/>
          <w:szCs w:val="30"/>
          <w:cs/>
        </w:rPr>
        <w:t xml:space="preserve"> การผลิต</w:t>
      </w:r>
      <w:r w:rsidR="000A72D0" w:rsidRPr="0086605F">
        <w:rPr>
          <w:rFonts w:ascii="Angsana New" w:hAnsi="Angsana New" w:cs="Angsana New" w:hint="cs"/>
          <w:sz w:val="30"/>
          <w:szCs w:val="30"/>
          <w:cs/>
        </w:rPr>
        <w:t>ไฟฟ้าจาก</w:t>
      </w:r>
      <w:r w:rsidR="00BF7608" w:rsidRPr="0086605F">
        <w:rPr>
          <w:rFonts w:ascii="Angsana New" w:hAnsi="Angsana New" w:cs="Angsana New" w:hint="cs"/>
          <w:sz w:val="30"/>
          <w:szCs w:val="30"/>
          <w:cs/>
        </w:rPr>
        <w:t>พลังงานแสงอาทิตย์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เป็นต้น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86605F">
        <w:rPr>
          <w:rFonts w:ascii="Angsana New" w:hAnsi="Angsana New" w:cs="Angsana New"/>
          <w:sz w:val="30"/>
          <w:szCs w:val="30"/>
        </w:rPr>
        <w:t>/</w:t>
      </w:r>
      <w:r w:rsidRPr="0086605F">
        <w:rPr>
          <w:rFonts w:ascii="Angsana New" w:hAnsi="Angsana New" w:cs="Angsana New"/>
          <w:sz w:val="30"/>
          <w:szCs w:val="30"/>
          <w:cs/>
        </w:rPr>
        <w:t>หรือลดหย่อนภาษีเงิ</w:t>
      </w:r>
      <w:r w:rsidR="00D57B15" w:rsidRPr="0086605F">
        <w:rPr>
          <w:rFonts w:ascii="Angsana New" w:hAnsi="Angsana New" w:cs="Angsana New" w:hint="cs"/>
          <w:sz w:val="30"/>
          <w:szCs w:val="30"/>
          <w:cs/>
        </w:rPr>
        <w:t>น</w:t>
      </w:r>
      <w:r w:rsidRPr="0086605F">
        <w:rPr>
          <w:rFonts w:ascii="Angsana New" w:hAnsi="Angsana New" w:cs="Angsana New"/>
          <w:sz w:val="30"/>
          <w:szCs w:val="30"/>
          <w:cs/>
        </w:rPr>
        <w:t>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81230C" w:rsidRPr="0086605F">
        <w:rPr>
          <w:rFonts w:ascii="Angsana New" w:hAnsi="Angsana New" w:cs="Angsana New"/>
          <w:sz w:val="30"/>
          <w:szCs w:val="30"/>
        </w:rPr>
        <w:t xml:space="preserve"> </w:t>
      </w:r>
      <w:r w:rsidR="009911E7" w:rsidRPr="0086605F">
        <w:rPr>
          <w:rFonts w:ascii="Angsana New" w:hAnsi="Angsana New" w:cs="Angsana New" w:hint="cs"/>
          <w:sz w:val="30"/>
          <w:szCs w:val="30"/>
          <w:cs/>
        </w:rPr>
        <w:t>ซึ่งบร</w:t>
      </w:r>
      <w:r w:rsidR="00BF7608" w:rsidRPr="0086605F">
        <w:rPr>
          <w:rFonts w:ascii="Angsana New" w:hAnsi="Angsana New" w:cs="Angsana New" w:hint="cs"/>
          <w:sz w:val="30"/>
          <w:szCs w:val="30"/>
          <w:cs/>
        </w:rPr>
        <w:t>ิษั</w:t>
      </w:r>
      <w:r w:rsidR="009911E7" w:rsidRPr="0086605F">
        <w:rPr>
          <w:rFonts w:ascii="Angsana New" w:hAnsi="Angsana New" w:cs="Angsana New" w:hint="cs"/>
          <w:sz w:val="30"/>
          <w:szCs w:val="30"/>
          <w:cs/>
        </w:rPr>
        <w:t>ทต้องถือ</w:t>
      </w:r>
      <w:r w:rsidR="00BF7608" w:rsidRPr="0086605F">
        <w:rPr>
          <w:rFonts w:ascii="Angsana New" w:hAnsi="Angsana New" w:cs="Angsana New" w:hint="cs"/>
          <w:sz w:val="30"/>
          <w:szCs w:val="30"/>
          <w:cs/>
        </w:rPr>
        <w:t>ปฏิบัติ</w:t>
      </w:r>
      <w:r w:rsidR="009911E7" w:rsidRPr="0086605F">
        <w:rPr>
          <w:rFonts w:ascii="Angsana New" w:hAnsi="Angsana New" w:cs="Angsana New" w:hint="cs"/>
          <w:sz w:val="30"/>
          <w:szCs w:val="30"/>
          <w:cs/>
        </w:rPr>
        <w:t>ตาม</w:t>
      </w:r>
    </w:p>
    <w:p w14:paraId="671FDAB8" w14:textId="14A8631E" w:rsidR="00E23CEE" w:rsidRPr="0086605F" w:rsidRDefault="00E23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</w:rPr>
      </w:pPr>
    </w:p>
    <w:p w14:paraId="7DF39FE8" w14:textId="016775C1" w:rsidR="006551EC" w:rsidRPr="0086605F" w:rsidRDefault="006551EC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>ค่าใช้จ่ายตามลักษณะ</w:t>
      </w:r>
    </w:p>
    <w:p w14:paraId="064A8BFC" w14:textId="77777777" w:rsidR="006551EC" w:rsidRPr="0086605F" w:rsidRDefault="006551EC" w:rsidP="006551EC">
      <w:pPr>
        <w:rPr>
          <w:rFonts w:ascii="Angsana New" w:hAnsi="Angsana New" w:cs="Angsana New"/>
          <w:sz w:val="30"/>
          <w:szCs w:val="30"/>
        </w:rPr>
      </w:pPr>
    </w:p>
    <w:tbl>
      <w:tblPr>
        <w:tblW w:w="9451" w:type="dxa"/>
        <w:tblInd w:w="450" w:type="dxa"/>
        <w:tblLook w:val="01E0" w:firstRow="1" w:lastRow="1" w:firstColumn="1" w:lastColumn="1" w:noHBand="0" w:noVBand="0"/>
      </w:tblPr>
      <w:tblGrid>
        <w:gridCol w:w="3446"/>
        <w:gridCol w:w="803"/>
        <w:gridCol w:w="1140"/>
        <w:gridCol w:w="236"/>
        <w:gridCol w:w="1096"/>
        <w:gridCol w:w="269"/>
        <w:gridCol w:w="1096"/>
        <w:gridCol w:w="269"/>
        <w:gridCol w:w="1096"/>
      </w:tblGrid>
      <w:tr w:rsidR="006551EC" w:rsidRPr="0086605F" w14:paraId="1CE8D4AC" w14:textId="77777777" w:rsidTr="00720725">
        <w:trPr>
          <w:trHeight w:hRule="exact" w:val="360"/>
        </w:trPr>
        <w:tc>
          <w:tcPr>
            <w:tcW w:w="3446" w:type="dxa"/>
          </w:tcPr>
          <w:p w14:paraId="2F02899F" w14:textId="77777777" w:rsidR="006551EC" w:rsidRPr="0086605F" w:rsidRDefault="006551EC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 w:firstLine="706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03" w:type="dxa"/>
          </w:tcPr>
          <w:p w14:paraId="0F667753" w14:textId="77777777" w:rsidR="006551EC" w:rsidRPr="0086605F" w:rsidRDefault="006551EC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472" w:type="dxa"/>
            <w:gridSpan w:val="3"/>
            <w:hideMark/>
          </w:tcPr>
          <w:p w14:paraId="68FC6778" w14:textId="77777777" w:rsidR="006551EC" w:rsidRPr="0086605F" w:rsidRDefault="006551EC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</w:pPr>
            <w:r w:rsidRPr="0086605F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9" w:type="dxa"/>
          </w:tcPr>
          <w:p w14:paraId="361A48E7" w14:textId="77777777" w:rsidR="006551EC" w:rsidRPr="0086605F" w:rsidRDefault="006551EC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61" w:type="dxa"/>
            <w:gridSpan w:val="3"/>
            <w:hideMark/>
          </w:tcPr>
          <w:p w14:paraId="296B8562" w14:textId="77777777" w:rsidR="006551EC" w:rsidRPr="0086605F" w:rsidRDefault="006551EC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  <w:r w:rsidRPr="0086605F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3730DC" w:rsidRPr="0086605F" w14:paraId="6A3920DD" w14:textId="77777777" w:rsidTr="001B3460">
        <w:trPr>
          <w:trHeight w:hRule="exact" w:val="360"/>
        </w:trPr>
        <w:tc>
          <w:tcPr>
            <w:tcW w:w="3446" w:type="dxa"/>
          </w:tcPr>
          <w:p w14:paraId="2B339CAF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03" w:type="dxa"/>
          </w:tcPr>
          <w:p w14:paraId="760EA303" w14:textId="19591CFB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40" w:type="dxa"/>
          </w:tcPr>
          <w:p w14:paraId="2A90A832" w14:textId="22DC7428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A91549E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96" w:type="dxa"/>
          </w:tcPr>
          <w:p w14:paraId="0467EBB2" w14:textId="6615845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21C9CB48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96" w:type="dxa"/>
          </w:tcPr>
          <w:p w14:paraId="558844CC" w14:textId="5590FFDB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69" w:type="dxa"/>
          </w:tcPr>
          <w:p w14:paraId="67C4366D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96" w:type="dxa"/>
          </w:tcPr>
          <w:p w14:paraId="6D68D826" w14:textId="403E790F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E976CE" w:rsidRPr="0086605F" w14:paraId="24CC1585" w14:textId="77777777" w:rsidTr="00720725">
        <w:trPr>
          <w:trHeight w:hRule="exact" w:val="360"/>
        </w:trPr>
        <w:tc>
          <w:tcPr>
            <w:tcW w:w="3446" w:type="dxa"/>
          </w:tcPr>
          <w:p w14:paraId="2CAEB041" w14:textId="77777777" w:rsidR="00E976CE" w:rsidRPr="0086605F" w:rsidRDefault="00E976CE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03" w:type="dxa"/>
          </w:tcPr>
          <w:p w14:paraId="44AC6BA7" w14:textId="77777777" w:rsidR="00E976CE" w:rsidRPr="0086605F" w:rsidRDefault="00E976CE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02" w:type="dxa"/>
            <w:gridSpan w:val="7"/>
            <w:hideMark/>
          </w:tcPr>
          <w:p w14:paraId="25AACECB" w14:textId="77777777" w:rsidR="00E976CE" w:rsidRPr="0086605F" w:rsidRDefault="00E976CE" w:rsidP="00867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660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3730DC" w:rsidRPr="0086605F" w14:paraId="717EF61F" w14:textId="77777777" w:rsidTr="00561DB5">
        <w:trPr>
          <w:trHeight w:hRule="exact" w:val="360"/>
        </w:trPr>
        <w:tc>
          <w:tcPr>
            <w:tcW w:w="3446" w:type="dxa"/>
          </w:tcPr>
          <w:p w14:paraId="7C2B4420" w14:textId="77777777" w:rsidR="003730DC" w:rsidRPr="0086605F" w:rsidRDefault="003730DC" w:rsidP="003730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03" w:type="dxa"/>
          </w:tcPr>
          <w:p w14:paraId="22E17E2E" w14:textId="3A8F64CB" w:rsidR="003730DC" w:rsidRPr="0086605F" w:rsidRDefault="003730DC" w:rsidP="003730DC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3FB27C9C" w14:textId="5D26CC63" w:rsidR="003730DC" w:rsidRPr="0086605F" w:rsidRDefault="004E7AE1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5,830,5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</w:t>
            </w:r>
          </w:p>
        </w:tc>
        <w:tc>
          <w:tcPr>
            <w:tcW w:w="236" w:type="dxa"/>
          </w:tcPr>
          <w:p w14:paraId="3D63349B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21E5E02C" w14:textId="6B8C29B6" w:rsidR="003730DC" w:rsidRPr="0086605F" w:rsidRDefault="003730DC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145</w:t>
            </w:r>
            <w:r w:rsidRPr="0086605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008</w:t>
            </w:r>
          </w:p>
        </w:tc>
        <w:tc>
          <w:tcPr>
            <w:tcW w:w="269" w:type="dxa"/>
          </w:tcPr>
          <w:p w14:paraId="0AD5C4DD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45EE13B3" w14:textId="4B4E56F4" w:rsidR="003730DC" w:rsidRPr="0086605F" w:rsidRDefault="0025118A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2,456,613</w:t>
            </w:r>
          </w:p>
        </w:tc>
        <w:tc>
          <w:tcPr>
            <w:tcW w:w="269" w:type="dxa"/>
          </w:tcPr>
          <w:p w14:paraId="59768375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329DF9A5" w14:textId="7018F38E" w:rsidR="003730DC" w:rsidRPr="0086605F" w:rsidRDefault="003730DC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,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369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,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715</w:t>
            </w:r>
          </w:p>
        </w:tc>
      </w:tr>
      <w:tr w:rsidR="003730DC" w:rsidRPr="0086605F" w14:paraId="253F1023" w14:textId="77777777" w:rsidTr="005522C9">
        <w:trPr>
          <w:trHeight w:hRule="exact" w:val="360"/>
        </w:trPr>
        <w:tc>
          <w:tcPr>
            <w:tcW w:w="3446" w:type="dxa"/>
          </w:tcPr>
          <w:p w14:paraId="2EB4F288" w14:textId="77777777" w:rsidR="003730DC" w:rsidRPr="0086605F" w:rsidRDefault="003730DC" w:rsidP="003730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803" w:type="dxa"/>
          </w:tcPr>
          <w:p w14:paraId="6EC91B34" w14:textId="77777777" w:rsidR="003730DC" w:rsidRPr="0086605F" w:rsidRDefault="003730DC" w:rsidP="003730DC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342584E4" w14:textId="1E2EAE31" w:rsidR="003730DC" w:rsidRPr="0086605F" w:rsidRDefault="00E15637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="00E80DF9"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,727,008</w:t>
            </w:r>
          </w:p>
        </w:tc>
        <w:tc>
          <w:tcPr>
            <w:tcW w:w="236" w:type="dxa"/>
          </w:tcPr>
          <w:p w14:paraId="1E67E0FE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22F32AA" w14:textId="7375D14B" w:rsidR="003730DC" w:rsidRPr="0086605F" w:rsidRDefault="003730DC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377</w:t>
            </w: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466</w:t>
            </w:r>
          </w:p>
        </w:tc>
        <w:tc>
          <w:tcPr>
            <w:tcW w:w="269" w:type="dxa"/>
          </w:tcPr>
          <w:p w14:paraId="37B754B0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0F38AEDE" w14:textId="7DA937D2" w:rsidR="003730DC" w:rsidRPr="0086605F" w:rsidRDefault="0025118A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435,235</w:t>
            </w:r>
          </w:p>
        </w:tc>
        <w:tc>
          <w:tcPr>
            <w:tcW w:w="269" w:type="dxa"/>
          </w:tcPr>
          <w:p w14:paraId="0C9946B4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6F3A28E0" w14:textId="46E7C6FF" w:rsidR="003730DC" w:rsidRPr="0086605F" w:rsidRDefault="003730DC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471,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454</w:t>
            </w:r>
          </w:p>
        </w:tc>
      </w:tr>
      <w:tr w:rsidR="00926BE3" w:rsidRPr="0086605F" w14:paraId="5D34762F" w14:textId="77777777" w:rsidTr="005522C9">
        <w:trPr>
          <w:trHeight w:hRule="exact" w:val="360"/>
        </w:trPr>
        <w:tc>
          <w:tcPr>
            <w:tcW w:w="3446" w:type="dxa"/>
          </w:tcPr>
          <w:p w14:paraId="62FA8CEE" w14:textId="58B89ADE" w:rsidR="00926BE3" w:rsidRPr="0086605F" w:rsidRDefault="00926BE3" w:rsidP="003730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ใช้จ่ายเกี่ยวกับสัญญา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เช่า</w:t>
            </w:r>
          </w:p>
        </w:tc>
        <w:tc>
          <w:tcPr>
            <w:tcW w:w="803" w:type="dxa"/>
          </w:tcPr>
          <w:p w14:paraId="40FD7E32" w14:textId="77777777" w:rsidR="00926BE3" w:rsidRPr="0086605F" w:rsidRDefault="00926BE3" w:rsidP="003730DC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57DF280B" w14:textId="77777777" w:rsidR="00926BE3" w:rsidRPr="0086605F" w:rsidRDefault="00926BE3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36" w:type="dxa"/>
          </w:tcPr>
          <w:p w14:paraId="27100CB5" w14:textId="77777777" w:rsidR="00926BE3" w:rsidRPr="0086605F" w:rsidRDefault="00926BE3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2DC44602" w14:textId="77777777" w:rsidR="00926BE3" w:rsidRPr="0086605F" w:rsidRDefault="00926BE3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69" w:type="dxa"/>
          </w:tcPr>
          <w:p w14:paraId="5DBE94CA" w14:textId="77777777" w:rsidR="00926BE3" w:rsidRPr="0086605F" w:rsidRDefault="00926BE3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735EEFF5" w14:textId="77777777" w:rsidR="00926BE3" w:rsidRPr="0086605F" w:rsidRDefault="00926BE3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69" w:type="dxa"/>
          </w:tcPr>
          <w:p w14:paraId="1C287D65" w14:textId="77777777" w:rsidR="00926BE3" w:rsidRPr="0086605F" w:rsidRDefault="00926BE3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585F5B0A" w14:textId="77777777" w:rsidR="00926BE3" w:rsidRPr="0086605F" w:rsidRDefault="00926BE3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</w:tr>
      <w:tr w:rsidR="00926BE3" w:rsidRPr="0086605F" w14:paraId="79350097" w14:textId="77777777" w:rsidTr="005522C9">
        <w:trPr>
          <w:trHeight w:hRule="exact" w:val="360"/>
        </w:trPr>
        <w:tc>
          <w:tcPr>
            <w:tcW w:w="3446" w:type="dxa"/>
          </w:tcPr>
          <w:p w14:paraId="1A6CFBCD" w14:textId="1FF15CE8" w:rsidR="00926BE3" w:rsidRPr="0086605F" w:rsidRDefault="00926BE3" w:rsidP="00926BE3">
            <w:pPr>
              <w:spacing w:line="240" w:lineRule="auto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และค่าสาธารณูปโภค</w:t>
            </w:r>
          </w:p>
        </w:tc>
        <w:tc>
          <w:tcPr>
            <w:tcW w:w="803" w:type="dxa"/>
          </w:tcPr>
          <w:p w14:paraId="62049600" w14:textId="77777777" w:rsidR="00926BE3" w:rsidRPr="0086605F" w:rsidRDefault="00926BE3" w:rsidP="003730DC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64FB767C" w14:textId="54A51C03" w:rsidR="00926BE3" w:rsidRPr="0086605F" w:rsidRDefault="007E6B37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1,768,428</w:t>
            </w:r>
          </w:p>
        </w:tc>
        <w:tc>
          <w:tcPr>
            <w:tcW w:w="236" w:type="dxa"/>
          </w:tcPr>
          <w:p w14:paraId="1DFD4FE3" w14:textId="77777777" w:rsidR="00926BE3" w:rsidRPr="0086605F" w:rsidRDefault="00926BE3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9EE6CF7" w14:textId="72D0314C" w:rsidR="00926BE3" w:rsidRPr="0086605F" w:rsidRDefault="00926BE3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1,368,892</w:t>
            </w:r>
          </w:p>
        </w:tc>
        <w:tc>
          <w:tcPr>
            <w:tcW w:w="269" w:type="dxa"/>
          </w:tcPr>
          <w:p w14:paraId="6AD70DBB" w14:textId="77777777" w:rsidR="00926BE3" w:rsidRPr="0086605F" w:rsidRDefault="00926BE3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57369C25" w14:textId="27176CAA" w:rsidR="00926BE3" w:rsidRPr="0086605F" w:rsidRDefault="00926BE3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561,977</w:t>
            </w:r>
          </w:p>
        </w:tc>
        <w:tc>
          <w:tcPr>
            <w:tcW w:w="269" w:type="dxa"/>
          </w:tcPr>
          <w:p w14:paraId="65110FC8" w14:textId="77777777" w:rsidR="00926BE3" w:rsidRPr="0086605F" w:rsidRDefault="00926BE3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5A974B6A" w14:textId="73759D8F" w:rsidR="00926BE3" w:rsidRPr="0086605F" w:rsidRDefault="00926BE3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430,744</w:t>
            </w:r>
          </w:p>
        </w:tc>
      </w:tr>
      <w:tr w:rsidR="003730DC" w:rsidRPr="0086605F" w14:paraId="7FF7BB98" w14:textId="77777777" w:rsidTr="005522C9">
        <w:trPr>
          <w:trHeight w:hRule="exact" w:val="360"/>
        </w:trPr>
        <w:tc>
          <w:tcPr>
            <w:tcW w:w="3446" w:type="dxa"/>
          </w:tcPr>
          <w:p w14:paraId="6AB725C4" w14:textId="1EAFF7F9" w:rsidR="003730DC" w:rsidRPr="0086605F" w:rsidRDefault="003730DC" w:rsidP="003730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03" w:type="dxa"/>
          </w:tcPr>
          <w:p w14:paraId="0F30BAFB" w14:textId="77777777" w:rsidR="003730DC" w:rsidRPr="0086605F" w:rsidRDefault="003730DC" w:rsidP="003730DC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5B81DC70" w14:textId="3E62CEAA" w:rsidR="003730DC" w:rsidRPr="0086605F" w:rsidRDefault="004E7AE1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1,593,616</w:t>
            </w:r>
          </w:p>
        </w:tc>
        <w:tc>
          <w:tcPr>
            <w:tcW w:w="236" w:type="dxa"/>
          </w:tcPr>
          <w:p w14:paraId="1FF2A9CD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3B68F3A4" w14:textId="1E3B4A5A" w:rsidR="003730DC" w:rsidRPr="0086605F" w:rsidRDefault="003730DC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666</w:t>
            </w: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028</w:t>
            </w:r>
          </w:p>
        </w:tc>
        <w:tc>
          <w:tcPr>
            <w:tcW w:w="269" w:type="dxa"/>
          </w:tcPr>
          <w:p w14:paraId="4457B012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730A860B" w14:textId="576B7374" w:rsidR="003730DC" w:rsidRPr="0086605F" w:rsidRDefault="0025118A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351,103</w:t>
            </w:r>
          </w:p>
        </w:tc>
        <w:tc>
          <w:tcPr>
            <w:tcW w:w="269" w:type="dxa"/>
          </w:tcPr>
          <w:p w14:paraId="75C53639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29BE2E02" w14:textId="123796E3" w:rsidR="003730DC" w:rsidRPr="0086605F" w:rsidRDefault="003730DC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812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,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316</w:t>
            </w:r>
          </w:p>
        </w:tc>
      </w:tr>
      <w:tr w:rsidR="003730DC" w:rsidRPr="0086605F" w14:paraId="5249A40F" w14:textId="77777777" w:rsidTr="005522C9">
        <w:trPr>
          <w:trHeight w:hRule="exact" w:val="360"/>
        </w:trPr>
        <w:tc>
          <w:tcPr>
            <w:tcW w:w="3446" w:type="dxa"/>
          </w:tcPr>
          <w:p w14:paraId="601458E3" w14:textId="2AA483C7" w:rsidR="003730DC" w:rsidRPr="0086605F" w:rsidRDefault="003730DC" w:rsidP="003730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803" w:type="dxa"/>
          </w:tcPr>
          <w:p w14:paraId="07A2DC01" w14:textId="77777777" w:rsidR="003730DC" w:rsidRPr="0086605F" w:rsidRDefault="003730DC" w:rsidP="003730DC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0DDEB62F" w14:textId="02BEC097" w:rsidR="003730DC" w:rsidRPr="0086605F" w:rsidRDefault="004E7AE1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664,964</w:t>
            </w:r>
          </w:p>
        </w:tc>
        <w:tc>
          <w:tcPr>
            <w:tcW w:w="236" w:type="dxa"/>
          </w:tcPr>
          <w:p w14:paraId="33FFD5CF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78BA2A88" w14:textId="165BEAEC" w:rsidR="003730DC" w:rsidRPr="0086605F" w:rsidRDefault="003730DC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606</w:t>
            </w: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945</w:t>
            </w:r>
          </w:p>
        </w:tc>
        <w:tc>
          <w:tcPr>
            <w:tcW w:w="269" w:type="dxa"/>
          </w:tcPr>
          <w:p w14:paraId="18FE966D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79DD802D" w14:textId="5B69814E" w:rsidR="003730DC" w:rsidRPr="0086605F" w:rsidRDefault="0025118A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344,502</w:t>
            </w:r>
          </w:p>
        </w:tc>
        <w:tc>
          <w:tcPr>
            <w:tcW w:w="269" w:type="dxa"/>
          </w:tcPr>
          <w:p w14:paraId="418B4179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65B9401" w14:textId="388533F8" w:rsidR="003730DC" w:rsidRPr="0086605F" w:rsidRDefault="003730DC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296,870</w:t>
            </w:r>
          </w:p>
        </w:tc>
      </w:tr>
      <w:tr w:rsidR="00926BE3" w:rsidRPr="0086605F" w14:paraId="6340B55E" w14:textId="77777777" w:rsidTr="005522C9">
        <w:trPr>
          <w:trHeight w:hRule="exact" w:val="360"/>
        </w:trPr>
        <w:tc>
          <w:tcPr>
            <w:tcW w:w="3446" w:type="dxa"/>
          </w:tcPr>
          <w:p w14:paraId="0E4A92F5" w14:textId="6166B786" w:rsidR="00926BE3" w:rsidRPr="0086605F" w:rsidRDefault="00926BE3" w:rsidP="003730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ค่าจ้างและค่าบริการ</w:t>
            </w:r>
          </w:p>
        </w:tc>
        <w:tc>
          <w:tcPr>
            <w:tcW w:w="803" w:type="dxa"/>
          </w:tcPr>
          <w:p w14:paraId="5DF46DF6" w14:textId="77777777" w:rsidR="00926BE3" w:rsidRPr="0086605F" w:rsidRDefault="00926BE3" w:rsidP="003730DC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052B4F9C" w14:textId="3293C944" w:rsidR="00926BE3" w:rsidRPr="0086605F" w:rsidRDefault="00926BE3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347,238</w:t>
            </w:r>
          </w:p>
        </w:tc>
        <w:tc>
          <w:tcPr>
            <w:tcW w:w="236" w:type="dxa"/>
          </w:tcPr>
          <w:p w14:paraId="6999D3F5" w14:textId="77777777" w:rsidR="00926BE3" w:rsidRPr="0086605F" w:rsidRDefault="00926BE3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4D65585C" w14:textId="752AE4B8" w:rsidR="00926BE3" w:rsidRPr="0086605F" w:rsidRDefault="00926BE3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245,612</w:t>
            </w:r>
          </w:p>
        </w:tc>
        <w:tc>
          <w:tcPr>
            <w:tcW w:w="269" w:type="dxa"/>
          </w:tcPr>
          <w:p w14:paraId="43FBB303" w14:textId="77777777" w:rsidR="00926BE3" w:rsidRPr="0086605F" w:rsidRDefault="00926BE3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2A0F6204" w14:textId="59661B93" w:rsidR="00926BE3" w:rsidRPr="0086605F" w:rsidRDefault="00926BE3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159,767</w:t>
            </w:r>
          </w:p>
        </w:tc>
        <w:tc>
          <w:tcPr>
            <w:tcW w:w="269" w:type="dxa"/>
          </w:tcPr>
          <w:p w14:paraId="2B300AD2" w14:textId="77777777" w:rsidR="00926BE3" w:rsidRPr="0086605F" w:rsidRDefault="00926BE3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6D1BEC2F" w14:textId="4780A345" w:rsidR="00926BE3" w:rsidRPr="0086605F" w:rsidRDefault="00926BE3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135,947</w:t>
            </w:r>
          </w:p>
        </w:tc>
      </w:tr>
      <w:tr w:rsidR="003730DC" w:rsidRPr="0086605F" w14:paraId="5CE667C9" w14:textId="77777777" w:rsidTr="005522C9">
        <w:trPr>
          <w:trHeight w:hRule="exact" w:val="360"/>
        </w:trPr>
        <w:tc>
          <w:tcPr>
            <w:tcW w:w="3446" w:type="dxa"/>
          </w:tcPr>
          <w:p w14:paraId="10651135" w14:textId="6AFD2EB7" w:rsidR="003730DC" w:rsidRPr="0086605F" w:rsidRDefault="003730DC" w:rsidP="003730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ค่าตรวจวิเคราะห์</w:t>
            </w:r>
          </w:p>
        </w:tc>
        <w:tc>
          <w:tcPr>
            <w:tcW w:w="803" w:type="dxa"/>
          </w:tcPr>
          <w:p w14:paraId="1051E643" w14:textId="77777777" w:rsidR="003730DC" w:rsidRPr="0086605F" w:rsidRDefault="003730DC" w:rsidP="003730DC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30FB612C" w14:textId="4CF07000" w:rsidR="003730DC" w:rsidRPr="0086605F" w:rsidRDefault="004E7AE1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341,663</w:t>
            </w:r>
          </w:p>
        </w:tc>
        <w:tc>
          <w:tcPr>
            <w:tcW w:w="236" w:type="dxa"/>
          </w:tcPr>
          <w:p w14:paraId="36CB9DBE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3C6F43D0" w14:textId="1E0F0F84" w:rsidR="003730DC" w:rsidRPr="0086605F" w:rsidRDefault="003730DC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259</w:t>
            </w: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855</w:t>
            </w:r>
          </w:p>
        </w:tc>
        <w:tc>
          <w:tcPr>
            <w:tcW w:w="269" w:type="dxa"/>
          </w:tcPr>
          <w:p w14:paraId="13894879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4AE0F7E" w14:textId="58E0F7B6" w:rsidR="003730DC" w:rsidRPr="0086605F" w:rsidRDefault="0025118A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133,714</w:t>
            </w:r>
          </w:p>
        </w:tc>
        <w:tc>
          <w:tcPr>
            <w:tcW w:w="269" w:type="dxa"/>
          </w:tcPr>
          <w:p w14:paraId="74951DD3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7A62BAE" w14:textId="2C9C8969" w:rsidR="003730DC" w:rsidRPr="0086605F" w:rsidRDefault="003730DC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95,925</w:t>
            </w:r>
          </w:p>
        </w:tc>
      </w:tr>
      <w:tr w:rsidR="003730DC" w:rsidRPr="0086605F" w14:paraId="45562AA0" w14:textId="77777777" w:rsidTr="005522C9">
        <w:trPr>
          <w:trHeight w:hRule="exact" w:val="360"/>
        </w:trPr>
        <w:tc>
          <w:tcPr>
            <w:tcW w:w="3446" w:type="dxa"/>
          </w:tcPr>
          <w:p w14:paraId="7825E23C" w14:textId="4692C8AA" w:rsidR="003730DC" w:rsidRPr="0086605F" w:rsidRDefault="003730DC" w:rsidP="003730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ค่าจัดหาแรงงาน</w:t>
            </w:r>
          </w:p>
        </w:tc>
        <w:tc>
          <w:tcPr>
            <w:tcW w:w="803" w:type="dxa"/>
          </w:tcPr>
          <w:p w14:paraId="60652303" w14:textId="77777777" w:rsidR="003730DC" w:rsidRPr="0086605F" w:rsidRDefault="003730DC" w:rsidP="003730DC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22FD16D0" w14:textId="0B3E084A" w:rsidR="003730DC" w:rsidRPr="0086605F" w:rsidRDefault="004E7AE1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85,464</w:t>
            </w:r>
          </w:p>
        </w:tc>
        <w:tc>
          <w:tcPr>
            <w:tcW w:w="236" w:type="dxa"/>
          </w:tcPr>
          <w:p w14:paraId="6260F28A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3C459530" w14:textId="64CD785F" w:rsidR="003730DC" w:rsidRPr="0086605F" w:rsidRDefault="003730DC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79</w:t>
            </w: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931</w:t>
            </w:r>
          </w:p>
        </w:tc>
        <w:tc>
          <w:tcPr>
            <w:tcW w:w="269" w:type="dxa"/>
          </w:tcPr>
          <w:p w14:paraId="54793258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488D46FD" w14:textId="3ABAD346" w:rsidR="003730DC" w:rsidRPr="0086605F" w:rsidRDefault="0025118A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56,637</w:t>
            </w:r>
          </w:p>
        </w:tc>
        <w:tc>
          <w:tcPr>
            <w:tcW w:w="269" w:type="dxa"/>
          </w:tcPr>
          <w:p w14:paraId="6EE93CC3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04CCF16A" w14:textId="4BAD213B" w:rsidR="003730DC" w:rsidRPr="0086605F" w:rsidRDefault="003730DC" w:rsidP="003730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53,917</w:t>
            </w:r>
          </w:p>
        </w:tc>
      </w:tr>
    </w:tbl>
    <w:p w14:paraId="7B3D5D2B" w14:textId="3391FB8B" w:rsidR="00A67C26" w:rsidRPr="0086605F" w:rsidRDefault="00A67C26" w:rsidP="00A67C26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</w:p>
    <w:p w14:paraId="026BE402" w14:textId="77777777" w:rsidR="00A67C26" w:rsidRPr="0086605F" w:rsidRDefault="00A67C26" w:rsidP="00A67C26">
      <w:pPr>
        <w:rPr>
          <w:rFonts w:cstheme="minorBidi"/>
          <w:lang w:val="th-TH"/>
        </w:rPr>
      </w:pPr>
    </w:p>
    <w:p w14:paraId="0692A3AC" w14:textId="77777777" w:rsidR="00A67C26" w:rsidRPr="0086605F" w:rsidRDefault="00A67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86605F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br w:type="page"/>
      </w:r>
    </w:p>
    <w:p w14:paraId="6E09BFB1" w14:textId="0016D269" w:rsidR="00AC5BF5" w:rsidRPr="0086605F" w:rsidRDefault="00AC5BF5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86605F"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  <w:t>ภาษีเงินได้</w:t>
      </w:r>
    </w:p>
    <w:p w14:paraId="6F93C566" w14:textId="37757D82" w:rsidR="00823F3D" w:rsidRPr="0086605F" w:rsidRDefault="00823F3D" w:rsidP="00157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9522" w:type="dxa"/>
        <w:tblInd w:w="450" w:type="dxa"/>
        <w:tblLook w:val="01E0" w:firstRow="1" w:lastRow="1" w:firstColumn="1" w:lastColumn="1" w:noHBand="0" w:noVBand="0"/>
      </w:tblPr>
      <w:tblGrid>
        <w:gridCol w:w="4276"/>
        <w:gridCol w:w="1113"/>
        <w:gridCol w:w="265"/>
        <w:gridCol w:w="1113"/>
        <w:gridCol w:w="265"/>
        <w:gridCol w:w="1113"/>
        <w:gridCol w:w="265"/>
        <w:gridCol w:w="1112"/>
      </w:tblGrid>
      <w:tr w:rsidR="00457903" w:rsidRPr="0086605F" w14:paraId="1FC2DF10" w14:textId="77777777" w:rsidTr="00CE59A7">
        <w:trPr>
          <w:trHeight w:hRule="exact" w:val="403"/>
          <w:tblHeader/>
        </w:trPr>
        <w:tc>
          <w:tcPr>
            <w:tcW w:w="4336" w:type="dxa"/>
          </w:tcPr>
          <w:p w14:paraId="3147792D" w14:textId="77777777" w:rsidR="0099297A" w:rsidRPr="0086605F" w:rsidRDefault="0099297A" w:rsidP="0099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ภาษีเงินได้ที่รับรู้ในกำไรหรือขาดทุน</w:t>
            </w:r>
          </w:p>
          <w:p w14:paraId="1308DAC9" w14:textId="77777777" w:rsidR="00457903" w:rsidRPr="0086605F" w:rsidRDefault="004579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 w:firstLine="706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429" w:type="dxa"/>
            <w:gridSpan w:val="3"/>
            <w:hideMark/>
          </w:tcPr>
          <w:p w14:paraId="761B49AB" w14:textId="77777777" w:rsidR="00457903" w:rsidRPr="0086605F" w:rsidRDefault="00457903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</w:pPr>
            <w:r w:rsidRPr="0086605F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6" w:type="dxa"/>
          </w:tcPr>
          <w:p w14:paraId="0FE61418" w14:textId="77777777" w:rsidR="00457903" w:rsidRPr="0086605F" w:rsidRDefault="004579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91" w:type="dxa"/>
            <w:gridSpan w:val="3"/>
            <w:hideMark/>
          </w:tcPr>
          <w:p w14:paraId="089D90A6" w14:textId="77777777" w:rsidR="00457903" w:rsidRPr="0086605F" w:rsidRDefault="004579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  <w:r w:rsidRPr="0086605F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3730DC" w:rsidRPr="0086605F" w14:paraId="79877FD9" w14:textId="77777777" w:rsidTr="00CE59A7">
        <w:trPr>
          <w:trHeight w:hRule="exact" w:val="403"/>
          <w:tblHeader/>
        </w:trPr>
        <w:tc>
          <w:tcPr>
            <w:tcW w:w="4336" w:type="dxa"/>
          </w:tcPr>
          <w:p w14:paraId="11F4297B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1" w:type="dxa"/>
          </w:tcPr>
          <w:p w14:paraId="050031BC" w14:textId="11E65F35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66" w:type="dxa"/>
          </w:tcPr>
          <w:p w14:paraId="7380BCBB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112" w:type="dxa"/>
          </w:tcPr>
          <w:p w14:paraId="2CD53E0E" w14:textId="04322C0D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66" w:type="dxa"/>
          </w:tcPr>
          <w:p w14:paraId="0BBA7D20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112" w:type="dxa"/>
          </w:tcPr>
          <w:p w14:paraId="0C5EE688" w14:textId="7315BB5F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66" w:type="dxa"/>
          </w:tcPr>
          <w:p w14:paraId="2FBEA1D6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113" w:type="dxa"/>
          </w:tcPr>
          <w:p w14:paraId="3F534B96" w14:textId="6A8703A3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254D6" w:rsidRPr="0086605F" w14:paraId="129CE216" w14:textId="77777777" w:rsidTr="00CE59A7">
        <w:trPr>
          <w:trHeight w:hRule="exact" w:val="403"/>
          <w:tblHeader/>
        </w:trPr>
        <w:tc>
          <w:tcPr>
            <w:tcW w:w="4336" w:type="dxa"/>
          </w:tcPr>
          <w:p w14:paraId="5E40972D" w14:textId="77777777" w:rsidR="00C254D6" w:rsidRPr="0086605F" w:rsidRDefault="00C254D6" w:rsidP="00C254D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86" w:type="dxa"/>
            <w:gridSpan w:val="7"/>
            <w:hideMark/>
          </w:tcPr>
          <w:p w14:paraId="3280CF49" w14:textId="77777777" w:rsidR="00C254D6" w:rsidRPr="0086605F" w:rsidRDefault="00C254D6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660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C254D6" w:rsidRPr="0086605F" w14:paraId="25DA78AA" w14:textId="77777777" w:rsidTr="00CE59A7">
        <w:trPr>
          <w:trHeight w:hRule="exact" w:val="403"/>
        </w:trPr>
        <w:tc>
          <w:tcPr>
            <w:tcW w:w="4336" w:type="dxa"/>
          </w:tcPr>
          <w:p w14:paraId="279A332C" w14:textId="77777777" w:rsidR="00C254D6" w:rsidRPr="0086605F" w:rsidRDefault="00C254D6" w:rsidP="00C2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51" w:type="dxa"/>
            <w:vAlign w:val="bottom"/>
          </w:tcPr>
          <w:p w14:paraId="4B800497" w14:textId="77777777" w:rsidR="00C254D6" w:rsidRPr="0086605F" w:rsidRDefault="00C254D6" w:rsidP="00F9647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093CF07F" w14:textId="77777777" w:rsidR="00C254D6" w:rsidRPr="0086605F" w:rsidRDefault="00C254D6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vAlign w:val="bottom"/>
          </w:tcPr>
          <w:p w14:paraId="01E2F13C" w14:textId="77777777" w:rsidR="00C254D6" w:rsidRPr="0086605F" w:rsidRDefault="00C254D6" w:rsidP="00F9647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7A4D4E01" w14:textId="77777777" w:rsidR="00C254D6" w:rsidRPr="0086605F" w:rsidRDefault="00C254D6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vAlign w:val="bottom"/>
          </w:tcPr>
          <w:p w14:paraId="02B679F3" w14:textId="77777777" w:rsidR="00C254D6" w:rsidRPr="0086605F" w:rsidRDefault="00C254D6" w:rsidP="00F9647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2D7113F4" w14:textId="77777777" w:rsidR="00C254D6" w:rsidRPr="0086605F" w:rsidRDefault="00C254D6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vAlign w:val="bottom"/>
          </w:tcPr>
          <w:p w14:paraId="661745B7" w14:textId="77777777" w:rsidR="00C254D6" w:rsidRPr="0086605F" w:rsidRDefault="00C254D6" w:rsidP="00F9647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3730DC" w:rsidRPr="0086605F" w14:paraId="2D4C1318" w14:textId="77777777" w:rsidTr="00CE59A7">
        <w:trPr>
          <w:trHeight w:hRule="exact" w:val="403"/>
        </w:trPr>
        <w:tc>
          <w:tcPr>
            <w:tcW w:w="4336" w:type="dxa"/>
          </w:tcPr>
          <w:p w14:paraId="4953DCE9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3E66A6F" w14:textId="4ECCB17A" w:rsidR="003730DC" w:rsidRPr="0086605F" w:rsidRDefault="00B72EF3" w:rsidP="003730D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209,984</w:t>
            </w:r>
          </w:p>
        </w:tc>
        <w:tc>
          <w:tcPr>
            <w:tcW w:w="266" w:type="dxa"/>
            <w:vAlign w:val="bottom"/>
          </w:tcPr>
          <w:p w14:paraId="298DF5D9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vAlign w:val="bottom"/>
          </w:tcPr>
          <w:p w14:paraId="461D5149" w14:textId="0EB2888B" w:rsidR="003730DC" w:rsidRPr="0086605F" w:rsidRDefault="00B61A25" w:rsidP="003730D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696,863</w:t>
            </w:r>
          </w:p>
        </w:tc>
        <w:tc>
          <w:tcPr>
            <w:tcW w:w="266" w:type="dxa"/>
            <w:vAlign w:val="bottom"/>
          </w:tcPr>
          <w:p w14:paraId="6DC433FC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vAlign w:val="bottom"/>
          </w:tcPr>
          <w:p w14:paraId="1B0B3BEA" w14:textId="4F3757F5" w:rsidR="003730DC" w:rsidRPr="0086605F" w:rsidRDefault="00C7771E" w:rsidP="008422C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15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1906531B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vAlign w:val="bottom"/>
          </w:tcPr>
          <w:p w14:paraId="22AEF725" w14:textId="0E50A600" w:rsidR="003730DC" w:rsidRPr="0086605F" w:rsidRDefault="003730DC" w:rsidP="003730D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3730DC" w:rsidRPr="0086605F" w14:paraId="62F3AF49" w14:textId="77777777" w:rsidTr="00CE59A7">
        <w:trPr>
          <w:trHeight w:hRule="exact" w:val="403"/>
        </w:trPr>
        <w:tc>
          <w:tcPr>
            <w:tcW w:w="4336" w:type="dxa"/>
          </w:tcPr>
          <w:p w14:paraId="5A855297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2F951" w14:textId="72027465" w:rsidR="003730DC" w:rsidRPr="0086605F" w:rsidRDefault="00B72EF3" w:rsidP="003730D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209,984</w:t>
            </w:r>
          </w:p>
        </w:tc>
        <w:tc>
          <w:tcPr>
            <w:tcW w:w="266" w:type="dxa"/>
            <w:vAlign w:val="bottom"/>
          </w:tcPr>
          <w:p w14:paraId="1AE3908A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2CB821" w14:textId="1C50CBEF" w:rsidR="003730DC" w:rsidRPr="0086605F" w:rsidRDefault="00B61A25" w:rsidP="003730D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696,863</w:t>
            </w:r>
          </w:p>
        </w:tc>
        <w:tc>
          <w:tcPr>
            <w:tcW w:w="266" w:type="dxa"/>
            <w:vAlign w:val="bottom"/>
          </w:tcPr>
          <w:p w14:paraId="79A09417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5E28D9" w14:textId="19362554" w:rsidR="003730DC" w:rsidRPr="0086605F" w:rsidRDefault="00C7771E" w:rsidP="008422C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1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6" w:type="dxa"/>
            <w:vAlign w:val="bottom"/>
          </w:tcPr>
          <w:p w14:paraId="5751D549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704428" w14:textId="72BB7C2A" w:rsidR="003730DC" w:rsidRPr="0086605F" w:rsidRDefault="003730DC" w:rsidP="003730D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  <w:tr w:rsidR="003730DC" w:rsidRPr="0086605F" w14:paraId="36C31F53" w14:textId="77777777" w:rsidTr="00CE59A7">
        <w:trPr>
          <w:trHeight w:hRule="exact" w:val="403"/>
        </w:trPr>
        <w:tc>
          <w:tcPr>
            <w:tcW w:w="4336" w:type="dxa"/>
          </w:tcPr>
          <w:p w14:paraId="4DE718EF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655678A0" w14:textId="77777777" w:rsidR="003730DC" w:rsidRPr="0086605F" w:rsidRDefault="003730DC" w:rsidP="003730D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415E7987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vAlign w:val="bottom"/>
          </w:tcPr>
          <w:p w14:paraId="6068FCFE" w14:textId="77777777" w:rsidR="003730DC" w:rsidRPr="0086605F" w:rsidRDefault="003730DC" w:rsidP="003730D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36BE8B05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vAlign w:val="bottom"/>
          </w:tcPr>
          <w:p w14:paraId="46E80420" w14:textId="77777777" w:rsidR="003730DC" w:rsidRPr="0086605F" w:rsidRDefault="003730DC" w:rsidP="003730D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4DF31A23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023E9ABE" w14:textId="77777777" w:rsidR="003730DC" w:rsidRPr="0086605F" w:rsidRDefault="003730DC" w:rsidP="003730D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3730DC" w:rsidRPr="0086605F" w14:paraId="1F23514C" w14:textId="77777777" w:rsidTr="00CE59A7">
        <w:trPr>
          <w:trHeight w:val="101"/>
        </w:trPr>
        <w:tc>
          <w:tcPr>
            <w:tcW w:w="4336" w:type="dxa"/>
          </w:tcPr>
          <w:p w14:paraId="6112A32C" w14:textId="55B554FC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1494A99E" w14:textId="74FF0EC0" w:rsidR="003730DC" w:rsidRPr="0086605F" w:rsidRDefault="00BE1C4A" w:rsidP="003730D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127,138</w:t>
            </w:r>
          </w:p>
        </w:tc>
        <w:tc>
          <w:tcPr>
            <w:tcW w:w="266" w:type="dxa"/>
            <w:vAlign w:val="bottom"/>
          </w:tcPr>
          <w:p w14:paraId="263BDB01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vAlign w:val="bottom"/>
          </w:tcPr>
          <w:p w14:paraId="7789EEEA" w14:textId="596F465B" w:rsidR="003730DC" w:rsidRPr="0086605F" w:rsidRDefault="00B61A25" w:rsidP="003730D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(289,134)</w:t>
            </w:r>
          </w:p>
        </w:tc>
        <w:tc>
          <w:tcPr>
            <w:tcW w:w="266" w:type="dxa"/>
            <w:vAlign w:val="bottom"/>
          </w:tcPr>
          <w:p w14:paraId="019F7229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vAlign w:val="bottom"/>
          </w:tcPr>
          <w:p w14:paraId="5CEB38C7" w14:textId="218018FF" w:rsidR="003730DC" w:rsidRPr="0086605F" w:rsidRDefault="008422C7" w:rsidP="003730D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</w:t>
            </w:r>
            <w:r w:rsidR="0087290E"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60,220</w:t>
            </w: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6" w:type="dxa"/>
            <w:vAlign w:val="bottom"/>
          </w:tcPr>
          <w:p w14:paraId="46EE18BD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767C71B6" w14:textId="4DE70AF2" w:rsidR="003730DC" w:rsidRPr="0086605F" w:rsidRDefault="003730DC" w:rsidP="003730D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855</w:t>
            </w:r>
          </w:p>
        </w:tc>
      </w:tr>
      <w:tr w:rsidR="003730DC" w:rsidRPr="0086605F" w14:paraId="0B24648E" w14:textId="77777777" w:rsidTr="00CE59A7">
        <w:trPr>
          <w:trHeight w:hRule="exact" w:val="403"/>
        </w:trPr>
        <w:tc>
          <w:tcPr>
            <w:tcW w:w="4336" w:type="dxa"/>
          </w:tcPr>
          <w:p w14:paraId="28F2A5F4" w14:textId="25E8EA19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การใช้ขาดทุนทางภาษี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7F76BA" w14:textId="20C9641A" w:rsidR="003730DC" w:rsidRPr="0086605F" w:rsidRDefault="00B72EF3" w:rsidP="003730D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BE1C4A"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414,610</w:t>
            </w: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6" w:type="dxa"/>
            <w:vAlign w:val="bottom"/>
          </w:tcPr>
          <w:p w14:paraId="52FA9BC1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362150" w14:textId="46593EE1" w:rsidR="003730DC" w:rsidRPr="0086605F" w:rsidRDefault="00B61A25" w:rsidP="003730D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437,246</w:t>
            </w:r>
          </w:p>
        </w:tc>
        <w:tc>
          <w:tcPr>
            <w:tcW w:w="266" w:type="dxa"/>
            <w:vAlign w:val="bottom"/>
          </w:tcPr>
          <w:p w14:paraId="7EA8F0F8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31647D" w14:textId="6113A566" w:rsidR="003730DC" w:rsidRPr="0086605F" w:rsidRDefault="0087290E" w:rsidP="008422C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60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41,336</w:t>
            </w:r>
          </w:p>
        </w:tc>
        <w:tc>
          <w:tcPr>
            <w:tcW w:w="266" w:type="dxa"/>
            <w:vAlign w:val="bottom"/>
          </w:tcPr>
          <w:p w14:paraId="2BE8D5C5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5DAF8D" w14:textId="7BE3E094" w:rsidR="003730DC" w:rsidRPr="0086605F" w:rsidRDefault="003730DC" w:rsidP="003730D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359</w:t>
            </w: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295</w:t>
            </w:r>
          </w:p>
        </w:tc>
      </w:tr>
      <w:tr w:rsidR="003730DC" w:rsidRPr="0086605F" w14:paraId="19287234" w14:textId="77777777" w:rsidTr="00CE59A7">
        <w:trPr>
          <w:trHeight w:hRule="exact" w:val="403"/>
        </w:trPr>
        <w:tc>
          <w:tcPr>
            <w:tcW w:w="4336" w:type="dxa"/>
          </w:tcPr>
          <w:p w14:paraId="0E325522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EAF194" w14:textId="45F22B75" w:rsidR="003730DC" w:rsidRPr="0086605F" w:rsidRDefault="00B72EF3" w:rsidP="003730D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</w:t>
            </w:r>
            <w:r w:rsidR="00BE1C4A"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287,472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6" w:type="dxa"/>
            <w:vAlign w:val="bottom"/>
          </w:tcPr>
          <w:p w14:paraId="6042A756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1A6FA5" w14:textId="7FF384F7" w:rsidR="003730DC" w:rsidRPr="0086605F" w:rsidRDefault="00B61A25" w:rsidP="003730D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148,112</w:t>
            </w:r>
          </w:p>
        </w:tc>
        <w:tc>
          <w:tcPr>
            <w:tcW w:w="266" w:type="dxa"/>
            <w:vAlign w:val="bottom"/>
          </w:tcPr>
          <w:p w14:paraId="293A123E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DA8D65" w14:textId="3E07FBEA" w:rsidR="003730DC" w:rsidRPr="0086605F" w:rsidRDefault="0087290E" w:rsidP="008422C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(18,884)</w:t>
            </w:r>
          </w:p>
        </w:tc>
        <w:tc>
          <w:tcPr>
            <w:tcW w:w="266" w:type="dxa"/>
            <w:vAlign w:val="bottom"/>
          </w:tcPr>
          <w:p w14:paraId="626F305C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9F1D00" w14:textId="5353C502" w:rsidR="003730DC" w:rsidRPr="0086605F" w:rsidRDefault="003730DC" w:rsidP="003730D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363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150</w:t>
            </w:r>
          </w:p>
        </w:tc>
      </w:tr>
      <w:tr w:rsidR="003730DC" w:rsidRPr="0086605F" w14:paraId="48CC3047" w14:textId="77777777" w:rsidTr="00CE59A7">
        <w:trPr>
          <w:trHeight w:hRule="exact" w:val="403"/>
        </w:trPr>
        <w:tc>
          <w:tcPr>
            <w:tcW w:w="4336" w:type="dxa"/>
          </w:tcPr>
          <w:p w14:paraId="3FB1E944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ค่าใช้จ่าย (รายได้) ทางภาษี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805B5F" w14:textId="5C0181EC" w:rsidR="003730DC" w:rsidRPr="0086605F" w:rsidRDefault="00890C4F" w:rsidP="003730D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</w:t>
            </w:r>
            <w:r w:rsidR="00BE1C4A"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77,488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6" w:type="dxa"/>
            <w:vAlign w:val="bottom"/>
          </w:tcPr>
          <w:p w14:paraId="273DF7DF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5AEDDF" w14:textId="2B2B7749" w:rsidR="003730DC" w:rsidRPr="0086605F" w:rsidRDefault="003730DC" w:rsidP="003730D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844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975</w:t>
            </w:r>
          </w:p>
        </w:tc>
        <w:tc>
          <w:tcPr>
            <w:tcW w:w="266" w:type="dxa"/>
            <w:vAlign w:val="bottom"/>
          </w:tcPr>
          <w:p w14:paraId="2E643EE8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CE1B47" w14:textId="31C0F771" w:rsidR="003730DC" w:rsidRPr="0086605F" w:rsidRDefault="0087290E" w:rsidP="008422C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(18,884)</w:t>
            </w:r>
          </w:p>
        </w:tc>
        <w:tc>
          <w:tcPr>
            <w:tcW w:w="266" w:type="dxa"/>
            <w:vAlign w:val="bottom"/>
          </w:tcPr>
          <w:p w14:paraId="3BF95A32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05FD1D" w14:textId="2392FE0A" w:rsidR="003730DC" w:rsidRPr="0086605F" w:rsidRDefault="003730DC" w:rsidP="003730D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363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150</w:t>
            </w:r>
          </w:p>
        </w:tc>
      </w:tr>
    </w:tbl>
    <w:p w14:paraId="4083DD40" w14:textId="77777777" w:rsidR="00516A69" w:rsidRPr="0086605F" w:rsidRDefault="00516A69" w:rsidP="00516A6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990"/>
        <w:gridCol w:w="182"/>
        <w:gridCol w:w="988"/>
        <w:gridCol w:w="180"/>
        <w:gridCol w:w="990"/>
        <w:gridCol w:w="180"/>
        <w:gridCol w:w="990"/>
        <w:gridCol w:w="180"/>
        <w:gridCol w:w="977"/>
        <w:gridCol w:w="180"/>
        <w:gridCol w:w="997"/>
        <w:gridCol w:w="6"/>
      </w:tblGrid>
      <w:tr w:rsidR="00516A69" w:rsidRPr="0086605F" w14:paraId="05D85719" w14:textId="77777777" w:rsidTr="000A026B">
        <w:trPr>
          <w:gridAfter w:val="1"/>
          <w:wAfter w:w="6" w:type="dxa"/>
          <w:cantSplit/>
        </w:trPr>
        <w:tc>
          <w:tcPr>
            <w:tcW w:w="2790" w:type="dxa"/>
          </w:tcPr>
          <w:p w14:paraId="42660491" w14:textId="77777777" w:rsidR="00516A69" w:rsidRPr="0086605F" w:rsidRDefault="00516A69" w:rsidP="00893E1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834" w:type="dxa"/>
            <w:gridSpan w:val="11"/>
          </w:tcPr>
          <w:p w14:paraId="5EC9FC13" w14:textId="32E6B736" w:rsidR="00516A69" w:rsidRPr="0086605F" w:rsidRDefault="00516A69" w:rsidP="00893E1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7C1266" w:rsidRPr="0086605F" w14:paraId="6799B638" w14:textId="77777777" w:rsidTr="000A026B">
        <w:trPr>
          <w:cantSplit/>
        </w:trPr>
        <w:tc>
          <w:tcPr>
            <w:tcW w:w="2790" w:type="dxa"/>
          </w:tcPr>
          <w:p w14:paraId="7A7D1FB7" w14:textId="77777777" w:rsidR="007C1266" w:rsidRPr="0086605F" w:rsidRDefault="007C1266" w:rsidP="00893E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330" w:type="dxa"/>
            <w:gridSpan w:val="5"/>
          </w:tcPr>
          <w:p w14:paraId="2D3698D2" w14:textId="31378479" w:rsidR="007C1266" w:rsidRPr="0086605F" w:rsidRDefault="00C418B0" w:rsidP="00893E11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</w:t>
            </w:r>
            <w:r w:rsidR="003730DC"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180" w:type="dxa"/>
          </w:tcPr>
          <w:p w14:paraId="229189D5" w14:textId="77777777" w:rsidR="007C1266" w:rsidRPr="0086605F" w:rsidRDefault="007C1266" w:rsidP="00893E1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6"/>
          </w:tcPr>
          <w:p w14:paraId="4461662D" w14:textId="2A7A2523" w:rsidR="007C1266" w:rsidRPr="0086605F" w:rsidRDefault="00C418B0" w:rsidP="00893E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</w:t>
            </w:r>
            <w:r w:rsidR="003730DC"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</w:p>
        </w:tc>
      </w:tr>
      <w:tr w:rsidR="007C1266" w:rsidRPr="0086605F" w14:paraId="72C35ABF" w14:textId="77777777" w:rsidTr="000A026B">
        <w:trPr>
          <w:cantSplit/>
          <w:trHeight w:val="798"/>
        </w:trPr>
        <w:tc>
          <w:tcPr>
            <w:tcW w:w="2790" w:type="dxa"/>
          </w:tcPr>
          <w:p w14:paraId="78688F61" w14:textId="77777777" w:rsidR="007C1266" w:rsidRPr="0086605F" w:rsidRDefault="007C1266" w:rsidP="00893E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14:paraId="0EF07570" w14:textId="5E516C2E" w:rsidR="0099297A" w:rsidRPr="0086605F" w:rsidRDefault="0099297A" w:rsidP="00893E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6605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  <w:hideMark/>
          </w:tcPr>
          <w:p w14:paraId="39D5FD2A" w14:textId="77777777" w:rsidR="001A215C" w:rsidRPr="0086605F" w:rsidRDefault="001A215C" w:rsidP="00893E11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615E05EE" w14:textId="77777777" w:rsidR="001A215C" w:rsidRPr="0086605F" w:rsidRDefault="001A215C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6F1654D9" w14:textId="77777777" w:rsidR="007C1266" w:rsidRPr="0086605F" w:rsidRDefault="007C1266" w:rsidP="00893E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88" w:type="dxa"/>
            <w:vAlign w:val="bottom"/>
            <w:hideMark/>
          </w:tcPr>
          <w:p w14:paraId="46C1FD6C" w14:textId="2B8185D0" w:rsidR="004E3380" w:rsidRPr="0086605F" w:rsidRDefault="00F31F84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7C1266" w:rsidRPr="0086605F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86605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  <w:r w:rsidR="007C1266" w:rsidRPr="0086605F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1B23E3FD" w14:textId="77777777" w:rsidR="007C1266" w:rsidRPr="0086605F" w:rsidRDefault="007C1266" w:rsidP="00893E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4AEE2CE3" w14:textId="77777777" w:rsidR="004E3380" w:rsidRPr="0086605F" w:rsidRDefault="007C1266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E3CE159" w14:textId="77777777" w:rsidR="007C1266" w:rsidRPr="0086605F" w:rsidRDefault="007C1266" w:rsidP="00893E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709DE7D9" w14:textId="77777777" w:rsidR="007C1266" w:rsidRPr="0086605F" w:rsidRDefault="007C1266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74D46BD6" w14:textId="77777777" w:rsidR="004E3380" w:rsidRPr="0086605F" w:rsidRDefault="007C1266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439E243" w14:textId="77777777" w:rsidR="007C1266" w:rsidRPr="0086605F" w:rsidRDefault="007C1266" w:rsidP="00893E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77" w:type="dxa"/>
            <w:vAlign w:val="bottom"/>
            <w:hideMark/>
          </w:tcPr>
          <w:p w14:paraId="0BA9DF03" w14:textId="796B1705" w:rsidR="007C1266" w:rsidRPr="0086605F" w:rsidRDefault="00F31F84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 xml:space="preserve">รายได้ </w:t>
            </w:r>
            <w:r w:rsidRPr="0086605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4E3380" w:rsidRPr="0086605F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86605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  <w:r w:rsidR="004E3380" w:rsidRPr="0086605F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0EDD3230" w14:textId="77777777" w:rsidR="007C1266" w:rsidRPr="0086605F" w:rsidRDefault="007C1266" w:rsidP="00893E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03" w:type="dxa"/>
            <w:gridSpan w:val="2"/>
            <w:vAlign w:val="bottom"/>
            <w:hideMark/>
          </w:tcPr>
          <w:p w14:paraId="56DB0279" w14:textId="77777777" w:rsidR="007C1266" w:rsidRPr="0086605F" w:rsidRDefault="007C1266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2AFACE26" w14:textId="77777777" w:rsidR="004E3380" w:rsidRPr="0086605F" w:rsidRDefault="007C1266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7C1266" w:rsidRPr="0086605F" w14:paraId="3FDEF8E9" w14:textId="77777777" w:rsidTr="000A026B">
        <w:trPr>
          <w:gridAfter w:val="1"/>
          <w:wAfter w:w="6" w:type="dxa"/>
          <w:cantSplit/>
        </w:trPr>
        <w:tc>
          <w:tcPr>
            <w:tcW w:w="2790" w:type="dxa"/>
          </w:tcPr>
          <w:p w14:paraId="4B7D5483" w14:textId="77777777" w:rsidR="007C1266" w:rsidRPr="0086605F" w:rsidRDefault="007C1266" w:rsidP="00893E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834" w:type="dxa"/>
            <w:gridSpan w:val="11"/>
            <w:hideMark/>
          </w:tcPr>
          <w:p w14:paraId="221FFAA3" w14:textId="77777777" w:rsidR="007C1266" w:rsidRPr="0086605F" w:rsidRDefault="007C1266" w:rsidP="00893E1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eastAsia="en-GB" w:bidi="th-TH"/>
              </w:rPr>
              <w:t>พั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นบาท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99297A" w:rsidRPr="0086605F" w14:paraId="571CF170" w14:textId="77777777" w:rsidTr="000A026B">
        <w:trPr>
          <w:gridAfter w:val="1"/>
          <w:wAfter w:w="6" w:type="dxa"/>
          <w:cantSplit/>
        </w:trPr>
        <w:tc>
          <w:tcPr>
            <w:tcW w:w="2790" w:type="dxa"/>
          </w:tcPr>
          <w:p w14:paraId="44FCC9BD" w14:textId="72BF7505" w:rsidR="0099297A" w:rsidRPr="0086605F" w:rsidRDefault="0099297A" w:rsidP="00893E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6605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834" w:type="dxa"/>
            <w:gridSpan w:val="11"/>
          </w:tcPr>
          <w:p w14:paraId="30D42F07" w14:textId="77777777" w:rsidR="0099297A" w:rsidRPr="0086605F" w:rsidRDefault="0099297A" w:rsidP="00893E1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3730DC" w:rsidRPr="0086605F" w14:paraId="1CE61FD4" w14:textId="77777777" w:rsidTr="000A026B">
        <w:trPr>
          <w:cantSplit/>
        </w:trPr>
        <w:tc>
          <w:tcPr>
            <w:tcW w:w="2790" w:type="dxa"/>
            <w:hideMark/>
          </w:tcPr>
          <w:p w14:paraId="67FFD73D" w14:textId="77777777" w:rsidR="003730DC" w:rsidRPr="0086605F" w:rsidRDefault="003730DC" w:rsidP="003730DC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กำไรจากการตีราคาที่ดิน</w:t>
            </w:r>
          </w:p>
        </w:tc>
        <w:tc>
          <w:tcPr>
            <w:tcW w:w="990" w:type="dxa"/>
            <w:vAlign w:val="bottom"/>
          </w:tcPr>
          <w:p w14:paraId="5CF11BC5" w14:textId="78FFB985" w:rsidR="003730DC" w:rsidRPr="0086605F" w:rsidRDefault="00926BE3" w:rsidP="00926BE3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15,722</w:t>
            </w:r>
          </w:p>
        </w:tc>
        <w:tc>
          <w:tcPr>
            <w:tcW w:w="182" w:type="dxa"/>
            <w:vAlign w:val="bottom"/>
          </w:tcPr>
          <w:p w14:paraId="28C341E3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88" w:type="dxa"/>
            <w:vAlign w:val="bottom"/>
          </w:tcPr>
          <w:p w14:paraId="65C37BD4" w14:textId="739C2832" w:rsidR="003730DC" w:rsidRPr="0086605F" w:rsidRDefault="00926BE3" w:rsidP="00926BE3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67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(3,144)</w:t>
            </w:r>
          </w:p>
        </w:tc>
        <w:tc>
          <w:tcPr>
            <w:tcW w:w="180" w:type="dxa"/>
            <w:vAlign w:val="bottom"/>
          </w:tcPr>
          <w:p w14:paraId="1772501B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1777D85A" w14:textId="63975A24" w:rsidR="003730DC" w:rsidRPr="0086605F" w:rsidRDefault="00926BE3" w:rsidP="00926BE3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12,578</w:t>
            </w:r>
          </w:p>
        </w:tc>
        <w:tc>
          <w:tcPr>
            <w:tcW w:w="180" w:type="dxa"/>
            <w:vAlign w:val="bottom"/>
          </w:tcPr>
          <w:p w14:paraId="6BB3C58A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6AAE3EF5" w14:textId="2E62F430" w:rsidR="003730DC" w:rsidRPr="0086605F" w:rsidRDefault="003730DC" w:rsidP="003730DC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43,059</w:t>
            </w:r>
          </w:p>
        </w:tc>
        <w:tc>
          <w:tcPr>
            <w:tcW w:w="180" w:type="dxa"/>
            <w:vAlign w:val="bottom"/>
          </w:tcPr>
          <w:p w14:paraId="39B238B6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77" w:type="dxa"/>
            <w:vAlign w:val="bottom"/>
            <w:hideMark/>
          </w:tcPr>
          <w:p w14:paraId="053673B0" w14:textId="6EFCBDCD" w:rsidR="003730DC" w:rsidRPr="0086605F" w:rsidRDefault="003730DC" w:rsidP="003730DC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67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(8,612)</w:t>
            </w:r>
          </w:p>
        </w:tc>
        <w:tc>
          <w:tcPr>
            <w:tcW w:w="180" w:type="dxa"/>
            <w:vAlign w:val="bottom"/>
          </w:tcPr>
          <w:p w14:paraId="1500EB0D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03" w:type="dxa"/>
            <w:gridSpan w:val="2"/>
            <w:vAlign w:val="bottom"/>
            <w:hideMark/>
          </w:tcPr>
          <w:p w14:paraId="5F460978" w14:textId="34AB6E88" w:rsidR="003730DC" w:rsidRPr="0086605F" w:rsidRDefault="003730DC" w:rsidP="003730DC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34,447</w:t>
            </w:r>
          </w:p>
        </w:tc>
      </w:tr>
      <w:tr w:rsidR="003730DC" w:rsidRPr="0086605F" w14:paraId="46790902" w14:textId="77777777" w:rsidTr="000A026B">
        <w:trPr>
          <w:cantSplit/>
        </w:trPr>
        <w:tc>
          <w:tcPr>
            <w:tcW w:w="2790" w:type="dxa"/>
          </w:tcPr>
          <w:p w14:paraId="594EA526" w14:textId="5B4332BA" w:rsidR="003730DC" w:rsidRPr="0086605F" w:rsidRDefault="003730DC" w:rsidP="003730DC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ขาดทุนจากการประมาณการตามหลักคณิตศาตร์ประกันภัย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228ACE" w14:textId="406A0140" w:rsidR="003730DC" w:rsidRPr="0086605F" w:rsidRDefault="00926BE3" w:rsidP="00926BE3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D33DF2B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0568C2" w14:textId="3DBEDCDA" w:rsidR="003730DC" w:rsidRPr="0086605F" w:rsidRDefault="00926BE3" w:rsidP="00926BE3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90C94C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8734E2" w14:textId="5E2B608C" w:rsidR="003730DC" w:rsidRPr="0086605F" w:rsidRDefault="00926BE3" w:rsidP="00926BE3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04BEDC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1AC1F4" w14:textId="60781E0B" w:rsidR="003730DC" w:rsidRPr="0086605F" w:rsidRDefault="003730DC" w:rsidP="003730DC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67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(7,481)</w:t>
            </w:r>
          </w:p>
        </w:tc>
        <w:tc>
          <w:tcPr>
            <w:tcW w:w="180" w:type="dxa"/>
            <w:vAlign w:val="bottom"/>
          </w:tcPr>
          <w:p w14:paraId="658FAB25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5A4CC" w14:textId="64DD531E" w:rsidR="003730DC" w:rsidRPr="0086605F" w:rsidRDefault="003730DC" w:rsidP="003730DC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1,496</w:t>
            </w:r>
          </w:p>
        </w:tc>
        <w:tc>
          <w:tcPr>
            <w:tcW w:w="180" w:type="dxa"/>
            <w:vAlign w:val="bottom"/>
          </w:tcPr>
          <w:p w14:paraId="14B017B4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0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8A15F4" w14:textId="0DD48AD0" w:rsidR="003730DC" w:rsidRPr="0086605F" w:rsidRDefault="003730DC" w:rsidP="003730DC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67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(5,985)</w:t>
            </w:r>
          </w:p>
        </w:tc>
      </w:tr>
      <w:tr w:rsidR="003730DC" w:rsidRPr="0086605F" w14:paraId="131FE1B5" w14:textId="77777777" w:rsidTr="000A026B">
        <w:trPr>
          <w:cantSplit/>
        </w:trPr>
        <w:tc>
          <w:tcPr>
            <w:tcW w:w="2790" w:type="dxa"/>
          </w:tcPr>
          <w:p w14:paraId="2439135C" w14:textId="77777777" w:rsidR="003730DC" w:rsidRPr="0086605F" w:rsidRDefault="003730DC" w:rsidP="003730DC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A87847" w14:textId="31DE9CFD" w:rsidR="003730DC" w:rsidRPr="0086605F" w:rsidRDefault="00926BE3" w:rsidP="00926BE3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15,722</w:t>
            </w:r>
          </w:p>
        </w:tc>
        <w:tc>
          <w:tcPr>
            <w:tcW w:w="182" w:type="dxa"/>
            <w:vAlign w:val="bottom"/>
          </w:tcPr>
          <w:p w14:paraId="261B1D0D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364CB8" w14:textId="3588802C" w:rsidR="003730DC" w:rsidRPr="0086605F" w:rsidRDefault="00926BE3" w:rsidP="00926BE3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(3,144)</w:t>
            </w:r>
          </w:p>
        </w:tc>
        <w:tc>
          <w:tcPr>
            <w:tcW w:w="180" w:type="dxa"/>
            <w:vAlign w:val="bottom"/>
          </w:tcPr>
          <w:p w14:paraId="332A163F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A43BD6" w14:textId="01E2C5F4" w:rsidR="003730DC" w:rsidRPr="0086605F" w:rsidRDefault="00926BE3" w:rsidP="00926BE3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12,578</w:t>
            </w:r>
          </w:p>
        </w:tc>
        <w:tc>
          <w:tcPr>
            <w:tcW w:w="180" w:type="dxa"/>
            <w:vAlign w:val="bottom"/>
          </w:tcPr>
          <w:p w14:paraId="67986F7C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F9D3DE" w14:textId="37370130" w:rsidR="003730DC" w:rsidRPr="0086605F" w:rsidRDefault="003730DC" w:rsidP="003730DC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35,578</w:t>
            </w:r>
          </w:p>
        </w:tc>
        <w:tc>
          <w:tcPr>
            <w:tcW w:w="180" w:type="dxa"/>
            <w:vAlign w:val="bottom"/>
          </w:tcPr>
          <w:p w14:paraId="5441D419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72A4DC" w14:textId="1E0B5332" w:rsidR="003730DC" w:rsidRPr="0086605F" w:rsidRDefault="003730DC" w:rsidP="003730DC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(7,116)</w:t>
            </w:r>
          </w:p>
        </w:tc>
        <w:tc>
          <w:tcPr>
            <w:tcW w:w="180" w:type="dxa"/>
            <w:vAlign w:val="bottom"/>
          </w:tcPr>
          <w:p w14:paraId="552B8DB2" w14:textId="77777777" w:rsidR="003730DC" w:rsidRPr="0086605F" w:rsidRDefault="003730DC" w:rsidP="003730DC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7D696" w14:textId="51201AEC" w:rsidR="003730DC" w:rsidRPr="0086605F" w:rsidRDefault="003730DC" w:rsidP="003730DC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28,462</w:t>
            </w:r>
          </w:p>
        </w:tc>
      </w:tr>
    </w:tbl>
    <w:p w14:paraId="6601A5ED" w14:textId="77777777" w:rsidR="000A026B" w:rsidRPr="0086605F" w:rsidRDefault="000A026B">
      <w:pPr>
        <w:rPr>
          <w:rFonts w:cstheme="minorBidi"/>
          <w:cs/>
        </w:rPr>
      </w:pPr>
      <w:r w:rsidRPr="0086605F">
        <w:br w:type="page"/>
      </w:r>
    </w:p>
    <w:tbl>
      <w:tblPr>
        <w:tblW w:w="9639" w:type="dxa"/>
        <w:tblInd w:w="44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9"/>
        <w:gridCol w:w="2790"/>
        <w:gridCol w:w="990"/>
        <w:gridCol w:w="182"/>
        <w:gridCol w:w="259"/>
        <w:gridCol w:w="729"/>
        <w:gridCol w:w="180"/>
        <w:gridCol w:w="167"/>
        <w:gridCol w:w="271"/>
        <w:gridCol w:w="552"/>
        <w:gridCol w:w="180"/>
        <w:gridCol w:w="298"/>
        <w:gridCol w:w="241"/>
        <w:gridCol w:w="451"/>
        <w:gridCol w:w="180"/>
        <w:gridCol w:w="515"/>
        <w:gridCol w:w="237"/>
        <w:gridCol w:w="225"/>
        <w:gridCol w:w="180"/>
        <w:gridCol w:w="639"/>
        <w:gridCol w:w="358"/>
        <w:gridCol w:w="6"/>
      </w:tblGrid>
      <w:tr w:rsidR="00E976CE" w:rsidRPr="0086605F" w14:paraId="062A283B" w14:textId="77777777" w:rsidTr="00DB3D57">
        <w:trPr>
          <w:gridBefore w:val="1"/>
          <w:gridAfter w:val="1"/>
          <w:wBefore w:w="9" w:type="dxa"/>
          <w:wAfter w:w="6" w:type="dxa"/>
          <w:cantSplit/>
        </w:trPr>
        <w:tc>
          <w:tcPr>
            <w:tcW w:w="2790" w:type="dxa"/>
          </w:tcPr>
          <w:p w14:paraId="3E5F64A4" w14:textId="34B02ED6" w:rsidR="00E976CE" w:rsidRPr="0086605F" w:rsidRDefault="00E976CE" w:rsidP="00E976C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834" w:type="dxa"/>
            <w:gridSpan w:val="19"/>
            <w:hideMark/>
          </w:tcPr>
          <w:p w14:paraId="6CA4B7C0" w14:textId="7B8ED9C1" w:rsidR="00E976CE" w:rsidRPr="0086605F" w:rsidRDefault="00E976CE" w:rsidP="00E976C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เฉพาะกิจการ</w:t>
            </w:r>
          </w:p>
        </w:tc>
      </w:tr>
      <w:tr w:rsidR="00E976CE" w:rsidRPr="0086605F" w14:paraId="66D6BF02" w14:textId="77777777" w:rsidTr="00DB3D57">
        <w:trPr>
          <w:gridBefore w:val="1"/>
          <w:wBefore w:w="9" w:type="dxa"/>
          <w:cantSplit/>
        </w:trPr>
        <w:tc>
          <w:tcPr>
            <w:tcW w:w="2790" w:type="dxa"/>
          </w:tcPr>
          <w:p w14:paraId="1A560D11" w14:textId="77777777" w:rsidR="00E976CE" w:rsidRPr="0086605F" w:rsidRDefault="00E976CE" w:rsidP="00E976C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330" w:type="dxa"/>
            <w:gridSpan w:val="8"/>
          </w:tcPr>
          <w:p w14:paraId="72401067" w14:textId="465C6766" w:rsidR="00E976CE" w:rsidRPr="0086605F" w:rsidRDefault="00C418B0" w:rsidP="00E976CE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</w:t>
            </w:r>
            <w:r w:rsidR="00F97E36"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180" w:type="dxa"/>
          </w:tcPr>
          <w:p w14:paraId="1EC22759" w14:textId="77777777" w:rsidR="00E976CE" w:rsidRPr="0086605F" w:rsidRDefault="00E976CE" w:rsidP="00E976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11"/>
          </w:tcPr>
          <w:p w14:paraId="196C326A" w14:textId="733BE2A4" w:rsidR="00E976CE" w:rsidRPr="0086605F" w:rsidRDefault="00C418B0" w:rsidP="00E976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</w:t>
            </w:r>
            <w:r w:rsidR="00F97E36"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</w:p>
        </w:tc>
      </w:tr>
      <w:tr w:rsidR="00E976CE" w:rsidRPr="0086605F" w14:paraId="6967FA90" w14:textId="77777777" w:rsidTr="00DB3D57">
        <w:trPr>
          <w:gridBefore w:val="1"/>
          <w:wBefore w:w="9" w:type="dxa"/>
          <w:cantSplit/>
        </w:trPr>
        <w:tc>
          <w:tcPr>
            <w:tcW w:w="2790" w:type="dxa"/>
          </w:tcPr>
          <w:p w14:paraId="30D96C25" w14:textId="77777777" w:rsidR="00E976CE" w:rsidRPr="0086605F" w:rsidRDefault="00E976CE" w:rsidP="00E976C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14:paraId="576A99E6" w14:textId="2016A5A1" w:rsidR="00E976CE" w:rsidRPr="0086605F" w:rsidRDefault="00E976CE" w:rsidP="00E976C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6605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  <w:hideMark/>
          </w:tcPr>
          <w:p w14:paraId="2F9EF528" w14:textId="77777777" w:rsidR="00E976CE" w:rsidRPr="0086605F" w:rsidRDefault="00E976CE" w:rsidP="00E976CE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002FC8E4" w14:textId="77777777" w:rsidR="00E976CE" w:rsidRPr="0086605F" w:rsidRDefault="00E976CE" w:rsidP="00E976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443A7FA3" w14:textId="77777777" w:rsidR="00E976CE" w:rsidRPr="0086605F" w:rsidRDefault="00E976CE" w:rsidP="00E976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88" w:type="dxa"/>
            <w:gridSpan w:val="2"/>
            <w:vAlign w:val="bottom"/>
            <w:hideMark/>
          </w:tcPr>
          <w:p w14:paraId="133F5B86" w14:textId="68F9347D" w:rsidR="00E976CE" w:rsidRPr="0086605F" w:rsidRDefault="00F31F84" w:rsidP="00E976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E976CE" w:rsidRPr="0086605F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86605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  <w:r w:rsidR="00E976CE" w:rsidRPr="0086605F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00A6D43D" w14:textId="77777777" w:rsidR="00E976CE" w:rsidRPr="0086605F" w:rsidRDefault="00E976CE" w:rsidP="00E976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gridSpan w:val="3"/>
            <w:vAlign w:val="bottom"/>
            <w:hideMark/>
          </w:tcPr>
          <w:p w14:paraId="1B28D040" w14:textId="77777777" w:rsidR="00E976CE" w:rsidRPr="0086605F" w:rsidRDefault="00E976CE" w:rsidP="00E976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7C9E18D" w14:textId="77777777" w:rsidR="00E976CE" w:rsidRPr="0086605F" w:rsidRDefault="00E976CE" w:rsidP="00E976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gridSpan w:val="3"/>
            <w:vAlign w:val="bottom"/>
            <w:hideMark/>
          </w:tcPr>
          <w:p w14:paraId="66DE82F9" w14:textId="77777777" w:rsidR="00E976CE" w:rsidRPr="0086605F" w:rsidRDefault="00E976CE" w:rsidP="00E976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01537B1E" w14:textId="77777777" w:rsidR="00E976CE" w:rsidRPr="0086605F" w:rsidRDefault="00E976CE" w:rsidP="00E976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AA6D1DC" w14:textId="77777777" w:rsidR="00E976CE" w:rsidRPr="0086605F" w:rsidRDefault="00E976CE" w:rsidP="00E976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77" w:type="dxa"/>
            <w:gridSpan w:val="3"/>
            <w:vAlign w:val="bottom"/>
            <w:hideMark/>
          </w:tcPr>
          <w:p w14:paraId="6CCDEC51" w14:textId="24A2CBBD" w:rsidR="00E976CE" w:rsidRPr="0086605F" w:rsidRDefault="00F31F84" w:rsidP="00E976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 xml:space="preserve">รายได้ </w:t>
            </w:r>
            <w:r w:rsidRPr="0086605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E976CE" w:rsidRPr="0086605F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86605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  <w:r w:rsidR="00E976CE" w:rsidRPr="0086605F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2EFCD7F" w14:textId="77777777" w:rsidR="00E976CE" w:rsidRPr="0086605F" w:rsidRDefault="00E976CE" w:rsidP="00E976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03" w:type="dxa"/>
            <w:gridSpan w:val="3"/>
            <w:vAlign w:val="bottom"/>
            <w:hideMark/>
          </w:tcPr>
          <w:p w14:paraId="34AB5488" w14:textId="77777777" w:rsidR="00E976CE" w:rsidRPr="0086605F" w:rsidRDefault="00E976CE" w:rsidP="00E976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2BD6C59E" w14:textId="77777777" w:rsidR="00E976CE" w:rsidRPr="0086605F" w:rsidRDefault="00E976CE" w:rsidP="00E976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E976CE" w:rsidRPr="0086605F" w14:paraId="74604C7E" w14:textId="77777777" w:rsidTr="00DB3D57">
        <w:trPr>
          <w:gridBefore w:val="1"/>
          <w:gridAfter w:val="1"/>
          <w:wBefore w:w="9" w:type="dxa"/>
          <w:wAfter w:w="6" w:type="dxa"/>
          <w:cantSplit/>
        </w:trPr>
        <w:tc>
          <w:tcPr>
            <w:tcW w:w="2790" w:type="dxa"/>
          </w:tcPr>
          <w:p w14:paraId="5504610B" w14:textId="77777777" w:rsidR="00E976CE" w:rsidRPr="0086605F" w:rsidRDefault="00E976CE" w:rsidP="00E976C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834" w:type="dxa"/>
            <w:gridSpan w:val="19"/>
            <w:hideMark/>
          </w:tcPr>
          <w:p w14:paraId="240BD111" w14:textId="77777777" w:rsidR="00E976CE" w:rsidRPr="0086605F" w:rsidRDefault="00E976CE" w:rsidP="00E976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eastAsia="en-GB" w:bidi="th-TH"/>
              </w:rPr>
              <w:t>พั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นบาท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976CE" w:rsidRPr="0086605F" w14:paraId="7BBB666F" w14:textId="77777777" w:rsidTr="00DB3D57">
        <w:trPr>
          <w:gridBefore w:val="1"/>
          <w:gridAfter w:val="1"/>
          <w:wBefore w:w="9" w:type="dxa"/>
          <w:wAfter w:w="6" w:type="dxa"/>
          <w:cantSplit/>
        </w:trPr>
        <w:tc>
          <w:tcPr>
            <w:tcW w:w="2790" w:type="dxa"/>
          </w:tcPr>
          <w:p w14:paraId="44229A8F" w14:textId="1FDCD154" w:rsidR="00E976CE" w:rsidRPr="0086605F" w:rsidRDefault="00E976CE" w:rsidP="00E976C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6605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834" w:type="dxa"/>
            <w:gridSpan w:val="19"/>
          </w:tcPr>
          <w:p w14:paraId="7E902A80" w14:textId="77777777" w:rsidR="00E976CE" w:rsidRPr="0086605F" w:rsidRDefault="00E976CE" w:rsidP="00E976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C7771E" w:rsidRPr="0086605F" w14:paraId="5A464E1C" w14:textId="77777777" w:rsidTr="0060100F">
        <w:trPr>
          <w:gridBefore w:val="1"/>
          <w:wBefore w:w="9" w:type="dxa"/>
          <w:cantSplit/>
        </w:trPr>
        <w:tc>
          <w:tcPr>
            <w:tcW w:w="2790" w:type="dxa"/>
            <w:hideMark/>
          </w:tcPr>
          <w:p w14:paraId="2D637D61" w14:textId="17644F93" w:rsidR="00C7771E" w:rsidRPr="0086605F" w:rsidRDefault="00C7771E" w:rsidP="00C7771E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กำไรจากการตีราคาที่ดิน</w:t>
            </w:r>
          </w:p>
        </w:tc>
        <w:tc>
          <w:tcPr>
            <w:tcW w:w="990" w:type="dxa"/>
            <w:vAlign w:val="bottom"/>
          </w:tcPr>
          <w:p w14:paraId="5CCDB29A" w14:textId="333DA353" w:rsidR="00C7771E" w:rsidRPr="0086605F" w:rsidRDefault="00C7771E" w:rsidP="00C7771E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A4998E8" w14:textId="77777777" w:rsidR="00C7771E" w:rsidRPr="0086605F" w:rsidRDefault="00C7771E" w:rsidP="00C7771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47BE9C0" w14:textId="5EAF75D3" w:rsidR="00C7771E" w:rsidRPr="0086605F" w:rsidRDefault="00C7771E" w:rsidP="00C7771E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C3530D" w14:textId="77777777" w:rsidR="00C7771E" w:rsidRPr="0086605F" w:rsidRDefault="00C7771E" w:rsidP="00C7771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055ED91" w14:textId="0C481538" w:rsidR="00C7771E" w:rsidRPr="0086605F" w:rsidRDefault="00C7771E" w:rsidP="00C7771E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0B87B755" w14:textId="77777777" w:rsidR="00C7771E" w:rsidRPr="0086605F" w:rsidRDefault="00C7771E" w:rsidP="00C7771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gridSpan w:val="3"/>
            <w:vAlign w:val="bottom"/>
            <w:hideMark/>
          </w:tcPr>
          <w:p w14:paraId="709101AE" w14:textId="649A77AF" w:rsidR="00C7771E" w:rsidRPr="0086605F" w:rsidRDefault="00C7771E" w:rsidP="00C7771E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-13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22,5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05FA6D32" w14:textId="77777777" w:rsidR="00C7771E" w:rsidRPr="0086605F" w:rsidRDefault="00C7771E" w:rsidP="00C7771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7" w:type="dxa"/>
            <w:gridSpan w:val="3"/>
            <w:vAlign w:val="bottom"/>
          </w:tcPr>
          <w:p w14:paraId="733BC9BD" w14:textId="16797C37" w:rsidR="00C7771E" w:rsidRPr="0086605F" w:rsidRDefault="00C7771E" w:rsidP="00C7771E">
            <w:pPr>
              <w:pStyle w:val="acctfourfigures"/>
              <w:tabs>
                <w:tab w:val="clear" w:pos="765"/>
                <w:tab w:val="decimal" w:pos="503"/>
                <w:tab w:val="left" w:pos="70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(4,506)</w:t>
            </w:r>
          </w:p>
        </w:tc>
        <w:tc>
          <w:tcPr>
            <w:tcW w:w="180" w:type="dxa"/>
          </w:tcPr>
          <w:p w14:paraId="57B748CD" w14:textId="77777777" w:rsidR="00C7771E" w:rsidRPr="0086605F" w:rsidRDefault="00C7771E" w:rsidP="00C7771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3" w:type="dxa"/>
            <w:gridSpan w:val="3"/>
            <w:vAlign w:val="bottom"/>
          </w:tcPr>
          <w:p w14:paraId="2D70C51A" w14:textId="69A76991" w:rsidR="00C7771E" w:rsidRPr="0086605F" w:rsidRDefault="00C7771E" w:rsidP="00C777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18,02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4</w:t>
            </w:r>
          </w:p>
        </w:tc>
      </w:tr>
      <w:tr w:rsidR="00C7771E" w:rsidRPr="0086605F" w14:paraId="58C7C587" w14:textId="77777777" w:rsidTr="0060100F">
        <w:trPr>
          <w:gridBefore w:val="1"/>
          <w:wBefore w:w="9" w:type="dxa"/>
          <w:cantSplit/>
        </w:trPr>
        <w:tc>
          <w:tcPr>
            <w:tcW w:w="2790" w:type="dxa"/>
          </w:tcPr>
          <w:p w14:paraId="403B0D1A" w14:textId="7CA53516" w:rsidR="00C7771E" w:rsidRPr="0086605F" w:rsidRDefault="00C7771E" w:rsidP="00C7771E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34727344" w14:textId="4462B898" w:rsidR="00C7771E" w:rsidRPr="0086605F" w:rsidRDefault="00C7771E" w:rsidP="00C7771E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5BCD9DC" w14:textId="77777777" w:rsidR="00C7771E" w:rsidRPr="0086605F" w:rsidRDefault="00C7771E" w:rsidP="00C7771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8FEA4D0" w14:textId="1A50825A" w:rsidR="00C7771E" w:rsidRPr="0086605F" w:rsidRDefault="00C7771E" w:rsidP="00C7771E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059BE0" w14:textId="77777777" w:rsidR="00C7771E" w:rsidRPr="0086605F" w:rsidRDefault="00C7771E" w:rsidP="00C7771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E39B1D3" w14:textId="1DA57616" w:rsidR="00C7771E" w:rsidRPr="0086605F" w:rsidRDefault="00C7771E" w:rsidP="00C7771E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4667B023" w14:textId="77777777" w:rsidR="00C7771E" w:rsidRPr="0086605F" w:rsidRDefault="00C7771E" w:rsidP="00C7771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2DD094E" w14:textId="00C09F0A" w:rsidR="00C7771E" w:rsidRPr="0086605F" w:rsidRDefault="00C7771E" w:rsidP="00C777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(2,505)</w:t>
            </w:r>
          </w:p>
        </w:tc>
        <w:tc>
          <w:tcPr>
            <w:tcW w:w="180" w:type="dxa"/>
          </w:tcPr>
          <w:p w14:paraId="44BABFF7" w14:textId="77777777" w:rsidR="00C7771E" w:rsidRPr="0086605F" w:rsidRDefault="00C7771E" w:rsidP="00C7771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7" w:type="dxa"/>
            <w:gridSpan w:val="3"/>
            <w:vAlign w:val="bottom"/>
          </w:tcPr>
          <w:p w14:paraId="4B633D46" w14:textId="754C45CB" w:rsidR="00C7771E" w:rsidRPr="0086605F" w:rsidRDefault="00C7771E" w:rsidP="00C777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501</w:t>
            </w:r>
          </w:p>
        </w:tc>
        <w:tc>
          <w:tcPr>
            <w:tcW w:w="180" w:type="dxa"/>
          </w:tcPr>
          <w:p w14:paraId="39327867" w14:textId="77777777" w:rsidR="00C7771E" w:rsidRPr="0086605F" w:rsidRDefault="00C7771E" w:rsidP="00C7771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3" w:type="dxa"/>
            <w:gridSpan w:val="3"/>
            <w:vAlign w:val="bottom"/>
          </w:tcPr>
          <w:p w14:paraId="6041D651" w14:textId="4F8C7DF0" w:rsidR="00C7771E" w:rsidRPr="0086605F" w:rsidRDefault="00C7771E" w:rsidP="00C7771E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right="-35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(2,004)</w:t>
            </w:r>
          </w:p>
        </w:tc>
      </w:tr>
      <w:tr w:rsidR="00C7771E" w:rsidRPr="0086605F" w14:paraId="2C4E6CCC" w14:textId="77777777" w:rsidTr="0060100F">
        <w:trPr>
          <w:gridBefore w:val="1"/>
          <w:wBefore w:w="9" w:type="dxa"/>
          <w:cantSplit/>
        </w:trPr>
        <w:tc>
          <w:tcPr>
            <w:tcW w:w="2790" w:type="dxa"/>
          </w:tcPr>
          <w:p w14:paraId="37861722" w14:textId="77777777" w:rsidR="00C7771E" w:rsidRPr="0086605F" w:rsidRDefault="00C7771E" w:rsidP="00C7771E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324433" w14:textId="6FAFF717" w:rsidR="00C7771E" w:rsidRPr="0086605F" w:rsidRDefault="00C7771E" w:rsidP="00C7771E">
            <w:pPr>
              <w:pStyle w:val="acctfourfigures"/>
              <w:tabs>
                <w:tab w:val="clear" w:pos="765"/>
              </w:tabs>
              <w:spacing w:line="240" w:lineRule="atLeast"/>
              <w:ind w:left="177" w:right="-169" w:hanging="7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96F31FE" w14:textId="77777777" w:rsidR="00C7771E" w:rsidRPr="0086605F" w:rsidRDefault="00C7771E" w:rsidP="00C7771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DB278" w14:textId="4CA72A09" w:rsidR="00C7771E" w:rsidRPr="0086605F" w:rsidRDefault="00C7771E" w:rsidP="00C7771E">
            <w:pPr>
              <w:pStyle w:val="acctfourfigures"/>
              <w:tabs>
                <w:tab w:val="clear" w:pos="765"/>
              </w:tabs>
              <w:spacing w:line="240" w:lineRule="atLeast"/>
              <w:ind w:left="177" w:right="-169" w:hanging="7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146D39" w14:textId="77777777" w:rsidR="00C7771E" w:rsidRPr="0086605F" w:rsidRDefault="00C7771E" w:rsidP="00C7771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AF166C" w14:textId="44047EB3" w:rsidR="00C7771E" w:rsidRPr="0086605F" w:rsidRDefault="00C7771E" w:rsidP="00C7771E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FC0A99" w14:textId="77777777" w:rsidR="00C7771E" w:rsidRPr="0086605F" w:rsidRDefault="00C7771E" w:rsidP="00C7771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2F4F80" w14:textId="2A335E0E" w:rsidR="00C7771E" w:rsidRPr="0086605F" w:rsidRDefault="00C7771E" w:rsidP="00C7771E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-1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20,025</w:t>
            </w:r>
          </w:p>
        </w:tc>
        <w:tc>
          <w:tcPr>
            <w:tcW w:w="180" w:type="dxa"/>
          </w:tcPr>
          <w:p w14:paraId="6C0992A7" w14:textId="77777777" w:rsidR="00C7771E" w:rsidRPr="0086605F" w:rsidRDefault="00C7771E" w:rsidP="00C7771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4BF081" w14:textId="554B500A" w:rsidR="00C7771E" w:rsidRPr="0086605F" w:rsidRDefault="00C7771E" w:rsidP="00C7771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(4,005)</w:t>
            </w:r>
          </w:p>
        </w:tc>
        <w:tc>
          <w:tcPr>
            <w:tcW w:w="180" w:type="dxa"/>
          </w:tcPr>
          <w:p w14:paraId="6A565B8E" w14:textId="77777777" w:rsidR="00C7771E" w:rsidRPr="0086605F" w:rsidRDefault="00C7771E" w:rsidP="00C7771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03367F" w14:textId="555ADA7F" w:rsidR="00C7771E" w:rsidRPr="0086605F" w:rsidRDefault="00C7771E" w:rsidP="00C777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16,020</w:t>
            </w:r>
          </w:p>
        </w:tc>
      </w:tr>
      <w:tr w:rsidR="00F96478" w:rsidRPr="0086605F" w14:paraId="59A3D547" w14:textId="77777777" w:rsidTr="00DB3D5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2"/>
          <w:wAfter w:w="364" w:type="dxa"/>
          <w:trHeight w:hRule="exact" w:val="403"/>
        </w:trPr>
        <w:tc>
          <w:tcPr>
            <w:tcW w:w="4230" w:type="dxa"/>
            <w:gridSpan w:val="5"/>
          </w:tcPr>
          <w:p w14:paraId="07AD8F4B" w14:textId="743F27E3" w:rsidR="00F96478" w:rsidRPr="0086605F" w:rsidRDefault="00F96478" w:rsidP="00F964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24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5" w:type="dxa"/>
            <w:gridSpan w:val="15"/>
          </w:tcPr>
          <w:p w14:paraId="285ED87C" w14:textId="2A680972" w:rsidR="00F96478" w:rsidRPr="0086605F" w:rsidRDefault="00F96478" w:rsidP="00F9647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</w:tr>
      <w:tr w:rsidR="00F96478" w:rsidRPr="0086605F" w14:paraId="0C62F347" w14:textId="77777777" w:rsidTr="00DB3D5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2"/>
          <w:wAfter w:w="364" w:type="dxa"/>
          <w:trHeight w:hRule="exact" w:val="403"/>
        </w:trPr>
        <w:tc>
          <w:tcPr>
            <w:tcW w:w="4230" w:type="dxa"/>
            <w:gridSpan w:val="5"/>
          </w:tcPr>
          <w:p w14:paraId="74577A21" w14:textId="257DD6BA" w:rsidR="00F96478" w:rsidRPr="0086605F" w:rsidRDefault="00F96478" w:rsidP="00F964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24" w:firstLine="18"/>
            </w:pPr>
            <w:r w:rsidRPr="0086605F">
              <w:br w:type="page"/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45" w:type="dxa"/>
            <w:gridSpan w:val="15"/>
          </w:tcPr>
          <w:p w14:paraId="5AF5379A" w14:textId="67A35B76" w:rsidR="00F96478" w:rsidRPr="0086605F" w:rsidRDefault="00F96478" w:rsidP="00F9647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F96478" w:rsidRPr="0086605F" w14:paraId="70A585F9" w14:textId="77777777" w:rsidTr="00DB3D5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64" w:type="dxa"/>
          <w:trHeight w:hRule="exact" w:val="403"/>
        </w:trPr>
        <w:tc>
          <w:tcPr>
            <w:tcW w:w="4230" w:type="dxa"/>
            <w:gridSpan w:val="5"/>
          </w:tcPr>
          <w:p w14:paraId="7D39E286" w14:textId="77777777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76" w:type="dxa"/>
            <w:gridSpan w:val="3"/>
          </w:tcPr>
          <w:p w14:paraId="30B437CD" w14:textId="0DE73FD9" w:rsidR="00F96478" w:rsidRPr="0086605F" w:rsidRDefault="00C418B0" w:rsidP="00F96478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1" w:type="dxa"/>
          </w:tcPr>
          <w:p w14:paraId="0CCD7689" w14:textId="77777777" w:rsidR="00F96478" w:rsidRPr="0086605F" w:rsidRDefault="00F96478" w:rsidP="00F96478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  <w:gridSpan w:val="3"/>
          </w:tcPr>
          <w:p w14:paraId="41492F0D" w14:textId="32005E33" w:rsidR="00F96478" w:rsidRPr="0086605F" w:rsidRDefault="00C418B0" w:rsidP="00F96478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41" w:type="dxa"/>
          </w:tcPr>
          <w:p w14:paraId="2F9ED1ED" w14:textId="77777777" w:rsidR="00F96478" w:rsidRPr="0086605F" w:rsidRDefault="00F96478" w:rsidP="00F96478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46" w:type="dxa"/>
            <w:gridSpan w:val="3"/>
          </w:tcPr>
          <w:p w14:paraId="7AE84085" w14:textId="77777777" w:rsidR="00F96478" w:rsidRPr="0086605F" w:rsidRDefault="00F96478" w:rsidP="00F96478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37" w:type="dxa"/>
          </w:tcPr>
          <w:p w14:paraId="3B001CD6" w14:textId="77777777" w:rsidR="00F96478" w:rsidRPr="0086605F" w:rsidRDefault="00F96478" w:rsidP="00F96478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14:paraId="0E5F1496" w14:textId="77777777" w:rsidR="00F96478" w:rsidRPr="0086605F" w:rsidRDefault="00F96478" w:rsidP="00F96478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F96478" w:rsidRPr="0086605F" w14:paraId="7B482B93" w14:textId="77777777" w:rsidTr="00DB3D5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64" w:type="dxa"/>
          <w:trHeight w:hRule="exact" w:val="403"/>
        </w:trPr>
        <w:tc>
          <w:tcPr>
            <w:tcW w:w="4230" w:type="dxa"/>
            <w:gridSpan w:val="5"/>
          </w:tcPr>
          <w:p w14:paraId="1911863D" w14:textId="40D488D6" w:rsidR="00F96478" w:rsidRPr="0086605F" w:rsidRDefault="00C418B0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A06EA" w:rsidRPr="0086605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5045" w:type="dxa"/>
            <w:gridSpan w:val="15"/>
          </w:tcPr>
          <w:p w14:paraId="50579179" w14:textId="77777777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  <w:p w14:paraId="4A74BB74" w14:textId="77777777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96478" w:rsidRPr="0086605F" w14:paraId="6D87EE40" w14:textId="77777777" w:rsidTr="00DB3D5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64" w:type="dxa"/>
          <w:trHeight w:hRule="exact" w:val="403"/>
        </w:trPr>
        <w:tc>
          <w:tcPr>
            <w:tcW w:w="4230" w:type="dxa"/>
            <w:gridSpan w:val="5"/>
          </w:tcPr>
          <w:p w14:paraId="1ABCAFD3" w14:textId="2A4368CB" w:rsidR="00F96478" w:rsidRPr="0086605F" w:rsidRDefault="00E70791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F96478" w:rsidRPr="0086605F">
              <w:rPr>
                <w:rFonts w:ascii="Angsana New" w:hAnsi="Angsana New" w:cs="Angsana New"/>
                <w:sz w:val="30"/>
                <w:szCs w:val="30"/>
                <w:cs/>
              </w:rPr>
              <w:t>ทางบัญชีก่อนค่าใช้จ่าย</w:t>
            </w:r>
            <w:r w:rsidR="007253DF"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253DF"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(รายได้) </w:t>
            </w:r>
            <w:r w:rsidR="00F96478"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1076" w:type="dxa"/>
            <w:gridSpan w:val="3"/>
            <w:tcBorders>
              <w:bottom w:val="double" w:sz="4" w:space="0" w:color="auto"/>
            </w:tcBorders>
          </w:tcPr>
          <w:p w14:paraId="53B1EA39" w14:textId="6EC3B184" w:rsidR="00F96478" w:rsidRPr="0086605F" w:rsidRDefault="00584449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</w:t>
            </w:r>
            <w:r w:rsidR="00787075"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59</w:t>
            </w:r>
            <w:r w:rsidR="000B0DDA"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</w:t>
            </w: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1" w:type="dxa"/>
          </w:tcPr>
          <w:p w14:paraId="6B736BDD" w14:textId="77777777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3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5FDF159" w14:textId="07F31C1E" w:rsidR="00F96478" w:rsidRPr="0086605F" w:rsidRDefault="000B0DDA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(64)</w:t>
            </w:r>
          </w:p>
        </w:tc>
        <w:tc>
          <w:tcPr>
            <w:tcW w:w="241" w:type="dxa"/>
            <w:shd w:val="clear" w:color="auto" w:fill="auto"/>
          </w:tcPr>
          <w:p w14:paraId="3A20CB1C" w14:textId="77777777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71CBA9B" w14:textId="46C09BFE" w:rsidR="00F96478" w:rsidRPr="0086605F" w:rsidRDefault="00787075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(23</w:t>
            </w:r>
            <w:r w:rsidR="000B0DDA"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</w:t>
            </w: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442F8016" w14:textId="62EC742E" w:rsidR="00F96478" w:rsidRPr="0086605F" w:rsidRDefault="00F96478" w:rsidP="00F964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D51932C" w14:textId="6227953E" w:rsidR="00F96478" w:rsidRPr="0086605F" w:rsidRDefault="00787075" w:rsidP="00F964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</w:t>
            </w:r>
            <w:r w:rsidR="000B0DDA"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893</w:t>
            </w: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)</w:t>
            </w:r>
          </w:p>
        </w:tc>
      </w:tr>
      <w:tr w:rsidR="00F96478" w:rsidRPr="0086605F" w14:paraId="2F7C7E65" w14:textId="77777777" w:rsidTr="00DB3D5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64" w:type="dxa"/>
          <w:trHeight w:hRule="exact" w:val="403"/>
        </w:trPr>
        <w:tc>
          <w:tcPr>
            <w:tcW w:w="4230" w:type="dxa"/>
            <w:gridSpan w:val="5"/>
          </w:tcPr>
          <w:p w14:paraId="12CC036A" w14:textId="77777777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076" w:type="dxa"/>
            <w:gridSpan w:val="3"/>
            <w:tcBorders>
              <w:top w:val="double" w:sz="4" w:space="0" w:color="auto"/>
            </w:tcBorders>
          </w:tcPr>
          <w:p w14:paraId="37ABBE38" w14:textId="1B328A1E" w:rsidR="00F96478" w:rsidRPr="0086605F" w:rsidRDefault="00787075" w:rsidP="0052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2AD3379" w14:textId="77777777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599C8D96" w14:textId="32436B12" w:rsidR="00F96478" w:rsidRPr="0086605F" w:rsidRDefault="00C63665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(13)</w:t>
            </w:r>
          </w:p>
        </w:tc>
        <w:tc>
          <w:tcPr>
            <w:tcW w:w="241" w:type="dxa"/>
            <w:shd w:val="clear" w:color="auto" w:fill="auto"/>
          </w:tcPr>
          <w:p w14:paraId="65F08B28" w14:textId="77777777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58176B4D" w14:textId="03357542" w:rsidR="00F96478" w:rsidRPr="0086605F" w:rsidRDefault="00787075" w:rsidP="00F964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157C46C9" w14:textId="77777777" w:rsidR="00F96478" w:rsidRPr="0086605F" w:rsidRDefault="00F96478" w:rsidP="00F964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5BB45061" w14:textId="46787A42" w:rsidR="00F96478" w:rsidRPr="0086605F" w:rsidRDefault="00C63665" w:rsidP="00F964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</w:t>
            </w:r>
            <w:r w:rsidR="000B0DDA"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</w:t>
            </w: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2)</w:t>
            </w:r>
          </w:p>
        </w:tc>
      </w:tr>
      <w:tr w:rsidR="00F96478" w:rsidRPr="0086605F" w14:paraId="1DB8013B" w14:textId="77777777" w:rsidTr="00DB3D5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64" w:type="dxa"/>
          <w:trHeight w:hRule="exact" w:val="403"/>
        </w:trPr>
        <w:tc>
          <w:tcPr>
            <w:tcW w:w="4230" w:type="dxa"/>
            <w:gridSpan w:val="5"/>
          </w:tcPr>
          <w:p w14:paraId="5609A469" w14:textId="77777777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1076" w:type="dxa"/>
            <w:gridSpan w:val="3"/>
          </w:tcPr>
          <w:p w14:paraId="4AF52111" w14:textId="4FD43C3C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71" w:type="dxa"/>
          </w:tcPr>
          <w:p w14:paraId="3902699C" w14:textId="77777777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30" w:type="dxa"/>
            <w:gridSpan w:val="3"/>
            <w:shd w:val="clear" w:color="auto" w:fill="auto"/>
          </w:tcPr>
          <w:p w14:paraId="2C9A56BF" w14:textId="77777777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41" w:type="dxa"/>
            <w:shd w:val="clear" w:color="auto" w:fill="auto"/>
          </w:tcPr>
          <w:p w14:paraId="37FEA565" w14:textId="77777777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14:paraId="3F1BDC86" w14:textId="77777777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shd w:val="clear" w:color="auto" w:fill="auto"/>
          </w:tcPr>
          <w:p w14:paraId="2AE7C970" w14:textId="77777777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shd w:val="clear" w:color="auto" w:fill="auto"/>
          </w:tcPr>
          <w:p w14:paraId="19278F7A" w14:textId="77777777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F96478" w:rsidRPr="0086605F" w14:paraId="23B18B3D" w14:textId="77777777" w:rsidTr="00DB3D5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64" w:type="dxa"/>
          <w:trHeight w:hRule="exact" w:val="403"/>
        </w:trPr>
        <w:tc>
          <w:tcPr>
            <w:tcW w:w="4230" w:type="dxa"/>
            <w:gridSpan w:val="5"/>
          </w:tcPr>
          <w:p w14:paraId="3713F9F8" w14:textId="77777777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เป็นรายได้หรือค่าใช้จ่ายทางภาษี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076" w:type="dxa"/>
            <w:gridSpan w:val="3"/>
          </w:tcPr>
          <w:p w14:paraId="14696827" w14:textId="18C89D02" w:rsidR="00F96478" w:rsidRPr="0086605F" w:rsidRDefault="00787075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(123)</w:t>
            </w:r>
          </w:p>
        </w:tc>
        <w:tc>
          <w:tcPr>
            <w:tcW w:w="271" w:type="dxa"/>
          </w:tcPr>
          <w:p w14:paraId="2ACD5777" w14:textId="77777777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30" w:type="dxa"/>
            <w:gridSpan w:val="3"/>
            <w:shd w:val="clear" w:color="auto" w:fill="auto"/>
          </w:tcPr>
          <w:p w14:paraId="22A14C05" w14:textId="3BE9D618" w:rsidR="00F96478" w:rsidRPr="0086605F" w:rsidRDefault="00C63665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58</w:t>
            </w:r>
          </w:p>
        </w:tc>
        <w:tc>
          <w:tcPr>
            <w:tcW w:w="241" w:type="dxa"/>
            <w:shd w:val="clear" w:color="auto" w:fill="auto"/>
          </w:tcPr>
          <w:p w14:paraId="20EE22DA" w14:textId="77777777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14:paraId="6ABBC029" w14:textId="60EEB087" w:rsidR="00F96478" w:rsidRPr="0086605F" w:rsidRDefault="00787075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FC7E339" w14:textId="77777777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shd w:val="clear" w:color="auto" w:fill="auto"/>
          </w:tcPr>
          <w:p w14:paraId="7264E4FC" w14:textId="63296E42" w:rsidR="00F96478" w:rsidRPr="0086605F" w:rsidRDefault="00787075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(</w:t>
            </w:r>
            <w:r w:rsidR="00C63665"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65</w:t>
            </w: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</w:tr>
      <w:tr w:rsidR="00F96478" w:rsidRPr="0086605F" w14:paraId="700DD595" w14:textId="77777777" w:rsidTr="00DB3D5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64" w:type="dxa"/>
          <w:trHeight w:hRule="exact" w:val="403"/>
        </w:trPr>
        <w:tc>
          <w:tcPr>
            <w:tcW w:w="4230" w:type="dxa"/>
            <w:gridSpan w:val="5"/>
          </w:tcPr>
          <w:p w14:paraId="6D376804" w14:textId="77777777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19E5EE3" w14:textId="3A735312" w:rsidR="00F96478" w:rsidRPr="0086605F" w:rsidRDefault="00787075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(123)</w:t>
            </w:r>
          </w:p>
        </w:tc>
        <w:tc>
          <w:tcPr>
            <w:tcW w:w="271" w:type="dxa"/>
          </w:tcPr>
          <w:p w14:paraId="33AAE0A4" w14:textId="77777777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3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8B392" w14:textId="1B00CE14" w:rsidR="00F96478" w:rsidRPr="0086605F" w:rsidRDefault="000B0DDA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45</w:t>
            </w:r>
          </w:p>
        </w:tc>
        <w:tc>
          <w:tcPr>
            <w:tcW w:w="241" w:type="dxa"/>
            <w:shd w:val="clear" w:color="auto" w:fill="auto"/>
          </w:tcPr>
          <w:p w14:paraId="5A8DABA9" w14:textId="77777777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F5CCC" w14:textId="4FE6C82C" w:rsidR="00F96478" w:rsidRPr="0086605F" w:rsidRDefault="00787075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6A97AEE3" w14:textId="77777777" w:rsidR="00F96478" w:rsidRPr="0086605F" w:rsidRDefault="00F96478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D1DD2" w14:textId="2571321B" w:rsidR="00F96478" w:rsidRPr="0086605F" w:rsidRDefault="00787075" w:rsidP="00F9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</w:t>
            </w:r>
            <w:r w:rsidR="000B0DDA"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77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)</w:t>
            </w:r>
          </w:p>
        </w:tc>
      </w:tr>
    </w:tbl>
    <w:p w14:paraId="78C80B88" w14:textId="77777777" w:rsidR="009224F2" w:rsidRPr="0086605F" w:rsidRDefault="009224F2" w:rsidP="00893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0"/>
          <w:szCs w:val="30"/>
        </w:rPr>
      </w:pPr>
    </w:p>
    <w:tbl>
      <w:tblPr>
        <w:tblW w:w="927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30"/>
        <w:gridCol w:w="1076"/>
        <w:gridCol w:w="271"/>
        <w:gridCol w:w="1030"/>
        <w:gridCol w:w="241"/>
        <w:gridCol w:w="1146"/>
        <w:gridCol w:w="237"/>
        <w:gridCol w:w="1044"/>
      </w:tblGrid>
      <w:tr w:rsidR="00893E11" w:rsidRPr="0086605F" w14:paraId="48D6B179" w14:textId="77777777" w:rsidTr="00461C2B">
        <w:trPr>
          <w:trHeight w:hRule="exact" w:val="403"/>
        </w:trPr>
        <w:tc>
          <w:tcPr>
            <w:tcW w:w="2280" w:type="pct"/>
          </w:tcPr>
          <w:p w14:paraId="7A128256" w14:textId="77777777" w:rsidR="00893E11" w:rsidRPr="0086605F" w:rsidRDefault="00893E11" w:rsidP="00461C2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24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720" w:type="pct"/>
            <w:gridSpan w:val="7"/>
          </w:tcPr>
          <w:p w14:paraId="331F0A30" w14:textId="77777777" w:rsidR="00893E11" w:rsidRPr="0086605F" w:rsidRDefault="00893E11" w:rsidP="00461C2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893E11" w:rsidRPr="0086605F" w14:paraId="3F49931F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6F634738" w14:textId="77777777" w:rsidR="00893E11" w:rsidRPr="0086605F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80" w:type="pct"/>
          </w:tcPr>
          <w:p w14:paraId="4EB02E7F" w14:textId="7AF9BAC6" w:rsidR="00893E11" w:rsidRPr="0086605F" w:rsidRDefault="00C418B0" w:rsidP="00461C2B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57F4A16A" w14:textId="77777777" w:rsidR="00893E11" w:rsidRPr="0086605F" w:rsidRDefault="00893E11" w:rsidP="00461C2B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55" w:type="pct"/>
          </w:tcPr>
          <w:p w14:paraId="5EE15332" w14:textId="7557F73D" w:rsidR="00893E11" w:rsidRPr="0086605F" w:rsidRDefault="00C418B0" w:rsidP="00461C2B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30" w:type="pct"/>
          </w:tcPr>
          <w:p w14:paraId="05419064" w14:textId="77777777" w:rsidR="00893E11" w:rsidRPr="0086605F" w:rsidRDefault="00893E11" w:rsidP="00461C2B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3F4CFD08" w14:textId="77777777" w:rsidR="00893E11" w:rsidRPr="0086605F" w:rsidRDefault="00893E11" w:rsidP="00461C2B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8" w:type="pct"/>
          </w:tcPr>
          <w:p w14:paraId="0793F84C" w14:textId="77777777" w:rsidR="00893E11" w:rsidRPr="0086605F" w:rsidRDefault="00893E11" w:rsidP="00461C2B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</w:tcPr>
          <w:p w14:paraId="52A92DA9" w14:textId="77777777" w:rsidR="00893E11" w:rsidRPr="0086605F" w:rsidRDefault="00893E11" w:rsidP="00461C2B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976CE" w:rsidRPr="0086605F" w14:paraId="59EDBD26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049DE73B" w14:textId="6DD97E93" w:rsidR="00E976CE" w:rsidRPr="0086605F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A06EA" w:rsidRPr="0086605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20" w:type="pct"/>
            <w:gridSpan w:val="7"/>
          </w:tcPr>
          <w:p w14:paraId="6AA026FD" w14:textId="77777777" w:rsidR="00E976CE" w:rsidRPr="0086605F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  <w:p w14:paraId="2E359DA6" w14:textId="1D04BA70" w:rsidR="00E976CE" w:rsidRPr="0086605F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0CE2" w:rsidRPr="0086605F" w14:paraId="09BBAFB7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107E3E76" w14:textId="1A345404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กำไรทางบัญชีก่อนค่าใช้จ่ายภาษีเงินได้ 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562EFEAC" w14:textId="7309C76A" w:rsidR="001B0CE2" w:rsidRPr="0086605F" w:rsidRDefault="00B61A25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</w:t>
            </w:r>
            <w:r w:rsidR="000A159F"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90</w:t>
            </w:r>
          </w:p>
        </w:tc>
        <w:tc>
          <w:tcPr>
            <w:tcW w:w="146" w:type="pct"/>
          </w:tcPr>
          <w:p w14:paraId="63ECE31A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  <w:shd w:val="clear" w:color="auto" w:fill="auto"/>
          </w:tcPr>
          <w:p w14:paraId="11D13563" w14:textId="6B36C859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4,</w:t>
            </w:r>
            <w:r w:rsidR="00B61A25"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960</w:t>
            </w:r>
          </w:p>
        </w:tc>
        <w:tc>
          <w:tcPr>
            <w:tcW w:w="130" w:type="pct"/>
            <w:shd w:val="clear" w:color="auto" w:fill="auto"/>
          </w:tcPr>
          <w:p w14:paraId="21F9E1BF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</w:tcPr>
          <w:p w14:paraId="0A561A82" w14:textId="48112293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21</w:t>
            </w:r>
          </w:p>
        </w:tc>
        <w:tc>
          <w:tcPr>
            <w:tcW w:w="128" w:type="pct"/>
            <w:shd w:val="clear" w:color="auto" w:fill="auto"/>
          </w:tcPr>
          <w:p w14:paraId="24439098" w14:textId="77777777" w:rsidR="001B0CE2" w:rsidRPr="0086605F" w:rsidRDefault="001B0CE2" w:rsidP="001B0C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shd w:val="clear" w:color="auto" w:fill="auto"/>
          </w:tcPr>
          <w:p w14:paraId="4F0EE6DE" w14:textId="3C70B9CF" w:rsidR="001B0CE2" w:rsidRPr="0086605F" w:rsidRDefault="001B0CE2" w:rsidP="001B0C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5,571</w:t>
            </w:r>
          </w:p>
        </w:tc>
      </w:tr>
      <w:tr w:rsidR="001B0CE2" w:rsidRPr="0086605F" w14:paraId="4BE84C31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0050A386" w14:textId="17070E62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09E0D51" w14:textId="31E96CE6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71BAC3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double" w:sz="4" w:space="0" w:color="auto"/>
            </w:tcBorders>
            <w:shd w:val="clear" w:color="auto" w:fill="auto"/>
          </w:tcPr>
          <w:p w14:paraId="3816A701" w14:textId="00201059" w:rsidR="001B0CE2" w:rsidRPr="0086605F" w:rsidRDefault="00B61A25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992</w:t>
            </w:r>
          </w:p>
        </w:tc>
        <w:tc>
          <w:tcPr>
            <w:tcW w:w="130" w:type="pct"/>
            <w:shd w:val="clear" w:color="auto" w:fill="auto"/>
          </w:tcPr>
          <w:p w14:paraId="581194DF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  <w:shd w:val="clear" w:color="auto" w:fill="auto"/>
          </w:tcPr>
          <w:p w14:paraId="3589221A" w14:textId="5BD9D72E" w:rsidR="001B0CE2" w:rsidRPr="0086605F" w:rsidRDefault="001B0CE2" w:rsidP="001B0C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28" w:type="pct"/>
            <w:shd w:val="clear" w:color="auto" w:fill="auto"/>
          </w:tcPr>
          <w:p w14:paraId="68EE1948" w14:textId="77777777" w:rsidR="001B0CE2" w:rsidRPr="0086605F" w:rsidRDefault="001B0CE2" w:rsidP="001B0C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  <w:shd w:val="clear" w:color="auto" w:fill="auto"/>
          </w:tcPr>
          <w:p w14:paraId="114CD732" w14:textId="64503F48" w:rsidR="001B0CE2" w:rsidRPr="0086605F" w:rsidRDefault="00B61A25" w:rsidP="001B0C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99</w:t>
            </w:r>
            <w:r w:rsidR="001B0CE2"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</w:t>
            </w:r>
          </w:p>
        </w:tc>
      </w:tr>
      <w:tr w:rsidR="001B0CE2" w:rsidRPr="0086605F" w14:paraId="1EF815A5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29BFC207" w14:textId="2EF23D48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580" w:type="pct"/>
          </w:tcPr>
          <w:p w14:paraId="3C83524C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</w:tcPr>
          <w:p w14:paraId="14F8F997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shd w:val="clear" w:color="auto" w:fill="auto"/>
          </w:tcPr>
          <w:p w14:paraId="2E8BD060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shd w:val="clear" w:color="auto" w:fill="auto"/>
          </w:tcPr>
          <w:p w14:paraId="44C5C765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27F4355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8" w:type="pct"/>
            <w:shd w:val="clear" w:color="auto" w:fill="auto"/>
          </w:tcPr>
          <w:p w14:paraId="17470553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1AA3F4EE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B0CE2" w:rsidRPr="0086605F" w14:paraId="6BBE86A2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2E6323D9" w14:textId="28FFDDCA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เป็นรายได้หรือค่าใช้จ่ายทางภาษี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</w:tcPr>
          <w:p w14:paraId="2C630B8F" w14:textId="75BE0993" w:rsidR="001B0CE2" w:rsidRPr="0086605F" w:rsidRDefault="00B61A25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146" w:type="pct"/>
          </w:tcPr>
          <w:p w14:paraId="6EBF2A9D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shd w:val="clear" w:color="auto" w:fill="auto"/>
          </w:tcPr>
          <w:p w14:paraId="36D2B5AF" w14:textId="1748D00F" w:rsidR="001B0CE2" w:rsidRPr="0086605F" w:rsidRDefault="00B61A25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(159)</w:t>
            </w:r>
          </w:p>
        </w:tc>
        <w:tc>
          <w:tcPr>
            <w:tcW w:w="130" w:type="pct"/>
            <w:shd w:val="clear" w:color="auto" w:fill="auto"/>
          </w:tcPr>
          <w:p w14:paraId="4C90BCBC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7A5610B" w14:textId="4988D2E6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E88E0A6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741F3198" w14:textId="6A1795E0" w:rsidR="001B0CE2" w:rsidRPr="0086605F" w:rsidRDefault="00B61A25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(154)</w:t>
            </w:r>
          </w:p>
        </w:tc>
      </w:tr>
      <w:tr w:rsidR="001B0CE2" w:rsidRPr="0086605F" w14:paraId="4D6288A8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073FDCC8" w14:textId="44354AA1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80595BC" w14:textId="1EE45217" w:rsidR="001B0CE2" w:rsidRPr="0086605F" w:rsidRDefault="00B61A25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146" w:type="pct"/>
          </w:tcPr>
          <w:p w14:paraId="494E2629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1ADD11" w14:textId="44FBEABB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83</w:t>
            </w:r>
            <w:r w:rsidR="00B61A25"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130" w:type="pct"/>
            <w:shd w:val="clear" w:color="auto" w:fill="auto"/>
          </w:tcPr>
          <w:p w14:paraId="5F9FBDC6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044A7" w14:textId="4F37F7AD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28" w:type="pct"/>
            <w:shd w:val="clear" w:color="auto" w:fill="auto"/>
          </w:tcPr>
          <w:p w14:paraId="52966779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C7E9F" w14:textId="0AB25E1D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84</w:t>
            </w:r>
            <w:r w:rsidR="00B61A25"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</w:t>
            </w:r>
          </w:p>
        </w:tc>
      </w:tr>
    </w:tbl>
    <w:p w14:paraId="43EA8BB4" w14:textId="2CAA3440" w:rsidR="00893E11" w:rsidRPr="0086605F" w:rsidRDefault="00893E11">
      <w:pPr>
        <w:rPr>
          <w:rFonts w:ascii="Angsana New" w:hAnsi="Angsana New" w:cs="Angsana New"/>
          <w:sz w:val="30"/>
          <w:szCs w:val="30"/>
        </w:rPr>
      </w:pPr>
    </w:p>
    <w:p w14:paraId="18A337F2" w14:textId="48A5F756" w:rsidR="000D5AE6" w:rsidRPr="0086605F" w:rsidRDefault="000D5AE6">
      <w:pPr>
        <w:rPr>
          <w:rFonts w:ascii="Angsana New" w:hAnsi="Angsana New" w:cs="Angsana New"/>
          <w:sz w:val="30"/>
          <w:szCs w:val="30"/>
          <w:cs/>
        </w:rPr>
      </w:pPr>
    </w:p>
    <w:p w14:paraId="220E6F77" w14:textId="0717DC47" w:rsidR="00C86C78" w:rsidRPr="0086605F" w:rsidRDefault="00C86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86605F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297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980"/>
        <w:gridCol w:w="1354"/>
        <w:gridCol w:w="271"/>
        <w:gridCol w:w="1171"/>
        <w:gridCol w:w="271"/>
        <w:gridCol w:w="1250"/>
      </w:tblGrid>
      <w:tr w:rsidR="00AB5666" w:rsidRPr="0086605F" w14:paraId="13A0BE11" w14:textId="77777777" w:rsidTr="00B926B2">
        <w:trPr>
          <w:trHeight w:hRule="exact" w:val="374"/>
        </w:trPr>
        <w:tc>
          <w:tcPr>
            <w:tcW w:w="2678" w:type="pct"/>
          </w:tcPr>
          <w:p w14:paraId="0D10032A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322" w:type="pct"/>
            <w:gridSpan w:val="5"/>
            <w:vAlign w:val="center"/>
          </w:tcPr>
          <w:p w14:paraId="3A561642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5666" w:rsidRPr="0086605F" w14:paraId="3D6B583E" w14:textId="77777777" w:rsidTr="00B926B2">
        <w:trPr>
          <w:trHeight w:hRule="exact" w:val="374"/>
        </w:trPr>
        <w:tc>
          <w:tcPr>
            <w:tcW w:w="2678" w:type="pct"/>
          </w:tcPr>
          <w:p w14:paraId="18A84EB8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728" w:type="pct"/>
          </w:tcPr>
          <w:p w14:paraId="0BE0B9B2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474094C4" w14:textId="77777777" w:rsidR="00AB5666" w:rsidRPr="0086605F" w:rsidRDefault="00AB5666" w:rsidP="00B926B2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397F866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482128B0" w14:textId="77777777" w:rsidR="00AB5666" w:rsidRPr="0086605F" w:rsidRDefault="00AB5666" w:rsidP="00B926B2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3B22B44A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B5666" w:rsidRPr="0086605F" w14:paraId="24D3AA9F" w14:textId="77777777" w:rsidTr="00B926B2">
        <w:trPr>
          <w:trHeight w:hRule="exact" w:val="374"/>
        </w:trPr>
        <w:tc>
          <w:tcPr>
            <w:tcW w:w="2678" w:type="pct"/>
          </w:tcPr>
          <w:p w14:paraId="5A2528CD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5E9B17FD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F424BD" w14:textId="77777777" w:rsidR="00AB5666" w:rsidRPr="0086605F" w:rsidRDefault="00AB5666" w:rsidP="00B926B2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7327313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46" w:type="pct"/>
          </w:tcPr>
          <w:p w14:paraId="65758906" w14:textId="77777777" w:rsidR="00AB5666" w:rsidRPr="0086605F" w:rsidRDefault="00AB5666" w:rsidP="00B926B2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6916A563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5666" w:rsidRPr="0086605F" w14:paraId="7F3DBD6E" w14:textId="77777777" w:rsidTr="00B926B2">
        <w:trPr>
          <w:trHeight w:hRule="exact" w:val="374"/>
        </w:trPr>
        <w:tc>
          <w:tcPr>
            <w:tcW w:w="2678" w:type="pct"/>
          </w:tcPr>
          <w:p w14:paraId="67455F90" w14:textId="0A32B15B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728" w:type="pct"/>
          </w:tcPr>
          <w:p w14:paraId="6B70144A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5C75A30" w14:textId="77777777" w:rsidR="00AB5666" w:rsidRPr="0086605F" w:rsidRDefault="00AB5666" w:rsidP="00B926B2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BDBAE4B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5BA3855" w14:textId="77777777" w:rsidR="00AB5666" w:rsidRPr="0086605F" w:rsidRDefault="00AB5666" w:rsidP="00B926B2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540FDA7D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5666" w:rsidRPr="0086605F" w14:paraId="2082C2E1" w14:textId="77777777" w:rsidTr="00B926B2">
        <w:trPr>
          <w:trHeight w:hRule="exact" w:val="374"/>
        </w:trPr>
        <w:tc>
          <w:tcPr>
            <w:tcW w:w="2678" w:type="pct"/>
          </w:tcPr>
          <w:p w14:paraId="7E9924DC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กำไรทางบัญชีก่อนค่าใช้จ่ายภาษีเงินได้ </w:t>
            </w:r>
          </w:p>
        </w:tc>
        <w:tc>
          <w:tcPr>
            <w:tcW w:w="728" w:type="pct"/>
            <w:tcBorders>
              <w:bottom w:val="double" w:sz="4" w:space="0" w:color="auto"/>
            </w:tcBorders>
            <w:shd w:val="clear" w:color="auto" w:fill="auto"/>
          </w:tcPr>
          <w:p w14:paraId="54280E85" w14:textId="65A0A6B6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FC1F53C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shd w:val="clear" w:color="auto" w:fill="auto"/>
          </w:tcPr>
          <w:p w14:paraId="6EE9CE5E" w14:textId="7BB31824" w:rsidR="00AB5666" w:rsidRPr="0086605F" w:rsidRDefault="0087290E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481</w:t>
            </w:r>
          </w:p>
        </w:tc>
        <w:tc>
          <w:tcPr>
            <w:tcW w:w="146" w:type="pct"/>
            <w:shd w:val="clear" w:color="auto" w:fill="auto"/>
          </w:tcPr>
          <w:p w14:paraId="1A9EE89B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  <w:shd w:val="clear" w:color="auto" w:fill="auto"/>
          </w:tcPr>
          <w:p w14:paraId="5D4E50E8" w14:textId="6AC1A648" w:rsidR="00AB5666" w:rsidRPr="0086605F" w:rsidRDefault="0087290E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481</w:t>
            </w:r>
          </w:p>
        </w:tc>
      </w:tr>
      <w:tr w:rsidR="00AB5666" w:rsidRPr="0086605F" w14:paraId="16DA22CD" w14:textId="77777777" w:rsidTr="00B926B2">
        <w:trPr>
          <w:trHeight w:hRule="exact" w:val="374"/>
        </w:trPr>
        <w:tc>
          <w:tcPr>
            <w:tcW w:w="2678" w:type="pct"/>
          </w:tcPr>
          <w:p w14:paraId="537AE91C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728" w:type="pct"/>
            <w:tcBorders>
              <w:top w:val="double" w:sz="4" w:space="0" w:color="auto"/>
            </w:tcBorders>
            <w:shd w:val="clear" w:color="auto" w:fill="auto"/>
          </w:tcPr>
          <w:p w14:paraId="2D4DB9EE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9E2A260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267BF838" w14:textId="146D440D" w:rsidR="00AB5666" w:rsidRPr="0086605F" w:rsidRDefault="0087290E" w:rsidP="00B926B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96</w:t>
            </w:r>
          </w:p>
        </w:tc>
        <w:tc>
          <w:tcPr>
            <w:tcW w:w="146" w:type="pct"/>
            <w:shd w:val="clear" w:color="auto" w:fill="auto"/>
          </w:tcPr>
          <w:p w14:paraId="7CEE50C9" w14:textId="77777777" w:rsidR="00AB5666" w:rsidRPr="0086605F" w:rsidRDefault="00AB5666" w:rsidP="00B926B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  <w:shd w:val="clear" w:color="auto" w:fill="auto"/>
          </w:tcPr>
          <w:p w14:paraId="5D9E240E" w14:textId="4047C3CC" w:rsidR="00AB5666" w:rsidRPr="0086605F" w:rsidRDefault="0087290E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96</w:t>
            </w:r>
          </w:p>
        </w:tc>
      </w:tr>
      <w:tr w:rsidR="00AB5666" w:rsidRPr="0086605F" w14:paraId="003D293F" w14:textId="77777777" w:rsidTr="00B926B2">
        <w:trPr>
          <w:trHeight w:hRule="exact" w:val="374"/>
        </w:trPr>
        <w:tc>
          <w:tcPr>
            <w:tcW w:w="2678" w:type="pct"/>
          </w:tcPr>
          <w:p w14:paraId="4975D3A9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728" w:type="pct"/>
            <w:shd w:val="clear" w:color="auto" w:fill="auto"/>
          </w:tcPr>
          <w:p w14:paraId="4845D548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3A1411A9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EF64674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38F9A39D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5C067ED9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AB5666" w:rsidRPr="0086605F" w14:paraId="7AA2FEAB" w14:textId="77777777" w:rsidTr="00B926B2">
        <w:trPr>
          <w:trHeight w:hRule="exact" w:val="374"/>
        </w:trPr>
        <w:tc>
          <w:tcPr>
            <w:tcW w:w="2678" w:type="pct"/>
          </w:tcPr>
          <w:p w14:paraId="45640444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เป็นรายได้หรือค่าใช้จ่ายทางภาษี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pct"/>
            <w:shd w:val="clear" w:color="auto" w:fill="auto"/>
          </w:tcPr>
          <w:p w14:paraId="29048F41" w14:textId="328422D3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EF87DB7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DFBABCD" w14:textId="0F310F5F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(11</w:t>
            </w:r>
            <w:r w:rsidR="0087290E"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5</w:t>
            </w: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0AFA948B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A214D65" w14:textId="07E16CC0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(11</w:t>
            </w:r>
            <w:r w:rsidR="0087290E"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5</w:t>
            </w: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</w:tr>
      <w:tr w:rsidR="00AB5666" w:rsidRPr="0086605F" w14:paraId="048BB242" w14:textId="77777777" w:rsidTr="00B926B2">
        <w:trPr>
          <w:trHeight w:hRule="exact" w:val="374"/>
        </w:trPr>
        <w:tc>
          <w:tcPr>
            <w:tcW w:w="2678" w:type="pct"/>
          </w:tcPr>
          <w:p w14:paraId="5A10E44D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133351" w14:textId="27AE0BEE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CA47FFE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CF1DBF" w14:textId="5F52608A" w:rsidR="00AB5666" w:rsidRPr="0086605F" w:rsidRDefault="00AC750B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</w:t>
            </w:r>
            <w:r w:rsidR="0087290E"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19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7DB5067E" w14:textId="77777777" w:rsidR="00AB5666" w:rsidRPr="0086605F" w:rsidRDefault="00AB5666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7155F" w14:textId="62396561" w:rsidR="00AB5666" w:rsidRPr="0086605F" w:rsidRDefault="00AC750B" w:rsidP="00B9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</w:t>
            </w:r>
            <w:r w:rsidR="0087290E"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19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)</w:t>
            </w:r>
          </w:p>
        </w:tc>
      </w:tr>
    </w:tbl>
    <w:p w14:paraId="21379313" w14:textId="77777777" w:rsidR="00F61E8C" w:rsidRPr="0086605F" w:rsidRDefault="00F61E8C" w:rsidP="00F61E8C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279A0299" w14:textId="77777777" w:rsidR="00AB5666" w:rsidRPr="0086605F" w:rsidRDefault="00AB56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tbl>
      <w:tblPr>
        <w:tblW w:w="9297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980"/>
        <w:gridCol w:w="1354"/>
        <w:gridCol w:w="271"/>
        <w:gridCol w:w="1171"/>
        <w:gridCol w:w="271"/>
        <w:gridCol w:w="1250"/>
      </w:tblGrid>
      <w:tr w:rsidR="007A73D1" w:rsidRPr="0086605F" w14:paraId="727AD983" w14:textId="77777777" w:rsidTr="007A73D1">
        <w:trPr>
          <w:trHeight w:hRule="exact" w:val="374"/>
        </w:trPr>
        <w:tc>
          <w:tcPr>
            <w:tcW w:w="2678" w:type="pct"/>
          </w:tcPr>
          <w:p w14:paraId="497728C1" w14:textId="048A66F2" w:rsidR="007A73D1" w:rsidRPr="0086605F" w:rsidRDefault="007A73D1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322" w:type="pct"/>
            <w:gridSpan w:val="5"/>
            <w:vAlign w:val="center"/>
          </w:tcPr>
          <w:p w14:paraId="023626CB" w14:textId="66F125E0" w:rsidR="007A73D1" w:rsidRPr="0086605F" w:rsidRDefault="007A73D1" w:rsidP="007A73D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4F79" w:rsidRPr="0086605F" w14:paraId="3AE4D22F" w14:textId="77777777" w:rsidTr="00893E11">
        <w:trPr>
          <w:trHeight w:hRule="exact" w:val="374"/>
        </w:trPr>
        <w:tc>
          <w:tcPr>
            <w:tcW w:w="2678" w:type="pct"/>
          </w:tcPr>
          <w:p w14:paraId="23B66794" w14:textId="17FDA536" w:rsidR="00424F79" w:rsidRPr="0086605F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728" w:type="pct"/>
          </w:tcPr>
          <w:p w14:paraId="27B04D98" w14:textId="0FE79780" w:rsidR="00424F79" w:rsidRPr="0086605F" w:rsidRDefault="00C418B0" w:rsidP="00424F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319D75DE" w14:textId="7510EC12" w:rsidR="00424F79" w:rsidRPr="0086605F" w:rsidRDefault="00424F79" w:rsidP="00424F7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0BFA197" w14:textId="0EC668A4" w:rsidR="00424F79" w:rsidRPr="0086605F" w:rsidRDefault="00C418B0" w:rsidP="00424F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52A6CC76" w14:textId="3CDD4E17" w:rsidR="00424F79" w:rsidRPr="0086605F" w:rsidRDefault="00424F79" w:rsidP="00424F7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63FEA3F5" w14:textId="2F42DF4D" w:rsidR="00424F79" w:rsidRPr="0086605F" w:rsidRDefault="00424F79" w:rsidP="00424F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424F79" w:rsidRPr="0086605F" w14:paraId="01B08C44" w14:textId="77777777" w:rsidTr="00893E11">
        <w:trPr>
          <w:trHeight w:hRule="exact" w:val="374"/>
        </w:trPr>
        <w:tc>
          <w:tcPr>
            <w:tcW w:w="2678" w:type="pct"/>
          </w:tcPr>
          <w:p w14:paraId="611D1F13" w14:textId="77777777" w:rsidR="00424F79" w:rsidRPr="0086605F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353DFB10" w14:textId="77777777" w:rsidR="00424F79" w:rsidRPr="0086605F" w:rsidRDefault="00424F79" w:rsidP="00424F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5D56284" w14:textId="77777777" w:rsidR="00424F79" w:rsidRPr="0086605F" w:rsidRDefault="00424F79" w:rsidP="00424F79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631234B" w14:textId="7FBEB160" w:rsidR="00424F79" w:rsidRPr="0086605F" w:rsidRDefault="00424F79" w:rsidP="00424F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46" w:type="pct"/>
          </w:tcPr>
          <w:p w14:paraId="2623B6B6" w14:textId="77777777" w:rsidR="00424F79" w:rsidRPr="0086605F" w:rsidRDefault="00424F79" w:rsidP="00424F79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3251C04" w14:textId="77777777" w:rsidR="00424F79" w:rsidRPr="0086605F" w:rsidRDefault="00424F79" w:rsidP="00424F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76CE" w:rsidRPr="0086605F" w14:paraId="0DBB189D" w14:textId="77777777" w:rsidTr="00893E11">
        <w:trPr>
          <w:trHeight w:hRule="exact" w:val="374"/>
        </w:trPr>
        <w:tc>
          <w:tcPr>
            <w:tcW w:w="2678" w:type="pct"/>
          </w:tcPr>
          <w:p w14:paraId="63609B9F" w14:textId="3AC7504D" w:rsidR="00E976CE" w:rsidRPr="0086605F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B0CE2" w:rsidRPr="0086605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728" w:type="pct"/>
          </w:tcPr>
          <w:p w14:paraId="0C3F0CB7" w14:textId="77777777" w:rsidR="00E976CE" w:rsidRPr="0086605F" w:rsidRDefault="00E976CE" w:rsidP="00E976C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9D775CF" w14:textId="77777777" w:rsidR="00E976CE" w:rsidRPr="0086605F" w:rsidRDefault="00E976CE" w:rsidP="00E976C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CF8249" w14:textId="77777777" w:rsidR="00E976CE" w:rsidRPr="0086605F" w:rsidRDefault="00E976CE" w:rsidP="00E976C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C5D633" w14:textId="77777777" w:rsidR="00E976CE" w:rsidRPr="0086605F" w:rsidRDefault="00E976CE" w:rsidP="00E976C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58B75EC2" w14:textId="77777777" w:rsidR="00E976CE" w:rsidRPr="0086605F" w:rsidRDefault="00E976CE" w:rsidP="00E976C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CE2" w:rsidRPr="0086605F" w14:paraId="77946A97" w14:textId="77777777" w:rsidTr="00893E11">
        <w:trPr>
          <w:trHeight w:hRule="exact" w:val="374"/>
        </w:trPr>
        <w:tc>
          <w:tcPr>
            <w:tcW w:w="2678" w:type="pct"/>
          </w:tcPr>
          <w:p w14:paraId="5DABF43C" w14:textId="09ADAA5C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กำไรทางบัญชีก่อนค่าใช้จ่ายภาษีเงินได้ </w:t>
            </w:r>
          </w:p>
        </w:tc>
        <w:tc>
          <w:tcPr>
            <w:tcW w:w="728" w:type="pct"/>
            <w:tcBorders>
              <w:bottom w:val="double" w:sz="4" w:space="0" w:color="auto"/>
            </w:tcBorders>
            <w:shd w:val="clear" w:color="auto" w:fill="auto"/>
          </w:tcPr>
          <w:p w14:paraId="28C57A4A" w14:textId="49644E5C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196</w:t>
            </w:r>
          </w:p>
        </w:tc>
        <w:tc>
          <w:tcPr>
            <w:tcW w:w="146" w:type="pct"/>
            <w:shd w:val="clear" w:color="auto" w:fill="auto"/>
          </w:tcPr>
          <w:p w14:paraId="3AF13037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shd w:val="clear" w:color="auto" w:fill="auto"/>
          </w:tcPr>
          <w:p w14:paraId="51D384D2" w14:textId="4A442EDF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3,283</w:t>
            </w:r>
          </w:p>
        </w:tc>
        <w:tc>
          <w:tcPr>
            <w:tcW w:w="146" w:type="pct"/>
            <w:shd w:val="clear" w:color="auto" w:fill="auto"/>
          </w:tcPr>
          <w:p w14:paraId="3A9B5A22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  <w:shd w:val="clear" w:color="auto" w:fill="auto"/>
          </w:tcPr>
          <w:p w14:paraId="74DDAF21" w14:textId="4E702770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3,479</w:t>
            </w:r>
          </w:p>
        </w:tc>
      </w:tr>
      <w:tr w:rsidR="001B0CE2" w:rsidRPr="0086605F" w14:paraId="2162B0A2" w14:textId="77777777" w:rsidTr="00893E11">
        <w:trPr>
          <w:trHeight w:hRule="exact" w:val="374"/>
        </w:trPr>
        <w:tc>
          <w:tcPr>
            <w:tcW w:w="2678" w:type="pct"/>
          </w:tcPr>
          <w:p w14:paraId="13CA0863" w14:textId="328040E2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728" w:type="pct"/>
            <w:tcBorders>
              <w:top w:val="double" w:sz="4" w:space="0" w:color="auto"/>
            </w:tcBorders>
            <w:shd w:val="clear" w:color="auto" w:fill="auto"/>
          </w:tcPr>
          <w:p w14:paraId="48B0763C" w14:textId="5914EB55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4B4C572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1607849A" w14:textId="7810A099" w:rsidR="001B0CE2" w:rsidRPr="0086605F" w:rsidRDefault="001B0CE2" w:rsidP="001B0C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657</w:t>
            </w:r>
          </w:p>
        </w:tc>
        <w:tc>
          <w:tcPr>
            <w:tcW w:w="146" w:type="pct"/>
            <w:shd w:val="clear" w:color="auto" w:fill="auto"/>
          </w:tcPr>
          <w:p w14:paraId="3976C7C9" w14:textId="77777777" w:rsidR="001B0CE2" w:rsidRPr="0086605F" w:rsidRDefault="001B0CE2" w:rsidP="001B0CE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  <w:shd w:val="clear" w:color="auto" w:fill="auto"/>
          </w:tcPr>
          <w:p w14:paraId="1CDB3A92" w14:textId="3709AFFA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657</w:t>
            </w:r>
          </w:p>
        </w:tc>
      </w:tr>
      <w:tr w:rsidR="001B0CE2" w:rsidRPr="0086605F" w14:paraId="03AEC2DB" w14:textId="77777777" w:rsidTr="00893E11">
        <w:trPr>
          <w:trHeight w:hRule="exact" w:val="374"/>
        </w:trPr>
        <w:tc>
          <w:tcPr>
            <w:tcW w:w="2678" w:type="pct"/>
          </w:tcPr>
          <w:p w14:paraId="621EF62A" w14:textId="4115BF4B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728" w:type="pct"/>
            <w:shd w:val="clear" w:color="auto" w:fill="auto"/>
          </w:tcPr>
          <w:p w14:paraId="58D695C1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3B3BE78D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42EEF48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179E5594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3045DFFD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B0CE2" w:rsidRPr="0086605F" w14:paraId="776C9B27" w14:textId="77777777" w:rsidTr="00893E11">
        <w:trPr>
          <w:trHeight w:hRule="exact" w:val="374"/>
        </w:trPr>
        <w:tc>
          <w:tcPr>
            <w:tcW w:w="2678" w:type="pct"/>
          </w:tcPr>
          <w:p w14:paraId="62760C25" w14:textId="3167179C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เป็นรายได้หรือค่าใช้จ่ายทางภาษี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pct"/>
            <w:shd w:val="clear" w:color="auto" w:fill="auto"/>
          </w:tcPr>
          <w:p w14:paraId="65BCD74F" w14:textId="5E3AE8AF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189CD2CF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3501242" w14:textId="56F09FF2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(295)</w:t>
            </w:r>
          </w:p>
        </w:tc>
        <w:tc>
          <w:tcPr>
            <w:tcW w:w="146" w:type="pct"/>
            <w:shd w:val="clear" w:color="auto" w:fill="auto"/>
          </w:tcPr>
          <w:p w14:paraId="41D95D9F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AE968F7" w14:textId="515CA9BD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(294)</w:t>
            </w:r>
          </w:p>
        </w:tc>
      </w:tr>
      <w:tr w:rsidR="001B0CE2" w:rsidRPr="0086605F" w14:paraId="5ED52EFA" w14:textId="77777777" w:rsidTr="00893E11">
        <w:trPr>
          <w:trHeight w:hRule="exact" w:val="374"/>
        </w:trPr>
        <w:tc>
          <w:tcPr>
            <w:tcW w:w="2678" w:type="pct"/>
          </w:tcPr>
          <w:p w14:paraId="1C8915B1" w14:textId="36F391D8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1D7C7" w14:textId="7913F6CC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118FDB24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6B27E" w14:textId="45792620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ko-KR"/>
              </w:rPr>
              <w:t>362</w:t>
            </w:r>
          </w:p>
        </w:tc>
        <w:tc>
          <w:tcPr>
            <w:tcW w:w="146" w:type="pct"/>
            <w:shd w:val="clear" w:color="auto" w:fill="auto"/>
          </w:tcPr>
          <w:p w14:paraId="058A7161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C5568" w14:textId="65329969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363</w:t>
            </w:r>
          </w:p>
        </w:tc>
      </w:tr>
    </w:tbl>
    <w:p w14:paraId="651958F4" w14:textId="77777777" w:rsidR="00AD1565" w:rsidRPr="0086605F" w:rsidRDefault="00AD1565" w:rsidP="00FF2B71">
      <w:pPr>
        <w:tabs>
          <w:tab w:val="left" w:pos="540"/>
        </w:tabs>
        <w:ind w:left="540" w:right="-1080"/>
        <w:rPr>
          <w:rFonts w:ascii="Angsana New" w:hAnsi="Angsana New" w:cs="Angsana New"/>
          <w:sz w:val="30"/>
          <w:szCs w:val="30"/>
        </w:rPr>
      </w:pPr>
    </w:p>
    <w:tbl>
      <w:tblPr>
        <w:tblW w:w="932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59"/>
        <w:gridCol w:w="1095"/>
        <w:gridCol w:w="244"/>
        <w:gridCol w:w="1100"/>
        <w:gridCol w:w="366"/>
        <w:gridCol w:w="1102"/>
        <w:gridCol w:w="269"/>
        <w:gridCol w:w="1089"/>
      </w:tblGrid>
      <w:tr w:rsidR="003C5E82" w:rsidRPr="0086605F" w14:paraId="41740ABD" w14:textId="77777777" w:rsidTr="003114DD">
        <w:trPr>
          <w:trHeight w:hRule="exact" w:val="397"/>
        </w:trPr>
        <w:tc>
          <w:tcPr>
            <w:tcW w:w="2177" w:type="pct"/>
          </w:tcPr>
          <w:p w14:paraId="7E89DB51" w14:textId="4AC33408" w:rsidR="003C5E82" w:rsidRPr="0086605F" w:rsidRDefault="00795CB1" w:rsidP="0097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1308" w:type="pct"/>
            <w:gridSpan w:val="3"/>
          </w:tcPr>
          <w:p w14:paraId="09AF9D47" w14:textId="77777777" w:rsidR="003C5E82" w:rsidRPr="0086605F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" w:type="pct"/>
          </w:tcPr>
          <w:p w14:paraId="3131612B" w14:textId="77777777" w:rsidR="003C5E82" w:rsidRPr="0086605F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</w:tcPr>
          <w:p w14:paraId="4E698730" w14:textId="77777777" w:rsidR="003C5E82" w:rsidRPr="0086605F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B0CE2" w:rsidRPr="0086605F" w14:paraId="78211BDE" w14:textId="77777777" w:rsidTr="003114DD">
        <w:trPr>
          <w:trHeight w:hRule="exact" w:val="397"/>
        </w:trPr>
        <w:tc>
          <w:tcPr>
            <w:tcW w:w="2177" w:type="pct"/>
            <w:vAlign w:val="bottom"/>
          </w:tcPr>
          <w:p w14:paraId="1BCCC762" w14:textId="26EF70B2" w:rsidR="001B0CE2" w:rsidRPr="0086605F" w:rsidRDefault="001B0CE2" w:rsidP="001B0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A09C276" w14:textId="2C8992E1" w:rsidR="001B0CE2" w:rsidRPr="0086605F" w:rsidRDefault="001B0CE2" w:rsidP="001B0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1" w:type="pct"/>
            <w:vAlign w:val="bottom"/>
          </w:tcPr>
          <w:p w14:paraId="0375E3C4" w14:textId="77777777" w:rsidR="001B0CE2" w:rsidRPr="0086605F" w:rsidRDefault="001B0CE2" w:rsidP="001B0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5CAF80D6" w14:textId="5A3EFB80" w:rsidR="001B0CE2" w:rsidRPr="0086605F" w:rsidRDefault="001B0CE2" w:rsidP="001B0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96" w:type="pct"/>
            <w:vAlign w:val="bottom"/>
          </w:tcPr>
          <w:p w14:paraId="53EE7924" w14:textId="77777777" w:rsidR="001B0CE2" w:rsidRPr="0086605F" w:rsidRDefault="001B0CE2" w:rsidP="001B0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EAA4D64" w14:textId="100520E7" w:rsidR="001B0CE2" w:rsidRPr="0086605F" w:rsidRDefault="001B0CE2" w:rsidP="001B0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  <w:vAlign w:val="bottom"/>
          </w:tcPr>
          <w:p w14:paraId="6667E412" w14:textId="77777777" w:rsidR="001B0CE2" w:rsidRPr="0086605F" w:rsidRDefault="001B0CE2" w:rsidP="001B0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3AA5725D" w14:textId="41C6F586" w:rsidR="001B0CE2" w:rsidRPr="0086605F" w:rsidRDefault="001B0CE2" w:rsidP="001B0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E976CE" w:rsidRPr="0086605F" w14:paraId="168BCD52" w14:textId="77777777" w:rsidTr="003114DD">
        <w:trPr>
          <w:trHeight w:hRule="exact" w:val="397"/>
        </w:trPr>
        <w:tc>
          <w:tcPr>
            <w:tcW w:w="2177" w:type="pct"/>
            <w:vAlign w:val="bottom"/>
          </w:tcPr>
          <w:p w14:paraId="29371BCB" w14:textId="77777777" w:rsidR="00E976CE" w:rsidRPr="008660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3" w:type="pct"/>
            <w:gridSpan w:val="7"/>
            <w:vAlign w:val="bottom"/>
          </w:tcPr>
          <w:p w14:paraId="4232163C" w14:textId="77777777" w:rsidR="00E976CE" w:rsidRPr="0086605F" w:rsidRDefault="00E976CE" w:rsidP="00E97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0CE2" w:rsidRPr="0086605F" w14:paraId="5E31CFF5" w14:textId="77777777" w:rsidTr="003114DD">
        <w:trPr>
          <w:trHeight w:hRule="exact" w:val="397"/>
        </w:trPr>
        <w:tc>
          <w:tcPr>
            <w:tcW w:w="2177" w:type="pct"/>
          </w:tcPr>
          <w:p w14:paraId="0C508E3F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7" w:type="pct"/>
            <w:vAlign w:val="bottom"/>
          </w:tcPr>
          <w:p w14:paraId="096DB6FF" w14:textId="7C12E8BB" w:rsidR="001B0CE2" w:rsidRPr="0086605F" w:rsidRDefault="00922140" w:rsidP="001B0CE2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DC3A5C"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62,65</w:t>
            </w:r>
            <w:r w:rsidR="006B62E8"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1" w:type="pct"/>
            <w:vAlign w:val="bottom"/>
          </w:tcPr>
          <w:p w14:paraId="5111F947" w14:textId="77777777" w:rsidR="001B0CE2" w:rsidRPr="0086605F" w:rsidRDefault="001B0CE2" w:rsidP="001B0CE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994EBD0" w14:textId="3D3A8C4D" w:rsidR="001B0CE2" w:rsidRPr="0086605F" w:rsidRDefault="001B0CE2" w:rsidP="001B0CE2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578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065</w:t>
            </w:r>
          </w:p>
        </w:tc>
        <w:tc>
          <w:tcPr>
            <w:tcW w:w="196" w:type="pct"/>
            <w:vAlign w:val="bottom"/>
          </w:tcPr>
          <w:p w14:paraId="21276E4B" w14:textId="77777777" w:rsidR="001B0CE2" w:rsidRPr="0086605F" w:rsidRDefault="001B0CE2" w:rsidP="001B0CE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0BF0406" w14:textId="7F38DD62" w:rsidR="001B0CE2" w:rsidRPr="0086605F" w:rsidRDefault="00C7771E" w:rsidP="001B0CE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7290E" w:rsidRPr="0086605F">
              <w:rPr>
                <w:rFonts w:ascii="Angsana New" w:hAnsi="Angsana New" w:cs="Angsana New"/>
                <w:sz w:val="30"/>
                <w:szCs w:val="30"/>
              </w:rPr>
              <w:t>26,772</w:t>
            </w:r>
          </w:p>
        </w:tc>
        <w:tc>
          <w:tcPr>
            <w:tcW w:w="144" w:type="pct"/>
            <w:vAlign w:val="bottom"/>
          </w:tcPr>
          <w:p w14:paraId="3B0A0650" w14:textId="77777777" w:rsidR="001B0CE2" w:rsidRPr="0086605F" w:rsidRDefault="001B0CE2" w:rsidP="001B0CE2">
            <w:pPr>
              <w:pStyle w:val="acctfourfigures"/>
              <w:spacing w:line="240" w:lineRule="atLeast"/>
              <w:ind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AA10462" w14:textId="42F50CBC" w:rsidR="001B0CE2" w:rsidRPr="0086605F" w:rsidRDefault="001B0CE2" w:rsidP="001B0CE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205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871</w:t>
            </w:r>
          </w:p>
        </w:tc>
      </w:tr>
      <w:tr w:rsidR="001B0CE2" w:rsidRPr="0086605F" w14:paraId="79BFA87A" w14:textId="77777777" w:rsidTr="003114DD">
        <w:trPr>
          <w:trHeight w:hRule="exact" w:val="397"/>
        </w:trPr>
        <w:tc>
          <w:tcPr>
            <w:tcW w:w="2177" w:type="pct"/>
          </w:tcPr>
          <w:p w14:paraId="3803D839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068AE3F8" w14:textId="33158EEB" w:rsidR="001B0CE2" w:rsidRPr="0086605F" w:rsidRDefault="00922140" w:rsidP="001B0CE2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C3A5C"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396,853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  <w:vAlign w:val="bottom"/>
          </w:tcPr>
          <w:p w14:paraId="19584BBB" w14:textId="77777777" w:rsidR="001B0CE2" w:rsidRPr="0086605F" w:rsidRDefault="001B0CE2" w:rsidP="001B0CE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6B5E05F8" w14:textId="520B005D" w:rsidR="001B0CE2" w:rsidRPr="0086605F" w:rsidRDefault="001B0CE2" w:rsidP="001B0CE2">
            <w:pPr>
              <w:pStyle w:val="acctfourfigures"/>
              <w:tabs>
                <w:tab w:val="clear" w:pos="765"/>
              </w:tabs>
              <w:spacing w:line="240" w:lineRule="atLeast"/>
              <w:ind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(396,594)</w:t>
            </w:r>
          </w:p>
        </w:tc>
        <w:tc>
          <w:tcPr>
            <w:tcW w:w="196" w:type="pct"/>
            <w:vAlign w:val="bottom"/>
          </w:tcPr>
          <w:p w14:paraId="1117EE69" w14:textId="77777777" w:rsidR="001B0CE2" w:rsidRPr="0086605F" w:rsidRDefault="001B0CE2" w:rsidP="001B0CE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5E21FA99" w14:textId="01E563AD" w:rsidR="001B0CE2" w:rsidRPr="0086605F" w:rsidRDefault="00C7771E" w:rsidP="001B0CE2">
            <w:pPr>
              <w:pStyle w:val="acctfourfigures"/>
              <w:spacing w:line="240" w:lineRule="atLeast"/>
              <w:ind w:right="-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(70,721)</w:t>
            </w:r>
          </w:p>
        </w:tc>
        <w:tc>
          <w:tcPr>
            <w:tcW w:w="144" w:type="pct"/>
            <w:vAlign w:val="bottom"/>
          </w:tcPr>
          <w:p w14:paraId="5897B239" w14:textId="77777777" w:rsidR="001B0CE2" w:rsidRPr="0086605F" w:rsidRDefault="001B0CE2" w:rsidP="001B0CE2">
            <w:pPr>
              <w:pStyle w:val="acctfourfigures"/>
              <w:spacing w:line="240" w:lineRule="atLeast"/>
              <w:ind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4E9D0B19" w14:textId="7FD4EDBF" w:rsidR="001B0CE2" w:rsidRPr="0086605F" w:rsidRDefault="001B0CE2" w:rsidP="001B0CE2">
            <w:pPr>
              <w:pStyle w:val="acctfourfigures"/>
              <w:spacing w:line="240" w:lineRule="atLeast"/>
              <w:ind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704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B0CE2" w:rsidRPr="0086605F" w14:paraId="15194D2E" w14:textId="77777777" w:rsidTr="003114DD">
        <w:trPr>
          <w:trHeight w:hRule="exact" w:val="397"/>
        </w:trPr>
        <w:tc>
          <w:tcPr>
            <w:tcW w:w="2177" w:type="pct"/>
          </w:tcPr>
          <w:p w14:paraId="48AF4DD3" w14:textId="77777777" w:rsidR="001B0CE2" w:rsidRPr="0086605F" w:rsidRDefault="001B0CE2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97B16" w14:textId="6C66F4B0" w:rsidR="001B0CE2" w:rsidRPr="0086605F" w:rsidRDefault="00890C4F" w:rsidP="001B0CE2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6B62E8"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65,799</w:t>
            </w:r>
          </w:p>
        </w:tc>
        <w:tc>
          <w:tcPr>
            <w:tcW w:w="131" w:type="pct"/>
            <w:vAlign w:val="bottom"/>
          </w:tcPr>
          <w:p w14:paraId="0603AFE5" w14:textId="77777777" w:rsidR="001B0CE2" w:rsidRPr="0086605F" w:rsidRDefault="001B0CE2" w:rsidP="001B0CE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FA0CF" w14:textId="77E5AA75" w:rsidR="001B0CE2" w:rsidRPr="0086605F" w:rsidRDefault="001B0CE2" w:rsidP="001B0CE2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181,471</w:t>
            </w:r>
          </w:p>
        </w:tc>
        <w:tc>
          <w:tcPr>
            <w:tcW w:w="196" w:type="pct"/>
            <w:vAlign w:val="bottom"/>
          </w:tcPr>
          <w:p w14:paraId="7948FD03" w14:textId="77777777" w:rsidR="001B0CE2" w:rsidRPr="0086605F" w:rsidRDefault="001B0CE2" w:rsidP="001B0CE2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F57CD" w14:textId="6DA8AEC3" w:rsidR="001B0CE2" w:rsidRPr="0086605F" w:rsidRDefault="00C7771E" w:rsidP="001B0CE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87290E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56,051</w:t>
            </w:r>
          </w:p>
        </w:tc>
        <w:tc>
          <w:tcPr>
            <w:tcW w:w="144" w:type="pct"/>
            <w:vAlign w:val="bottom"/>
          </w:tcPr>
          <w:p w14:paraId="4D7802C0" w14:textId="77777777" w:rsidR="001B0CE2" w:rsidRPr="0086605F" w:rsidRDefault="001B0CE2" w:rsidP="001B0CE2">
            <w:pPr>
              <w:pStyle w:val="acctfourfigures"/>
              <w:spacing w:line="240" w:lineRule="atLeast"/>
              <w:ind w:right="-9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E7132" w14:textId="09C15917" w:rsidR="001B0CE2" w:rsidRPr="0086605F" w:rsidRDefault="001B0CE2" w:rsidP="001B0CE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137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</w:tr>
    </w:tbl>
    <w:p w14:paraId="7FE31D40" w14:textId="0EEF3CC6" w:rsidR="009224F2" w:rsidRPr="0086605F" w:rsidRDefault="002E47ED" w:rsidP="003C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="Angsana New" w:hAnsi="Angsana New" w:cs="Angsana New"/>
          <w:sz w:val="30"/>
          <w:szCs w:val="30"/>
        </w:rPr>
        <w:sectPr w:rsidR="009224F2" w:rsidRPr="0086605F" w:rsidSect="008E46DE">
          <w:headerReference w:type="default" r:id="rId26"/>
          <w:footerReference w:type="default" r:id="rId27"/>
          <w:pgSz w:w="11909" w:h="16834" w:code="9"/>
          <w:pgMar w:top="691" w:right="1109" w:bottom="576" w:left="1260" w:header="720" w:footer="720" w:gutter="0"/>
          <w:cols w:space="720"/>
          <w:docGrid w:linePitch="360"/>
        </w:sectPr>
      </w:pPr>
      <w:r w:rsidRPr="0086605F">
        <w:rPr>
          <w:rFonts w:ascii="Angsana New" w:hAnsi="Angsana New" w:cs="Angsana New"/>
          <w:sz w:val="30"/>
          <w:szCs w:val="30"/>
        </w:rPr>
        <w:br/>
      </w:r>
    </w:p>
    <w:tbl>
      <w:tblPr>
        <w:tblW w:w="9275" w:type="dxa"/>
        <w:tblInd w:w="99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36"/>
        <w:gridCol w:w="1204"/>
        <w:gridCol w:w="241"/>
        <w:gridCol w:w="1199"/>
        <w:gridCol w:w="236"/>
        <w:gridCol w:w="1144"/>
        <w:gridCol w:w="240"/>
        <w:gridCol w:w="1175"/>
      </w:tblGrid>
      <w:tr w:rsidR="00AD1268" w:rsidRPr="0086605F" w14:paraId="3CA79A11" w14:textId="77777777" w:rsidTr="00AD1268">
        <w:trPr>
          <w:cantSplit/>
          <w:trHeight w:hRule="exact" w:val="355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795AFFA5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3E22B61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439" w:type="dxa"/>
            <w:gridSpan w:val="7"/>
            <w:tcBorders>
              <w:top w:val="nil"/>
              <w:bottom w:val="nil"/>
            </w:tcBorders>
          </w:tcPr>
          <w:p w14:paraId="065D197E" w14:textId="5633BDE0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D1268" w:rsidRPr="0086605F" w14:paraId="57A7B84A" w14:textId="77777777" w:rsidTr="00AD1268">
        <w:trPr>
          <w:cantSplit/>
          <w:trHeight w:hRule="exact" w:val="355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04CE46DC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6D31E78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6C448748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C06BD02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79" w:type="dxa"/>
            <w:gridSpan w:val="3"/>
            <w:tcBorders>
              <w:top w:val="nil"/>
              <w:bottom w:val="single" w:sz="4" w:space="0" w:color="auto"/>
            </w:tcBorders>
          </w:tcPr>
          <w:p w14:paraId="498DC646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บันทึกเป็น(รายจ่าย)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/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EFC4F62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14:paraId="107E4848" w14:textId="6132DA89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AD1268" w:rsidRPr="0086605F" w14:paraId="5CDA3431" w14:textId="77777777" w:rsidTr="00AD1268">
        <w:trPr>
          <w:cantSplit/>
          <w:trHeight w:hRule="exact" w:val="355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5855C952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2C9378E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3C65256B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F5943C1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E88FA55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F88A10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34D552F7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กำไรขาดทุน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6DCAEAF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14:paraId="0B26716E" w14:textId="7112E518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D1268" w:rsidRPr="0086605F" w14:paraId="73DD9004" w14:textId="77777777" w:rsidTr="00AD1268">
        <w:trPr>
          <w:cantSplit/>
          <w:trHeight w:hRule="exact" w:val="355"/>
          <w:tblHeader/>
        </w:trPr>
        <w:tc>
          <w:tcPr>
            <w:tcW w:w="3600" w:type="dxa"/>
            <w:shd w:val="clear" w:color="auto" w:fill="auto"/>
          </w:tcPr>
          <w:p w14:paraId="3A113496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4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86605F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7FF768FB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835E31" w14:textId="2ED017C0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16521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168F9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34E4F5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3740764D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F074602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151592FF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77B4F30F" w14:textId="4D5523EB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D1268" w:rsidRPr="0086605F" w14:paraId="61738981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3FD014CE" w14:textId="5776D7DF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5C5978" w14:textId="77777777" w:rsidR="00AD1268" w:rsidRPr="0086605F" w:rsidRDefault="00AD1268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439" w:type="dxa"/>
            <w:gridSpan w:val="7"/>
            <w:tcBorders>
              <w:top w:val="nil"/>
              <w:bottom w:val="nil"/>
            </w:tcBorders>
          </w:tcPr>
          <w:p w14:paraId="4B5044FD" w14:textId="78A20503" w:rsidR="00AD1268" w:rsidRPr="0086605F" w:rsidRDefault="00AD1268" w:rsidP="00AD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D1268" w:rsidRPr="0086605F" w14:paraId="3201798B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5F53B6FA" w14:textId="59C70D0D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167778" w14:textId="77777777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26F1DB03" w14:textId="77777777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276BC035" w14:textId="77777777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BB97AFB" w14:textId="77777777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5AFE532" w14:textId="77777777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07F88C4E" w14:textId="77777777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52B3758" w14:textId="77777777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45F70ED9" w14:textId="7B746969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D1268" w:rsidRPr="0086605F" w14:paraId="4421C313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10D02278" w14:textId="4EAFF0D1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DD20AD" w14:textId="77777777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453B6291" w14:textId="77777777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124126BA" w14:textId="77777777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8775D13" w14:textId="77777777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3A81E3" w14:textId="77777777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4D95AF17" w14:textId="77777777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26AE618" w14:textId="77777777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5A09C6F0" w14:textId="6BF6EC30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D1268" w:rsidRPr="0086605F" w14:paraId="29A30D5D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  <w:vAlign w:val="bottom"/>
          </w:tcPr>
          <w:p w14:paraId="286F13C6" w14:textId="0B01B548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และเงินทดรองจ่าย</w:t>
            </w:r>
          </w:p>
        </w:tc>
        <w:tc>
          <w:tcPr>
            <w:tcW w:w="236" w:type="dxa"/>
            <w:tcBorders>
              <w:top w:val="nil"/>
            </w:tcBorders>
          </w:tcPr>
          <w:p w14:paraId="0C5EC296" w14:textId="77777777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2A5B9E9B" w14:textId="1002892C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17E056EF" w14:textId="77777777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</w:tcBorders>
          </w:tcPr>
          <w:p w14:paraId="1473D243" w14:textId="77777777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A561A19" w14:textId="77777777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</w:tcBorders>
          </w:tcPr>
          <w:p w14:paraId="14340F0C" w14:textId="77777777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2C31EA4B" w14:textId="77777777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14:paraId="11F61C29" w14:textId="13333D0E" w:rsidR="00AD1268" w:rsidRPr="0086605F" w:rsidRDefault="00AD1268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D1268" w:rsidRPr="0086605F" w14:paraId="1C456D42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  <w:vAlign w:val="bottom"/>
          </w:tcPr>
          <w:p w14:paraId="6F4472A9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ให้แก่เกษตรกร</w:t>
            </w:r>
          </w:p>
        </w:tc>
        <w:tc>
          <w:tcPr>
            <w:tcW w:w="236" w:type="dxa"/>
            <w:tcBorders>
              <w:top w:val="nil"/>
            </w:tcBorders>
          </w:tcPr>
          <w:p w14:paraId="16448B9F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5EAD0855" w14:textId="4A6A2E8B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111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651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2F25A036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</w:tcBorders>
          </w:tcPr>
          <w:p w14:paraId="518010B5" w14:textId="4088B167" w:rsidR="00AD1268" w:rsidRPr="0086605F" w:rsidRDefault="00AD1268" w:rsidP="000A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5,854</w:t>
            </w:r>
          </w:p>
        </w:tc>
        <w:tc>
          <w:tcPr>
            <w:tcW w:w="236" w:type="dxa"/>
            <w:tcBorders>
              <w:top w:val="nil"/>
            </w:tcBorders>
          </w:tcPr>
          <w:p w14:paraId="390DC878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</w:tcBorders>
          </w:tcPr>
          <w:p w14:paraId="60D07FD4" w14:textId="4192BA75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39C4D8DC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14:paraId="4FC03887" w14:textId="3C190D02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117,505</w:t>
            </w:r>
          </w:p>
        </w:tc>
      </w:tr>
      <w:tr w:rsidR="00AD1268" w:rsidRPr="0086605F" w14:paraId="45E36DAA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  <w:vAlign w:val="bottom"/>
          </w:tcPr>
          <w:p w14:paraId="2E7D4B21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36" w:type="dxa"/>
            <w:tcBorders>
              <w:top w:val="nil"/>
            </w:tcBorders>
          </w:tcPr>
          <w:p w14:paraId="533308C3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67E40B17" w14:textId="1CA01339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15,228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328A5191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</w:tcBorders>
          </w:tcPr>
          <w:p w14:paraId="7F67E3D7" w14:textId="7DECE0BF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0"/>
              </w:tabs>
              <w:spacing w:line="350" w:lineRule="exact"/>
              <w:ind w:left="-108" w:right="7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22,735</w:t>
            </w:r>
          </w:p>
        </w:tc>
        <w:tc>
          <w:tcPr>
            <w:tcW w:w="236" w:type="dxa"/>
            <w:tcBorders>
              <w:top w:val="nil"/>
            </w:tcBorders>
          </w:tcPr>
          <w:p w14:paraId="4F9CA9D6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</w:tcBorders>
          </w:tcPr>
          <w:p w14:paraId="482C64F6" w14:textId="3507F910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6A2A129F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14:paraId="6B19551F" w14:textId="7866CFF6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37,963</w:t>
            </w:r>
          </w:p>
        </w:tc>
      </w:tr>
      <w:tr w:rsidR="00AD1268" w:rsidRPr="0086605F" w14:paraId="2FAA7CD7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40F2DFB6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236" w:type="dxa"/>
          </w:tcPr>
          <w:p w14:paraId="27685324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684A66BD" w14:textId="6D1734DB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162,999</w:t>
            </w:r>
          </w:p>
        </w:tc>
        <w:tc>
          <w:tcPr>
            <w:tcW w:w="241" w:type="dxa"/>
            <w:shd w:val="clear" w:color="auto" w:fill="auto"/>
          </w:tcPr>
          <w:p w14:paraId="095458A0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03D89E30" w14:textId="705839E7" w:rsidR="00AD1268" w:rsidRPr="0086605F" w:rsidRDefault="00AD1268" w:rsidP="000A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(176,775)</w:t>
            </w:r>
          </w:p>
        </w:tc>
        <w:tc>
          <w:tcPr>
            <w:tcW w:w="236" w:type="dxa"/>
          </w:tcPr>
          <w:p w14:paraId="2839436C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37DC519D" w14:textId="0DEABD7F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</w:tcPr>
          <w:p w14:paraId="1A33C389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4EE12DE5" w14:textId="41E2A49D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(13,776)</w:t>
            </w:r>
          </w:p>
        </w:tc>
      </w:tr>
      <w:tr w:rsidR="00AD1268" w:rsidRPr="0086605F" w14:paraId="3CC1166F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6903C59E" w14:textId="08D3AB8A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สินทรัพย์ทางการเงินที่อยู่ใน</w:t>
            </w:r>
          </w:p>
        </w:tc>
        <w:tc>
          <w:tcPr>
            <w:tcW w:w="236" w:type="dxa"/>
          </w:tcPr>
          <w:p w14:paraId="50C126C6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1CF954BF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2434DC8F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1AFE2421" w14:textId="77777777" w:rsidR="00AD1268" w:rsidRPr="0086605F" w:rsidRDefault="00AD1268" w:rsidP="00FC1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0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22BCD916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41E0E554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6BCA942A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6A899FB7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D1268" w:rsidRPr="0086605F" w14:paraId="75D96C7C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3D12BD99" w14:textId="30128F37" w:rsidR="00AD1268" w:rsidRPr="0086605F" w:rsidRDefault="00AD1268" w:rsidP="002E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 w:firstLine="1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130061D0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10B52A21" w14:textId="522C6F7F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37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842</w:t>
            </w:r>
          </w:p>
        </w:tc>
        <w:tc>
          <w:tcPr>
            <w:tcW w:w="241" w:type="dxa"/>
            <w:shd w:val="clear" w:color="auto" w:fill="auto"/>
          </w:tcPr>
          <w:p w14:paraId="111DE4FF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42E6B62C" w14:textId="5F6D5749" w:rsidR="00AD1268" w:rsidRPr="0086605F" w:rsidRDefault="00AD1268" w:rsidP="000A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0"/>
              </w:tabs>
              <w:spacing w:line="350" w:lineRule="exact"/>
              <w:ind w:left="-108" w:right="7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44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176</w:t>
            </w:r>
          </w:p>
        </w:tc>
        <w:tc>
          <w:tcPr>
            <w:tcW w:w="236" w:type="dxa"/>
          </w:tcPr>
          <w:p w14:paraId="27E77DEB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76D6623B" w14:textId="0E9A6204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98364AD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5AFB4D82" w14:textId="0FFF4371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82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018</w:t>
            </w:r>
          </w:p>
        </w:tc>
      </w:tr>
      <w:tr w:rsidR="00AD1268" w:rsidRPr="0086605F" w14:paraId="0E2FE9B3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3A8404FE" w14:textId="779586A4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</w:t>
            </w: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บริษัทร่วมและ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36" w:type="dxa"/>
          </w:tcPr>
          <w:p w14:paraId="5644F977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2F233E25" w14:textId="5BD87284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566</w:t>
            </w:r>
          </w:p>
        </w:tc>
        <w:tc>
          <w:tcPr>
            <w:tcW w:w="241" w:type="dxa"/>
            <w:shd w:val="clear" w:color="auto" w:fill="auto"/>
          </w:tcPr>
          <w:p w14:paraId="7613EB34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75331AF4" w14:textId="03ED25D9" w:rsidR="00AD1268" w:rsidRPr="0086605F" w:rsidRDefault="00AD1268" w:rsidP="000A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0"/>
              </w:tabs>
              <w:spacing w:line="350" w:lineRule="exact"/>
              <w:ind w:left="-108" w:right="7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2,619</w:t>
            </w:r>
          </w:p>
        </w:tc>
        <w:tc>
          <w:tcPr>
            <w:tcW w:w="236" w:type="dxa"/>
          </w:tcPr>
          <w:p w14:paraId="449E0697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7D6FA3BF" w14:textId="01746D15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</w:tcPr>
          <w:p w14:paraId="3EE9CEDF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2AB21DD9" w14:textId="7C51F2AD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3,185</w:t>
            </w:r>
          </w:p>
        </w:tc>
      </w:tr>
      <w:tr w:rsidR="00AD1268" w:rsidRPr="0086605F" w14:paraId="6354EDBD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5F251FAA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36" w:type="dxa"/>
          </w:tcPr>
          <w:p w14:paraId="7388CDB6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6248AC36" w14:textId="45495972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(393,011)</w:t>
            </w:r>
          </w:p>
        </w:tc>
        <w:tc>
          <w:tcPr>
            <w:tcW w:w="241" w:type="dxa"/>
            <w:shd w:val="clear" w:color="auto" w:fill="auto"/>
          </w:tcPr>
          <w:p w14:paraId="19037F71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363CD423" w14:textId="181C8AEF" w:rsidR="00AD1268" w:rsidRPr="0086605F" w:rsidRDefault="00AD1268" w:rsidP="000A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(2,182)</w:t>
            </w:r>
          </w:p>
        </w:tc>
        <w:tc>
          <w:tcPr>
            <w:tcW w:w="236" w:type="dxa"/>
          </w:tcPr>
          <w:p w14:paraId="56A3247F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4BBBF78D" w14:textId="568E7213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(3,144)</w:t>
            </w:r>
          </w:p>
        </w:tc>
        <w:tc>
          <w:tcPr>
            <w:tcW w:w="240" w:type="dxa"/>
          </w:tcPr>
          <w:p w14:paraId="0514A6C8" w14:textId="77777777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044EEFDF" w14:textId="3EF77509" w:rsidR="00AD1268" w:rsidRPr="0086605F" w:rsidRDefault="00AD1268" w:rsidP="001B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(398,337)</w:t>
            </w:r>
          </w:p>
        </w:tc>
      </w:tr>
      <w:tr w:rsidR="00AD1268" w:rsidRPr="0086605F" w14:paraId="602D8870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02D729E9" w14:textId="48660E7C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136F8FC9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9EBD815" w14:textId="0E469141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(960,790)</w:t>
            </w:r>
          </w:p>
        </w:tc>
        <w:tc>
          <w:tcPr>
            <w:tcW w:w="241" w:type="dxa"/>
            <w:shd w:val="clear" w:color="auto" w:fill="auto"/>
          </w:tcPr>
          <w:p w14:paraId="27CD61BE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0D2B6DC6" w14:textId="67C144CE" w:rsidR="00AD1268" w:rsidRPr="0086605F" w:rsidRDefault="00AD1268" w:rsidP="000A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284,594</w:t>
            </w:r>
          </w:p>
        </w:tc>
        <w:tc>
          <w:tcPr>
            <w:tcW w:w="236" w:type="dxa"/>
          </w:tcPr>
          <w:p w14:paraId="561EFDCD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7DFB7623" w14:textId="430DBA10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</w:tcPr>
          <w:p w14:paraId="32F026A9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3CE660B" w14:textId="6A677C24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(676,196)</w:t>
            </w:r>
          </w:p>
        </w:tc>
      </w:tr>
      <w:tr w:rsidR="00AD1268" w:rsidRPr="0086605F" w14:paraId="46D9A141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13FECF4B" w14:textId="49BB5370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36" w:type="dxa"/>
          </w:tcPr>
          <w:p w14:paraId="316322F9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4341832C" w14:textId="327CCC26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(2,671)</w:t>
            </w:r>
          </w:p>
        </w:tc>
        <w:tc>
          <w:tcPr>
            <w:tcW w:w="241" w:type="dxa"/>
            <w:shd w:val="clear" w:color="auto" w:fill="auto"/>
          </w:tcPr>
          <w:p w14:paraId="43520B39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3D855430" w14:textId="3EB13788" w:rsidR="00AD1268" w:rsidRPr="0086605F" w:rsidRDefault="00AD1268" w:rsidP="000A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0"/>
              </w:tabs>
              <w:spacing w:line="350" w:lineRule="exact"/>
              <w:ind w:left="-108" w:right="7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3EFB7E0B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511F4636" w14:textId="6A897E1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</w:tcPr>
          <w:p w14:paraId="37D553C5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023859CC" w14:textId="78B0AD2F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(2,671)</w:t>
            </w:r>
          </w:p>
        </w:tc>
      </w:tr>
      <w:tr w:rsidR="00AD1268" w:rsidRPr="0086605F" w14:paraId="5829F1F7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5DC62F0E" w14:textId="29BFFEAE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732B6F6B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645E6404" w14:textId="42303ADB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961,979</w:t>
            </w:r>
          </w:p>
        </w:tc>
        <w:tc>
          <w:tcPr>
            <w:tcW w:w="241" w:type="dxa"/>
            <w:shd w:val="clear" w:color="auto" w:fill="auto"/>
          </w:tcPr>
          <w:p w14:paraId="142FC8F2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083C9714" w14:textId="1B5D1950" w:rsidR="00AD1268" w:rsidRPr="0086605F" w:rsidRDefault="00AD1268" w:rsidP="000A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(269,656)</w:t>
            </w:r>
          </w:p>
        </w:tc>
        <w:tc>
          <w:tcPr>
            <w:tcW w:w="236" w:type="dxa"/>
          </w:tcPr>
          <w:p w14:paraId="177C7F5C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1E2E9C87" w14:textId="0A244D0C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</w:tcPr>
          <w:p w14:paraId="7D37B20B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5CB64961" w14:textId="2FFC2F29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692,323</w:t>
            </w:r>
          </w:p>
        </w:tc>
      </w:tr>
      <w:tr w:rsidR="00AD1268" w:rsidRPr="0086605F" w14:paraId="46B60408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2F705546" w14:textId="4280C6A0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236" w:type="dxa"/>
          </w:tcPr>
          <w:p w14:paraId="03841EDF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7EA10C94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036C731E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7289085B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E128FAF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791EF387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337182C5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730FF850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D1268" w:rsidRPr="0086605F" w14:paraId="4253444E" w14:textId="77777777" w:rsidTr="00AD1268">
        <w:trPr>
          <w:cantSplit/>
          <w:trHeight w:hRule="exact" w:val="355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62836CBB" w14:textId="7341E5FC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EF33F9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01A9C2D5" w14:textId="4220E850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14,714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68A42404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7C06A7F5" w14:textId="336FC865" w:rsidR="00AD1268" w:rsidRPr="0086605F" w:rsidRDefault="00AD1268" w:rsidP="000A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(4,705)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666CFF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42704A61" w14:textId="4E86B2B5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8E2399C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49C915B9" w14:textId="0243AD3D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10,009</w:t>
            </w:r>
          </w:p>
        </w:tc>
      </w:tr>
      <w:tr w:rsidR="00AD1268" w:rsidRPr="0086605F" w14:paraId="50D77FB1" w14:textId="77777777" w:rsidTr="00AD1268">
        <w:trPr>
          <w:cantSplit/>
          <w:trHeight w:hRule="exact" w:val="355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5C3487DD" w14:textId="65126B94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E8FF2B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4D920696" w14:textId="786FDF86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19,596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76138CE5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7111650" w14:textId="0129C444" w:rsidR="00AD1268" w:rsidRPr="0086605F" w:rsidRDefault="00AD1268" w:rsidP="000A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(33,798)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91F546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1B7B3BB9" w14:textId="2DAC7AC9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1AEF202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0F8733B6" w14:textId="6462705A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(14,202)</w:t>
            </w:r>
          </w:p>
        </w:tc>
      </w:tr>
      <w:tr w:rsidR="00AD1268" w:rsidRPr="0086605F" w14:paraId="3DF17604" w14:textId="77777777" w:rsidTr="00AD1268">
        <w:trPr>
          <w:cantSplit/>
          <w:trHeight w:hRule="exact" w:val="355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007F2F84" w14:textId="544917F4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4E94E0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23B21884" w14:textId="20C7B35B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213,368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02633558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33022156" w14:textId="73AB44D9" w:rsidR="00AD1268" w:rsidRPr="0086605F" w:rsidRDefault="00AD1268" w:rsidP="000A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414,610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C5B074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single" w:sz="4" w:space="0" w:color="auto"/>
            </w:tcBorders>
          </w:tcPr>
          <w:p w14:paraId="020F40ED" w14:textId="10462C0F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E3A79D3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44605032" w14:textId="2ACF2D33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627,978</w:t>
            </w:r>
          </w:p>
        </w:tc>
      </w:tr>
      <w:tr w:rsidR="00AD1268" w:rsidRPr="0086605F" w14:paraId="65DFEF73" w14:textId="77777777" w:rsidTr="00AD1268">
        <w:trPr>
          <w:cantSplit/>
          <w:trHeight w:hRule="exact" w:val="355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54FBA190" w14:textId="1C67BE2C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F11D30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F98CDC" w14:textId="77EE0BA7" w:rsidR="00AD1268" w:rsidRPr="0086605F" w:rsidRDefault="00AD1268" w:rsidP="000A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181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471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7A9DA644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0D007073" w14:textId="47AF9F31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287,472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E69510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7CF163DF" w14:textId="15B6298D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(3,144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39152C7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1845F" w14:textId="41EB2358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465,799</w:t>
            </w:r>
          </w:p>
        </w:tc>
      </w:tr>
      <w:tr w:rsidR="00AD1268" w:rsidRPr="0086605F" w14:paraId="415566D1" w14:textId="77777777" w:rsidTr="00AD1268">
        <w:trPr>
          <w:cantSplit/>
          <w:trHeight w:hRule="exact" w:val="355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5AF1FECB" w14:textId="260202CA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23CEEA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5C5B396" w14:textId="18B9ABD6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2C874D65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double" w:sz="4" w:space="0" w:color="auto"/>
              <w:bottom w:val="nil"/>
            </w:tcBorders>
          </w:tcPr>
          <w:p w14:paraId="5DB0F59B" w14:textId="4B0F1D12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CB13F2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double" w:sz="4" w:space="0" w:color="auto"/>
              <w:bottom w:val="nil"/>
            </w:tcBorders>
          </w:tcPr>
          <w:p w14:paraId="51C9268C" w14:textId="70AD7FDC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CD89776" w14:textId="77777777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C37521A" w14:textId="5EC2DD2C" w:rsidR="00AD1268" w:rsidRPr="0086605F" w:rsidRDefault="00AD1268" w:rsidP="00E44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</w:tbl>
    <w:p w14:paraId="1E092276" w14:textId="2A759598" w:rsidR="003C5E82" w:rsidRPr="0086605F" w:rsidRDefault="003C5E82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17DDB881" w14:textId="6081441D" w:rsidR="00893E11" w:rsidRPr="0086605F" w:rsidRDefault="00893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275" w:type="dxa"/>
        <w:tblInd w:w="99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36"/>
        <w:gridCol w:w="1204"/>
        <w:gridCol w:w="241"/>
        <w:gridCol w:w="1199"/>
        <w:gridCol w:w="236"/>
        <w:gridCol w:w="1144"/>
        <w:gridCol w:w="240"/>
        <w:gridCol w:w="1175"/>
      </w:tblGrid>
      <w:tr w:rsidR="00AD1268" w:rsidRPr="0086605F" w14:paraId="4EB9074D" w14:textId="77777777" w:rsidTr="00AD1268">
        <w:trPr>
          <w:cantSplit/>
          <w:trHeight w:hRule="exact" w:val="355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664F2044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495C046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439" w:type="dxa"/>
            <w:gridSpan w:val="7"/>
            <w:tcBorders>
              <w:top w:val="nil"/>
              <w:bottom w:val="nil"/>
            </w:tcBorders>
          </w:tcPr>
          <w:p w14:paraId="7FFE02A9" w14:textId="4E0E4D1A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D1268" w:rsidRPr="0086605F" w14:paraId="2DD6DA65" w14:textId="77777777" w:rsidTr="00AD1268">
        <w:trPr>
          <w:cantSplit/>
          <w:trHeight w:hRule="exact" w:val="355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2B5A0332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739500F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2CC12073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8069CD2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79" w:type="dxa"/>
            <w:gridSpan w:val="3"/>
            <w:tcBorders>
              <w:top w:val="nil"/>
              <w:bottom w:val="single" w:sz="4" w:space="0" w:color="auto"/>
            </w:tcBorders>
          </w:tcPr>
          <w:p w14:paraId="00BACAE2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บันทึกเป็น(รายจ่าย)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/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905E21F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14:paraId="21AABB0E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AD1268" w:rsidRPr="0086605F" w14:paraId="11C22EF7" w14:textId="77777777" w:rsidTr="00AD1268">
        <w:trPr>
          <w:cantSplit/>
          <w:trHeight w:hRule="exact" w:val="355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26852FC5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E8656F1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62C250D9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3A48F90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B247561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B803EB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5E7B4DF9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กำไรขาดทุน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B6B302F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14:paraId="7F0584BC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D1268" w:rsidRPr="0086605F" w14:paraId="6A9BB76D" w14:textId="77777777" w:rsidTr="00AD1268">
        <w:trPr>
          <w:cantSplit/>
          <w:trHeight w:hRule="exact" w:val="355"/>
          <w:tblHeader/>
        </w:trPr>
        <w:tc>
          <w:tcPr>
            <w:tcW w:w="3600" w:type="dxa"/>
            <w:shd w:val="clear" w:color="auto" w:fill="auto"/>
          </w:tcPr>
          <w:p w14:paraId="61906736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4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86605F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7BD46645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E64553D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6B57E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D5C52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9B7C72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11020645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5B74B47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</w:tcBorders>
          </w:tcPr>
          <w:p w14:paraId="33CF9DD6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3E054102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D1268" w:rsidRPr="0086605F" w14:paraId="7608E53E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72D8B84C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23246E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439" w:type="dxa"/>
            <w:gridSpan w:val="7"/>
            <w:tcBorders>
              <w:top w:val="nil"/>
              <w:bottom w:val="nil"/>
            </w:tcBorders>
          </w:tcPr>
          <w:p w14:paraId="023994AA" w14:textId="3B778CE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D1268" w:rsidRPr="0086605F" w14:paraId="674894AF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4E4F712A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8B5298E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3908097F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04612FF9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1F7A06FA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6A5C0B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3659E6D1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1F8AB14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32970932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D1268" w:rsidRPr="0086605F" w14:paraId="0652CB90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667CEF63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F8A5CB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1AFD4E1D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02AA818F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2390850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00DC33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590C7A06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4EB22ECA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0B4C39D1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D1268" w:rsidRPr="0086605F" w14:paraId="4B9DE029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  <w:vAlign w:val="bottom"/>
          </w:tcPr>
          <w:p w14:paraId="3158157A" w14:textId="5B943843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และเงินทดรองจ่าย</w:t>
            </w:r>
          </w:p>
        </w:tc>
        <w:tc>
          <w:tcPr>
            <w:tcW w:w="236" w:type="dxa"/>
            <w:tcBorders>
              <w:top w:val="nil"/>
            </w:tcBorders>
          </w:tcPr>
          <w:p w14:paraId="1B3CABB6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0194160D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291E954A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</w:tcBorders>
          </w:tcPr>
          <w:p w14:paraId="155203F0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66DDB2E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</w:tcBorders>
          </w:tcPr>
          <w:p w14:paraId="3F7E2C65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6679F51F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14:paraId="5407D5B2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D1268" w:rsidRPr="0086605F" w14:paraId="1BB36A2B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  <w:vAlign w:val="bottom"/>
          </w:tcPr>
          <w:p w14:paraId="02AD5E37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ให้แก่เกษตรกร</w:t>
            </w:r>
          </w:p>
        </w:tc>
        <w:tc>
          <w:tcPr>
            <w:tcW w:w="236" w:type="dxa"/>
            <w:tcBorders>
              <w:top w:val="nil"/>
            </w:tcBorders>
          </w:tcPr>
          <w:p w14:paraId="500404E0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  <w:vAlign w:val="bottom"/>
          </w:tcPr>
          <w:p w14:paraId="453BD540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111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872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2370DADC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</w:tcBorders>
          </w:tcPr>
          <w:p w14:paraId="3B88DEE6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0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221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</w:tcPr>
          <w:p w14:paraId="0CDBE125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</w:tcBorders>
          </w:tcPr>
          <w:p w14:paraId="6A58F5C5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71D982A5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14:paraId="06F90EA4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111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651</w:t>
            </w:r>
          </w:p>
        </w:tc>
      </w:tr>
      <w:tr w:rsidR="00AD1268" w:rsidRPr="0086605F" w14:paraId="5DB0C6E5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  <w:vAlign w:val="bottom"/>
          </w:tcPr>
          <w:p w14:paraId="4CFCBD20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36" w:type="dxa"/>
            <w:tcBorders>
              <w:top w:val="nil"/>
            </w:tcBorders>
          </w:tcPr>
          <w:p w14:paraId="16F055BC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  <w:vAlign w:val="bottom"/>
          </w:tcPr>
          <w:p w14:paraId="1D15D05C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710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68E722B3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</w:tcBorders>
          </w:tcPr>
          <w:p w14:paraId="062B1F99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7,518</w:t>
            </w:r>
          </w:p>
        </w:tc>
        <w:tc>
          <w:tcPr>
            <w:tcW w:w="236" w:type="dxa"/>
            <w:tcBorders>
              <w:top w:val="nil"/>
            </w:tcBorders>
          </w:tcPr>
          <w:p w14:paraId="3F67D9A5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</w:tcBorders>
          </w:tcPr>
          <w:p w14:paraId="0E15571A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63BB30D9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14:paraId="08F297A8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15,228</w:t>
            </w:r>
          </w:p>
        </w:tc>
      </w:tr>
      <w:tr w:rsidR="00AD1268" w:rsidRPr="0086605F" w14:paraId="544004A3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61CB283D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236" w:type="dxa"/>
          </w:tcPr>
          <w:p w14:paraId="49D39F53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69413F5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1"/>
                <w:tab w:val="decimal" w:pos="1509"/>
              </w:tabs>
              <w:spacing w:line="350" w:lineRule="exact"/>
              <w:ind w:left="10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103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09CE91EC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54C0BE22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255,102</w:t>
            </w:r>
          </w:p>
        </w:tc>
        <w:tc>
          <w:tcPr>
            <w:tcW w:w="236" w:type="dxa"/>
          </w:tcPr>
          <w:p w14:paraId="014B0F6C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379B5962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</w:tcPr>
          <w:p w14:paraId="5DC0D274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17813E4E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162,999</w:t>
            </w:r>
          </w:p>
        </w:tc>
      </w:tr>
      <w:tr w:rsidR="00AD1268" w:rsidRPr="0086605F" w14:paraId="57DD646E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1FB062F6" w14:textId="4B40944E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สินทรัพย์ทางการเงินที่อยู่ใน</w:t>
            </w:r>
          </w:p>
        </w:tc>
        <w:tc>
          <w:tcPr>
            <w:tcW w:w="236" w:type="dxa"/>
          </w:tcPr>
          <w:p w14:paraId="4CD12C1E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F964FF2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1"/>
                <w:tab w:val="decimal" w:pos="1509"/>
              </w:tabs>
              <w:spacing w:line="350" w:lineRule="exact"/>
              <w:ind w:left="103" w:right="-19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shd w:val="clear" w:color="auto" w:fill="auto"/>
          </w:tcPr>
          <w:p w14:paraId="1485B09D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67D52544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037E50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5C11B062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2DA87A0B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5346A2B9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D1268" w:rsidRPr="0086605F" w14:paraId="1AE6B4D7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127FDAE7" w14:textId="7EF8C574" w:rsidR="00AD1268" w:rsidRPr="0086605F" w:rsidRDefault="00AD1268" w:rsidP="002E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firstLine="1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ความต้องการ</w:t>
            </w: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236" w:type="dxa"/>
          </w:tcPr>
          <w:p w14:paraId="4DFD8D22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31C3A8E" w14:textId="2EF17048" w:rsidR="00AD1268" w:rsidRPr="0086605F" w:rsidRDefault="00AD1268" w:rsidP="002E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30,331</w:t>
            </w:r>
          </w:p>
        </w:tc>
        <w:tc>
          <w:tcPr>
            <w:tcW w:w="241" w:type="dxa"/>
            <w:shd w:val="clear" w:color="auto" w:fill="auto"/>
          </w:tcPr>
          <w:p w14:paraId="3CFF0DF6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1FC76EEF" w14:textId="1DDFC748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7,511</w:t>
            </w:r>
          </w:p>
        </w:tc>
        <w:tc>
          <w:tcPr>
            <w:tcW w:w="236" w:type="dxa"/>
          </w:tcPr>
          <w:p w14:paraId="40F79520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7520BF58" w14:textId="042768CD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</w:tcPr>
          <w:p w14:paraId="04598131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29A43089" w14:textId="696C8B43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37,842</w:t>
            </w:r>
          </w:p>
        </w:tc>
      </w:tr>
      <w:tr w:rsidR="00AD1268" w:rsidRPr="0086605F" w14:paraId="38030627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36FEB3F0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</w:t>
            </w: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บริษัทร่วมและ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36" w:type="dxa"/>
          </w:tcPr>
          <w:p w14:paraId="6449C60B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D3F7540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400</w:t>
            </w:r>
          </w:p>
        </w:tc>
        <w:tc>
          <w:tcPr>
            <w:tcW w:w="241" w:type="dxa"/>
            <w:shd w:val="clear" w:color="auto" w:fill="auto"/>
          </w:tcPr>
          <w:p w14:paraId="06820F9D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469DBB26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166</w:t>
            </w:r>
          </w:p>
        </w:tc>
        <w:tc>
          <w:tcPr>
            <w:tcW w:w="236" w:type="dxa"/>
          </w:tcPr>
          <w:p w14:paraId="2C2174BA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1A87C7D5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</w:tcPr>
          <w:p w14:paraId="6609FC0F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337F5C41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566</w:t>
            </w:r>
          </w:p>
        </w:tc>
      </w:tr>
      <w:tr w:rsidR="00AD1268" w:rsidRPr="0086605F" w14:paraId="4EC51E9D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670FC628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36" w:type="dxa"/>
          </w:tcPr>
          <w:p w14:paraId="6331CB04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846342B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1"/>
                <w:tab w:val="decimal" w:pos="1509"/>
              </w:tabs>
              <w:spacing w:line="350" w:lineRule="exact"/>
              <w:ind w:left="10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375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201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084C15B0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69E8C006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198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211BA423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3C749327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(8,612)</w:t>
            </w:r>
          </w:p>
        </w:tc>
        <w:tc>
          <w:tcPr>
            <w:tcW w:w="240" w:type="dxa"/>
          </w:tcPr>
          <w:p w14:paraId="5F3E2119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2E3F55A3" w14:textId="77777777" w:rsidR="00AD1268" w:rsidRPr="0086605F" w:rsidRDefault="00AD1268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393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011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AD1268" w:rsidRPr="0086605F" w14:paraId="68E4E39A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6084353A" w14:textId="63AD3F1F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4AFAEBAE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730447C" w14:textId="085B6CE5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1"/>
                <w:tab w:val="decimal" w:pos="1509"/>
              </w:tabs>
              <w:spacing w:line="350" w:lineRule="exact"/>
              <w:ind w:left="103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(3,175)</w:t>
            </w:r>
          </w:p>
        </w:tc>
        <w:tc>
          <w:tcPr>
            <w:tcW w:w="241" w:type="dxa"/>
            <w:shd w:val="clear" w:color="auto" w:fill="auto"/>
          </w:tcPr>
          <w:p w14:paraId="31C00D75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2FD11520" w14:textId="366D3E7F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(957,615)</w:t>
            </w:r>
          </w:p>
        </w:tc>
        <w:tc>
          <w:tcPr>
            <w:tcW w:w="236" w:type="dxa"/>
          </w:tcPr>
          <w:p w14:paraId="03243B61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2006A80B" w14:textId="1803558C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</w:tcPr>
          <w:p w14:paraId="3A69837E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2A21AC8A" w14:textId="52F5934E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(960,790)</w:t>
            </w:r>
          </w:p>
        </w:tc>
      </w:tr>
      <w:tr w:rsidR="00AD1268" w:rsidRPr="0086605F" w14:paraId="10414627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33189C1B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36" w:type="dxa"/>
          </w:tcPr>
          <w:p w14:paraId="522999BD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0FBD103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1"/>
                <w:tab w:val="decimal" w:pos="1509"/>
              </w:tabs>
              <w:spacing w:line="350" w:lineRule="exact"/>
              <w:ind w:left="10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671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778E2266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22CA99BE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5178DD12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24C5ED95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</w:tcPr>
          <w:p w14:paraId="58383223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30FA5FFD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671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AD1268" w:rsidRPr="0086605F" w14:paraId="5A8F6E55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760671E7" w14:textId="216E165A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704C9D8E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6454D7E" w14:textId="03079890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4,364</w:t>
            </w:r>
          </w:p>
        </w:tc>
        <w:tc>
          <w:tcPr>
            <w:tcW w:w="241" w:type="dxa"/>
            <w:shd w:val="clear" w:color="auto" w:fill="auto"/>
          </w:tcPr>
          <w:p w14:paraId="6BBAACD1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7384CA27" w14:textId="7A13515F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957,615</w:t>
            </w:r>
          </w:p>
        </w:tc>
        <w:tc>
          <w:tcPr>
            <w:tcW w:w="236" w:type="dxa"/>
          </w:tcPr>
          <w:p w14:paraId="484C40AA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30599565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77C52326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657F2A87" w14:textId="6D65ECEE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961,979</w:t>
            </w:r>
          </w:p>
        </w:tc>
      </w:tr>
      <w:tr w:rsidR="00AD1268" w:rsidRPr="0086605F" w14:paraId="6DF299EE" w14:textId="77777777" w:rsidTr="00AD1268">
        <w:trPr>
          <w:cantSplit/>
          <w:trHeight w:hRule="exact" w:val="355"/>
        </w:trPr>
        <w:tc>
          <w:tcPr>
            <w:tcW w:w="3600" w:type="dxa"/>
            <w:shd w:val="clear" w:color="auto" w:fill="auto"/>
          </w:tcPr>
          <w:p w14:paraId="332D0675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236" w:type="dxa"/>
          </w:tcPr>
          <w:p w14:paraId="615D8A7F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C971BBA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2C0F967F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6D0D5D80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4C8EFC3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1BA2D3D9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50A5F4A9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094317BE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D1268" w:rsidRPr="0086605F" w14:paraId="35A96445" w14:textId="77777777" w:rsidTr="00AD1268">
        <w:trPr>
          <w:cantSplit/>
          <w:trHeight w:hRule="exact" w:val="355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0F082B5C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74317A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9AF2FB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445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066862F9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DA9B17D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773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20AE9BF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17B5F611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en-GB"/>
              </w:rPr>
              <w:t>1,496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AADAE10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4E5F360D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714</w:t>
            </w:r>
          </w:p>
        </w:tc>
      </w:tr>
      <w:tr w:rsidR="00AD1268" w:rsidRPr="0086605F" w14:paraId="3CA33B83" w14:textId="77777777" w:rsidTr="00AD1268">
        <w:trPr>
          <w:cantSplit/>
          <w:trHeight w:hRule="exact" w:val="355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3E7872D9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DDAC91F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27F61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1"/>
                <w:tab w:val="decimal" w:pos="1509"/>
              </w:tabs>
              <w:spacing w:line="350" w:lineRule="exact"/>
              <w:ind w:left="10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887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06BD9345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31C7682D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483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F46355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3F939DAE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D14E1F9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07ED7B63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596</w:t>
            </w:r>
          </w:p>
        </w:tc>
      </w:tr>
      <w:tr w:rsidR="00AD1268" w:rsidRPr="0086605F" w14:paraId="509B8491" w14:textId="77777777" w:rsidTr="00AD1268">
        <w:trPr>
          <w:cantSplit/>
          <w:trHeight w:hRule="exact" w:val="355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413CE0EF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78E1334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39EB1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650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614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546B95E3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3E61F80A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2"/>
                <w:tab w:val="left" w:pos="985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437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246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755D04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single" w:sz="4" w:space="0" w:color="auto"/>
            </w:tcBorders>
          </w:tcPr>
          <w:p w14:paraId="647E43EF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B010DBA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71F7F5BF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213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368</w:t>
            </w:r>
          </w:p>
        </w:tc>
      </w:tr>
      <w:tr w:rsidR="00AD1268" w:rsidRPr="0086605F" w14:paraId="4759DA86" w14:textId="77777777" w:rsidTr="00AD1268">
        <w:trPr>
          <w:cantSplit/>
          <w:trHeight w:hRule="exact" w:val="355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793982F8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E624B32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EB949C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336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699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67B0D72C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063B9D29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148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112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08F022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49F111B5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116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40411FED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741F3" w14:textId="77777777" w:rsidR="00AD1268" w:rsidRPr="0086605F" w:rsidRDefault="00AD1268" w:rsidP="0058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181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471</w:t>
            </w:r>
          </w:p>
        </w:tc>
      </w:tr>
    </w:tbl>
    <w:p w14:paraId="699F3C57" w14:textId="77777777" w:rsidR="00E976CE" w:rsidRPr="0086605F" w:rsidRDefault="00E976CE" w:rsidP="00E976CE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1BF37605" w14:textId="77777777" w:rsidR="00893E11" w:rsidRPr="0086605F" w:rsidRDefault="00893E11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5A1EF7D5" w14:textId="0F6B2191" w:rsidR="00893E11" w:rsidRPr="0086605F" w:rsidRDefault="00893E11" w:rsidP="003C5E82">
      <w:pPr>
        <w:spacing w:line="350" w:lineRule="exact"/>
        <w:rPr>
          <w:rFonts w:ascii="Angsana New" w:hAnsi="Angsana New" w:cs="Angsana New"/>
          <w:sz w:val="30"/>
          <w:szCs w:val="30"/>
        </w:rPr>
        <w:sectPr w:rsidR="00893E11" w:rsidRPr="0086605F" w:rsidSect="008E46DE">
          <w:pgSz w:w="11909" w:h="16834" w:code="9"/>
          <w:pgMar w:top="1152" w:right="576" w:bottom="1152" w:left="691" w:header="720" w:footer="720" w:gutter="0"/>
          <w:cols w:space="720"/>
          <w:docGrid w:linePitch="360"/>
        </w:sectPr>
      </w:pPr>
    </w:p>
    <w:tbl>
      <w:tblPr>
        <w:tblW w:w="9540" w:type="dxa"/>
        <w:tblInd w:w="54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260"/>
        <w:gridCol w:w="236"/>
        <w:gridCol w:w="1294"/>
        <w:gridCol w:w="340"/>
        <w:gridCol w:w="1010"/>
        <w:gridCol w:w="270"/>
        <w:gridCol w:w="1260"/>
      </w:tblGrid>
      <w:tr w:rsidR="00553B67" w:rsidRPr="0086605F" w14:paraId="33E21C27" w14:textId="77777777" w:rsidTr="00CE4BA1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3FEA207D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ED2D03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nil"/>
            </w:tcBorders>
          </w:tcPr>
          <w:p w14:paraId="0CE47827" w14:textId="1575D0B2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553B67" w:rsidRPr="0086605F" w14:paraId="39D75528" w14:textId="77777777" w:rsidTr="00CE4BA1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47AED4B3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922C3E7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5C22578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246168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44" w:type="dxa"/>
            <w:gridSpan w:val="3"/>
            <w:tcBorders>
              <w:top w:val="nil"/>
              <w:bottom w:val="single" w:sz="4" w:space="0" w:color="auto"/>
            </w:tcBorders>
          </w:tcPr>
          <w:p w14:paraId="62B9B370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บันทึกเป็น(รายจ่าย)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/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25B5AB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06B71CC5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553B67" w:rsidRPr="0086605F" w14:paraId="6FE7780B" w14:textId="77777777" w:rsidTr="00CE4BA1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14EAC417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D7150B2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3161D4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82DF74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1BC32C06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297CB594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304EA89D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กำไรขาดทุน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A74B34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30FCDE43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53B67" w:rsidRPr="0086605F" w14:paraId="6F5F611C" w14:textId="77777777" w:rsidTr="00CE4BA1">
        <w:trPr>
          <w:cantSplit/>
          <w:trHeight w:hRule="exact" w:val="366"/>
          <w:tblHeader/>
        </w:trPr>
        <w:tc>
          <w:tcPr>
            <w:tcW w:w="3600" w:type="dxa"/>
            <w:shd w:val="clear" w:color="auto" w:fill="auto"/>
          </w:tcPr>
          <w:p w14:paraId="1DF537AF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4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86605F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6365E773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76D0D6E" w14:textId="2FB3EE21" w:rsidR="00553B67" w:rsidRPr="0086605F" w:rsidRDefault="00C418B0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553B67"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908F5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96A3C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1FD415C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7BC13DC9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F6C4048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36EAD22A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98D5E16" w14:textId="51D69F19" w:rsidR="00553B67" w:rsidRPr="0086605F" w:rsidRDefault="00C418B0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53B67"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53B67" w:rsidRPr="0086605F" w14:paraId="78BFAB2A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391D5753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ABD136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1B85D817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3B67" w:rsidRPr="0086605F" w14:paraId="3A8E3042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6C166F07" w14:textId="5741C3A4" w:rsidR="00553B67" w:rsidRPr="0086605F" w:rsidRDefault="00C418B0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851119" w:rsidRPr="0086605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AE5AA7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2D87CEE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63D7C26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7FD06E6E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7A296DBD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2263EE90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C3CA60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837AA53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553B67" w:rsidRPr="0086605F" w14:paraId="55DD1B48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7BDE2259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D8B063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AF389C6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BF95987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57EC7FC3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26EE2F16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1A913144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1BC21D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6F2A627" w14:textId="77777777" w:rsidR="00553B67" w:rsidRPr="0086605F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851119" w:rsidRPr="0086605F" w14:paraId="2D11C885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  <w:vAlign w:val="bottom"/>
          </w:tcPr>
          <w:p w14:paraId="1E6C6F67" w14:textId="3FA51D5E" w:rsidR="00851119" w:rsidRPr="0086605F" w:rsidRDefault="00851119" w:rsidP="0085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  <w:r w:rsidR="00A624C9"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270" w:type="dxa"/>
            <w:tcBorders>
              <w:top w:val="nil"/>
            </w:tcBorders>
          </w:tcPr>
          <w:p w14:paraId="40FA7884" w14:textId="77777777" w:rsidR="00851119" w:rsidRPr="0086605F" w:rsidRDefault="00851119" w:rsidP="0085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3EE3F56" w14:textId="4CF6CB8C" w:rsidR="00851119" w:rsidRPr="0086605F" w:rsidRDefault="00851119" w:rsidP="0085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528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4600A8D9" w14:textId="77777777" w:rsidR="00851119" w:rsidRPr="0086605F" w:rsidRDefault="00851119" w:rsidP="0085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225A682C" w14:textId="456A6575" w:rsidR="00851119" w:rsidRPr="0086605F" w:rsidRDefault="00890A26" w:rsidP="0085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(1,</w:t>
            </w:r>
            <w:r w:rsidR="002752BB" w:rsidRPr="0086605F">
              <w:rPr>
                <w:rFonts w:ascii="Angsana New" w:hAnsi="Angsana New" w:cs="Angsana New"/>
                <w:sz w:val="28"/>
                <w:szCs w:val="28"/>
              </w:rPr>
              <w:t>233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015B2393" w14:textId="77777777" w:rsidR="00851119" w:rsidRPr="0086605F" w:rsidRDefault="00851119" w:rsidP="0085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20706BBC" w14:textId="37477033" w:rsidR="00851119" w:rsidRPr="0086605F" w:rsidRDefault="004A2661" w:rsidP="0085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3E1E105" w14:textId="77777777" w:rsidR="00851119" w:rsidRPr="0086605F" w:rsidRDefault="00851119" w:rsidP="0085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5B823400" w14:textId="6CE04498" w:rsidR="00851119" w:rsidRPr="0086605F" w:rsidRDefault="003B4645" w:rsidP="008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4,</w:t>
            </w:r>
            <w:r w:rsidR="002752BB"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295</w:t>
            </w:r>
          </w:p>
        </w:tc>
      </w:tr>
      <w:tr w:rsidR="00851119" w:rsidRPr="0086605F" w14:paraId="6152A523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1E465050" w14:textId="414E02FA" w:rsidR="00851119" w:rsidRPr="0086605F" w:rsidRDefault="00851119" w:rsidP="0085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0" w:type="dxa"/>
            <w:tcBorders>
              <w:top w:val="nil"/>
            </w:tcBorders>
          </w:tcPr>
          <w:p w14:paraId="0A83D72C" w14:textId="77777777" w:rsidR="00851119" w:rsidRPr="0086605F" w:rsidRDefault="00851119" w:rsidP="0085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7EE258BF" w14:textId="15A48823" w:rsidR="00851119" w:rsidRPr="0086605F" w:rsidRDefault="00851119" w:rsidP="0085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978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4C738635" w14:textId="77777777" w:rsidR="00851119" w:rsidRPr="0086605F" w:rsidRDefault="00851119" w:rsidP="0085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06F06B9C" w14:textId="6FBA796E" w:rsidR="00851119" w:rsidRPr="0086605F" w:rsidRDefault="00475675" w:rsidP="00872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28,637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505CF6AB" w14:textId="77777777" w:rsidR="00851119" w:rsidRPr="0086605F" w:rsidRDefault="00851119" w:rsidP="0085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196FE467" w14:textId="4AA8285F" w:rsidR="00851119" w:rsidRPr="0086605F" w:rsidRDefault="004A2661" w:rsidP="0085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499F491" w14:textId="77777777" w:rsidR="00851119" w:rsidRPr="0086605F" w:rsidRDefault="00851119" w:rsidP="0085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514864DF" w14:textId="0A3428E7" w:rsidR="00851119" w:rsidRPr="0086605F" w:rsidRDefault="00475675" w:rsidP="008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35,615</w:t>
            </w:r>
          </w:p>
        </w:tc>
      </w:tr>
      <w:tr w:rsidR="00320EDD" w:rsidRPr="0086605F" w14:paraId="474C77BF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2E99C074" w14:textId="598800AA" w:rsidR="00320EDD" w:rsidRPr="0086605F" w:rsidRDefault="00320EDD" w:rsidP="0085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สินทรัพย์ทางการเงินที่อยู่ในความต้องการ</w:t>
            </w:r>
          </w:p>
        </w:tc>
        <w:tc>
          <w:tcPr>
            <w:tcW w:w="270" w:type="dxa"/>
            <w:tcBorders>
              <w:top w:val="nil"/>
            </w:tcBorders>
          </w:tcPr>
          <w:p w14:paraId="5B78F89B" w14:textId="77777777" w:rsidR="00320EDD" w:rsidRPr="0086605F" w:rsidRDefault="00320EDD" w:rsidP="0085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4AE643AD" w14:textId="77777777" w:rsidR="00320EDD" w:rsidRPr="0086605F" w:rsidRDefault="00320EDD" w:rsidP="0085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EBF16DD" w14:textId="77777777" w:rsidR="00320EDD" w:rsidRPr="0086605F" w:rsidRDefault="00320EDD" w:rsidP="0085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03DD2662" w14:textId="77777777" w:rsidR="00320EDD" w:rsidRPr="0086605F" w:rsidRDefault="00320EDD" w:rsidP="0089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56162816" w14:textId="77777777" w:rsidR="00320EDD" w:rsidRPr="0086605F" w:rsidRDefault="00320EDD" w:rsidP="0085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2B0CAD75" w14:textId="77777777" w:rsidR="00320EDD" w:rsidRPr="0086605F" w:rsidRDefault="00320EDD" w:rsidP="0085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06736B3" w14:textId="77777777" w:rsidR="00320EDD" w:rsidRPr="0086605F" w:rsidRDefault="00320EDD" w:rsidP="0085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32AA38A9" w14:textId="77777777" w:rsidR="00320EDD" w:rsidRPr="0086605F" w:rsidRDefault="00320EDD" w:rsidP="0085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320EDD" w:rsidRPr="0086605F" w14:paraId="549B4D19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3270E3A4" w14:textId="4B025789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270" w:type="dxa"/>
            <w:tcBorders>
              <w:top w:val="nil"/>
            </w:tcBorders>
          </w:tcPr>
          <w:p w14:paraId="2FD9E7A4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559848FB" w14:textId="33E4FC29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842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4E34AD2F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55E4C268" w14:textId="38961105" w:rsidR="00320EDD" w:rsidRPr="0086605F" w:rsidRDefault="00320EDD" w:rsidP="008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44,17</w:t>
            </w:r>
            <w:r w:rsidR="002752BB"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440303EC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42BA3D0A" w14:textId="11DB9404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DC48D55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786EFAE0" w14:textId="2FCA2982" w:rsidR="00320EDD" w:rsidRPr="0086605F" w:rsidRDefault="00320EDD" w:rsidP="008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82,018</w:t>
            </w:r>
          </w:p>
        </w:tc>
      </w:tr>
      <w:tr w:rsidR="00320EDD" w:rsidRPr="0086605F" w14:paraId="62EFEF68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3A961FA9" w14:textId="4F856CE3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70" w:type="dxa"/>
            <w:tcBorders>
              <w:top w:val="nil"/>
            </w:tcBorders>
          </w:tcPr>
          <w:p w14:paraId="2C49581C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14C5E91D" w14:textId="0BAE1DDC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704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078CC732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3EC26B7B" w14:textId="4E70F206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(2,017)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43A22EDE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3FECC4AE" w14:textId="3021A82B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420C5E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75E16516" w14:textId="6B29C606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(70,721)</w:t>
            </w:r>
          </w:p>
        </w:tc>
      </w:tr>
      <w:tr w:rsidR="0076039D" w:rsidRPr="0086605F" w14:paraId="4158A7E6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5820FC20" w14:textId="022FB0B7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0" w:type="dxa"/>
            <w:tcBorders>
              <w:top w:val="nil"/>
            </w:tcBorders>
          </w:tcPr>
          <w:p w14:paraId="0475299A" w14:textId="77777777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1DC9A17C" w14:textId="28EB29D8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(10,612)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5B44CFC9" w14:textId="77777777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79E445A1" w14:textId="762A0239" w:rsidR="0076039D" w:rsidRPr="0086605F" w:rsidRDefault="0076039D" w:rsidP="00872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3,113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45503C1B" w14:textId="77777777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321EB326" w14:textId="39FA25BC" w:rsidR="0076039D" w:rsidRPr="0086605F" w:rsidRDefault="00342C6C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ECB7C63" w14:textId="77777777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3F6FDC06" w14:textId="505BAA9D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(7,499)</w:t>
            </w:r>
          </w:p>
        </w:tc>
      </w:tr>
      <w:tr w:rsidR="0076039D" w:rsidRPr="0086605F" w14:paraId="6EDF90E8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4A233C0B" w14:textId="4F69DD92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  <w:tcBorders>
              <w:top w:val="nil"/>
            </w:tcBorders>
          </w:tcPr>
          <w:p w14:paraId="44C3441E" w14:textId="77777777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12190FBD" w14:textId="372260E6" w:rsidR="0076039D" w:rsidRPr="0086605F" w:rsidRDefault="0076039D" w:rsidP="0076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10,612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667D7B28" w14:textId="77777777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76EAA1E4" w14:textId="44A44C1A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(3,113)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2251AB68" w14:textId="77777777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322966C2" w14:textId="4C8675F0" w:rsidR="0076039D" w:rsidRPr="0086605F" w:rsidRDefault="00342C6C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58003B" w14:textId="77777777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400DDCE2" w14:textId="7C013121" w:rsidR="0076039D" w:rsidRPr="0086605F" w:rsidRDefault="0076039D" w:rsidP="0076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7,499</w:t>
            </w:r>
          </w:p>
        </w:tc>
      </w:tr>
      <w:tr w:rsidR="00320EDD" w:rsidRPr="0086605F" w14:paraId="04B7966A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3BFAD048" w14:textId="738B5FC6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270" w:type="dxa"/>
            <w:tcBorders>
              <w:top w:val="nil"/>
            </w:tcBorders>
          </w:tcPr>
          <w:p w14:paraId="20153ECA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A167CAF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BBA3357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315094C8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7B688003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7303FE9B" w14:textId="70490DD0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B4B6289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16102712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320EDD" w:rsidRPr="0086605F" w14:paraId="4FA50E19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29C050B5" w14:textId="4C4F2CD2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51E5071F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4F0228" w14:textId="1E6F04FE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743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12A6D4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7A96D4E0" w14:textId="0C4BA444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(414)</w:t>
            </w:r>
          </w:p>
        </w:tc>
        <w:tc>
          <w:tcPr>
            <w:tcW w:w="340" w:type="dxa"/>
            <w:vAlign w:val="bottom"/>
          </w:tcPr>
          <w:p w14:paraId="0771889E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2992D6F6" w14:textId="4750833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14D72BD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376832" w14:textId="021076C8" w:rsidR="00320EDD" w:rsidRPr="0086605F" w:rsidRDefault="00320EDD" w:rsidP="008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1,329</w:t>
            </w:r>
          </w:p>
        </w:tc>
      </w:tr>
      <w:tr w:rsidR="00320EDD" w:rsidRPr="0086605F" w14:paraId="74F1A774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0A1AA273" w14:textId="41FFA283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270" w:type="dxa"/>
          </w:tcPr>
          <w:p w14:paraId="3AD6CAFA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35B14F" w14:textId="602E49F1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895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E01164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0208268A" w14:textId="16446C44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(8,928)</w:t>
            </w:r>
          </w:p>
        </w:tc>
        <w:tc>
          <w:tcPr>
            <w:tcW w:w="340" w:type="dxa"/>
            <w:vAlign w:val="bottom"/>
          </w:tcPr>
          <w:p w14:paraId="0DBB1D54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5E60E4E6" w14:textId="76C6ADEB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63A440A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511078" w14:textId="215DC563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(15,823)</w:t>
            </w:r>
          </w:p>
        </w:tc>
      </w:tr>
      <w:tr w:rsidR="00320EDD" w:rsidRPr="0086605F" w14:paraId="4C877840" w14:textId="77777777" w:rsidTr="008D3DD9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75B20180" w14:textId="2E4BAE5A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270" w:type="dxa"/>
          </w:tcPr>
          <w:p w14:paraId="48F08F26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B08430" w14:textId="64BE3F5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160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675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CC080B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4B5D6955" w14:textId="08B31086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475675"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41,336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vAlign w:val="bottom"/>
          </w:tcPr>
          <w:p w14:paraId="599ECBD4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3BFE57B6" w14:textId="282AB303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777B6D6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AE01CA" w14:textId="4385D0F2" w:rsidR="00320EDD" w:rsidRPr="0086605F" w:rsidRDefault="00320EDD" w:rsidP="008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  <w:r w:rsidR="00475675"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19,339</w:t>
            </w:r>
          </w:p>
        </w:tc>
      </w:tr>
      <w:tr w:rsidR="00320EDD" w:rsidRPr="0086605F" w14:paraId="6DBB89CF" w14:textId="77777777" w:rsidTr="008D3DD9">
        <w:trPr>
          <w:cantSplit/>
          <w:trHeight w:hRule="exact" w:val="366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1372239C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CCDCC2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3DC415" w14:textId="5C2ABD4A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137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85004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282FF" w14:textId="042537BF" w:rsidR="00320EDD" w:rsidRPr="0086605F" w:rsidRDefault="00475675" w:rsidP="0047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 w:right="8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18,884</w:t>
            </w:r>
          </w:p>
        </w:tc>
        <w:tc>
          <w:tcPr>
            <w:tcW w:w="340" w:type="dxa"/>
            <w:tcBorders>
              <w:top w:val="nil"/>
              <w:bottom w:val="nil"/>
            </w:tcBorders>
            <w:vAlign w:val="bottom"/>
          </w:tcPr>
          <w:p w14:paraId="26A82670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75A33" w14:textId="09224180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 w:right="7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FAC2341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14E73" w14:textId="78F1D725" w:rsidR="00320EDD" w:rsidRPr="0086605F" w:rsidRDefault="00475675" w:rsidP="008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156,051</w:t>
            </w:r>
          </w:p>
        </w:tc>
      </w:tr>
    </w:tbl>
    <w:p w14:paraId="715408FF" w14:textId="012DF49B" w:rsidR="00553B67" w:rsidRPr="0086605F" w:rsidRDefault="00553B67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5B0D8DD0" w14:textId="3206448C" w:rsidR="0076039D" w:rsidRPr="0086605F" w:rsidRDefault="0076039D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358087F3" w14:textId="1EEC4DFF" w:rsidR="0076039D" w:rsidRPr="0086605F" w:rsidRDefault="0076039D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6A78E582" w14:textId="3B099D12" w:rsidR="0076039D" w:rsidRPr="0086605F" w:rsidRDefault="0076039D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7ADB8424" w14:textId="526959A7" w:rsidR="0076039D" w:rsidRPr="0086605F" w:rsidRDefault="0076039D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2EA1502F" w14:textId="7D8DDFDB" w:rsidR="0076039D" w:rsidRPr="0086605F" w:rsidRDefault="0076039D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46D1CB05" w14:textId="79665F65" w:rsidR="0076039D" w:rsidRPr="0086605F" w:rsidRDefault="0076039D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6766AB10" w14:textId="68BD6AF0" w:rsidR="0076039D" w:rsidRPr="0086605F" w:rsidRDefault="0076039D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45BC6921" w14:textId="6819FF10" w:rsidR="0076039D" w:rsidRPr="0086605F" w:rsidRDefault="0076039D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485AEE1E" w14:textId="636DBE8D" w:rsidR="0076039D" w:rsidRPr="0086605F" w:rsidRDefault="0076039D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04341645" w14:textId="5D470FE2" w:rsidR="0076039D" w:rsidRPr="0086605F" w:rsidRDefault="0076039D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0A39417F" w14:textId="51926A4B" w:rsidR="0076039D" w:rsidRPr="0086605F" w:rsidRDefault="0076039D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7904B22F" w14:textId="4434A757" w:rsidR="0076039D" w:rsidRPr="0086605F" w:rsidRDefault="0076039D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33048E98" w14:textId="50DF3CD4" w:rsidR="0076039D" w:rsidRPr="0086605F" w:rsidRDefault="0076039D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1F2D622A" w14:textId="77777777" w:rsidR="0076039D" w:rsidRPr="0086605F" w:rsidRDefault="0076039D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tbl>
      <w:tblPr>
        <w:tblW w:w="9540" w:type="dxa"/>
        <w:tblInd w:w="54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260"/>
        <w:gridCol w:w="236"/>
        <w:gridCol w:w="1294"/>
        <w:gridCol w:w="340"/>
        <w:gridCol w:w="1010"/>
        <w:gridCol w:w="270"/>
        <w:gridCol w:w="1260"/>
      </w:tblGrid>
      <w:tr w:rsidR="00851119" w:rsidRPr="0086605F" w14:paraId="1E09C211" w14:textId="77777777" w:rsidTr="003412D4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1B26BDA3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845C98B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nil"/>
            </w:tcBorders>
          </w:tcPr>
          <w:p w14:paraId="68519D3B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51119" w:rsidRPr="0086605F" w14:paraId="71CD9853" w14:textId="77777777" w:rsidTr="003412D4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7766D3A6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ED28077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C972422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51EA18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44" w:type="dxa"/>
            <w:gridSpan w:val="3"/>
            <w:tcBorders>
              <w:top w:val="nil"/>
              <w:bottom w:val="single" w:sz="4" w:space="0" w:color="auto"/>
            </w:tcBorders>
          </w:tcPr>
          <w:p w14:paraId="0A8E67F9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บันทึกเป็น(รายจ่าย)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/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37795A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2F372685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851119" w:rsidRPr="0086605F" w14:paraId="438140E2" w14:textId="77777777" w:rsidTr="003412D4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7759AA73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5ECF92F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F206035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17ACD2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0F4DA66B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30F61E34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6CF187BB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กำไรขาดทุน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F0FEC8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206AFD39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51119" w:rsidRPr="0086605F" w14:paraId="6F4F21A9" w14:textId="77777777" w:rsidTr="003412D4">
        <w:trPr>
          <w:cantSplit/>
          <w:trHeight w:hRule="exact" w:val="366"/>
          <w:tblHeader/>
        </w:trPr>
        <w:tc>
          <w:tcPr>
            <w:tcW w:w="3600" w:type="dxa"/>
            <w:shd w:val="clear" w:color="auto" w:fill="auto"/>
          </w:tcPr>
          <w:p w14:paraId="50A2FB63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4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86605F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1792E447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4C2D10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9C4A2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96493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B8440A1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4BB0498A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5020016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78CA145F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B7C6C2E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51119" w:rsidRPr="0086605F" w14:paraId="0C477786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49CB4176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9B2975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7C921BF5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1119" w:rsidRPr="0086605F" w14:paraId="6BA7B6BC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2CC10A5A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B6DACB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5F444C8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6FF9ED9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077DBDC8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7DE6580D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08CCE5FC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9FA061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1D88D0C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851119" w:rsidRPr="0086605F" w14:paraId="1EA8C806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1C1A3F0A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F12D0A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0599A46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8802768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37746832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07CE1CDA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09358175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B42A10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EBE895E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851119" w:rsidRPr="0086605F" w14:paraId="051526D4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  <w:vAlign w:val="bottom"/>
          </w:tcPr>
          <w:p w14:paraId="4C0E3ECF" w14:textId="1419BF95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  <w:r w:rsidR="00A624C9"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270" w:type="dxa"/>
            <w:tcBorders>
              <w:top w:val="nil"/>
            </w:tcBorders>
          </w:tcPr>
          <w:p w14:paraId="598C609E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796369EF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7,696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5E3DC2C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418288FB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168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47CDEEE8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42531F6F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9E9C769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893B1B4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528</w:t>
            </w:r>
          </w:p>
        </w:tc>
      </w:tr>
      <w:tr w:rsidR="00851119" w:rsidRPr="0086605F" w14:paraId="49941C93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177F3DBA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0" w:type="dxa"/>
            <w:tcBorders>
              <w:top w:val="nil"/>
            </w:tcBorders>
          </w:tcPr>
          <w:p w14:paraId="076FD095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7A18698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3AB56457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5BD71F64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6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6,978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66DC2B99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2781787B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CF7CFBD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39E96352" w14:textId="77777777" w:rsidR="00851119" w:rsidRPr="0086605F" w:rsidRDefault="00851119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978</w:t>
            </w:r>
          </w:p>
        </w:tc>
      </w:tr>
      <w:tr w:rsidR="00320EDD" w:rsidRPr="0086605F" w14:paraId="7FAE234B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69FB8D96" w14:textId="2AC244AB" w:rsidR="00320EDD" w:rsidRPr="0086605F" w:rsidRDefault="00320EDD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สินทรัพย์ทางการเงินที่อยู่ในความต้องการ</w:t>
            </w:r>
          </w:p>
        </w:tc>
        <w:tc>
          <w:tcPr>
            <w:tcW w:w="270" w:type="dxa"/>
            <w:tcBorders>
              <w:top w:val="nil"/>
            </w:tcBorders>
          </w:tcPr>
          <w:p w14:paraId="7273B1BE" w14:textId="77777777" w:rsidR="00320EDD" w:rsidRPr="0086605F" w:rsidRDefault="00320EDD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5B76C8B2" w14:textId="77777777" w:rsidR="00320EDD" w:rsidRPr="0086605F" w:rsidRDefault="00320EDD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6FE4C79" w14:textId="77777777" w:rsidR="00320EDD" w:rsidRPr="0086605F" w:rsidRDefault="00320EDD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14C8A8CF" w14:textId="77777777" w:rsidR="00320EDD" w:rsidRPr="0086605F" w:rsidRDefault="00320EDD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7100C192" w14:textId="77777777" w:rsidR="00320EDD" w:rsidRPr="0086605F" w:rsidRDefault="00320EDD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450EFCF8" w14:textId="77777777" w:rsidR="00320EDD" w:rsidRPr="0086605F" w:rsidRDefault="00320EDD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B0B848B" w14:textId="77777777" w:rsidR="00320EDD" w:rsidRPr="0086605F" w:rsidRDefault="00320EDD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33E8A928" w14:textId="77777777" w:rsidR="00320EDD" w:rsidRPr="0086605F" w:rsidRDefault="00320EDD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20EDD" w:rsidRPr="0086605F" w14:paraId="38DC6B63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7D26FEDC" w14:textId="0E0C3BD3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270" w:type="dxa"/>
            <w:tcBorders>
              <w:top w:val="nil"/>
            </w:tcBorders>
          </w:tcPr>
          <w:p w14:paraId="5C0C411F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5D2B1E33" w14:textId="6FF3E58A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30,331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5A325F7F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5986643A" w14:textId="7AB9CA5A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511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13BFDDCA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42AC4442" w14:textId="4494DC33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C36274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13A4EB1D" w14:textId="1DD073F6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842</w:t>
            </w:r>
          </w:p>
        </w:tc>
      </w:tr>
      <w:tr w:rsidR="00320EDD" w:rsidRPr="0086605F" w14:paraId="01781409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521920CC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70" w:type="dxa"/>
            <w:tcBorders>
              <w:top w:val="nil"/>
            </w:tcBorders>
          </w:tcPr>
          <w:p w14:paraId="290C1371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4F52AE04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(61,175)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31EAB2BC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13D7A3A0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023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52ACF5FC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50659B9D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506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0FB26B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263CB1A7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704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76039D" w:rsidRPr="0086605F" w14:paraId="498D7A79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04CC566E" w14:textId="11856C1C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0" w:type="dxa"/>
            <w:tcBorders>
              <w:top w:val="nil"/>
            </w:tcBorders>
          </w:tcPr>
          <w:p w14:paraId="2E1C6E6A" w14:textId="77777777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13C491AE" w14:textId="777BA063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(3,176)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7158A63" w14:textId="77777777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106AF16D" w14:textId="699194D4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(7,43</w:t>
            </w:r>
            <w:r w:rsidR="00074610"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71BCA701" w14:textId="77777777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6D5FCB58" w14:textId="497FCB52" w:rsidR="0076039D" w:rsidRPr="0086605F" w:rsidRDefault="0076039D" w:rsidP="0076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F08E416" w14:textId="77777777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322CFDF" w14:textId="4FDE2B3E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(10,61</w:t>
            </w:r>
            <w:r w:rsidR="00074610"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76039D" w:rsidRPr="0086605F" w14:paraId="2C18A2E4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17A5FB97" w14:textId="1A6F9F9F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  <w:tcBorders>
              <w:top w:val="nil"/>
            </w:tcBorders>
          </w:tcPr>
          <w:p w14:paraId="55B19A42" w14:textId="77777777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1977BDFB" w14:textId="58D0AB2F" w:rsidR="0076039D" w:rsidRPr="0086605F" w:rsidRDefault="0076039D" w:rsidP="0076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3,176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21BFFE28" w14:textId="77777777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5D86124E" w14:textId="65B2A2D9" w:rsidR="0076039D" w:rsidRPr="0086605F" w:rsidRDefault="0076039D" w:rsidP="0076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6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7,43</w:t>
            </w:r>
            <w:r w:rsidR="00074610"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7B792900" w14:textId="77777777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7226F010" w14:textId="46A7E33A" w:rsidR="0076039D" w:rsidRPr="0086605F" w:rsidRDefault="0076039D" w:rsidP="0076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D49ACF" w14:textId="77777777" w:rsidR="0076039D" w:rsidRPr="0086605F" w:rsidRDefault="0076039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2943E0ED" w14:textId="0B229EAB" w:rsidR="0076039D" w:rsidRPr="0086605F" w:rsidRDefault="0076039D" w:rsidP="0076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10,61</w:t>
            </w:r>
            <w:r w:rsidR="00074610" w:rsidRPr="0086605F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320EDD" w:rsidRPr="0086605F" w14:paraId="6B289A7A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76A551DE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270" w:type="dxa"/>
            <w:tcBorders>
              <w:top w:val="nil"/>
            </w:tcBorders>
          </w:tcPr>
          <w:p w14:paraId="3F429F1F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79DF35CF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03204655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0836CF5F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6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39BE3499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50F4AE2F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5CB1F1C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C754D6F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320EDD" w:rsidRPr="0086605F" w14:paraId="1B7CF1C9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0FBB1D9B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186B6A59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DBA428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1,514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358BD7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754293F0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272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vAlign w:val="bottom"/>
          </w:tcPr>
          <w:p w14:paraId="1632606A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25A990A9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501</w:t>
            </w:r>
          </w:p>
        </w:tc>
        <w:tc>
          <w:tcPr>
            <w:tcW w:w="270" w:type="dxa"/>
            <w:vAlign w:val="bottom"/>
          </w:tcPr>
          <w:p w14:paraId="751F682D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EC7CCF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743</w:t>
            </w:r>
          </w:p>
        </w:tc>
      </w:tr>
      <w:tr w:rsidR="00320EDD" w:rsidRPr="0086605F" w14:paraId="3562A98A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235464AB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270" w:type="dxa"/>
          </w:tcPr>
          <w:p w14:paraId="77A6B3E2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4FD50B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5,986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ACEF38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4B622A95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881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vAlign w:val="bottom"/>
          </w:tcPr>
          <w:p w14:paraId="10087E0F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30D8B674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4DC520B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441191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895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320EDD" w:rsidRPr="0086605F" w14:paraId="68680E44" w14:textId="77777777" w:rsidTr="003412D4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32237760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270" w:type="dxa"/>
          </w:tcPr>
          <w:p w14:paraId="15A7759E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57FCC6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519,970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89119E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7B75C47E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359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295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vAlign w:val="bottom"/>
          </w:tcPr>
          <w:p w14:paraId="70001DC4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4F82DC1E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A4344BC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B0D855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160</w:t>
            </w:r>
            <w:r w:rsidRPr="0086605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sz w:val="28"/>
                <w:szCs w:val="28"/>
              </w:rPr>
              <w:t>675</w:t>
            </w:r>
          </w:p>
        </w:tc>
      </w:tr>
      <w:tr w:rsidR="00320EDD" w:rsidRPr="0086605F" w14:paraId="1A659332" w14:textId="77777777" w:rsidTr="003412D4">
        <w:trPr>
          <w:cantSplit/>
          <w:trHeight w:hRule="exact" w:val="366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7AF83B4A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077800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93640D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504,322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722E94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18DCC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363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150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tcBorders>
              <w:top w:val="nil"/>
              <w:bottom w:val="nil"/>
            </w:tcBorders>
            <w:vAlign w:val="bottom"/>
          </w:tcPr>
          <w:p w14:paraId="5059C77D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6F455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005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0182644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80B9D3" w14:textId="77777777" w:rsidR="00320EDD" w:rsidRPr="0086605F" w:rsidRDefault="00320EDD" w:rsidP="003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137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167</w:t>
            </w:r>
          </w:p>
        </w:tc>
      </w:tr>
    </w:tbl>
    <w:p w14:paraId="60DE2681" w14:textId="77777777" w:rsidR="0076039D" w:rsidRPr="0086605F" w:rsidRDefault="0076039D" w:rsidP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493BCDA" w14:textId="7870D30E" w:rsidR="007105C2" w:rsidRPr="0086605F" w:rsidRDefault="00C72DB0" w:rsidP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pacing w:val="-2"/>
          <w:sz w:val="30"/>
          <w:szCs w:val="30"/>
          <w:cs/>
        </w:rPr>
        <w:t xml:space="preserve">ขาดทุนทางภาษีจะสิ้นสุดในระหว่างปี </w:t>
      </w:r>
      <w:r w:rsidRPr="0086605F">
        <w:rPr>
          <w:rFonts w:ascii="Angsana New" w:hAnsi="Angsana New" w:cs="Angsana New"/>
          <w:spacing w:val="-2"/>
          <w:sz w:val="30"/>
          <w:szCs w:val="30"/>
        </w:rPr>
        <w:t>256</w:t>
      </w:r>
      <w:r w:rsidR="004F017D" w:rsidRPr="0086605F">
        <w:rPr>
          <w:rFonts w:ascii="Angsana New" w:hAnsi="Angsana New" w:cs="Angsana New"/>
          <w:spacing w:val="-2"/>
          <w:sz w:val="30"/>
          <w:szCs w:val="30"/>
        </w:rPr>
        <w:t>7</w:t>
      </w:r>
      <w:r w:rsidRPr="0086605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pacing w:val="-2"/>
          <w:sz w:val="30"/>
          <w:szCs w:val="30"/>
          <w:cs/>
        </w:rPr>
        <w:t>ถึงปี</w:t>
      </w:r>
      <w:r w:rsidRPr="0086605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pacing w:val="-2"/>
          <w:sz w:val="30"/>
          <w:szCs w:val="30"/>
        </w:rPr>
        <w:t xml:space="preserve">2574  </w:t>
      </w:r>
      <w:r w:rsidR="007105C2" w:rsidRPr="0086605F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C418B0" w:rsidRPr="0086605F">
        <w:rPr>
          <w:rFonts w:ascii="Angsana New" w:hAnsi="Angsana New" w:cs="Angsana New"/>
          <w:spacing w:val="-2"/>
          <w:sz w:val="30"/>
          <w:szCs w:val="30"/>
        </w:rPr>
        <w:t>31</w:t>
      </w:r>
      <w:r w:rsidR="007105C2" w:rsidRPr="0086605F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C418B0" w:rsidRPr="0086605F">
        <w:rPr>
          <w:rFonts w:ascii="Angsana New" w:hAnsi="Angsana New" w:cs="Angsana New"/>
          <w:spacing w:val="-2"/>
          <w:sz w:val="30"/>
          <w:szCs w:val="30"/>
        </w:rPr>
        <w:t>256</w:t>
      </w:r>
      <w:r w:rsidR="00B96A61" w:rsidRPr="0086605F">
        <w:rPr>
          <w:rFonts w:ascii="Angsana New" w:hAnsi="Angsana New" w:cs="Angsana New"/>
          <w:spacing w:val="-2"/>
          <w:sz w:val="30"/>
          <w:szCs w:val="30"/>
        </w:rPr>
        <w:t>6</w:t>
      </w:r>
      <w:r w:rsidR="007105C2" w:rsidRPr="0086605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105C2" w:rsidRPr="0086605F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กลุ่มบริษัทมีผลแตกต่างชั่วคราว</w:t>
      </w:r>
      <w:r w:rsidR="007105C2" w:rsidRPr="0086605F">
        <w:rPr>
          <w:rFonts w:ascii="Angsana New" w:hAnsi="Angsana New" w:cs="Angsana New"/>
          <w:spacing w:val="2"/>
          <w:sz w:val="30"/>
          <w:szCs w:val="30"/>
          <w:cs/>
        </w:rPr>
        <w:t>ที่เกิดจากขาดทุนทางภาษีที่ยังไม่ได้ใช้เป็นจำนวนเงิน</w:t>
      </w:r>
      <w:r w:rsidR="000A72D0" w:rsidRPr="0086605F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2D65D5" w:rsidRPr="0086605F">
        <w:rPr>
          <w:rFonts w:ascii="Angsana New" w:hAnsi="Angsana New" w:cs="Angsana New"/>
          <w:spacing w:val="2"/>
          <w:sz w:val="30"/>
          <w:szCs w:val="30"/>
        </w:rPr>
        <w:t>2</w:t>
      </w:r>
      <w:r w:rsidR="0006186D" w:rsidRPr="0086605F">
        <w:rPr>
          <w:rFonts w:ascii="Angsana New" w:hAnsi="Angsana New" w:cs="Angsana New"/>
          <w:spacing w:val="2"/>
          <w:sz w:val="30"/>
          <w:szCs w:val="30"/>
        </w:rPr>
        <w:t>,3</w:t>
      </w:r>
      <w:r w:rsidR="007A3D9F">
        <w:rPr>
          <w:rFonts w:ascii="Angsana New" w:hAnsi="Angsana New" w:cs="Angsana New"/>
          <w:spacing w:val="2"/>
          <w:sz w:val="30"/>
          <w:szCs w:val="30"/>
        </w:rPr>
        <w:t>87.7</w:t>
      </w:r>
      <w:r w:rsidR="002D65D5" w:rsidRPr="0086605F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7105C2" w:rsidRPr="0086605F">
        <w:rPr>
          <w:rFonts w:ascii="Angsana New" w:hAnsi="Angsana New" w:cs="Angsana New"/>
          <w:sz w:val="30"/>
          <w:szCs w:val="30"/>
          <w:cs/>
        </w:rPr>
        <w:t>ล้านบาท</w:t>
      </w:r>
      <w:r w:rsidR="007105C2"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05C2"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C418B0" w:rsidRPr="0086605F">
        <w:rPr>
          <w:rFonts w:ascii="Angsana New" w:hAnsi="Angsana New" w:cs="Angsana New"/>
          <w:i/>
          <w:iCs/>
          <w:sz w:val="30"/>
          <w:szCs w:val="30"/>
        </w:rPr>
        <w:t>256</w:t>
      </w:r>
      <w:r w:rsidR="00B96A61" w:rsidRPr="0086605F">
        <w:rPr>
          <w:rFonts w:ascii="Angsana New" w:hAnsi="Angsana New" w:cs="Angsana New"/>
          <w:i/>
          <w:iCs/>
          <w:sz w:val="30"/>
          <w:szCs w:val="30"/>
        </w:rPr>
        <w:t>5</w:t>
      </w:r>
      <w:r w:rsidR="007105C2" w:rsidRPr="0086605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B96A61" w:rsidRPr="0086605F">
        <w:rPr>
          <w:rFonts w:ascii="Angsana New" w:hAnsi="Angsana New" w:cs="Angsana New"/>
          <w:i/>
          <w:iCs/>
          <w:spacing w:val="2"/>
          <w:sz w:val="30"/>
          <w:szCs w:val="30"/>
        </w:rPr>
        <w:t>1,733.5</w:t>
      </w:r>
      <w:r w:rsidR="00B96A61" w:rsidRPr="0086605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105C2" w:rsidRPr="0086605F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="007105C2" w:rsidRPr="0086605F">
        <w:rPr>
          <w:rFonts w:ascii="Angsana New" w:hAnsi="Angsana New" w:cs="Angsana New"/>
          <w:sz w:val="30"/>
          <w:szCs w:val="30"/>
          <w:cs/>
        </w:rPr>
        <w:t xml:space="preserve"> ซึ่งไม่ได้นำไป</w:t>
      </w:r>
      <w:r w:rsidR="007105C2" w:rsidRPr="0086605F">
        <w:rPr>
          <w:rFonts w:ascii="Angsana New" w:hAnsi="Angsana New" w:cs="Angsana New"/>
          <w:spacing w:val="-4"/>
          <w:sz w:val="30"/>
          <w:szCs w:val="30"/>
          <w:cs/>
        </w:rPr>
        <w:t>รวมในการคำนวณสินทรัพย์ภาษีเงินได้รอการตัดบัญชีเพื่อรับรู้ในงบแสดงฐานะการเงิน</w:t>
      </w:r>
      <w:r w:rsidR="007105C2" w:rsidRPr="0086605F">
        <w:rPr>
          <w:rFonts w:ascii="Angsana New" w:hAnsi="Angsana New" w:cs="Angsana New"/>
          <w:spacing w:val="2"/>
          <w:sz w:val="30"/>
          <w:szCs w:val="30"/>
          <w:cs/>
        </w:rPr>
        <w:t>รวมเป็นจำนวนเงิน</w:t>
      </w:r>
      <w:r w:rsidR="007105C2" w:rsidRPr="0086605F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2D65D5" w:rsidRPr="0086605F">
        <w:rPr>
          <w:rFonts w:ascii="Angsana New" w:hAnsi="Angsana New" w:cs="Angsana New"/>
          <w:spacing w:val="2"/>
          <w:sz w:val="30"/>
          <w:szCs w:val="30"/>
        </w:rPr>
        <w:t>47</w:t>
      </w:r>
      <w:r w:rsidR="007A3D9F">
        <w:rPr>
          <w:rFonts w:ascii="Angsana New" w:hAnsi="Angsana New" w:cs="Angsana New"/>
          <w:spacing w:val="2"/>
          <w:sz w:val="30"/>
          <w:szCs w:val="30"/>
        </w:rPr>
        <w:t>7.5</w:t>
      </w:r>
      <w:r w:rsidR="00416692" w:rsidRPr="0086605F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7105C2" w:rsidRPr="0086605F">
        <w:rPr>
          <w:rFonts w:ascii="Angsana New" w:hAnsi="Angsana New" w:cs="Angsana New"/>
          <w:spacing w:val="2"/>
          <w:sz w:val="30"/>
          <w:szCs w:val="30"/>
          <w:cs/>
        </w:rPr>
        <w:t xml:space="preserve">ล้านบาท </w:t>
      </w:r>
      <w:r w:rsidR="007105C2" w:rsidRPr="0086605F">
        <w:rPr>
          <w:rFonts w:ascii="Angsana New" w:hAnsi="Angsana New" w:cs="Angsana New"/>
          <w:i/>
          <w:iCs/>
          <w:spacing w:val="2"/>
          <w:sz w:val="30"/>
          <w:szCs w:val="30"/>
          <w:cs/>
        </w:rPr>
        <w:t>(</w:t>
      </w:r>
      <w:r w:rsidR="00C418B0" w:rsidRPr="0086605F">
        <w:rPr>
          <w:rFonts w:ascii="Angsana New" w:hAnsi="Angsana New" w:cs="Angsana New"/>
          <w:i/>
          <w:iCs/>
          <w:spacing w:val="2"/>
          <w:sz w:val="30"/>
          <w:szCs w:val="30"/>
        </w:rPr>
        <w:t>256</w:t>
      </w:r>
      <w:r w:rsidR="00B96A61" w:rsidRPr="0086605F">
        <w:rPr>
          <w:rFonts w:ascii="Angsana New" w:hAnsi="Angsana New" w:cs="Angsana New"/>
          <w:i/>
          <w:iCs/>
          <w:spacing w:val="2"/>
          <w:sz w:val="30"/>
          <w:szCs w:val="30"/>
        </w:rPr>
        <w:t>5</w:t>
      </w:r>
      <w:r w:rsidR="007105C2" w:rsidRPr="0086605F">
        <w:rPr>
          <w:rFonts w:ascii="Angsana New" w:hAnsi="Angsana New" w:cs="Angsana New"/>
          <w:i/>
          <w:iCs/>
          <w:spacing w:val="2"/>
          <w:sz w:val="30"/>
          <w:szCs w:val="30"/>
        </w:rPr>
        <w:t xml:space="preserve">: </w:t>
      </w:r>
      <w:r w:rsidR="00B96A61" w:rsidRPr="0086605F">
        <w:rPr>
          <w:rFonts w:ascii="Angsana New" w:hAnsi="Angsana New" w:cs="Angsana New"/>
          <w:i/>
          <w:iCs/>
          <w:spacing w:val="2"/>
          <w:sz w:val="30"/>
          <w:szCs w:val="30"/>
        </w:rPr>
        <w:t>346.7</w:t>
      </w:r>
      <w:r w:rsidR="00B96A61" w:rsidRPr="0086605F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7105C2" w:rsidRPr="0086605F">
        <w:rPr>
          <w:rFonts w:ascii="Angsana New" w:hAnsi="Angsana New" w:cs="Angsana New"/>
          <w:i/>
          <w:iCs/>
          <w:spacing w:val="2"/>
          <w:sz w:val="30"/>
          <w:szCs w:val="30"/>
          <w:cs/>
        </w:rPr>
        <w:t xml:space="preserve">ล้านบาท) </w:t>
      </w:r>
      <w:r w:rsidR="007105C2" w:rsidRPr="0086605F">
        <w:rPr>
          <w:rFonts w:ascii="Angsana New" w:hAnsi="Angsana New" w:cs="Angsana New"/>
          <w:spacing w:val="2"/>
          <w:sz w:val="30"/>
          <w:szCs w:val="30"/>
          <w:cs/>
        </w:rPr>
        <w:t>เนื่องจากความไม่แน่นอนที่จะใช้ประโยชน์ทางภาษีจาก</w:t>
      </w:r>
      <w:r w:rsidR="007105C2" w:rsidRPr="0086605F">
        <w:rPr>
          <w:rFonts w:ascii="Angsana New" w:hAnsi="Angsana New" w:cs="Angsana New"/>
          <w:sz w:val="30"/>
          <w:szCs w:val="30"/>
          <w:cs/>
        </w:rPr>
        <w:t>รายการดังกล่าวในอนาคต</w:t>
      </w:r>
    </w:p>
    <w:p w14:paraId="1010DAD0" w14:textId="264F1FC9" w:rsidR="00931C7D" w:rsidRPr="0086605F" w:rsidRDefault="00931C7D" w:rsidP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44831EC9" w14:textId="69A30180" w:rsidR="00DB70D9" w:rsidRPr="0086605F" w:rsidRDefault="00DB70D9" w:rsidP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F523E7" w:rsidRPr="0086605F">
        <w:rPr>
          <w:rFonts w:ascii="Angsana New" w:hAnsi="Angsana New" w:cs="Angsana New"/>
          <w:sz w:val="30"/>
          <w:szCs w:val="30"/>
        </w:rPr>
        <w:t xml:space="preserve">28 </w:t>
      </w:r>
      <w:r w:rsidR="00F523E7" w:rsidRPr="0086605F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523E7" w:rsidRPr="0086605F">
        <w:rPr>
          <w:rFonts w:ascii="Angsana New" w:hAnsi="Angsana New" w:cs="Angsana New"/>
          <w:sz w:val="30"/>
          <w:szCs w:val="30"/>
        </w:rPr>
        <w:t>2566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กลุ่มบริษัทได้ถือปฏิบัติตามการปรับปรุงมาตรฐานการบัญชี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="00320EDD"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</w:rPr>
        <w:t xml:space="preserve">12  </w:t>
      </w:r>
      <w:r w:rsidRPr="0086605F">
        <w:rPr>
          <w:rFonts w:ascii="Angsana New" w:hAnsi="Angsana New" w:cs="Angsana New" w:hint="cs"/>
          <w:sz w:val="30"/>
          <w:szCs w:val="30"/>
          <w:cs/>
        </w:rPr>
        <w:t>เรื่องการปฏิรูปภาษีระหว่างประเทศ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- </w:t>
      </w:r>
      <w:r w:rsidRPr="0086605F">
        <w:rPr>
          <w:rFonts w:ascii="Angsana New" w:hAnsi="Angsana New" w:cs="Angsana New" w:hint="cs"/>
          <w:sz w:val="30"/>
          <w:szCs w:val="30"/>
          <w:cs/>
        </w:rPr>
        <w:t>กฎการคำนวณภาษีเงินได้หลักที่สอง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โดยกำหนดให้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ซึ่งมีผลบังคับใช้ทันที</w:t>
      </w:r>
      <w:r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และจะรับรู้เป็นค่าใช้จ่ายภาษีเงินได้เมื่อเกิดขึ้น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การปรับปรุงมาตรฐานการบัญชี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z w:val="30"/>
          <w:szCs w:val="30"/>
        </w:rPr>
        <w:t xml:space="preserve">12 </w:t>
      </w:r>
      <w:r w:rsidRPr="0086605F">
        <w:rPr>
          <w:rFonts w:ascii="Angsana New" w:hAnsi="Angsana New" w:cs="Angsana New" w:hint="cs"/>
          <w:sz w:val="30"/>
          <w:szCs w:val="30"/>
          <w:cs/>
        </w:rPr>
        <w:t>ได้กำหนดให้กลุ่มบริษัทเปิดเผยข้อมูลเกี่ยวกับผลกระทบจากกฎการคำนวณภาษีเงินได้หลักที่สองในงบการเงินสำหรับปีสิ้นสุดวันที่</w:t>
      </w:r>
      <w:r w:rsidR="00320EDD"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/>
          <w:sz w:val="30"/>
          <w:szCs w:val="30"/>
        </w:rPr>
        <w:t xml:space="preserve">31 </w:t>
      </w:r>
      <w:r w:rsidRPr="0086605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/>
          <w:sz w:val="30"/>
          <w:szCs w:val="30"/>
        </w:rPr>
        <w:t xml:space="preserve">2567 </w:t>
      </w:r>
      <w:r w:rsidRPr="0086605F">
        <w:rPr>
          <w:rFonts w:ascii="Angsana New" w:hAnsi="Angsana New" w:cs="Angsana New" w:hint="cs"/>
          <w:sz w:val="30"/>
          <w:szCs w:val="30"/>
          <w:cs/>
        </w:rPr>
        <w:t>การยกเว้นการรับรู้รายการดังกล่าวให้ถือปฏิบัติโดยการปรับงบการเงินย้อนหลัง</w:t>
      </w:r>
    </w:p>
    <w:p w14:paraId="1B9097D6" w14:textId="151DB43A" w:rsidR="00DB70D9" w:rsidRPr="0086605F" w:rsidRDefault="00DB70D9" w:rsidP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1C22A578" w14:textId="77777777" w:rsidR="00B1598E" w:rsidRPr="0086605F" w:rsidRDefault="00B1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86605F">
        <w:rPr>
          <w:rFonts w:ascii="Angsana New" w:hAnsi="Angsana New" w:cs="Angsana New"/>
          <w:sz w:val="30"/>
          <w:szCs w:val="30"/>
          <w:cs/>
        </w:rPr>
        <w:br w:type="page"/>
      </w:r>
    </w:p>
    <w:p w14:paraId="2F97D37D" w14:textId="4A2DBF24" w:rsidR="00DB70D9" w:rsidRPr="0086605F" w:rsidRDefault="00DB70D9" w:rsidP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>กลุ่มบริษัทดำเนินธุรกิจในประเทศเวียดนาม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ซึ่งได้มีการประกาศใช้กฎหมายการจัดเก็บภาษีเงินได้ขั้นต่ำ              ส่วนเพิ่มแล้ว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เนื่องจากการประกาศใช้กฎหมายการจัดเก็บภาษี</w:t>
      </w:r>
      <w:r w:rsidR="00320EDD" w:rsidRPr="0086605F">
        <w:rPr>
          <w:rFonts w:ascii="Angsana New" w:hAnsi="Angsana New" w:cs="Angsana New"/>
          <w:sz w:val="30"/>
          <w:szCs w:val="30"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เงินได้ขั้นต่ำส่วนเพิ่มในประเทศเวียดนามจะมีผลบังคับใช้ตั้งแต่ปี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C73956" w:rsidRPr="0086605F">
        <w:rPr>
          <w:rFonts w:ascii="Angsana New" w:hAnsi="Angsana New" w:cs="Angsana New"/>
          <w:sz w:val="30"/>
          <w:szCs w:val="30"/>
        </w:rPr>
        <w:t>2567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05F">
        <w:rPr>
          <w:rFonts w:ascii="Angsana New" w:hAnsi="Angsana New" w:cs="Angsana New" w:hint="cs"/>
          <w:sz w:val="30"/>
          <w:szCs w:val="30"/>
          <w:cs/>
        </w:rPr>
        <w:t>ทำให้ไม่มีผลกระทบต่องบการเงินปี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  <w:r w:rsidR="00C73956" w:rsidRPr="0086605F">
        <w:rPr>
          <w:rFonts w:ascii="Angsana New" w:hAnsi="Angsana New" w:cs="Angsana New"/>
          <w:sz w:val="30"/>
          <w:szCs w:val="30"/>
        </w:rPr>
        <w:t>2566</w:t>
      </w:r>
      <w:r w:rsidRPr="0086605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6747FFE" w14:textId="77777777" w:rsidR="00416692" w:rsidRPr="0086605F" w:rsidRDefault="00416692" w:rsidP="00DB7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2"/>
          <w:szCs w:val="22"/>
        </w:rPr>
      </w:pPr>
    </w:p>
    <w:p w14:paraId="1980D45C" w14:textId="0F9CEF64" w:rsidR="00804175" w:rsidRPr="0086605F" w:rsidRDefault="00804175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u w:val="none"/>
          <w:cs/>
          <w:lang w:val="th-TH"/>
        </w:rPr>
      </w:pPr>
      <w:r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กำไร</w:t>
      </w:r>
      <w:r w:rsidR="0068403F" w:rsidRPr="0086605F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 xml:space="preserve"> </w:t>
      </w:r>
      <w:r w:rsidR="00EA0FB6" w:rsidRPr="0086605F">
        <w:rPr>
          <w:rFonts w:ascii="Angsana New" w:hAnsi="Angsana New" w:cs="Angsana New"/>
          <w:sz w:val="30"/>
          <w:szCs w:val="30"/>
          <w:u w:val="none"/>
        </w:rPr>
        <w:t>(</w:t>
      </w:r>
      <w:r w:rsidR="00EA0FB6" w:rsidRPr="0086605F">
        <w:rPr>
          <w:rFonts w:ascii="Angsana New" w:hAnsi="Angsana New" w:cs="Angsana New" w:hint="cs"/>
          <w:sz w:val="30"/>
          <w:szCs w:val="30"/>
          <w:u w:val="none"/>
          <w:cs/>
        </w:rPr>
        <w:t>ขาดทุน</w:t>
      </w:r>
      <w:r w:rsidR="00EA0FB6" w:rsidRPr="0086605F">
        <w:rPr>
          <w:rFonts w:ascii="Angsana New" w:hAnsi="Angsana New" w:cs="Angsana New"/>
          <w:sz w:val="30"/>
          <w:szCs w:val="30"/>
          <w:u w:val="none"/>
        </w:rPr>
        <w:t>)</w:t>
      </w:r>
      <w:r w:rsidR="0068403F" w:rsidRPr="0086605F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>ต่อหุ้น</w:t>
      </w:r>
      <w:r w:rsidR="005B5FAF" w:rsidRPr="0086605F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ขั้นพื้นฐาน</w:t>
      </w:r>
      <w:r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p w14:paraId="7E5F8564" w14:textId="77777777" w:rsidR="00AA5263" w:rsidRPr="0086605F" w:rsidRDefault="00AA5263" w:rsidP="00045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2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75"/>
        <w:gridCol w:w="994"/>
        <w:gridCol w:w="264"/>
        <w:gridCol w:w="992"/>
        <w:gridCol w:w="253"/>
        <w:gridCol w:w="988"/>
        <w:gridCol w:w="275"/>
        <w:gridCol w:w="979"/>
      </w:tblGrid>
      <w:tr w:rsidR="0085242B" w:rsidRPr="0086605F" w14:paraId="209ED38D" w14:textId="77777777" w:rsidTr="00960FE7">
        <w:trPr>
          <w:trHeight w:hRule="exact" w:val="389"/>
          <w:tblHeader/>
        </w:trPr>
        <w:tc>
          <w:tcPr>
            <w:tcW w:w="2427" w:type="pct"/>
          </w:tcPr>
          <w:p w14:paraId="6478844E" w14:textId="3F91AF3E" w:rsidR="0085242B" w:rsidRPr="0086605F" w:rsidRDefault="0085242B" w:rsidP="006A3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0" w:type="pct"/>
            <w:gridSpan w:val="3"/>
          </w:tcPr>
          <w:p w14:paraId="7E78818B" w14:textId="77777777" w:rsidR="0085242B" w:rsidRPr="0086605F" w:rsidRDefault="0085242B" w:rsidP="00DA5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700EB032" w14:textId="77777777" w:rsidR="0085242B" w:rsidRPr="0086605F" w:rsidRDefault="0085242B" w:rsidP="00DA5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pct"/>
            <w:gridSpan w:val="3"/>
          </w:tcPr>
          <w:p w14:paraId="7E8A745B" w14:textId="77777777" w:rsidR="0085242B" w:rsidRPr="0086605F" w:rsidRDefault="0085242B" w:rsidP="00DA5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6A61" w:rsidRPr="0086605F" w14:paraId="60424C27" w14:textId="77777777" w:rsidTr="00960FE7">
        <w:trPr>
          <w:trHeight w:hRule="exact" w:val="389"/>
          <w:tblHeader/>
        </w:trPr>
        <w:tc>
          <w:tcPr>
            <w:tcW w:w="2427" w:type="pct"/>
          </w:tcPr>
          <w:p w14:paraId="082691E2" w14:textId="537187BF" w:rsidR="00B96A61" w:rsidRPr="0086605F" w:rsidRDefault="00B96A61" w:rsidP="00B9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68403F"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A0FB6"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="00EA0FB6"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="00EA0FB6"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)</w:t>
            </w:r>
            <w:r w:rsidR="0068403F"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539" w:type="pct"/>
          </w:tcPr>
          <w:p w14:paraId="4AB72D6B" w14:textId="47595D1E" w:rsidR="00B96A61" w:rsidRPr="0086605F" w:rsidRDefault="00B96A61" w:rsidP="00B96A6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7056430D" w14:textId="77777777" w:rsidR="00B96A61" w:rsidRPr="0086605F" w:rsidRDefault="00B96A61" w:rsidP="00B96A6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8573A1E" w14:textId="65B51D31" w:rsidR="00B96A61" w:rsidRPr="0086605F" w:rsidRDefault="00B96A61" w:rsidP="00B96A6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7" w:type="pct"/>
          </w:tcPr>
          <w:p w14:paraId="055D5610" w14:textId="77777777" w:rsidR="00B96A61" w:rsidRPr="0086605F" w:rsidRDefault="00B96A61" w:rsidP="00B9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8BB4A06" w14:textId="17A7366B" w:rsidR="00B96A61" w:rsidRPr="0086605F" w:rsidRDefault="00B96A61" w:rsidP="00B96A6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9" w:type="pct"/>
          </w:tcPr>
          <w:p w14:paraId="7413BA71" w14:textId="77777777" w:rsidR="00B96A61" w:rsidRPr="0086605F" w:rsidRDefault="00B96A61" w:rsidP="00B96A6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3E48154" w14:textId="07B97896" w:rsidR="00B96A61" w:rsidRPr="0086605F" w:rsidRDefault="00B96A61" w:rsidP="00B96A6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BB4B0F" w:rsidRPr="0086605F" w14:paraId="5523D322" w14:textId="77777777" w:rsidTr="00960FE7">
        <w:trPr>
          <w:trHeight w:hRule="exact" w:val="389"/>
          <w:tblHeader/>
        </w:trPr>
        <w:tc>
          <w:tcPr>
            <w:tcW w:w="2427" w:type="pct"/>
          </w:tcPr>
          <w:p w14:paraId="6A706FCC" w14:textId="77777777" w:rsidR="00BB4B0F" w:rsidRPr="008660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3" w:type="pct"/>
            <w:gridSpan w:val="7"/>
            <w:vAlign w:val="bottom"/>
          </w:tcPr>
          <w:p w14:paraId="767DDA12" w14:textId="77777777" w:rsidR="00BB4B0F" w:rsidRPr="008660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86605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8660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B4B0F" w:rsidRPr="0086605F" w14:paraId="565B21BA" w14:textId="77777777" w:rsidTr="00960FE7">
        <w:trPr>
          <w:trHeight w:hRule="exact" w:val="389"/>
        </w:trPr>
        <w:tc>
          <w:tcPr>
            <w:tcW w:w="2427" w:type="pct"/>
          </w:tcPr>
          <w:p w14:paraId="5A679D16" w14:textId="3262AEC8" w:rsidR="00BB4B0F" w:rsidRPr="0086605F" w:rsidRDefault="00BB4B0F" w:rsidP="00BB4B0F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="0068403F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EA0FB6"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="00EA0FB6"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EA0FB6"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  <w:r w:rsidR="0068403F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416692"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สำหรับปี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539" w:type="pct"/>
          </w:tcPr>
          <w:p w14:paraId="540237BF" w14:textId="77777777" w:rsidR="00BB4B0F" w:rsidRPr="008660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42183A8" w14:textId="77777777" w:rsidR="00BB4B0F" w:rsidRPr="008660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44C4CC1A" w14:textId="77777777" w:rsidR="00BB4B0F" w:rsidRPr="008660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4CD6D5E4" w14:textId="77777777" w:rsidR="00BB4B0F" w:rsidRPr="008660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68D85A80" w14:textId="77777777" w:rsidR="00BB4B0F" w:rsidRPr="008660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F14D610" w14:textId="77777777" w:rsidR="00BB4B0F" w:rsidRPr="008660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6D64FD6D" w14:textId="77777777" w:rsidR="00BB4B0F" w:rsidRPr="008660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96A61" w:rsidRPr="0086605F" w14:paraId="7BDDB0CC" w14:textId="77777777" w:rsidTr="00960FE7">
        <w:trPr>
          <w:trHeight w:hRule="exact" w:val="389"/>
        </w:trPr>
        <w:tc>
          <w:tcPr>
            <w:tcW w:w="2427" w:type="pct"/>
          </w:tcPr>
          <w:p w14:paraId="0129C267" w14:textId="2F0B82D8" w:rsidR="00B96A61" w:rsidRPr="0086605F" w:rsidRDefault="00B96A61" w:rsidP="00B96A61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ของบริษัท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3A139720" w14:textId="22CEDB59" w:rsidR="00B96A61" w:rsidRPr="0086605F" w:rsidRDefault="005B64CC" w:rsidP="00B9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A3374A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812,50</w:t>
            </w:r>
            <w:r w:rsidR="00005EF5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C9978D3" w14:textId="77777777" w:rsidR="00B96A61" w:rsidRPr="0086605F" w:rsidRDefault="00B96A61" w:rsidP="00B9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46BCFF8F" w14:textId="114A4D1F" w:rsidR="00B96A61" w:rsidRPr="0086605F" w:rsidRDefault="00B96A61" w:rsidP="00B9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4,721,969</w:t>
            </w:r>
          </w:p>
        </w:tc>
        <w:tc>
          <w:tcPr>
            <w:tcW w:w="137" w:type="pct"/>
          </w:tcPr>
          <w:p w14:paraId="5BA4E0AC" w14:textId="77777777" w:rsidR="00B96A61" w:rsidRPr="0086605F" w:rsidRDefault="00B96A61" w:rsidP="00B9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5F4C0A83" w14:textId="559F15B5" w:rsidR="00B96A61" w:rsidRPr="0086605F" w:rsidRDefault="00A3374A" w:rsidP="00B9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499,855</w:t>
            </w:r>
          </w:p>
        </w:tc>
        <w:tc>
          <w:tcPr>
            <w:tcW w:w="149" w:type="pct"/>
          </w:tcPr>
          <w:p w14:paraId="033C303D" w14:textId="77777777" w:rsidR="00B96A61" w:rsidRPr="0086605F" w:rsidRDefault="00B96A61" w:rsidP="00B9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3713562C" w14:textId="0949CED6" w:rsidR="00B96A61" w:rsidRPr="0086605F" w:rsidRDefault="00B96A61" w:rsidP="00B9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3,116,328</w:t>
            </w:r>
          </w:p>
        </w:tc>
      </w:tr>
      <w:tr w:rsidR="00B96A61" w:rsidRPr="0086605F" w14:paraId="4D31BF98" w14:textId="77777777" w:rsidTr="00960FE7">
        <w:trPr>
          <w:trHeight w:hRule="exact" w:val="389"/>
        </w:trPr>
        <w:tc>
          <w:tcPr>
            <w:tcW w:w="2427" w:type="pct"/>
          </w:tcPr>
          <w:p w14:paraId="5FC2176C" w14:textId="77777777" w:rsidR="00B96A61" w:rsidRPr="0086605F" w:rsidRDefault="00B96A61" w:rsidP="00B96A61">
            <w:pPr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4097AC7" w14:textId="77777777" w:rsidR="00B96A61" w:rsidRPr="0086605F" w:rsidRDefault="00B96A61" w:rsidP="00B9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AB7F763" w14:textId="77777777" w:rsidR="00B96A61" w:rsidRPr="0086605F" w:rsidRDefault="00B96A61" w:rsidP="00B9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2E9A7BAA" w14:textId="77777777" w:rsidR="00B96A61" w:rsidRPr="0086605F" w:rsidRDefault="00B96A61" w:rsidP="00B9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786F568" w14:textId="77777777" w:rsidR="00B96A61" w:rsidRPr="0086605F" w:rsidRDefault="00B96A61" w:rsidP="00B9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0F819005" w14:textId="77777777" w:rsidR="00B96A61" w:rsidRPr="0086605F" w:rsidRDefault="00B96A61" w:rsidP="00B9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87EBF65" w14:textId="77777777" w:rsidR="00B96A61" w:rsidRPr="0086605F" w:rsidRDefault="00B96A61" w:rsidP="00B9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31816CA5" w14:textId="77777777" w:rsidR="00B96A61" w:rsidRPr="0086605F" w:rsidRDefault="00B96A61" w:rsidP="00B9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96A61" w:rsidRPr="0086605F" w14:paraId="63D2DC92" w14:textId="77777777" w:rsidTr="00960FE7">
        <w:trPr>
          <w:trHeight w:hRule="exact" w:val="389"/>
        </w:trPr>
        <w:tc>
          <w:tcPr>
            <w:tcW w:w="2427" w:type="pct"/>
          </w:tcPr>
          <w:p w14:paraId="54DA53C0" w14:textId="4D31040F" w:rsidR="00B96A61" w:rsidRPr="0086605F" w:rsidRDefault="00B96A61" w:rsidP="00B96A61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จำนวนหุ้นสามัญออกจำหน่ายแล้ว</w:t>
            </w:r>
          </w:p>
        </w:tc>
        <w:tc>
          <w:tcPr>
            <w:tcW w:w="539" w:type="pct"/>
          </w:tcPr>
          <w:p w14:paraId="56CBBDD2" w14:textId="77777777" w:rsidR="00B96A61" w:rsidRPr="0086605F" w:rsidRDefault="00B96A61" w:rsidP="00B9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13E0FA8" w14:textId="77777777" w:rsidR="00B96A61" w:rsidRPr="0086605F" w:rsidRDefault="00B96A61" w:rsidP="00B9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24EB8F3A" w14:textId="77777777" w:rsidR="00B96A61" w:rsidRPr="0086605F" w:rsidRDefault="00B96A61" w:rsidP="00B9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BE26CD3" w14:textId="77777777" w:rsidR="00B96A61" w:rsidRPr="0086605F" w:rsidRDefault="00B96A61" w:rsidP="00B9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3875C2CE" w14:textId="77777777" w:rsidR="00B96A61" w:rsidRPr="0086605F" w:rsidRDefault="00B96A61" w:rsidP="00B9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8BF1EE6" w14:textId="77777777" w:rsidR="00B96A61" w:rsidRPr="0086605F" w:rsidRDefault="00B96A61" w:rsidP="00B9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77110AA9" w14:textId="77777777" w:rsidR="00B96A61" w:rsidRPr="0086605F" w:rsidRDefault="00B96A61" w:rsidP="00B9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B64CC" w:rsidRPr="0086605F" w14:paraId="3865006B" w14:textId="77777777" w:rsidTr="009D7BFD">
        <w:trPr>
          <w:trHeight w:hRule="exact" w:val="389"/>
        </w:trPr>
        <w:tc>
          <w:tcPr>
            <w:tcW w:w="2427" w:type="pct"/>
          </w:tcPr>
          <w:p w14:paraId="15E7773A" w14:textId="4813B8CD" w:rsidR="005B64CC" w:rsidRPr="0086605F" w:rsidRDefault="005B64CC" w:rsidP="005B64CC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39" w:type="pct"/>
          </w:tcPr>
          <w:p w14:paraId="6BD5B87F" w14:textId="0E0BFBDE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="006C36B2" w:rsidRPr="0086605F">
              <w:rPr>
                <w:rFonts w:ascii="Angsana New" w:hAnsi="Angsana New" w:cs="Angsana New"/>
                <w:sz w:val="30"/>
                <w:szCs w:val="30"/>
              </w:rPr>
              <w:t>654,057</w:t>
            </w:r>
          </w:p>
        </w:tc>
        <w:tc>
          <w:tcPr>
            <w:tcW w:w="143" w:type="pct"/>
          </w:tcPr>
          <w:p w14:paraId="0113C478" w14:textId="77777777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6E64EB75" w14:textId="685327B0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5,643,955</w:t>
            </w:r>
          </w:p>
        </w:tc>
        <w:tc>
          <w:tcPr>
            <w:tcW w:w="137" w:type="pct"/>
          </w:tcPr>
          <w:p w14:paraId="30A9ECBB" w14:textId="77777777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01EB7F4E" w14:textId="55D40B1C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="006C36B2" w:rsidRPr="0086605F">
              <w:rPr>
                <w:rFonts w:ascii="Angsana New" w:hAnsi="Angsana New" w:cs="Angsana New"/>
                <w:sz w:val="30"/>
                <w:szCs w:val="30"/>
              </w:rPr>
              <w:t>654,057</w:t>
            </w:r>
          </w:p>
        </w:tc>
        <w:tc>
          <w:tcPr>
            <w:tcW w:w="149" w:type="pct"/>
          </w:tcPr>
          <w:p w14:paraId="427F7DBF" w14:textId="77777777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007DAE3" w14:textId="182CB5B4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5,643,955</w:t>
            </w:r>
          </w:p>
        </w:tc>
      </w:tr>
      <w:tr w:rsidR="005B64CC" w:rsidRPr="0086605F" w14:paraId="1E6F4969" w14:textId="77777777" w:rsidTr="009D7BFD">
        <w:trPr>
          <w:trHeight w:hRule="exact" w:val="389"/>
        </w:trPr>
        <w:tc>
          <w:tcPr>
            <w:tcW w:w="2427" w:type="pct"/>
          </w:tcPr>
          <w:p w14:paraId="13A9AF27" w14:textId="5BA9AA98" w:rsidR="005B64CC" w:rsidRPr="0086605F" w:rsidRDefault="005B64CC" w:rsidP="005B64CC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การใช้สิทธิตามใบสำคัญแสดง</w:t>
            </w:r>
          </w:p>
        </w:tc>
        <w:tc>
          <w:tcPr>
            <w:tcW w:w="539" w:type="pct"/>
          </w:tcPr>
          <w:p w14:paraId="6FB12263" w14:textId="77777777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9812B25" w14:textId="77777777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6B611BF5" w14:textId="77777777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77A670A" w14:textId="77777777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7DCFA6CC" w14:textId="77777777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23EDAD8" w14:textId="77777777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05E5853" w14:textId="77777777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64CC" w:rsidRPr="0086605F" w14:paraId="16A06A62" w14:textId="77777777" w:rsidTr="009D7BFD">
        <w:trPr>
          <w:trHeight w:hRule="exact" w:val="389"/>
        </w:trPr>
        <w:tc>
          <w:tcPr>
            <w:tcW w:w="2427" w:type="pct"/>
            <w:shd w:val="clear" w:color="auto" w:fill="auto"/>
          </w:tcPr>
          <w:p w14:paraId="0E233739" w14:textId="612D53E7" w:rsidR="005B64CC" w:rsidRPr="0086605F" w:rsidRDefault="005B64CC" w:rsidP="005B64CC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สิทธิซื้อหุ้น</w:t>
            </w: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780A3608" w14:textId="6A0E5CFB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92,339</w:t>
            </w:r>
          </w:p>
        </w:tc>
        <w:tc>
          <w:tcPr>
            <w:tcW w:w="143" w:type="pct"/>
          </w:tcPr>
          <w:p w14:paraId="3AC7D72E" w14:textId="77777777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1F96C65F" w14:textId="333F5D95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5,950</w:t>
            </w:r>
          </w:p>
        </w:tc>
        <w:tc>
          <w:tcPr>
            <w:tcW w:w="137" w:type="pct"/>
          </w:tcPr>
          <w:p w14:paraId="7644E900" w14:textId="77777777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CAB9192" w14:textId="5148F988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92,339</w:t>
            </w:r>
          </w:p>
        </w:tc>
        <w:tc>
          <w:tcPr>
            <w:tcW w:w="149" w:type="pct"/>
          </w:tcPr>
          <w:p w14:paraId="6CFC6F85" w14:textId="77777777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2B4F2738" w14:textId="62FA7968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5,950</w:t>
            </w:r>
          </w:p>
        </w:tc>
      </w:tr>
      <w:tr w:rsidR="005B64CC" w:rsidRPr="0086605F" w14:paraId="3AF716DC" w14:textId="77777777" w:rsidTr="009D7BFD">
        <w:trPr>
          <w:trHeight w:hRule="exact" w:val="389"/>
        </w:trPr>
        <w:tc>
          <w:tcPr>
            <w:tcW w:w="2427" w:type="pct"/>
          </w:tcPr>
          <w:p w14:paraId="11B9428B" w14:textId="77777777" w:rsidR="005B64CC" w:rsidRPr="0086605F" w:rsidRDefault="005B64CC" w:rsidP="005B64CC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0B3A96CE" w14:textId="77777777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1B81B2D" w14:textId="77777777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6EF76BFB" w14:textId="77777777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24F665D6" w14:textId="77777777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1BAD7AB7" w14:textId="77777777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9498C41" w14:textId="77777777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45968848" w14:textId="77777777" w:rsidR="005B64CC" w:rsidRPr="0086605F" w:rsidRDefault="005B64CC" w:rsidP="005B6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A733D" w:rsidRPr="0086605F" w14:paraId="4192691F" w14:textId="77777777" w:rsidTr="009D7BFD">
        <w:trPr>
          <w:trHeight w:hRule="exact" w:val="389"/>
        </w:trPr>
        <w:tc>
          <w:tcPr>
            <w:tcW w:w="2427" w:type="pct"/>
          </w:tcPr>
          <w:p w14:paraId="3434D48F" w14:textId="4DB150D2" w:rsidR="00DA733D" w:rsidRPr="0086605F" w:rsidRDefault="00DA733D" w:rsidP="00DA733D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9" w:type="pct"/>
          </w:tcPr>
          <w:p w14:paraId="69CB353C" w14:textId="351E5D64" w:rsidR="00DA733D" w:rsidRPr="0086605F" w:rsidRDefault="00DA733D" w:rsidP="00DA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</w:t>
            </w:r>
            <w:r w:rsidR="006C36B2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746,396</w:t>
            </w:r>
          </w:p>
        </w:tc>
        <w:tc>
          <w:tcPr>
            <w:tcW w:w="143" w:type="pct"/>
          </w:tcPr>
          <w:p w14:paraId="33C61CFC" w14:textId="77777777" w:rsidR="00DA733D" w:rsidRPr="0086605F" w:rsidRDefault="00DA733D" w:rsidP="00DA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5252AF63" w14:textId="177D94DB" w:rsidR="00DA733D" w:rsidRPr="0086605F" w:rsidRDefault="00DA733D" w:rsidP="00DA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5,64</w:t>
            </w: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,905</w:t>
            </w:r>
          </w:p>
        </w:tc>
        <w:tc>
          <w:tcPr>
            <w:tcW w:w="137" w:type="pct"/>
          </w:tcPr>
          <w:p w14:paraId="491F3983" w14:textId="77777777" w:rsidR="00DA733D" w:rsidRPr="0086605F" w:rsidRDefault="00DA733D" w:rsidP="00DA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4DEE3A8B" w14:textId="6D97E7FA" w:rsidR="00DA733D" w:rsidRPr="0086605F" w:rsidRDefault="00DA733D" w:rsidP="00DA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</w:t>
            </w:r>
            <w:r w:rsidR="006C36B2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746,396</w:t>
            </w:r>
          </w:p>
        </w:tc>
        <w:tc>
          <w:tcPr>
            <w:tcW w:w="149" w:type="pct"/>
          </w:tcPr>
          <w:p w14:paraId="4748CC2C" w14:textId="77777777" w:rsidR="00DA733D" w:rsidRPr="0086605F" w:rsidRDefault="00DA733D" w:rsidP="00DA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4ECDA07B" w14:textId="180D6120" w:rsidR="00DA733D" w:rsidRPr="0086605F" w:rsidRDefault="00DA733D" w:rsidP="00DA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5,64</w:t>
            </w: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,905</w:t>
            </w:r>
          </w:p>
        </w:tc>
      </w:tr>
      <w:tr w:rsidR="00DA733D" w:rsidRPr="0086605F" w14:paraId="1FB0F708" w14:textId="77777777" w:rsidTr="00173796">
        <w:trPr>
          <w:trHeight w:hRule="exact" w:val="389"/>
        </w:trPr>
        <w:tc>
          <w:tcPr>
            <w:tcW w:w="2427" w:type="pct"/>
          </w:tcPr>
          <w:p w14:paraId="58B9B00A" w14:textId="77777777" w:rsidR="00DA733D" w:rsidRPr="0086605F" w:rsidRDefault="00DA733D" w:rsidP="00DA733D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14:paraId="66A35861" w14:textId="77777777" w:rsidR="00DA733D" w:rsidRPr="0086605F" w:rsidRDefault="00DA733D" w:rsidP="00DA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3827EE5" w14:textId="77777777" w:rsidR="00DA733D" w:rsidRPr="0086605F" w:rsidRDefault="00DA733D" w:rsidP="00DA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</w:tcPr>
          <w:p w14:paraId="604AE21E" w14:textId="77777777" w:rsidR="00DA733D" w:rsidRPr="0086605F" w:rsidRDefault="00DA733D" w:rsidP="00DA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33D18B51" w14:textId="77777777" w:rsidR="00DA733D" w:rsidRPr="0086605F" w:rsidRDefault="00DA733D" w:rsidP="00DA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08DA63EB" w14:textId="77777777" w:rsidR="00DA733D" w:rsidRPr="0086605F" w:rsidRDefault="00DA733D" w:rsidP="00DA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D37D868" w14:textId="77777777" w:rsidR="00DA733D" w:rsidRPr="0086605F" w:rsidRDefault="00DA733D" w:rsidP="00DA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2275E3CD" w14:textId="77777777" w:rsidR="00DA733D" w:rsidRPr="0086605F" w:rsidRDefault="00DA733D" w:rsidP="00DA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A733D" w:rsidRPr="0086605F" w14:paraId="6EB49A93" w14:textId="77777777" w:rsidTr="00173796">
        <w:trPr>
          <w:trHeight w:hRule="exact" w:val="389"/>
        </w:trPr>
        <w:tc>
          <w:tcPr>
            <w:tcW w:w="2427" w:type="pct"/>
          </w:tcPr>
          <w:p w14:paraId="1DB16361" w14:textId="0168B8CB" w:rsidR="00DA733D" w:rsidRPr="0086605F" w:rsidRDefault="00DA733D" w:rsidP="00DA733D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="0068403F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EA0FB6"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="00EA0FB6"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EA0FB6"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  <w:r w:rsidR="0068403F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8660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393E4519" w14:textId="5E177E06" w:rsidR="00DA733D" w:rsidRPr="0086605F" w:rsidRDefault="00DA733D" w:rsidP="00DA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right="-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(0.1</w:t>
            </w:r>
            <w:r w:rsidR="00A3374A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4EDA727" w14:textId="77777777" w:rsidR="00DA733D" w:rsidRPr="0086605F" w:rsidRDefault="00DA733D" w:rsidP="00DA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4C323931" w14:textId="4FA8B626" w:rsidR="00DA733D" w:rsidRPr="0086605F" w:rsidRDefault="00DA733D" w:rsidP="00DA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0.84</w:t>
            </w:r>
          </w:p>
        </w:tc>
        <w:tc>
          <w:tcPr>
            <w:tcW w:w="137" w:type="pct"/>
          </w:tcPr>
          <w:p w14:paraId="3DC8E537" w14:textId="77777777" w:rsidR="00DA733D" w:rsidRPr="0086605F" w:rsidRDefault="00DA733D" w:rsidP="00DA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5F0E55B5" w14:textId="64487D7B" w:rsidR="00DA733D" w:rsidRPr="0086605F" w:rsidRDefault="00DA733D" w:rsidP="00DA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 w:rsidR="00A3374A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149" w:type="pct"/>
          </w:tcPr>
          <w:p w14:paraId="43FADBB8" w14:textId="77777777" w:rsidR="00DA733D" w:rsidRPr="0086605F" w:rsidRDefault="00DA733D" w:rsidP="00DA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09CBE8F4" w14:textId="2A3350D4" w:rsidR="00DA733D" w:rsidRPr="0086605F" w:rsidRDefault="00DA733D" w:rsidP="00DA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0.55</w:t>
            </w:r>
          </w:p>
        </w:tc>
      </w:tr>
    </w:tbl>
    <w:p w14:paraId="073C271D" w14:textId="77777777" w:rsidR="00B74B04" w:rsidRPr="0086605F" w:rsidRDefault="00B74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lang w:val="th-TH"/>
        </w:rPr>
      </w:pPr>
    </w:p>
    <w:p w14:paraId="29904E4E" w14:textId="77777777" w:rsidR="00B74B04" w:rsidRPr="0086605F" w:rsidRDefault="00B74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lang w:val="th-TH"/>
        </w:rPr>
      </w:pPr>
    </w:p>
    <w:p w14:paraId="22356A4C" w14:textId="57AA59D5" w:rsidR="00B1598E" w:rsidRPr="0086605F" w:rsidRDefault="00B74B04" w:rsidP="00B74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6605F">
        <w:rPr>
          <w:rFonts w:ascii="Angsana New" w:hAnsi="Angsana New" w:cs="Angsana New" w:hint="cs"/>
          <w:sz w:val="30"/>
          <w:szCs w:val="30"/>
          <w:cs/>
        </w:rPr>
        <w:t xml:space="preserve">เนื่องจากราคาของหุ้นถัวเฉลี่ยในระหว่างปีสิ้นสุดวันที่ </w:t>
      </w:r>
      <w:r w:rsidRPr="0086605F">
        <w:rPr>
          <w:rFonts w:ascii="Angsana New" w:hAnsi="Angsana New" w:cs="Angsana New"/>
          <w:sz w:val="30"/>
          <w:szCs w:val="30"/>
        </w:rPr>
        <w:t>31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86605F">
        <w:rPr>
          <w:rFonts w:ascii="Angsana New" w:hAnsi="Angsana New" w:cs="Angsana New"/>
          <w:sz w:val="30"/>
          <w:szCs w:val="30"/>
        </w:rPr>
        <w:t>2566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86605F">
        <w:rPr>
          <w:rFonts w:ascii="Angsana New" w:hAnsi="Angsana New" w:cs="Angsana New"/>
          <w:sz w:val="30"/>
          <w:szCs w:val="30"/>
        </w:rPr>
        <w:t xml:space="preserve">2565 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มีมูลค่ามากกว่าราคาใช้สิทธิของใบสำคัญแสดงสิทธิ จึงไม่มีผลกระทบต่อกำไรต่อหุ้นปรับลดจากใบสำคัญแสดงสิทธิสำหรับงบการเงินรวมและงบการเงินเฉพาะกิจการสำหรับปีสิ้นสุดวันที่ </w:t>
      </w:r>
      <w:r w:rsidR="0036402C" w:rsidRPr="0086605F">
        <w:rPr>
          <w:rFonts w:ascii="Angsana New" w:hAnsi="Angsana New" w:cs="Angsana New"/>
          <w:sz w:val="30"/>
          <w:szCs w:val="30"/>
        </w:rPr>
        <w:t>31</w:t>
      </w:r>
      <w:r w:rsidRPr="0086605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86605F">
        <w:rPr>
          <w:rFonts w:ascii="Angsana New" w:hAnsi="Angsana New" w:cs="Angsana New"/>
          <w:sz w:val="30"/>
          <w:szCs w:val="30"/>
        </w:rPr>
        <w:t xml:space="preserve">2566 </w:t>
      </w:r>
      <w:r w:rsidRPr="0086605F">
        <w:rPr>
          <w:rFonts w:ascii="Angsana New" w:hAnsi="Angsana New" w:cs="Angsana New" w:hint="cs"/>
          <w:sz w:val="30"/>
          <w:szCs w:val="30"/>
          <w:cs/>
        </w:rPr>
        <w:t>และ</w:t>
      </w:r>
      <w:r w:rsidRPr="0086605F">
        <w:rPr>
          <w:rFonts w:ascii="Angsana New" w:hAnsi="Angsana New" w:cs="Angsana New"/>
          <w:sz w:val="30"/>
          <w:szCs w:val="30"/>
        </w:rPr>
        <w:t xml:space="preserve"> 2565</w:t>
      </w:r>
      <w:r w:rsidR="00B1598E" w:rsidRPr="0086605F">
        <w:rPr>
          <w:rFonts w:ascii="Angsana New" w:hAnsi="Angsana New" w:cs="Angsana New" w:hint="cs"/>
          <w:sz w:val="30"/>
          <w:szCs w:val="30"/>
          <w:cs/>
          <w:lang w:val="th-TH"/>
        </w:rPr>
        <w:br w:type="page"/>
      </w:r>
    </w:p>
    <w:p w14:paraId="1079D936" w14:textId="24852B7C" w:rsidR="00715964" w:rsidRPr="0086605F" w:rsidRDefault="00715964" w:rsidP="00960FE7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เงินปันผล</w:t>
      </w:r>
    </w:p>
    <w:p w14:paraId="2D8EAB72" w14:textId="77777777" w:rsidR="00715964" w:rsidRPr="0086605F" w:rsidRDefault="00715964" w:rsidP="0071596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30"/>
        <w:gridCol w:w="1800"/>
        <w:gridCol w:w="1890"/>
        <w:gridCol w:w="1440"/>
        <w:gridCol w:w="270"/>
        <w:gridCol w:w="1440"/>
      </w:tblGrid>
      <w:tr w:rsidR="00B375A6" w:rsidRPr="0086605F" w14:paraId="0BCBDA00" w14:textId="77777777" w:rsidTr="00471587">
        <w:trPr>
          <w:trHeight w:val="731"/>
          <w:tblHeader/>
        </w:trPr>
        <w:tc>
          <w:tcPr>
            <w:tcW w:w="2430" w:type="dxa"/>
            <w:vAlign w:val="bottom"/>
          </w:tcPr>
          <w:p w14:paraId="6E7A92D3" w14:textId="77777777" w:rsidR="00B375A6" w:rsidRPr="0086605F" w:rsidRDefault="00B375A6" w:rsidP="0045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F5F8EA1" w14:textId="77777777" w:rsidR="00B375A6" w:rsidRPr="0086605F" w:rsidRDefault="00B375A6" w:rsidP="0045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65BCEA09" w14:textId="36F9C49A" w:rsidR="00B375A6" w:rsidRPr="0086605F" w:rsidRDefault="00B375A6" w:rsidP="0045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  <w:r w:rsidR="00CE4193" w:rsidRPr="0086605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CE4193"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1B6B42AC" w14:textId="474D7389" w:rsidR="00B375A6" w:rsidRPr="0086605F" w:rsidRDefault="00B375A6" w:rsidP="00CE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</w:t>
            </w:r>
            <w:r w:rsidR="00CE4193"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vAlign w:val="bottom"/>
          </w:tcPr>
          <w:p w14:paraId="7CE98D6F" w14:textId="77777777" w:rsidR="00B375A6" w:rsidRPr="0086605F" w:rsidRDefault="00B375A6" w:rsidP="0045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6E3CA12" w14:textId="77777777" w:rsidR="00B375A6" w:rsidRPr="0086605F" w:rsidDel="00D43E7A" w:rsidRDefault="00B375A6" w:rsidP="0045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375A6" w:rsidRPr="0086605F" w14:paraId="3912EF48" w14:textId="77777777" w:rsidTr="00471587">
        <w:trPr>
          <w:tblHeader/>
        </w:trPr>
        <w:tc>
          <w:tcPr>
            <w:tcW w:w="2430" w:type="dxa"/>
          </w:tcPr>
          <w:p w14:paraId="2676F417" w14:textId="77777777" w:rsidR="00B375A6" w:rsidRPr="0086605F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C7ED1C6" w14:textId="77777777" w:rsidR="00B375A6" w:rsidRPr="0086605F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8427457" w14:textId="77777777" w:rsidR="00B375A6" w:rsidRPr="0086605F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8761E85" w14:textId="77777777" w:rsidR="00B375A6" w:rsidRPr="0086605F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67DCA41" w14:textId="77777777" w:rsidR="00B375A6" w:rsidRPr="0086605F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C4F5B4" w14:textId="77777777" w:rsidR="00B375A6" w:rsidRPr="0086605F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375A6" w:rsidRPr="0086605F" w14:paraId="434C70B3" w14:textId="77777777" w:rsidTr="00471587">
        <w:trPr>
          <w:trHeight w:hRule="exact" w:val="335"/>
        </w:trPr>
        <w:tc>
          <w:tcPr>
            <w:tcW w:w="2430" w:type="dxa"/>
          </w:tcPr>
          <w:p w14:paraId="26725E6C" w14:textId="405AC235" w:rsidR="00B375A6" w:rsidRPr="0086605F" w:rsidRDefault="00C418B0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E0FE3"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0C9D10BB" w14:textId="77777777" w:rsidR="00B375A6" w:rsidRPr="0086605F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09791F5" w14:textId="77777777" w:rsidR="00B375A6" w:rsidRPr="0086605F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C70413" w14:textId="77777777" w:rsidR="00B375A6" w:rsidRPr="0086605F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41CDA" w14:textId="77777777" w:rsidR="00B375A6" w:rsidRPr="0086605F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03B53B" w14:textId="77777777" w:rsidR="00B375A6" w:rsidRPr="0086605F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2DB0" w:rsidRPr="0086605F" w14:paraId="58D1F0DB" w14:textId="77777777" w:rsidTr="00471587">
        <w:tc>
          <w:tcPr>
            <w:tcW w:w="2430" w:type="dxa"/>
          </w:tcPr>
          <w:p w14:paraId="105631AF" w14:textId="120603A9" w:rsidR="00C72DB0" w:rsidRPr="0086605F" w:rsidRDefault="00C72DB0" w:rsidP="00C7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55BCAFC9" w14:textId="67499AE4" w:rsidR="00C72DB0" w:rsidRPr="0086605F" w:rsidRDefault="00C72DB0" w:rsidP="00C7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42B0881D" w14:textId="603CC735" w:rsidR="00C72DB0" w:rsidRPr="0086605F" w:rsidRDefault="00C72DB0" w:rsidP="00C7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09628F10" w14:textId="4A49D792" w:rsidR="00C72DB0" w:rsidRPr="0086605F" w:rsidRDefault="00C72DB0" w:rsidP="00C7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 w:firstLine="55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0.30</w:t>
            </w:r>
          </w:p>
        </w:tc>
        <w:tc>
          <w:tcPr>
            <w:tcW w:w="270" w:type="dxa"/>
          </w:tcPr>
          <w:p w14:paraId="25171A14" w14:textId="77777777" w:rsidR="00C72DB0" w:rsidRPr="0086605F" w:rsidRDefault="00C72DB0" w:rsidP="00C7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502CC3" w14:textId="197A2EA3" w:rsidR="00C72DB0" w:rsidRPr="0086605F" w:rsidRDefault="00C72DB0" w:rsidP="00C7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1,696.2</w:t>
            </w:r>
          </w:p>
        </w:tc>
      </w:tr>
      <w:tr w:rsidR="00C72DB0" w:rsidRPr="0086605F" w14:paraId="1635AC51" w14:textId="77777777" w:rsidTr="00471587">
        <w:tc>
          <w:tcPr>
            <w:tcW w:w="2430" w:type="dxa"/>
          </w:tcPr>
          <w:p w14:paraId="7640D8B1" w14:textId="71FF981A" w:rsidR="00C72DB0" w:rsidRPr="0086605F" w:rsidRDefault="00C72DB0" w:rsidP="00C7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1800" w:type="dxa"/>
            <w:vAlign w:val="center"/>
          </w:tcPr>
          <w:p w14:paraId="30C5EAE0" w14:textId="6EF34D6F" w:rsidR="00C72DB0" w:rsidRPr="0086605F" w:rsidRDefault="00C72DB0" w:rsidP="00C7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center"/>
          </w:tcPr>
          <w:p w14:paraId="33D04E7F" w14:textId="06173251" w:rsidR="00C72DB0" w:rsidRPr="0086605F" w:rsidRDefault="00C72DB0" w:rsidP="00C7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59601DAD" w14:textId="0DDFE6E4" w:rsidR="00C72DB0" w:rsidRPr="0086605F" w:rsidRDefault="00C72DB0" w:rsidP="00C7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0.02</w:t>
            </w:r>
          </w:p>
        </w:tc>
        <w:tc>
          <w:tcPr>
            <w:tcW w:w="270" w:type="dxa"/>
          </w:tcPr>
          <w:p w14:paraId="575F50E2" w14:textId="77777777" w:rsidR="00C72DB0" w:rsidRPr="0086605F" w:rsidRDefault="00C72DB0" w:rsidP="00C7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AEE289" w14:textId="7F5BD809" w:rsidR="00C72DB0" w:rsidRPr="0086605F" w:rsidRDefault="00C72DB0" w:rsidP="00C7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28"/>
                <w:szCs w:val="28"/>
              </w:rPr>
              <w:t>116.2</w:t>
            </w:r>
          </w:p>
        </w:tc>
      </w:tr>
      <w:tr w:rsidR="00C72DB0" w:rsidRPr="0086605F" w14:paraId="050EDDFE" w14:textId="77777777" w:rsidTr="00471587">
        <w:trPr>
          <w:trHeight w:hRule="exact" w:val="381"/>
        </w:trPr>
        <w:tc>
          <w:tcPr>
            <w:tcW w:w="2430" w:type="dxa"/>
          </w:tcPr>
          <w:p w14:paraId="2CE503E3" w14:textId="77777777" w:rsidR="00C72DB0" w:rsidRPr="0086605F" w:rsidRDefault="00C72DB0" w:rsidP="00C7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center"/>
          </w:tcPr>
          <w:p w14:paraId="68D2DEF9" w14:textId="77777777" w:rsidR="00C72DB0" w:rsidRPr="0086605F" w:rsidRDefault="00C72DB0" w:rsidP="00C7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7CC0E98B" w14:textId="77777777" w:rsidR="00C72DB0" w:rsidRPr="0086605F" w:rsidRDefault="00C72DB0" w:rsidP="00C7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0FCC79B4" w14:textId="77777777" w:rsidR="00C72DB0" w:rsidRPr="0086605F" w:rsidRDefault="00C72DB0" w:rsidP="00C7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599C6" w14:textId="77777777" w:rsidR="00C72DB0" w:rsidRPr="0086605F" w:rsidRDefault="00C72DB0" w:rsidP="00C7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EC92149" w14:textId="017BD3A6" w:rsidR="00C72DB0" w:rsidRPr="0086605F" w:rsidRDefault="00C72DB0" w:rsidP="00C7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1,812.4</w:t>
            </w:r>
          </w:p>
        </w:tc>
      </w:tr>
      <w:tr w:rsidR="00AC2806" w:rsidRPr="0086605F" w14:paraId="085D2540" w14:textId="77777777" w:rsidTr="00471587">
        <w:trPr>
          <w:trHeight w:hRule="exact" w:val="381"/>
        </w:trPr>
        <w:tc>
          <w:tcPr>
            <w:tcW w:w="2430" w:type="dxa"/>
          </w:tcPr>
          <w:p w14:paraId="24204D5C" w14:textId="77777777" w:rsidR="00AC2806" w:rsidRPr="0086605F" w:rsidRDefault="00AC2806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center"/>
          </w:tcPr>
          <w:p w14:paraId="0644832A" w14:textId="77777777" w:rsidR="00AC2806" w:rsidRPr="0086605F" w:rsidRDefault="00AC2806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0D689357" w14:textId="77777777" w:rsidR="00AC2806" w:rsidRPr="0086605F" w:rsidRDefault="00AC2806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7FE9231B" w14:textId="7F15B4C0" w:rsidR="00AC2806" w:rsidRPr="0086605F" w:rsidRDefault="00AC2806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4ACFC" w14:textId="77777777" w:rsidR="00AC2806" w:rsidRPr="0086605F" w:rsidRDefault="00AC2806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E9D01DC" w14:textId="221AB4F7" w:rsidR="00AC2806" w:rsidRPr="0086605F" w:rsidRDefault="00AC2806" w:rsidP="00AC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976CE" w:rsidRPr="0086605F" w14:paraId="37FE15E8" w14:textId="77777777" w:rsidTr="00471587">
        <w:tc>
          <w:tcPr>
            <w:tcW w:w="2430" w:type="dxa"/>
          </w:tcPr>
          <w:p w14:paraId="786AB0EF" w14:textId="4F814CC7" w:rsidR="00E976CE" w:rsidRPr="0086605F" w:rsidRDefault="00C418B0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E0FE3"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3012B2DE" w14:textId="77777777" w:rsidR="00E976CE" w:rsidRPr="0086605F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864B3CE" w14:textId="77777777" w:rsidR="00E976CE" w:rsidRPr="0086605F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52D8C7" w14:textId="77777777" w:rsidR="00E976CE" w:rsidRPr="0086605F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31632" w14:textId="77777777" w:rsidR="00E976CE" w:rsidRPr="0086605F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875614" w14:textId="77777777" w:rsidR="00E976CE" w:rsidRPr="0086605F" w:rsidRDefault="00E976CE" w:rsidP="00E9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0FE3" w:rsidRPr="0086605F" w14:paraId="0A6E98DB" w14:textId="77777777" w:rsidTr="00471587">
        <w:tc>
          <w:tcPr>
            <w:tcW w:w="2430" w:type="dxa"/>
          </w:tcPr>
          <w:p w14:paraId="299B3A8D" w14:textId="3778892A" w:rsidR="00EE0FE3" w:rsidRPr="0086605F" w:rsidRDefault="00EE0FE3" w:rsidP="00EE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432201D3" w14:textId="0657C048" w:rsidR="00EE0FE3" w:rsidRPr="0086605F" w:rsidRDefault="00EE0FE3" w:rsidP="00EE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</w:tcPr>
          <w:p w14:paraId="0AACC3E3" w14:textId="71BC0EB6" w:rsidR="00EE0FE3" w:rsidRPr="0086605F" w:rsidRDefault="00EE0FE3" w:rsidP="00EE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13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20E392D7" w14:textId="07CB0B29" w:rsidR="00EE0FE3" w:rsidRPr="0086605F" w:rsidRDefault="00EE0FE3" w:rsidP="00C7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  <w:tab w:val="left" w:pos="105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0.04</w:t>
            </w:r>
          </w:p>
        </w:tc>
        <w:tc>
          <w:tcPr>
            <w:tcW w:w="270" w:type="dxa"/>
          </w:tcPr>
          <w:p w14:paraId="5584FE7F" w14:textId="77777777" w:rsidR="00EE0FE3" w:rsidRPr="0086605F" w:rsidRDefault="00EE0FE3" w:rsidP="00EE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243769" w14:textId="7893BD69" w:rsidR="00EE0FE3" w:rsidRPr="0086605F" w:rsidRDefault="00EE0FE3" w:rsidP="00EE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225.8</w:t>
            </w:r>
          </w:p>
        </w:tc>
      </w:tr>
      <w:tr w:rsidR="00EE0FE3" w:rsidRPr="0086605F" w14:paraId="5F4E02A8" w14:textId="77777777" w:rsidTr="00471587">
        <w:tc>
          <w:tcPr>
            <w:tcW w:w="2430" w:type="dxa"/>
          </w:tcPr>
          <w:p w14:paraId="76C08625" w14:textId="7B342AE7" w:rsidR="00EE0FE3" w:rsidRPr="0086605F" w:rsidRDefault="00EE0FE3" w:rsidP="00EE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  <w:tc>
          <w:tcPr>
            <w:tcW w:w="1800" w:type="dxa"/>
            <w:vAlign w:val="center"/>
          </w:tcPr>
          <w:p w14:paraId="52E72D6F" w14:textId="2363E498" w:rsidR="00EE0FE3" w:rsidRPr="0086605F" w:rsidRDefault="00EE0FE3" w:rsidP="00EE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center"/>
          </w:tcPr>
          <w:p w14:paraId="09C6CCC6" w14:textId="5FDA74FB" w:rsidR="00EE0FE3" w:rsidRPr="0086605F" w:rsidRDefault="00EE0FE3" w:rsidP="00EE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2AAA8C6A" w14:textId="133B4411" w:rsidR="00EE0FE3" w:rsidRPr="0086605F" w:rsidRDefault="00EE0FE3" w:rsidP="00EE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0.10</w:t>
            </w:r>
          </w:p>
        </w:tc>
        <w:tc>
          <w:tcPr>
            <w:tcW w:w="270" w:type="dxa"/>
          </w:tcPr>
          <w:p w14:paraId="6BD99918" w14:textId="77777777" w:rsidR="00EE0FE3" w:rsidRPr="0086605F" w:rsidRDefault="00EE0FE3" w:rsidP="00EE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D31EB7" w14:textId="4A4D3943" w:rsidR="00EE0FE3" w:rsidRPr="0086605F" w:rsidRDefault="00EE0FE3" w:rsidP="00EE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565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6605F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</w:tr>
      <w:tr w:rsidR="00EE0FE3" w:rsidRPr="0086605F" w14:paraId="5E4FFB87" w14:textId="77777777" w:rsidTr="00471587">
        <w:tc>
          <w:tcPr>
            <w:tcW w:w="2430" w:type="dxa"/>
          </w:tcPr>
          <w:p w14:paraId="26F47C0F" w14:textId="77777777" w:rsidR="00EE0FE3" w:rsidRPr="0086605F" w:rsidRDefault="00EE0FE3" w:rsidP="00EE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center"/>
          </w:tcPr>
          <w:p w14:paraId="0C481BA0" w14:textId="77777777" w:rsidR="00EE0FE3" w:rsidRPr="0086605F" w:rsidRDefault="00EE0FE3" w:rsidP="00EE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45588A3D" w14:textId="77777777" w:rsidR="00EE0FE3" w:rsidRPr="0086605F" w:rsidRDefault="00EE0FE3" w:rsidP="00EE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BC1A14" w14:textId="7EC426BA" w:rsidR="00EE0FE3" w:rsidRPr="0086605F" w:rsidRDefault="00EE0FE3" w:rsidP="00EE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15BE3" w14:textId="77777777" w:rsidR="00EE0FE3" w:rsidRPr="0086605F" w:rsidRDefault="00EE0FE3" w:rsidP="00EE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6EFF97" w14:textId="389A2F65" w:rsidR="00EE0FE3" w:rsidRPr="0086605F" w:rsidRDefault="00EE0FE3" w:rsidP="00EE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791.1</w:t>
            </w:r>
          </w:p>
        </w:tc>
      </w:tr>
    </w:tbl>
    <w:p w14:paraId="00E77A30" w14:textId="35860E9A" w:rsidR="00416692" w:rsidRPr="0086605F" w:rsidRDefault="00416692" w:rsidP="00416692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lang w:val="th-TH"/>
        </w:rPr>
      </w:pPr>
    </w:p>
    <w:p w14:paraId="3EF3BD09" w14:textId="77777777" w:rsidR="00B1598E" w:rsidRPr="0086605F" w:rsidRDefault="00B1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6605F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7A93DD40" w14:textId="56A97B80" w:rsidR="00434657" w:rsidRPr="0086605F" w:rsidRDefault="00706E0E" w:rsidP="00F147B3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86605F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</w:t>
      </w:r>
      <w:r w:rsidR="00434657"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>ครื่องมือทางการเงิน</w:t>
      </w:r>
    </w:p>
    <w:p w14:paraId="159BD5D1" w14:textId="77777777" w:rsidR="00434657" w:rsidRPr="0086605F" w:rsidRDefault="00434657" w:rsidP="002F6E5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409A79CC" w14:textId="508B2E1B" w:rsidR="002C0C35" w:rsidRPr="0086605F" w:rsidRDefault="009C3026" w:rsidP="009C3026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D9D9D9"/>
          <w:cs/>
        </w:rPr>
      </w:pPr>
      <w:r w:rsidRPr="0086605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41B68864" w14:textId="27D83421" w:rsidR="009C3026" w:rsidRPr="0086605F" w:rsidRDefault="009C3026" w:rsidP="002C0C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6F07667" w14:textId="220CDD1A" w:rsidR="007F1105" w:rsidRPr="0086605F" w:rsidRDefault="002C0C35" w:rsidP="00B1598E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6605F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C72DB0" w:rsidRPr="0086605F">
        <w:rPr>
          <w:rFonts w:asciiTheme="majorBidi" w:hAnsiTheme="majorBidi" w:cstheme="majorBidi"/>
          <w:sz w:val="30"/>
          <w:szCs w:val="30"/>
          <w:lang w:bidi="th-TH"/>
        </w:rPr>
        <w:t xml:space="preserve">         </w:t>
      </w:r>
      <w:r w:rsidRPr="0086605F">
        <w:rPr>
          <w:rFonts w:asciiTheme="majorBidi" w:hAnsiTheme="majorBidi" w:cstheme="majorBidi"/>
          <w:sz w:val="30"/>
          <w:szCs w:val="30"/>
          <w:cs/>
          <w:lang w:bidi="th-TH"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28AF986" w14:textId="77777777" w:rsidR="00B1598E" w:rsidRPr="0086605F" w:rsidRDefault="00B1598E" w:rsidP="00B1598E">
      <w:pPr>
        <w:pStyle w:val="block"/>
        <w:spacing w:after="0" w:line="240" w:lineRule="auto"/>
        <w:ind w:left="518" w:right="-7"/>
        <w:jc w:val="thaiDistribute"/>
        <w:rPr>
          <w:rFonts w:cs="Angsana New"/>
          <w:szCs w:val="22"/>
        </w:rPr>
      </w:pPr>
    </w:p>
    <w:tbl>
      <w:tblPr>
        <w:tblW w:w="9414" w:type="dxa"/>
        <w:tblInd w:w="39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34"/>
        <w:gridCol w:w="1397"/>
        <w:gridCol w:w="1249"/>
        <w:gridCol w:w="816"/>
        <w:gridCol w:w="180"/>
        <w:gridCol w:w="744"/>
        <w:gridCol w:w="6"/>
        <w:gridCol w:w="174"/>
        <w:gridCol w:w="6"/>
        <w:gridCol w:w="714"/>
        <w:gridCol w:w="12"/>
        <w:gridCol w:w="168"/>
        <w:gridCol w:w="12"/>
        <w:gridCol w:w="708"/>
        <w:gridCol w:w="9"/>
        <w:gridCol w:w="171"/>
        <w:gridCol w:w="9"/>
        <w:gridCol w:w="1005"/>
      </w:tblGrid>
      <w:tr w:rsidR="003D6EAB" w:rsidRPr="0086605F" w14:paraId="78CEA2A7" w14:textId="77777777" w:rsidTr="009B7D42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7B194E73" w14:textId="0E860813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86605F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86605F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380" w:type="dxa"/>
            <w:gridSpan w:val="17"/>
          </w:tcPr>
          <w:p w14:paraId="14E38E16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D6EAB" w:rsidRPr="0086605F" w14:paraId="46D7150A" w14:textId="77777777" w:rsidTr="009B7D42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2A42D782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462" w:type="dxa"/>
            <w:gridSpan w:val="3"/>
            <w:tcBorders>
              <w:bottom w:val="single" w:sz="4" w:space="0" w:color="auto"/>
            </w:tcBorders>
          </w:tcPr>
          <w:p w14:paraId="61524CFF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D60CA60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738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08263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D6EAB" w:rsidRPr="0086605F" w14:paraId="5343AEC6" w14:textId="77777777" w:rsidTr="009B7D42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444EEAE3" w14:textId="2C1796B4" w:rsidR="003D6EAB" w:rsidRPr="0086605F" w:rsidRDefault="00D33F35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418B0"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31</w:t>
            </w: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53C4EEE2" w14:textId="77777777" w:rsidR="002D19A5" w:rsidRPr="0086605F" w:rsidRDefault="003D6EAB" w:rsidP="00291FD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190A9500" w14:textId="77777777" w:rsidR="002D19A5" w:rsidRPr="0086605F" w:rsidRDefault="003D6EAB" w:rsidP="00291FD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75FA19DA" w14:textId="77777777" w:rsidR="002D19A5" w:rsidRPr="0086605F" w:rsidRDefault="003D6EAB" w:rsidP="00291FD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54F5B6F8" w14:textId="77777777" w:rsidR="00B73574" w:rsidRPr="0086605F" w:rsidRDefault="003D6EAB" w:rsidP="00291FD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4F207DCA" w14:textId="1A269383" w:rsidR="003D6EAB" w:rsidRPr="0086605F" w:rsidRDefault="003D6EAB" w:rsidP="00291FD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3E92567C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0F0CADF0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74799053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709D0585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52E9B2A1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42D0F493" w14:textId="4461D37D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5437FB2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5570B3A7" w14:textId="0FC8BCD4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FA8E196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9269825" w14:textId="53B7BAE4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8A79AE2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14" w:type="dxa"/>
            <w:gridSpan w:val="2"/>
            <w:shd w:val="clear" w:color="auto" w:fill="auto"/>
            <w:vAlign w:val="bottom"/>
          </w:tcPr>
          <w:p w14:paraId="27CBDF56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D6EAB" w:rsidRPr="0086605F" w14:paraId="3803052C" w14:textId="77777777" w:rsidTr="009B7D42">
        <w:trPr>
          <w:tblHeader/>
        </w:trPr>
        <w:tc>
          <w:tcPr>
            <w:tcW w:w="2034" w:type="dxa"/>
            <w:shd w:val="clear" w:color="auto" w:fill="auto"/>
          </w:tcPr>
          <w:p w14:paraId="6694B52C" w14:textId="77777777" w:rsidR="003D6EAB" w:rsidRPr="0086605F" w:rsidRDefault="003D6EAB" w:rsidP="00291FD8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380" w:type="dxa"/>
            <w:gridSpan w:val="17"/>
          </w:tcPr>
          <w:p w14:paraId="71F7519E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D6EAB" w:rsidRPr="0086605F" w14:paraId="5CB87AED" w14:textId="77777777" w:rsidTr="009B7D42">
        <w:tc>
          <w:tcPr>
            <w:tcW w:w="2034" w:type="dxa"/>
            <w:shd w:val="clear" w:color="auto" w:fill="auto"/>
          </w:tcPr>
          <w:p w14:paraId="66EA3CAD" w14:textId="77509853" w:rsidR="003D6EAB" w:rsidRPr="0086605F" w:rsidRDefault="00C418B0" w:rsidP="00291FD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EE0FE3"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397" w:type="dxa"/>
          </w:tcPr>
          <w:p w14:paraId="4326B4EE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</w:tcPr>
          <w:p w14:paraId="3EF7E082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466CB118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2D2C5B3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7AF75803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DF8722F" w14:textId="77777777" w:rsidR="003D6EAB" w:rsidRPr="0086605F" w:rsidRDefault="003D6EAB" w:rsidP="00291FD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3F416218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A5D17A6" w14:textId="77777777" w:rsidR="003D6EAB" w:rsidRPr="0086605F" w:rsidRDefault="003D6EAB" w:rsidP="00291FD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061087A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58F33F8" w14:textId="77777777" w:rsidR="003D6EAB" w:rsidRPr="0086605F" w:rsidRDefault="003D6EAB" w:rsidP="00291FD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71C9907A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6EAB" w:rsidRPr="0086605F" w14:paraId="778DE7ED" w14:textId="77777777" w:rsidTr="009B7D42">
        <w:tc>
          <w:tcPr>
            <w:tcW w:w="2034" w:type="dxa"/>
            <w:shd w:val="clear" w:color="auto" w:fill="auto"/>
          </w:tcPr>
          <w:p w14:paraId="2C50B170" w14:textId="558452AA" w:rsidR="003D6EAB" w:rsidRPr="0086605F" w:rsidRDefault="003D6EAB" w:rsidP="003D6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7" w:type="dxa"/>
          </w:tcPr>
          <w:p w14:paraId="2EB3D946" w14:textId="77777777" w:rsidR="003D6EAB" w:rsidRPr="0086605F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44A32620" w14:textId="77777777" w:rsidR="003D6EAB" w:rsidRPr="0086605F" w:rsidRDefault="003D6EAB" w:rsidP="008D66D4">
            <w:pPr>
              <w:pStyle w:val="acctfourfigures"/>
              <w:tabs>
                <w:tab w:val="clear" w:pos="765"/>
                <w:tab w:val="left" w:pos="9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41FA6F58" w14:textId="77777777" w:rsidR="003D6EAB" w:rsidRPr="0086605F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F8E5504" w14:textId="77777777" w:rsidR="003D6EAB" w:rsidRPr="0086605F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52605052" w14:textId="77777777" w:rsidR="003D6EAB" w:rsidRPr="0086605F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3F639C5" w14:textId="77777777" w:rsidR="003D6EAB" w:rsidRPr="0086605F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8132E8F" w14:textId="77777777" w:rsidR="003D6EAB" w:rsidRPr="0086605F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2EDDE53" w14:textId="77777777" w:rsidR="003D6EAB" w:rsidRPr="0086605F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A76B65E" w14:textId="77777777" w:rsidR="003D6EAB" w:rsidRPr="0086605F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73F3866" w14:textId="77777777" w:rsidR="003D6EAB" w:rsidRPr="0086605F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0F638264" w14:textId="77777777" w:rsidR="003D6EAB" w:rsidRPr="0086605F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7DB1" w:rsidRPr="0086605F" w14:paraId="091EECBB" w14:textId="77777777" w:rsidTr="009B7D42">
        <w:tc>
          <w:tcPr>
            <w:tcW w:w="2034" w:type="dxa"/>
            <w:shd w:val="clear" w:color="auto" w:fill="auto"/>
          </w:tcPr>
          <w:p w14:paraId="353DABFA" w14:textId="463CE17F" w:rsidR="00C77DB1" w:rsidRPr="0086605F" w:rsidRDefault="00C77DB1" w:rsidP="00C7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97" w:type="dxa"/>
          </w:tcPr>
          <w:p w14:paraId="19FB62A0" w14:textId="305D045A" w:rsidR="00C77DB1" w:rsidRPr="0086605F" w:rsidRDefault="0061221C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  <w:tc>
          <w:tcPr>
            <w:tcW w:w="1249" w:type="dxa"/>
            <w:shd w:val="clear" w:color="auto" w:fill="auto"/>
          </w:tcPr>
          <w:p w14:paraId="5C034E91" w14:textId="7B7CB481" w:rsidR="00C77DB1" w:rsidRPr="0086605F" w:rsidRDefault="0061221C" w:rsidP="008024B9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</w:tcPr>
          <w:p w14:paraId="05EA0498" w14:textId="4F1F1CBD" w:rsidR="00C77DB1" w:rsidRPr="0086605F" w:rsidRDefault="0061221C" w:rsidP="008024B9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  <w:tc>
          <w:tcPr>
            <w:tcW w:w="180" w:type="dxa"/>
            <w:shd w:val="clear" w:color="auto" w:fill="auto"/>
          </w:tcPr>
          <w:p w14:paraId="7DBEEE9E" w14:textId="77777777" w:rsidR="00C77DB1" w:rsidRPr="0086605F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20D51478" w14:textId="2E36C27E" w:rsidR="00C77DB1" w:rsidRPr="0086605F" w:rsidRDefault="0061221C" w:rsidP="009B7D42">
            <w:pPr>
              <w:pStyle w:val="acctfourfigures"/>
              <w:tabs>
                <w:tab w:val="clear" w:pos="765"/>
                <w:tab w:val="left" w:pos="601"/>
              </w:tabs>
              <w:spacing w:line="240" w:lineRule="atLeast"/>
              <w:ind w:right="-460" w:firstLine="230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97EF6D1" w14:textId="77777777" w:rsidR="00C77DB1" w:rsidRPr="0086605F" w:rsidRDefault="00C77DB1" w:rsidP="003855E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06CF84C0" w14:textId="7422B483" w:rsidR="00C77DB1" w:rsidRPr="0086605F" w:rsidRDefault="0061221C" w:rsidP="0061221C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2245E8A" w14:textId="77777777" w:rsidR="00C77DB1" w:rsidRPr="0086605F" w:rsidRDefault="00C77DB1" w:rsidP="003855E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284BB517" w14:textId="7273F9A7" w:rsidR="00C77DB1" w:rsidRPr="0086605F" w:rsidRDefault="0061221C" w:rsidP="00E6057E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B6F0ED7" w14:textId="77777777" w:rsidR="00C77DB1" w:rsidRPr="0086605F" w:rsidRDefault="00C77DB1" w:rsidP="003855E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E9945FD" w14:textId="7DE5CE27" w:rsidR="00C77DB1" w:rsidRPr="0086605F" w:rsidRDefault="0061221C" w:rsidP="00AC0F64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982</w:t>
            </w:r>
          </w:p>
        </w:tc>
      </w:tr>
      <w:tr w:rsidR="009B7D42" w:rsidRPr="0086605F" w14:paraId="1F7086D0" w14:textId="77777777" w:rsidTr="009B7D42">
        <w:tc>
          <w:tcPr>
            <w:tcW w:w="2034" w:type="dxa"/>
            <w:shd w:val="clear" w:color="auto" w:fill="auto"/>
          </w:tcPr>
          <w:p w14:paraId="5CF9A590" w14:textId="77777777" w:rsidR="009B7D42" w:rsidRPr="0086605F" w:rsidRDefault="009B7D42" w:rsidP="009B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เงินให้กู้ยืมระยะยาวแก่  </w:t>
            </w:r>
          </w:p>
          <w:p w14:paraId="68F9D415" w14:textId="554F18DE" w:rsidR="008C0F24" w:rsidRPr="0086605F" w:rsidRDefault="008C0F24" w:rsidP="008C0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0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97" w:type="dxa"/>
            <w:vAlign w:val="bottom"/>
          </w:tcPr>
          <w:p w14:paraId="534A26AF" w14:textId="663D6371" w:rsidR="009B7D42" w:rsidRPr="0086605F" w:rsidRDefault="0061221C" w:rsidP="008024B9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EBAE77B" w14:textId="5947797A" w:rsidR="009B7D42" w:rsidRPr="0086605F" w:rsidRDefault="0061221C" w:rsidP="009B7D42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816" w:type="dxa"/>
            <w:vAlign w:val="bottom"/>
          </w:tcPr>
          <w:p w14:paraId="434F46B4" w14:textId="3B3736AB" w:rsidR="009B7D42" w:rsidRPr="0086605F" w:rsidRDefault="0061221C" w:rsidP="0061221C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80" w:type="dxa"/>
            <w:shd w:val="clear" w:color="auto" w:fill="auto"/>
          </w:tcPr>
          <w:p w14:paraId="53584C3E" w14:textId="77777777" w:rsidR="009B7D42" w:rsidRPr="0086605F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7D71D317" w14:textId="6AFBBB60" w:rsidR="009B7D42" w:rsidRPr="0086605F" w:rsidRDefault="0061221C" w:rsidP="0061221C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2BC2121" w14:textId="77777777" w:rsidR="009B7D42" w:rsidRPr="0086605F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564FA78F" w14:textId="374DE194" w:rsidR="009B7D42" w:rsidRPr="0086605F" w:rsidRDefault="0061221C" w:rsidP="0061221C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8DBF81C" w14:textId="77777777" w:rsidR="009B7D42" w:rsidRPr="0086605F" w:rsidRDefault="009B7D42" w:rsidP="0061221C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39CA17E0" w14:textId="56503AD9" w:rsidR="009B7D42" w:rsidRPr="0086605F" w:rsidRDefault="0061221C" w:rsidP="009B7D42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902ADB7" w14:textId="77777777" w:rsidR="009B7D42" w:rsidRPr="0086605F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6CF07F2" w14:textId="7183DE80" w:rsidR="009B7D42" w:rsidRPr="0086605F" w:rsidRDefault="0061221C" w:rsidP="00C82AB5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right="-260" w:firstLine="1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</w:t>
            </w:r>
          </w:p>
        </w:tc>
      </w:tr>
      <w:tr w:rsidR="009B7D42" w:rsidRPr="0086605F" w14:paraId="7EBDC1A6" w14:textId="77777777" w:rsidTr="0061221C">
        <w:tc>
          <w:tcPr>
            <w:tcW w:w="2034" w:type="dxa"/>
            <w:shd w:val="clear" w:color="auto" w:fill="auto"/>
          </w:tcPr>
          <w:p w14:paraId="1A0778BE" w14:textId="4E8D0E95" w:rsidR="009B7D42" w:rsidRPr="0086605F" w:rsidRDefault="009B7D42" w:rsidP="009B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="00320EDD" w:rsidRPr="0086605F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397" w:type="dxa"/>
          </w:tcPr>
          <w:p w14:paraId="2BAFDE6D" w14:textId="4C37C106" w:rsidR="009B7D42" w:rsidRPr="0086605F" w:rsidRDefault="0061221C" w:rsidP="0061221C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1249" w:type="dxa"/>
            <w:shd w:val="clear" w:color="auto" w:fill="auto"/>
          </w:tcPr>
          <w:p w14:paraId="14F4C76E" w14:textId="562754EC" w:rsidR="009B7D42" w:rsidRPr="0086605F" w:rsidRDefault="0061221C" w:rsidP="009B7D42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</w:tcPr>
          <w:p w14:paraId="0D93738C" w14:textId="1C4B491E" w:rsidR="009B7D42" w:rsidRPr="0086605F" w:rsidRDefault="0061221C" w:rsidP="0061221C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14:paraId="6CC47841" w14:textId="77777777" w:rsidR="009B7D42" w:rsidRPr="0086605F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484650DF" w14:textId="3DF1D247" w:rsidR="009B7D42" w:rsidRPr="0086605F" w:rsidRDefault="0061221C" w:rsidP="0061221C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C994D35" w14:textId="77777777" w:rsidR="009B7D42" w:rsidRPr="0086605F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3033CE0F" w14:textId="70CE3FA8" w:rsidR="009B7D42" w:rsidRPr="0086605F" w:rsidRDefault="0061221C" w:rsidP="0061221C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E74ED31" w14:textId="77777777" w:rsidR="009B7D42" w:rsidRPr="0086605F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6BC3F2C" w14:textId="011CCC5B" w:rsidR="009B7D42" w:rsidRPr="0086605F" w:rsidRDefault="0061221C" w:rsidP="0061221C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ED07B0A" w14:textId="77777777" w:rsidR="009B7D42" w:rsidRPr="0086605F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0F0CF272" w14:textId="008DACB5" w:rsidR="009B7D42" w:rsidRPr="0086605F" w:rsidRDefault="0061221C" w:rsidP="0061221C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113</w:t>
            </w:r>
          </w:p>
        </w:tc>
      </w:tr>
      <w:tr w:rsidR="009B7D42" w:rsidRPr="0086605F" w14:paraId="4AC335F4" w14:textId="77777777" w:rsidTr="009B7D42">
        <w:tc>
          <w:tcPr>
            <w:tcW w:w="2034" w:type="dxa"/>
            <w:shd w:val="clear" w:color="auto" w:fill="auto"/>
          </w:tcPr>
          <w:p w14:paraId="6CCF4C32" w14:textId="1E0A6484" w:rsidR="009B7D42" w:rsidRPr="0086605F" w:rsidRDefault="009B7D42" w:rsidP="009B7D4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97" w:type="dxa"/>
            <w:vAlign w:val="bottom"/>
          </w:tcPr>
          <w:p w14:paraId="67AB1B43" w14:textId="77777777" w:rsidR="009B7D42" w:rsidRPr="0086605F" w:rsidRDefault="009B7D42" w:rsidP="009B7D4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A41D858" w14:textId="77777777" w:rsidR="009B7D42" w:rsidRPr="0086605F" w:rsidRDefault="009B7D42" w:rsidP="009B7D42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B157D3D" w14:textId="77777777" w:rsidR="009B7D42" w:rsidRPr="0086605F" w:rsidRDefault="009B7D42" w:rsidP="009B7D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725BC3" w14:textId="77777777" w:rsidR="009B7D42" w:rsidRPr="0086605F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38371012" w14:textId="77777777" w:rsidR="009B7D42" w:rsidRPr="0086605F" w:rsidRDefault="009B7D42" w:rsidP="009B7D42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3706047" w14:textId="77777777" w:rsidR="009B7D42" w:rsidRPr="0086605F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792A402F" w14:textId="77777777" w:rsidR="009B7D42" w:rsidRPr="0086605F" w:rsidRDefault="009B7D42" w:rsidP="009B7D4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4ED3459" w14:textId="77777777" w:rsidR="009B7D42" w:rsidRPr="0086605F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7AFE1C1C" w14:textId="77777777" w:rsidR="009B7D42" w:rsidRPr="0086605F" w:rsidRDefault="009B7D42" w:rsidP="009B7D4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1895FF4" w14:textId="77777777" w:rsidR="009B7D42" w:rsidRPr="0086605F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E32B7D6" w14:textId="77777777" w:rsidR="009B7D42" w:rsidRPr="0086605F" w:rsidRDefault="009B7D42" w:rsidP="00AC0F64">
            <w:pPr>
              <w:pStyle w:val="acctfourfigures"/>
              <w:tabs>
                <w:tab w:val="clear" w:pos="765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9B7D42" w:rsidRPr="0086605F" w14:paraId="214E228E" w14:textId="77777777" w:rsidTr="009B7D42">
        <w:tc>
          <w:tcPr>
            <w:tcW w:w="2034" w:type="dxa"/>
            <w:shd w:val="clear" w:color="auto" w:fill="auto"/>
          </w:tcPr>
          <w:p w14:paraId="4265C818" w14:textId="683FD999" w:rsidR="009B7D42" w:rsidRPr="0086605F" w:rsidRDefault="009B7D42" w:rsidP="009B7D4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7" w:type="dxa"/>
            <w:vAlign w:val="bottom"/>
          </w:tcPr>
          <w:p w14:paraId="55BA1C21" w14:textId="77777777" w:rsidR="009B7D42" w:rsidRPr="0086605F" w:rsidRDefault="009B7D42" w:rsidP="009B7D4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FD60EE7" w14:textId="77777777" w:rsidR="009B7D42" w:rsidRPr="0086605F" w:rsidRDefault="009B7D42" w:rsidP="009B7D42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206A9DB" w14:textId="77777777" w:rsidR="009B7D42" w:rsidRPr="0086605F" w:rsidRDefault="009B7D42" w:rsidP="009B7D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AF0CA7" w14:textId="77777777" w:rsidR="009B7D42" w:rsidRPr="0086605F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0A853132" w14:textId="77777777" w:rsidR="009B7D42" w:rsidRPr="0086605F" w:rsidRDefault="009B7D42" w:rsidP="009B7D42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2BD0C6E" w14:textId="77777777" w:rsidR="009B7D42" w:rsidRPr="0086605F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19929375" w14:textId="77777777" w:rsidR="009B7D42" w:rsidRPr="0086605F" w:rsidRDefault="009B7D42" w:rsidP="009B7D4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72FAB86" w14:textId="77777777" w:rsidR="009B7D42" w:rsidRPr="0086605F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6AD3FA1C" w14:textId="77777777" w:rsidR="009B7D42" w:rsidRPr="0086605F" w:rsidRDefault="009B7D42" w:rsidP="009B7D4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12EFA7B" w14:textId="77777777" w:rsidR="009B7D42" w:rsidRPr="0086605F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24C39B1" w14:textId="77777777" w:rsidR="009B7D42" w:rsidRPr="0086605F" w:rsidRDefault="009B7D42" w:rsidP="00AC0F64">
            <w:pPr>
              <w:pStyle w:val="acctfourfigures"/>
              <w:tabs>
                <w:tab w:val="clear" w:pos="765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9B7D42" w:rsidRPr="0086605F" w14:paraId="6EE1D751" w14:textId="77777777" w:rsidTr="00C360D7">
        <w:tc>
          <w:tcPr>
            <w:tcW w:w="2034" w:type="dxa"/>
            <w:shd w:val="clear" w:color="auto" w:fill="auto"/>
          </w:tcPr>
          <w:p w14:paraId="5A1FADEF" w14:textId="0603D839" w:rsidR="009B7D42" w:rsidRPr="0086605F" w:rsidRDefault="009B7D42" w:rsidP="009B7D4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97" w:type="dxa"/>
            <w:vAlign w:val="bottom"/>
          </w:tcPr>
          <w:p w14:paraId="0C6097D3" w14:textId="60FA613F" w:rsidR="009B7D42" w:rsidRPr="0086605F" w:rsidRDefault="0061221C" w:rsidP="009B7D4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0AD1FA3" w14:textId="528B614B" w:rsidR="009B7D42" w:rsidRPr="0086605F" w:rsidRDefault="00C360D7" w:rsidP="009B7D42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895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3CA3B3F0" w14:textId="02C91854" w:rsidR="009B7D42" w:rsidRPr="0086605F" w:rsidRDefault="00C360D7" w:rsidP="009B7D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895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3AE49D" w14:textId="77777777" w:rsidR="009B7D42" w:rsidRPr="0086605F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4161407D" w14:textId="0071A181" w:rsidR="009B7D42" w:rsidRPr="0086605F" w:rsidRDefault="0061221C" w:rsidP="008024B9">
            <w:pPr>
              <w:pStyle w:val="acctfourfigures"/>
              <w:tabs>
                <w:tab w:val="clear" w:pos="765"/>
                <w:tab w:val="left" w:pos="598"/>
              </w:tabs>
              <w:spacing w:line="240" w:lineRule="atLeast"/>
              <w:ind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AF3D327" w14:textId="77777777" w:rsidR="009B7D42" w:rsidRPr="0086605F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06F84D8C" w14:textId="2E65168B" w:rsidR="009B7D42" w:rsidRPr="0086605F" w:rsidRDefault="00A5223C" w:rsidP="0061221C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61221C" w:rsidRPr="0086605F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EC3A72F" w14:textId="77777777" w:rsidR="009B7D42" w:rsidRPr="0086605F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32F1A02C" w14:textId="224D8FC2" w:rsidR="009B7D42" w:rsidRPr="0086605F" w:rsidRDefault="0061221C" w:rsidP="009B7D4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A9A999D" w14:textId="77777777" w:rsidR="009B7D42" w:rsidRPr="0086605F" w:rsidRDefault="009B7D42" w:rsidP="009B7D4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8040FE1" w14:textId="6E2DD7C4" w:rsidR="009B7D42" w:rsidRPr="0086605F" w:rsidRDefault="00A5223C" w:rsidP="0061221C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="0061221C"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</w:t>
            </w:r>
          </w:p>
        </w:tc>
      </w:tr>
      <w:tr w:rsidR="00471587" w:rsidRPr="0086605F" w14:paraId="196DF1CC" w14:textId="77777777" w:rsidTr="009B7D42">
        <w:tc>
          <w:tcPr>
            <w:tcW w:w="2034" w:type="dxa"/>
            <w:shd w:val="clear" w:color="auto" w:fill="auto"/>
          </w:tcPr>
          <w:p w14:paraId="5B2E9A39" w14:textId="3B40F720" w:rsidR="00471587" w:rsidRPr="0086605F" w:rsidRDefault="00471587" w:rsidP="0047158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97" w:type="dxa"/>
            <w:vAlign w:val="bottom"/>
          </w:tcPr>
          <w:p w14:paraId="25DF75CB" w14:textId="657A6862" w:rsidR="00471587" w:rsidRPr="0086605F" w:rsidRDefault="0061221C" w:rsidP="0047158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8B6B49B" w14:textId="470EE240" w:rsidR="00471587" w:rsidRPr="0086605F" w:rsidRDefault="0061221C" w:rsidP="00471587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9,638</w:t>
            </w:r>
          </w:p>
        </w:tc>
        <w:tc>
          <w:tcPr>
            <w:tcW w:w="816" w:type="dxa"/>
            <w:vAlign w:val="bottom"/>
          </w:tcPr>
          <w:p w14:paraId="643B5933" w14:textId="07BC310A" w:rsidR="00471587" w:rsidRPr="0086605F" w:rsidRDefault="0061221C" w:rsidP="0047158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9,638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D9F0E3" w14:textId="77777777" w:rsidR="00471587" w:rsidRPr="0086605F" w:rsidRDefault="00471587" w:rsidP="0047158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6AFB1BDD" w14:textId="7F9050E5" w:rsidR="00471587" w:rsidRPr="0086605F" w:rsidRDefault="0061221C" w:rsidP="00471587">
            <w:pPr>
              <w:pStyle w:val="acctfourfigures"/>
              <w:tabs>
                <w:tab w:val="clear" w:pos="765"/>
                <w:tab w:val="left" w:pos="598"/>
              </w:tabs>
              <w:spacing w:line="240" w:lineRule="atLeast"/>
              <w:ind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E68E09A" w14:textId="77777777" w:rsidR="00471587" w:rsidRPr="0086605F" w:rsidRDefault="00471587" w:rsidP="0047158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587D3C66" w14:textId="782C420E" w:rsidR="00471587" w:rsidRPr="0086605F" w:rsidRDefault="0061221C" w:rsidP="0061221C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9,546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78307B2" w14:textId="77777777" w:rsidR="00471587" w:rsidRPr="0086605F" w:rsidRDefault="00471587" w:rsidP="0047158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58CB0E0E" w14:textId="24036A65" w:rsidR="00471587" w:rsidRPr="0086605F" w:rsidRDefault="0061221C" w:rsidP="00471587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0E7197D" w14:textId="77777777" w:rsidR="00471587" w:rsidRPr="0086605F" w:rsidRDefault="00471587" w:rsidP="0047158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CC98130" w14:textId="0BC61A54" w:rsidR="00471587" w:rsidRPr="0086605F" w:rsidRDefault="0061221C" w:rsidP="0061221C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left="-152"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9,546</w:t>
            </w:r>
          </w:p>
        </w:tc>
      </w:tr>
      <w:tr w:rsidR="00471587" w:rsidRPr="0086605F" w14:paraId="3C79A9B0" w14:textId="77777777" w:rsidTr="0061221C">
        <w:tc>
          <w:tcPr>
            <w:tcW w:w="2034" w:type="dxa"/>
            <w:shd w:val="clear" w:color="auto" w:fill="auto"/>
          </w:tcPr>
          <w:p w14:paraId="715440C6" w14:textId="0689E445" w:rsidR="00471587" w:rsidRPr="0086605F" w:rsidRDefault="00471587" w:rsidP="0047158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 w:rsidR="00320EDD" w:rsidRPr="0086605F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397" w:type="dxa"/>
            <w:vAlign w:val="bottom"/>
          </w:tcPr>
          <w:p w14:paraId="4845EC48" w14:textId="416BE202" w:rsidR="00471587" w:rsidRPr="0086605F" w:rsidRDefault="0061221C" w:rsidP="0047158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3D8665D7" w14:textId="471B5B74" w:rsidR="00471587" w:rsidRPr="0086605F" w:rsidRDefault="0061221C" w:rsidP="00471587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  <w:vAlign w:val="bottom"/>
          </w:tcPr>
          <w:p w14:paraId="67FDC138" w14:textId="2C00DD41" w:rsidR="00471587" w:rsidRPr="0086605F" w:rsidRDefault="0061221C" w:rsidP="0047158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EA7290" w14:textId="77777777" w:rsidR="00471587" w:rsidRPr="0086605F" w:rsidRDefault="00471587" w:rsidP="0047158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1939C366" w14:textId="5E7C66A3" w:rsidR="00471587" w:rsidRPr="0086605F" w:rsidRDefault="0061221C" w:rsidP="0061221C">
            <w:pPr>
              <w:pStyle w:val="acctfourfigures"/>
              <w:tabs>
                <w:tab w:val="clear" w:pos="765"/>
                <w:tab w:val="left" w:pos="598"/>
              </w:tabs>
              <w:spacing w:line="240" w:lineRule="atLeast"/>
              <w:ind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809E5A9" w14:textId="77777777" w:rsidR="00471587" w:rsidRPr="0086605F" w:rsidRDefault="00471587" w:rsidP="0047158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0EBC7AC9" w14:textId="5A756491" w:rsidR="00471587" w:rsidRPr="0086605F" w:rsidRDefault="0061221C" w:rsidP="00471587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FBF2431" w14:textId="77777777" w:rsidR="00471587" w:rsidRPr="0086605F" w:rsidRDefault="00471587" w:rsidP="0047158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12DC6E54" w14:textId="321562A9" w:rsidR="00471587" w:rsidRPr="0086605F" w:rsidRDefault="0061221C" w:rsidP="00471587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D81502D" w14:textId="77777777" w:rsidR="00471587" w:rsidRPr="0086605F" w:rsidRDefault="00471587" w:rsidP="0047158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4EDA903" w14:textId="549083C1" w:rsidR="00471587" w:rsidRPr="0086605F" w:rsidRDefault="0061221C" w:rsidP="0061221C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left="118" w:right="-353" w:hanging="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</w:t>
            </w:r>
          </w:p>
        </w:tc>
      </w:tr>
      <w:tr w:rsidR="00471587" w:rsidRPr="0086605F" w14:paraId="3CE19754" w14:textId="77777777" w:rsidTr="005343E5">
        <w:tc>
          <w:tcPr>
            <w:tcW w:w="2034" w:type="dxa"/>
            <w:shd w:val="clear" w:color="auto" w:fill="auto"/>
          </w:tcPr>
          <w:p w14:paraId="79E8299F" w14:textId="1E57F8F0" w:rsidR="00471587" w:rsidRPr="0086605F" w:rsidRDefault="00320EDD" w:rsidP="00471587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97" w:type="dxa"/>
            <w:vAlign w:val="bottom"/>
          </w:tcPr>
          <w:p w14:paraId="5A91B478" w14:textId="1F85D89E" w:rsidR="00471587" w:rsidRPr="0086605F" w:rsidRDefault="00EA0FB6" w:rsidP="0047158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2C5353D" w14:textId="0B139C8B" w:rsidR="00471587" w:rsidRPr="0086605F" w:rsidRDefault="00EA0FB6" w:rsidP="00471587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816" w:type="dxa"/>
            <w:vAlign w:val="bottom"/>
          </w:tcPr>
          <w:p w14:paraId="0298303E" w14:textId="48B4ADAD" w:rsidR="00471587" w:rsidRPr="0086605F" w:rsidRDefault="005343E5" w:rsidP="0047158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7F6E27" w14:textId="77777777" w:rsidR="00471587" w:rsidRPr="0086605F" w:rsidRDefault="00471587" w:rsidP="0047158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6AB1876A" w14:textId="5677A980" w:rsidR="00471587" w:rsidRPr="0086605F" w:rsidRDefault="005343E5" w:rsidP="005343E5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7A4D5A9" w14:textId="77777777" w:rsidR="00471587" w:rsidRPr="0086605F" w:rsidRDefault="00471587" w:rsidP="0047158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49A57A4D" w14:textId="344DA87D" w:rsidR="00471587" w:rsidRPr="0086605F" w:rsidRDefault="00417FF7" w:rsidP="00471587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C51C7DE" w14:textId="77777777" w:rsidR="00471587" w:rsidRPr="0086605F" w:rsidRDefault="00471587" w:rsidP="0047158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186D7F12" w14:textId="0B8BB2BA" w:rsidR="00471587" w:rsidRPr="0086605F" w:rsidRDefault="005343E5" w:rsidP="00471587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BB08CE9" w14:textId="77777777" w:rsidR="00471587" w:rsidRPr="0086605F" w:rsidRDefault="00471587" w:rsidP="0047158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F1AA966" w14:textId="69BA3F7E" w:rsidR="00471587" w:rsidRPr="0086605F" w:rsidRDefault="00417FF7" w:rsidP="00471587">
            <w:pPr>
              <w:pStyle w:val="acctfourfigures"/>
              <w:tabs>
                <w:tab w:val="clear" w:pos="765"/>
              </w:tabs>
              <w:spacing w:line="240" w:lineRule="atLeast"/>
              <w:ind w:right="-35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</w:t>
            </w:r>
          </w:p>
        </w:tc>
      </w:tr>
    </w:tbl>
    <w:p w14:paraId="04F172D8" w14:textId="3DCF7AE5" w:rsidR="008E5BBC" w:rsidRPr="0086605F" w:rsidRDefault="008E5BBC" w:rsidP="00416692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957B514" w14:textId="77777777" w:rsidR="007F1105" w:rsidRPr="0086605F" w:rsidRDefault="007F1105">
      <w:pPr>
        <w:rPr>
          <w:rFonts w:cstheme="minorBidi"/>
        </w:rPr>
      </w:pPr>
      <w:r w:rsidRPr="0086605F">
        <w:br w:type="page"/>
      </w:r>
    </w:p>
    <w:tbl>
      <w:tblPr>
        <w:tblW w:w="9243" w:type="dxa"/>
        <w:tblInd w:w="39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34"/>
        <w:gridCol w:w="1397"/>
        <w:gridCol w:w="1249"/>
        <w:gridCol w:w="816"/>
        <w:gridCol w:w="180"/>
        <w:gridCol w:w="744"/>
        <w:gridCol w:w="6"/>
        <w:gridCol w:w="174"/>
        <w:gridCol w:w="6"/>
        <w:gridCol w:w="714"/>
        <w:gridCol w:w="12"/>
        <w:gridCol w:w="168"/>
        <w:gridCol w:w="12"/>
        <w:gridCol w:w="708"/>
        <w:gridCol w:w="9"/>
        <w:gridCol w:w="171"/>
        <w:gridCol w:w="9"/>
        <w:gridCol w:w="834"/>
      </w:tblGrid>
      <w:tr w:rsidR="00EE0FE3" w:rsidRPr="0086605F" w14:paraId="6E20B247" w14:textId="77777777" w:rsidTr="00EE0FE3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7E6E1780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86605F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86605F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209" w:type="dxa"/>
            <w:gridSpan w:val="17"/>
          </w:tcPr>
          <w:p w14:paraId="608875EB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E0FE3" w:rsidRPr="0086605F" w14:paraId="536DDF66" w14:textId="77777777" w:rsidTr="00EE0FE3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77643BEF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462" w:type="dxa"/>
            <w:gridSpan w:val="3"/>
            <w:tcBorders>
              <w:bottom w:val="single" w:sz="4" w:space="0" w:color="auto"/>
            </w:tcBorders>
          </w:tcPr>
          <w:p w14:paraId="5B5C40A0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D281D40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67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72C5F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E0FE3" w:rsidRPr="0086605F" w14:paraId="6293C618" w14:textId="77777777" w:rsidTr="00EE0FE3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3920304F" w14:textId="5A3CA982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31</w:t>
            </w: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="00471587"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="00471587"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22EA21E4" w14:textId="77777777" w:rsidR="00EE0FE3" w:rsidRPr="0086605F" w:rsidRDefault="00EE0FE3" w:rsidP="003412D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0B22DD7B" w14:textId="77777777" w:rsidR="00EE0FE3" w:rsidRPr="0086605F" w:rsidRDefault="00EE0FE3" w:rsidP="003412D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53976D42" w14:textId="77777777" w:rsidR="00EE0FE3" w:rsidRPr="0086605F" w:rsidRDefault="00EE0FE3" w:rsidP="003412D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734751F1" w14:textId="77777777" w:rsidR="00EE0FE3" w:rsidRPr="0086605F" w:rsidRDefault="00EE0FE3" w:rsidP="003412D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121F8A02" w14:textId="77777777" w:rsidR="00EE0FE3" w:rsidRPr="0086605F" w:rsidRDefault="00EE0FE3" w:rsidP="003412D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5EFE2127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564AB85F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0B90013C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2E8C23C7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51455FFC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6D802674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8501D29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647B92D2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3BC75D3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001234E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6B4205B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43" w:type="dxa"/>
            <w:gridSpan w:val="2"/>
            <w:shd w:val="clear" w:color="auto" w:fill="auto"/>
            <w:vAlign w:val="bottom"/>
          </w:tcPr>
          <w:p w14:paraId="274A25AB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E0FE3" w:rsidRPr="0086605F" w14:paraId="2CB8DEA5" w14:textId="77777777" w:rsidTr="00EE0FE3">
        <w:trPr>
          <w:tblHeader/>
        </w:trPr>
        <w:tc>
          <w:tcPr>
            <w:tcW w:w="2034" w:type="dxa"/>
            <w:shd w:val="clear" w:color="auto" w:fill="auto"/>
          </w:tcPr>
          <w:p w14:paraId="5A2370AB" w14:textId="77777777" w:rsidR="00EE0FE3" w:rsidRPr="0086605F" w:rsidRDefault="00EE0FE3" w:rsidP="003412D4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9" w:type="dxa"/>
            <w:gridSpan w:val="17"/>
          </w:tcPr>
          <w:p w14:paraId="1CA623D2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E0FE3" w:rsidRPr="0086605F" w14:paraId="6F46A35F" w14:textId="77777777" w:rsidTr="00EE0FE3">
        <w:tc>
          <w:tcPr>
            <w:tcW w:w="2034" w:type="dxa"/>
            <w:shd w:val="clear" w:color="auto" w:fill="auto"/>
          </w:tcPr>
          <w:p w14:paraId="0F607249" w14:textId="77777777" w:rsidR="00EE0FE3" w:rsidRPr="0086605F" w:rsidRDefault="00EE0FE3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7" w:type="dxa"/>
          </w:tcPr>
          <w:p w14:paraId="020D090E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492109D8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9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1383804F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6DE2334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02F946D4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01EEAB0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D1E3A35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BABCCAE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08D82FB7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8AB46BC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auto"/>
          </w:tcPr>
          <w:p w14:paraId="0DC59089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0FE3" w:rsidRPr="0086605F" w14:paraId="07C1693D" w14:textId="77777777" w:rsidTr="00EE0FE3">
        <w:tc>
          <w:tcPr>
            <w:tcW w:w="2034" w:type="dxa"/>
            <w:shd w:val="clear" w:color="auto" w:fill="auto"/>
          </w:tcPr>
          <w:p w14:paraId="03F657EB" w14:textId="77777777" w:rsidR="00EE0FE3" w:rsidRPr="0086605F" w:rsidRDefault="00EE0FE3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97" w:type="dxa"/>
          </w:tcPr>
          <w:p w14:paraId="1C979522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86605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064</w:t>
            </w:r>
          </w:p>
        </w:tc>
        <w:tc>
          <w:tcPr>
            <w:tcW w:w="1249" w:type="dxa"/>
            <w:shd w:val="clear" w:color="auto" w:fill="auto"/>
          </w:tcPr>
          <w:p w14:paraId="7E410D1E" w14:textId="77777777" w:rsidR="00EE0FE3" w:rsidRPr="0086605F" w:rsidRDefault="00EE0FE3" w:rsidP="00EE0FE3">
            <w:pPr>
              <w:pStyle w:val="acctfourfigures"/>
              <w:tabs>
                <w:tab w:val="clear" w:pos="765"/>
                <w:tab w:val="left" w:pos="950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</w:tcPr>
          <w:p w14:paraId="20A13AF3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86605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064</w:t>
            </w:r>
          </w:p>
        </w:tc>
        <w:tc>
          <w:tcPr>
            <w:tcW w:w="180" w:type="dxa"/>
            <w:shd w:val="clear" w:color="auto" w:fill="auto"/>
          </w:tcPr>
          <w:p w14:paraId="645F4A47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36B16301" w14:textId="77777777" w:rsidR="00EE0FE3" w:rsidRPr="0086605F" w:rsidRDefault="00EE0FE3" w:rsidP="00EE0FE3">
            <w:pPr>
              <w:pStyle w:val="acctfourfigures"/>
              <w:tabs>
                <w:tab w:val="clear" w:pos="765"/>
                <w:tab w:val="left" w:pos="601"/>
              </w:tabs>
              <w:spacing w:line="240" w:lineRule="atLeast"/>
              <w:ind w:right="-460" w:firstLine="230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86605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E2FF5B4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20F1DA27" w14:textId="77777777" w:rsidR="00EE0FE3" w:rsidRPr="0086605F" w:rsidRDefault="00EE0FE3" w:rsidP="00EE0FE3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94AC2E3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44236B8F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DE238C6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AA8C605" w14:textId="77777777" w:rsidR="00EE0FE3" w:rsidRPr="0086605F" w:rsidRDefault="00EE0FE3" w:rsidP="00EE0FE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1,064</w:t>
            </w:r>
          </w:p>
        </w:tc>
      </w:tr>
      <w:tr w:rsidR="00EE0FE3" w:rsidRPr="0086605F" w14:paraId="0AA0D36F" w14:textId="77777777" w:rsidTr="00EE0FE3">
        <w:tc>
          <w:tcPr>
            <w:tcW w:w="2034" w:type="dxa"/>
            <w:shd w:val="clear" w:color="auto" w:fill="auto"/>
          </w:tcPr>
          <w:p w14:paraId="21EEFE36" w14:textId="03FF41E7" w:rsidR="00EE0FE3" w:rsidRPr="0086605F" w:rsidRDefault="00EE0FE3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เงินให้กู้ยืมระยะยาวแก่  </w:t>
            </w:r>
            <w:r w:rsidR="00EE77C6" w:rsidRPr="0086605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97" w:type="dxa"/>
            <w:vAlign w:val="bottom"/>
          </w:tcPr>
          <w:p w14:paraId="689B282B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360EF8F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</w:p>
        </w:tc>
        <w:tc>
          <w:tcPr>
            <w:tcW w:w="816" w:type="dxa"/>
            <w:vAlign w:val="bottom"/>
          </w:tcPr>
          <w:p w14:paraId="58D3170A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3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</w:p>
        </w:tc>
        <w:tc>
          <w:tcPr>
            <w:tcW w:w="180" w:type="dxa"/>
            <w:shd w:val="clear" w:color="auto" w:fill="auto"/>
          </w:tcPr>
          <w:p w14:paraId="3527CF86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535108F1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910" w:hanging="3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6D0E768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774A6329" w14:textId="77777777" w:rsidR="00EE0FE3" w:rsidRPr="0086605F" w:rsidRDefault="00EE0FE3" w:rsidP="00EE0FE3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BCB08B0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37193E40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E75EFE5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D810B71" w14:textId="77777777" w:rsidR="00EE0FE3" w:rsidRPr="0086605F" w:rsidRDefault="00EE0FE3" w:rsidP="00EE0FE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</w:p>
        </w:tc>
      </w:tr>
      <w:tr w:rsidR="00320EDD" w:rsidRPr="0086605F" w14:paraId="60BBC1E0" w14:textId="77777777" w:rsidTr="00EE0FE3">
        <w:tc>
          <w:tcPr>
            <w:tcW w:w="2034" w:type="dxa"/>
            <w:shd w:val="clear" w:color="auto" w:fill="auto"/>
          </w:tcPr>
          <w:p w14:paraId="36D72ED5" w14:textId="2608BDDB" w:rsidR="00320EDD" w:rsidRPr="0086605F" w:rsidRDefault="00320EDD" w:rsidP="00320EDD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สินทรัพย์อนุพันธ์</w:t>
            </w:r>
          </w:p>
        </w:tc>
        <w:tc>
          <w:tcPr>
            <w:tcW w:w="1397" w:type="dxa"/>
            <w:vAlign w:val="bottom"/>
          </w:tcPr>
          <w:p w14:paraId="782C73A6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C5D9213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6" w:type="dxa"/>
            <w:vAlign w:val="bottom"/>
          </w:tcPr>
          <w:p w14:paraId="0CB9DCF7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5E9F16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3609E10A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40B1280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27D1987C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ED39AAD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06E19938" w14:textId="77777777" w:rsidR="00320EDD" w:rsidRPr="0086605F" w:rsidRDefault="00320EDD" w:rsidP="005343E5">
            <w:pPr>
              <w:pStyle w:val="acctfourfigures"/>
              <w:tabs>
                <w:tab w:val="clear" w:pos="765"/>
                <w:tab w:val="decimal" w:pos="38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7BFBFEE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232C4FC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</w:p>
        </w:tc>
      </w:tr>
      <w:tr w:rsidR="00320EDD" w:rsidRPr="0086605F" w14:paraId="2D6A119C" w14:textId="77777777" w:rsidTr="00EE0FE3">
        <w:tc>
          <w:tcPr>
            <w:tcW w:w="2034" w:type="dxa"/>
            <w:shd w:val="clear" w:color="auto" w:fill="auto"/>
          </w:tcPr>
          <w:p w14:paraId="1E098F69" w14:textId="77777777" w:rsidR="00320EDD" w:rsidRPr="0086605F" w:rsidRDefault="00320EDD" w:rsidP="00320ED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97" w:type="dxa"/>
            <w:vAlign w:val="bottom"/>
          </w:tcPr>
          <w:p w14:paraId="6FCF6B3C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351D091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74BAF036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9E47E6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4D390BE9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08ABCD1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057A693C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423C4F7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2B480AFA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5D9EB18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41CBC22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20EDD" w:rsidRPr="0086605F" w14:paraId="0FC66373" w14:textId="77777777" w:rsidTr="00EE0FE3">
        <w:tc>
          <w:tcPr>
            <w:tcW w:w="2034" w:type="dxa"/>
            <w:shd w:val="clear" w:color="auto" w:fill="auto"/>
          </w:tcPr>
          <w:p w14:paraId="59325C6C" w14:textId="77777777" w:rsidR="00320EDD" w:rsidRPr="0086605F" w:rsidRDefault="00320EDD" w:rsidP="00320ED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7" w:type="dxa"/>
            <w:vAlign w:val="bottom"/>
          </w:tcPr>
          <w:p w14:paraId="7C107166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DDB51EA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1E23B3A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06E2E8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263BB906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C35E462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1A876F34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8C1CB12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1D985FB0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99B96DC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0F77167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20EDD" w:rsidRPr="0086605F" w14:paraId="02FF69AE" w14:textId="77777777" w:rsidTr="00EE0FE3">
        <w:tc>
          <w:tcPr>
            <w:tcW w:w="2034" w:type="dxa"/>
            <w:shd w:val="clear" w:color="auto" w:fill="auto"/>
          </w:tcPr>
          <w:p w14:paraId="58DEB874" w14:textId="77777777" w:rsidR="00320EDD" w:rsidRPr="0086605F" w:rsidRDefault="00320EDD" w:rsidP="00320ED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97" w:type="dxa"/>
            <w:vAlign w:val="bottom"/>
          </w:tcPr>
          <w:p w14:paraId="73571B3F" w14:textId="690565AE" w:rsidR="00320EDD" w:rsidRPr="0086605F" w:rsidRDefault="00320EDD" w:rsidP="00320ED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FBD294F" w14:textId="0E5EBFEE" w:rsidR="00320EDD" w:rsidRPr="0086605F" w:rsidRDefault="00320EDD" w:rsidP="00320EDD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1,397</w:t>
            </w:r>
          </w:p>
        </w:tc>
        <w:tc>
          <w:tcPr>
            <w:tcW w:w="816" w:type="dxa"/>
            <w:vAlign w:val="bottom"/>
          </w:tcPr>
          <w:p w14:paraId="46E6AB6B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86605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4AFB1E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4990802B" w14:textId="0C4ACC2E" w:rsidR="00320EDD" w:rsidRPr="0086605F" w:rsidRDefault="00320EDD" w:rsidP="00320EDD">
            <w:pPr>
              <w:pStyle w:val="acctfourfigures"/>
              <w:tabs>
                <w:tab w:val="clear" w:pos="765"/>
                <w:tab w:val="left" w:pos="781"/>
              </w:tabs>
              <w:spacing w:line="240" w:lineRule="atLeast"/>
              <w:ind w:left="-4" w:right="-724" w:firstLine="505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791DC65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41C0E250" w14:textId="6156E9BE" w:rsidR="00320EDD" w:rsidRPr="0086605F" w:rsidRDefault="00320EDD" w:rsidP="00320EDD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86605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FB6E5D0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469B32BB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AF6056D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B3B0A1A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1,389</w:t>
            </w:r>
          </w:p>
        </w:tc>
      </w:tr>
      <w:tr w:rsidR="00320EDD" w:rsidRPr="0086605F" w14:paraId="22105783" w14:textId="77777777" w:rsidTr="0091499A">
        <w:tc>
          <w:tcPr>
            <w:tcW w:w="2034" w:type="dxa"/>
            <w:shd w:val="clear" w:color="auto" w:fill="auto"/>
          </w:tcPr>
          <w:p w14:paraId="0C2ABE46" w14:textId="77777777" w:rsidR="00320EDD" w:rsidRPr="0086605F" w:rsidRDefault="00320EDD" w:rsidP="00320ED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97" w:type="dxa"/>
            <w:vAlign w:val="bottom"/>
          </w:tcPr>
          <w:p w14:paraId="5ED233FB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412118FF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8,509</w:t>
            </w:r>
          </w:p>
        </w:tc>
        <w:tc>
          <w:tcPr>
            <w:tcW w:w="816" w:type="dxa"/>
            <w:vAlign w:val="bottom"/>
          </w:tcPr>
          <w:p w14:paraId="2DC8CF4C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8,509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C5563A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2C89AAB7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left" w:pos="598"/>
              </w:tabs>
              <w:spacing w:line="240" w:lineRule="atLeast"/>
              <w:ind w:left="-4" w:right="-724" w:firstLine="5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866F86F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61559EE0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8,470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CBCEE70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67140A37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6D8BD6B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3E778C1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8,470</w:t>
            </w:r>
          </w:p>
        </w:tc>
      </w:tr>
      <w:tr w:rsidR="00320EDD" w:rsidRPr="0086605F" w14:paraId="04F3AA84" w14:textId="77777777" w:rsidTr="00EE0FE3">
        <w:tc>
          <w:tcPr>
            <w:tcW w:w="2034" w:type="dxa"/>
            <w:shd w:val="clear" w:color="auto" w:fill="auto"/>
          </w:tcPr>
          <w:p w14:paraId="1CC22B61" w14:textId="486A7751" w:rsidR="00320EDD" w:rsidRPr="0086605F" w:rsidRDefault="00320EDD" w:rsidP="00320EDD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หนี้สิน</w:t>
            </w: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397" w:type="dxa"/>
            <w:vAlign w:val="bottom"/>
          </w:tcPr>
          <w:p w14:paraId="6006DBCA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212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22AAD07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  <w:vAlign w:val="bottom"/>
          </w:tcPr>
          <w:p w14:paraId="3A3C9473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17CE61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49553E79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64A7CA0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529BE9B4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2618797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329B8698" w14:textId="77777777" w:rsidR="00320EDD" w:rsidRPr="0086605F" w:rsidRDefault="00320EDD" w:rsidP="00320EDD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3874DC9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8BFE652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212</w:t>
            </w:r>
          </w:p>
        </w:tc>
      </w:tr>
      <w:tr w:rsidR="00320EDD" w:rsidRPr="0086605F" w14:paraId="2CA254BF" w14:textId="77777777" w:rsidTr="00EE0FE3">
        <w:tc>
          <w:tcPr>
            <w:tcW w:w="2034" w:type="dxa"/>
            <w:shd w:val="clear" w:color="auto" w:fill="auto"/>
          </w:tcPr>
          <w:p w14:paraId="092907F2" w14:textId="1FACF62B" w:rsidR="00320EDD" w:rsidRPr="0086605F" w:rsidRDefault="00320EDD" w:rsidP="00320EDD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หนี้สินทางการเงินอื่น</w:t>
            </w:r>
          </w:p>
        </w:tc>
        <w:tc>
          <w:tcPr>
            <w:tcW w:w="1397" w:type="dxa"/>
            <w:vAlign w:val="bottom"/>
          </w:tcPr>
          <w:p w14:paraId="06228FBB" w14:textId="0F849C89" w:rsidR="00320EDD" w:rsidRPr="0086605F" w:rsidRDefault="00EA0FB6" w:rsidP="00320ED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6F0B0FA" w14:textId="6DDC640C" w:rsidR="00320EDD" w:rsidRPr="0086605F" w:rsidRDefault="00EA0FB6" w:rsidP="00320EDD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816" w:type="dxa"/>
            <w:vAlign w:val="bottom"/>
          </w:tcPr>
          <w:p w14:paraId="0AC261EE" w14:textId="065B77CC" w:rsidR="00320EDD" w:rsidRPr="0086605F" w:rsidRDefault="005343E5" w:rsidP="00320E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33ABB8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7F4F9DE3" w14:textId="2D50520E" w:rsidR="00320EDD" w:rsidRPr="0086605F" w:rsidRDefault="005343E5" w:rsidP="00320EDD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C690AD2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54D0EFC8" w14:textId="38BE0429" w:rsidR="00320EDD" w:rsidRPr="0086605F" w:rsidRDefault="00417FF7" w:rsidP="00320EDD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E8BAF29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7FCB9A1F" w14:textId="7D68BAF9" w:rsidR="00320EDD" w:rsidRPr="0086605F" w:rsidRDefault="005343E5" w:rsidP="00320EDD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0E49C8F" w14:textId="77777777" w:rsidR="00320EDD" w:rsidRPr="0086605F" w:rsidRDefault="00320EDD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D56F92F" w14:textId="135A25FE" w:rsidR="00320EDD" w:rsidRPr="0086605F" w:rsidRDefault="00417FF7" w:rsidP="00320ED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128</w:t>
            </w:r>
          </w:p>
        </w:tc>
      </w:tr>
    </w:tbl>
    <w:p w14:paraId="0E7DB416" w14:textId="5E3D438E" w:rsidR="00471587" w:rsidRPr="0086605F" w:rsidRDefault="00471587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6B495A49" w14:textId="3DE3D8BC" w:rsidR="00B91381" w:rsidRPr="0086605F" w:rsidRDefault="00471587" w:rsidP="00723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pPr w:leftFromText="180" w:rightFromText="180" w:vertAnchor="text" w:tblpX="529" w:tblpY="1"/>
        <w:tblOverlap w:val="never"/>
        <w:tblW w:w="91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6"/>
        <w:gridCol w:w="1348"/>
        <w:gridCol w:w="1264"/>
        <w:gridCol w:w="816"/>
        <w:gridCol w:w="183"/>
        <w:gridCol w:w="744"/>
        <w:gridCol w:w="6"/>
        <w:gridCol w:w="174"/>
        <w:gridCol w:w="6"/>
        <w:gridCol w:w="714"/>
        <w:gridCol w:w="12"/>
        <w:gridCol w:w="168"/>
        <w:gridCol w:w="12"/>
        <w:gridCol w:w="708"/>
        <w:gridCol w:w="9"/>
        <w:gridCol w:w="178"/>
        <w:gridCol w:w="775"/>
      </w:tblGrid>
      <w:tr w:rsidR="00854E1F" w:rsidRPr="0086605F" w14:paraId="44BA08B3" w14:textId="77777777" w:rsidTr="004029E0">
        <w:trPr>
          <w:trHeight w:val="363"/>
        </w:trPr>
        <w:tc>
          <w:tcPr>
            <w:tcW w:w="2068" w:type="dxa"/>
            <w:shd w:val="clear" w:color="auto" w:fill="auto"/>
            <w:vAlign w:val="bottom"/>
          </w:tcPr>
          <w:p w14:paraId="6B09423B" w14:textId="77777777" w:rsidR="00854E1F" w:rsidRPr="0086605F" w:rsidRDefault="00854E1F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7115" w:type="dxa"/>
            <w:gridSpan w:val="16"/>
          </w:tcPr>
          <w:p w14:paraId="72F1E3B8" w14:textId="0C474BEF" w:rsidR="00854E1F" w:rsidRPr="0086605F" w:rsidRDefault="00854E1F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D6EAB" w:rsidRPr="0086605F" w14:paraId="53C9B2D4" w14:textId="77777777" w:rsidTr="004029E0">
        <w:trPr>
          <w:trHeight w:val="363"/>
        </w:trPr>
        <w:tc>
          <w:tcPr>
            <w:tcW w:w="2068" w:type="dxa"/>
            <w:shd w:val="clear" w:color="auto" w:fill="auto"/>
            <w:vAlign w:val="bottom"/>
          </w:tcPr>
          <w:p w14:paraId="5B664AD5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428" w:type="dxa"/>
            <w:gridSpan w:val="3"/>
            <w:tcBorders>
              <w:bottom w:val="single" w:sz="4" w:space="0" w:color="auto"/>
            </w:tcBorders>
          </w:tcPr>
          <w:p w14:paraId="7E51C5EF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3" w:type="dxa"/>
          </w:tcPr>
          <w:p w14:paraId="22236BFE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04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2C704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D6EAB" w:rsidRPr="0086605F" w14:paraId="54999064" w14:textId="77777777" w:rsidTr="00530CA0">
        <w:trPr>
          <w:trHeight w:val="363"/>
        </w:trPr>
        <w:tc>
          <w:tcPr>
            <w:tcW w:w="2068" w:type="dxa"/>
            <w:shd w:val="clear" w:color="auto" w:fill="auto"/>
            <w:vAlign w:val="bottom"/>
          </w:tcPr>
          <w:p w14:paraId="7BDE48B4" w14:textId="75A77295" w:rsidR="003D6EAB" w:rsidRPr="0086605F" w:rsidRDefault="00D33F35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418B0"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31</w:t>
            </w: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496CDC2E" w14:textId="77777777" w:rsidR="002D19A5" w:rsidRPr="0086605F" w:rsidRDefault="003D6EAB" w:rsidP="00291FD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34581F79" w14:textId="0335FE63" w:rsidR="003D6EAB" w:rsidRPr="0086605F" w:rsidRDefault="003D6EAB" w:rsidP="00291FD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6B975AE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23E4691B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0CA102EF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795F0C6F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3" w:type="dxa"/>
            <w:vAlign w:val="bottom"/>
          </w:tcPr>
          <w:p w14:paraId="4E6D0425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534964D3" w14:textId="374B4EDD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1ADE106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D9E0ADF" w14:textId="373CE35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313EAAD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0B9FB69" w14:textId="410CD6FB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29EED65E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E516B99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D6EAB" w:rsidRPr="0086605F" w14:paraId="7891C018" w14:textId="77777777" w:rsidTr="004029E0">
        <w:tc>
          <w:tcPr>
            <w:tcW w:w="2068" w:type="dxa"/>
            <w:shd w:val="clear" w:color="auto" w:fill="auto"/>
          </w:tcPr>
          <w:p w14:paraId="224534EE" w14:textId="77777777" w:rsidR="003D6EAB" w:rsidRPr="0086605F" w:rsidRDefault="003D6EAB" w:rsidP="00291FD8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115" w:type="dxa"/>
            <w:gridSpan w:val="16"/>
          </w:tcPr>
          <w:p w14:paraId="540C57D1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D6EAB" w:rsidRPr="0086605F" w14:paraId="0FEA53E0" w14:textId="77777777" w:rsidTr="00530CA0">
        <w:tc>
          <w:tcPr>
            <w:tcW w:w="2068" w:type="dxa"/>
            <w:shd w:val="clear" w:color="auto" w:fill="auto"/>
          </w:tcPr>
          <w:p w14:paraId="0A834A63" w14:textId="0048A789" w:rsidR="003D6EAB" w:rsidRPr="0086605F" w:rsidRDefault="00C418B0" w:rsidP="00291FD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EE0FE3"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348" w:type="dxa"/>
          </w:tcPr>
          <w:p w14:paraId="69C98091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72563B40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712BFAC3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3F3FF610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13CF9AF5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E7865FF" w14:textId="77777777" w:rsidR="003D6EAB" w:rsidRPr="0086605F" w:rsidRDefault="003D6EAB" w:rsidP="00291FD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0BEDBBEF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A4F8090" w14:textId="77777777" w:rsidR="003D6EAB" w:rsidRPr="0086605F" w:rsidRDefault="003D6EAB" w:rsidP="00291FD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1703EBC2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C7823FB" w14:textId="77777777" w:rsidR="003D6EAB" w:rsidRPr="0086605F" w:rsidRDefault="003D6EAB" w:rsidP="00291FD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3" w:type="dxa"/>
            <w:shd w:val="clear" w:color="auto" w:fill="auto"/>
          </w:tcPr>
          <w:p w14:paraId="780917FE" w14:textId="77777777" w:rsidR="003D6EAB" w:rsidRPr="0086605F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6EAB" w:rsidRPr="0086605F" w14:paraId="0F21E8BC" w14:textId="77777777" w:rsidTr="00530CA0">
        <w:tc>
          <w:tcPr>
            <w:tcW w:w="2068" w:type="dxa"/>
            <w:shd w:val="clear" w:color="auto" w:fill="auto"/>
          </w:tcPr>
          <w:p w14:paraId="2BA081BB" w14:textId="13FE0DB3" w:rsidR="003D6EAB" w:rsidRPr="0086605F" w:rsidRDefault="003D6EAB" w:rsidP="003D6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8" w:type="dxa"/>
          </w:tcPr>
          <w:p w14:paraId="479DB61B" w14:textId="77777777" w:rsidR="003D6EAB" w:rsidRPr="0086605F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085FF51E" w14:textId="77777777" w:rsidR="003D6EAB" w:rsidRPr="0086605F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644B2210" w14:textId="77777777" w:rsidR="003D6EAB" w:rsidRPr="0086605F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3166B96C" w14:textId="77777777" w:rsidR="003D6EAB" w:rsidRPr="0086605F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4CE43681" w14:textId="77777777" w:rsidR="003D6EAB" w:rsidRPr="0086605F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A0BDDA2" w14:textId="77777777" w:rsidR="003D6EAB" w:rsidRPr="0086605F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644289D5" w14:textId="77777777" w:rsidR="003D6EAB" w:rsidRPr="0086605F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7AEA57D" w14:textId="77777777" w:rsidR="003D6EAB" w:rsidRPr="0086605F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320FA8F1" w14:textId="77777777" w:rsidR="003D6EAB" w:rsidRPr="0086605F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DD0FB0C" w14:textId="77777777" w:rsidR="003D6EAB" w:rsidRPr="0086605F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3" w:type="dxa"/>
            <w:shd w:val="clear" w:color="auto" w:fill="auto"/>
          </w:tcPr>
          <w:p w14:paraId="753BB87F" w14:textId="77777777" w:rsidR="003D6EAB" w:rsidRPr="0086605F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1DAF" w:rsidRPr="0086605F" w14:paraId="4206975A" w14:textId="77777777" w:rsidTr="00530CA0">
        <w:tc>
          <w:tcPr>
            <w:tcW w:w="2068" w:type="dxa"/>
            <w:shd w:val="clear" w:color="auto" w:fill="auto"/>
          </w:tcPr>
          <w:p w14:paraId="14B3E95B" w14:textId="7D8B18FF" w:rsidR="00521DAF" w:rsidRPr="0086605F" w:rsidRDefault="00521DAF" w:rsidP="0052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48" w:type="dxa"/>
          </w:tcPr>
          <w:p w14:paraId="550C105D" w14:textId="5E1CCB4D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ADCA47D" w14:textId="4F752308" w:rsidR="00521DAF" w:rsidRPr="0086605F" w:rsidRDefault="00521DAF" w:rsidP="008F2AD7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16" w:type="dxa"/>
          </w:tcPr>
          <w:p w14:paraId="0D9F2E0C" w14:textId="5585E681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  <w:tc>
          <w:tcPr>
            <w:tcW w:w="183" w:type="dxa"/>
            <w:shd w:val="clear" w:color="auto" w:fill="auto"/>
          </w:tcPr>
          <w:p w14:paraId="2EB645A5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219AA921" w14:textId="7843FAB9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55716D4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39139390" w14:textId="5C46949B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F10DF44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05521962" w14:textId="7E26B944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9A48ABC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14:paraId="786B28BB" w14:textId="18719D09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982</w:t>
            </w:r>
          </w:p>
        </w:tc>
      </w:tr>
      <w:tr w:rsidR="00521DAF" w:rsidRPr="0086605F" w14:paraId="033FA10E" w14:textId="77777777" w:rsidTr="00530CA0">
        <w:tc>
          <w:tcPr>
            <w:tcW w:w="2068" w:type="dxa"/>
            <w:shd w:val="clear" w:color="auto" w:fill="auto"/>
          </w:tcPr>
          <w:p w14:paraId="1A08D84D" w14:textId="51ADCD50" w:rsidR="00521DAF" w:rsidRPr="0086605F" w:rsidRDefault="00521DAF" w:rsidP="0052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48" w:type="dxa"/>
          </w:tcPr>
          <w:p w14:paraId="5CB4FE26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5EC016" w14:textId="2686D6F7" w:rsidR="00521DAF" w:rsidRPr="0086605F" w:rsidRDefault="00521DAF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DF18F6F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FBFC16" w14:textId="571856A9" w:rsidR="00521DAF" w:rsidRPr="0086605F" w:rsidRDefault="00521DAF" w:rsidP="008422C7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            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3,000</w:t>
            </w:r>
          </w:p>
        </w:tc>
        <w:tc>
          <w:tcPr>
            <w:tcW w:w="816" w:type="dxa"/>
          </w:tcPr>
          <w:p w14:paraId="5BC17A38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02A7A4" w14:textId="287A949B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86605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7BE61BA3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01A3C51F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BF2CFB" w14:textId="02CDDC54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22D8142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E8A407C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C4A648" w14:textId="5366815F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86605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12BE1D0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8F28524" w14:textId="77777777" w:rsidR="00521DAF" w:rsidRPr="0086605F" w:rsidRDefault="00521DAF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B82B13D" w14:textId="0AEA9BDF" w:rsidR="00521DAF" w:rsidRPr="0086605F" w:rsidRDefault="00521DAF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FD678B4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3" w:type="dxa"/>
            <w:shd w:val="clear" w:color="auto" w:fill="auto"/>
          </w:tcPr>
          <w:p w14:paraId="656A7787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E181DC" w14:textId="642C4FFD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86605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938</w:t>
            </w:r>
          </w:p>
        </w:tc>
      </w:tr>
      <w:tr w:rsidR="00521DAF" w:rsidRPr="0086605F" w14:paraId="2B6B001B" w14:textId="77777777" w:rsidTr="00530CA0">
        <w:tc>
          <w:tcPr>
            <w:tcW w:w="2068" w:type="dxa"/>
            <w:shd w:val="clear" w:color="auto" w:fill="auto"/>
          </w:tcPr>
          <w:p w14:paraId="17A515A7" w14:textId="22790DEB" w:rsidR="00521DAF" w:rsidRPr="0086605F" w:rsidRDefault="002347B3" w:rsidP="00521DAF">
            <w:pPr>
              <w:tabs>
                <w:tab w:val="clear" w:pos="227"/>
                <w:tab w:val="left" w:pos="0"/>
              </w:tabs>
              <w:ind w:left="192" w:right="-90" w:hanging="2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สินทรัพย์อนุพันธ์</w:t>
            </w:r>
          </w:p>
        </w:tc>
        <w:tc>
          <w:tcPr>
            <w:tcW w:w="1348" w:type="dxa"/>
            <w:vAlign w:val="bottom"/>
          </w:tcPr>
          <w:p w14:paraId="333C54ED" w14:textId="7E49DC66" w:rsidR="00521DAF" w:rsidRPr="0086605F" w:rsidRDefault="0059597E" w:rsidP="002347B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C92D6D9" w14:textId="0C102092" w:rsidR="00521DAF" w:rsidRPr="0086605F" w:rsidRDefault="00521DAF" w:rsidP="008422C7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16" w:type="dxa"/>
            <w:vAlign w:val="bottom"/>
          </w:tcPr>
          <w:p w14:paraId="18491901" w14:textId="6CBF113B" w:rsidR="00521DAF" w:rsidRPr="0086605F" w:rsidRDefault="0059597E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183" w:type="dxa"/>
            <w:shd w:val="clear" w:color="auto" w:fill="auto"/>
          </w:tcPr>
          <w:p w14:paraId="4750EA7E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0640C748" w14:textId="61BE2B99" w:rsidR="00521DAF" w:rsidRPr="0086605F" w:rsidRDefault="00521DAF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E29D105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2544B20A" w14:textId="7B6EBF89" w:rsidR="00521DAF" w:rsidRPr="0086605F" w:rsidRDefault="0059597E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76F01F9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58AB8D37" w14:textId="579B6D03" w:rsidR="00521DAF" w:rsidRPr="0086605F" w:rsidRDefault="00521DAF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555610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14:paraId="0CD390E9" w14:textId="7A2C8123" w:rsidR="00521DAF" w:rsidRPr="0086605F" w:rsidRDefault="0059597E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</w:tr>
      <w:tr w:rsidR="00521DAF" w:rsidRPr="0086605F" w14:paraId="0FAECC25" w14:textId="77777777" w:rsidTr="00530CA0">
        <w:tc>
          <w:tcPr>
            <w:tcW w:w="2068" w:type="dxa"/>
            <w:shd w:val="clear" w:color="auto" w:fill="auto"/>
          </w:tcPr>
          <w:p w14:paraId="42EFCDE5" w14:textId="0DCA0C7C" w:rsidR="00521DAF" w:rsidRPr="0086605F" w:rsidRDefault="00521DAF" w:rsidP="00521DA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04BAABFA" w14:textId="77777777" w:rsidR="00521DAF" w:rsidRPr="0086605F" w:rsidRDefault="00521DAF" w:rsidP="00521DA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8644AE0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0A991792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2E29E540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184C9E58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E63647E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56131D66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65BB3E9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711D406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01FFD6FB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3" w:type="dxa"/>
            <w:shd w:val="clear" w:color="auto" w:fill="auto"/>
          </w:tcPr>
          <w:p w14:paraId="4EE704C5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1DAF" w:rsidRPr="0086605F" w14:paraId="57CDFA58" w14:textId="77777777" w:rsidTr="00530CA0">
        <w:tc>
          <w:tcPr>
            <w:tcW w:w="2068" w:type="dxa"/>
            <w:shd w:val="clear" w:color="auto" w:fill="auto"/>
          </w:tcPr>
          <w:p w14:paraId="3FDA5200" w14:textId="5B7DB208" w:rsidR="00521DAF" w:rsidRPr="0086605F" w:rsidRDefault="00521DAF" w:rsidP="00521DA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8" w:type="dxa"/>
          </w:tcPr>
          <w:p w14:paraId="3588AA6F" w14:textId="0983279B" w:rsidR="00521DAF" w:rsidRPr="0086605F" w:rsidRDefault="00521DAF" w:rsidP="00521DA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6FF3565" w14:textId="7D2B8466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17B05210" w14:textId="3FAA23C8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6248F8A4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24779AB3" w14:textId="71BB75FB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B7686D1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D1EC5D6" w14:textId="4A13B960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0986847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41E534D9" w14:textId="20286E14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129467F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3" w:type="dxa"/>
            <w:shd w:val="clear" w:color="auto" w:fill="auto"/>
          </w:tcPr>
          <w:p w14:paraId="77822B8F" w14:textId="32DF9509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1DAF" w:rsidRPr="0086605F" w14:paraId="73B3AAEF" w14:textId="77777777" w:rsidTr="00530CA0">
        <w:tc>
          <w:tcPr>
            <w:tcW w:w="2068" w:type="dxa"/>
            <w:shd w:val="clear" w:color="auto" w:fill="auto"/>
          </w:tcPr>
          <w:p w14:paraId="3F941603" w14:textId="2C3B2A0B" w:rsidR="00521DAF" w:rsidRPr="0086605F" w:rsidRDefault="00521DAF" w:rsidP="00521DA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8" w:type="dxa"/>
          </w:tcPr>
          <w:p w14:paraId="1833ED75" w14:textId="77777777" w:rsidR="00521DAF" w:rsidRPr="0086605F" w:rsidRDefault="00521DAF" w:rsidP="00521DA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F1D51D3" w14:textId="1B295B80" w:rsidR="00521DAF" w:rsidRPr="0086605F" w:rsidRDefault="00521DAF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538916F" w14:textId="77777777" w:rsidR="00521DAF" w:rsidRPr="0086605F" w:rsidRDefault="00521DAF" w:rsidP="008422C7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2D8D23D" w14:textId="26A78E7C" w:rsidR="00521DAF" w:rsidRPr="0086605F" w:rsidRDefault="00521DAF" w:rsidP="008422C7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424</w:t>
            </w:r>
          </w:p>
        </w:tc>
        <w:tc>
          <w:tcPr>
            <w:tcW w:w="816" w:type="dxa"/>
          </w:tcPr>
          <w:p w14:paraId="7565921B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30625AF" w14:textId="2C95653B" w:rsidR="00521DAF" w:rsidRPr="0086605F" w:rsidRDefault="00521DAF" w:rsidP="00530C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424</w:t>
            </w:r>
          </w:p>
        </w:tc>
        <w:tc>
          <w:tcPr>
            <w:tcW w:w="183" w:type="dxa"/>
            <w:shd w:val="clear" w:color="auto" w:fill="auto"/>
          </w:tcPr>
          <w:p w14:paraId="3DE074E7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0BADAF96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F1A2F3" w14:textId="2135CDEF" w:rsidR="00521DAF" w:rsidRPr="0086605F" w:rsidRDefault="00521DAF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0526BB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6F1DB6AD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ABC7B2" w14:textId="1419BBEA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018E9DB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338C2C14" w14:textId="77777777" w:rsidR="00521DAF" w:rsidRPr="0086605F" w:rsidRDefault="00521DAF" w:rsidP="00521DAF">
            <w:pPr>
              <w:pStyle w:val="acctfourfigures"/>
              <w:tabs>
                <w:tab w:val="clear" w:pos="765"/>
                <w:tab w:val="left" w:pos="0"/>
              </w:tabs>
              <w:spacing w:line="240" w:lineRule="atLeast"/>
              <w:ind w:left="-1018" w:right="14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</w:p>
          <w:p w14:paraId="66D04981" w14:textId="2383D149" w:rsidR="00521DAF" w:rsidRPr="0086605F" w:rsidRDefault="00521DAF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FA0B69F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3" w:type="dxa"/>
            <w:shd w:val="clear" w:color="auto" w:fill="auto"/>
          </w:tcPr>
          <w:p w14:paraId="1AC9B5A7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38AED05" w14:textId="35BF68C6" w:rsidR="00521DAF" w:rsidRPr="0086605F" w:rsidRDefault="00521DAF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417</w:t>
            </w:r>
          </w:p>
        </w:tc>
      </w:tr>
      <w:tr w:rsidR="00521DAF" w:rsidRPr="0086605F" w14:paraId="60A88037" w14:textId="77777777" w:rsidTr="00530CA0">
        <w:tc>
          <w:tcPr>
            <w:tcW w:w="2068" w:type="dxa"/>
            <w:shd w:val="clear" w:color="auto" w:fill="auto"/>
          </w:tcPr>
          <w:p w14:paraId="67507BA7" w14:textId="6751CA40" w:rsidR="00521DAF" w:rsidRPr="0086605F" w:rsidRDefault="00521DAF" w:rsidP="00521DA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48" w:type="dxa"/>
          </w:tcPr>
          <w:p w14:paraId="15A4A1A4" w14:textId="608720FA" w:rsidR="00521DAF" w:rsidRPr="0086605F" w:rsidRDefault="00521DAF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7D9E099" w14:textId="290C334F" w:rsidR="00521DAF" w:rsidRPr="0086605F" w:rsidRDefault="00521DAF" w:rsidP="008422C7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9,638</w:t>
            </w:r>
          </w:p>
        </w:tc>
        <w:tc>
          <w:tcPr>
            <w:tcW w:w="816" w:type="dxa"/>
          </w:tcPr>
          <w:p w14:paraId="2C8A4D7C" w14:textId="35D77E56" w:rsidR="00521DAF" w:rsidRPr="0086605F" w:rsidRDefault="00521DAF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9,638</w:t>
            </w:r>
          </w:p>
        </w:tc>
        <w:tc>
          <w:tcPr>
            <w:tcW w:w="183" w:type="dxa"/>
            <w:shd w:val="clear" w:color="auto" w:fill="auto"/>
          </w:tcPr>
          <w:p w14:paraId="50CB6A35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26B65D21" w14:textId="30069EF3" w:rsidR="00521DAF" w:rsidRPr="0086605F" w:rsidRDefault="00521DAF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D1F87B7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7DA65151" w14:textId="494DFE0B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9,546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08A8875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0DA1F069" w14:textId="44CA7F60" w:rsidR="00521DAF" w:rsidRPr="0086605F" w:rsidRDefault="00521DAF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890A205" w14:textId="77777777" w:rsidR="00521DAF" w:rsidRPr="0086605F" w:rsidRDefault="00521DAF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3" w:type="dxa"/>
            <w:shd w:val="clear" w:color="auto" w:fill="auto"/>
          </w:tcPr>
          <w:p w14:paraId="7FA4644B" w14:textId="73C0E12B" w:rsidR="00521DAF" w:rsidRPr="0086605F" w:rsidRDefault="00521DAF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9,546</w:t>
            </w:r>
          </w:p>
        </w:tc>
      </w:tr>
      <w:tr w:rsidR="002347B3" w:rsidRPr="0086605F" w14:paraId="31BC2325" w14:textId="77777777" w:rsidTr="00530CA0">
        <w:tc>
          <w:tcPr>
            <w:tcW w:w="2068" w:type="dxa"/>
            <w:shd w:val="clear" w:color="auto" w:fill="auto"/>
          </w:tcPr>
          <w:p w14:paraId="7193BEAC" w14:textId="23336EF3" w:rsidR="002347B3" w:rsidRPr="0086605F" w:rsidRDefault="002347B3" w:rsidP="00521DA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48" w:type="dxa"/>
          </w:tcPr>
          <w:p w14:paraId="4C06C664" w14:textId="63F68AED" w:rsidR="002347B3" w:rsidRPr="0086605F" w:rsidRDefault="00EA0FB6" w:rsidP="00EA0F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AF5D88C" w14:textId="7B8B13AC" w:rsidR="002347B3" w:rsidRPr="0086605F" w:rsidRDefault="00EA0FB6" w:rsidP="008422C7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103</w:t>
            </w:r>
          </w:p>
        </w:tc>
        <w:tc>
          <w:tcPr>
            <w:tcW w:w="816" w:type="dxa"/>
          </w:tcPr>
          <w:p w14:paraId="0481541F" w14:textId="7669A8D2" w:rsidR="002347B3" w:rsidRPr="0086605F" w:rsidRDefault="00530CA0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103</w:t>
            </w:r>
          </w:p>
        </w:tc>
        <w:tc>
          <w:tcPr>
            <w:tcW w:w="183" w:type="dxa"/>
            <w:shd w:val="clear" w:color="auto" w:fill="auto"/>
          </w:tcPr>
          <w:p w14:paraId="7084D3E5" w14:textId="77777777" w:rsidR="002347B3" w:rsidRPr="0086605F" w:rsidRDefault="002347B3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32C1DF98" w14:textId="69FC0EFF" w:rsidR="002347B3" w:rsidRPr="0086605F" w:rsidRDefault="00530CA0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2AB972B" w14:textId="77777777" w:rsidR="002347B3" w:rsidRPr="0086605F" w:rsidRDefault="002347B3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1BD33B5E" w14:textId="6F3E5AFB" w:rsidR="002347B3" w:rsidRPr="0086605F" w:rsidRDefault="00417FF7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1994A76" w14:textId="77777777" w:rsidR="002347B3" w:rsidRPr="0086605F" w:rsidRDefault="002347B3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40CA4504" w14:textId="05D82941" w:rsidR="002347B3" w:rsidRPr="0086605F" w:rsidRDefault="00530CA0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AC6947A" w14:textId="77777777" w:rsidR="002347B3" w:rsidRPr="0086605F" w:rsidRDefault="002347B3" w:rsidP="00521D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3" w:type="dxa"/>
            <w:shd w:val="clear" w:color="auto" w:fill="auto"/>
          </w:tcPr>
          <w:p w14:paraId="1F3AE6FC" w14:textId="3E062E92" w:rsidR="002347B3" w:rsidRPr="0086605F" w:rsidRDefault="00417FF7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</w:tr>
    </w:tbl>
    <w:p w14:paraId="5F2105DC" w14:textId="10EA9F9E" w:rsidR="007F1105" w:rsidRPr="0086605F" w:rsidRDefault="004F5636" w:rsidP="004F5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pPr w:leftFromText="180" w:rightFromText="180" w:vertAnchor="text" w:tblpX="529" w:tblpY="1"/>
        <w:tblOverlap w:val="never"/>
        <w:tblW w:w="91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8"/>
        <w:gridCol w:w="1348"/>
        <w:gridCol w:w="1264"/>
        <w:gridCol w:w="816"/>
        <w:gridCol w:w="183"/>
        <w:gridCol w:w="744"/>
        <w:gridCol w:w="6"/>
        <w:gridCol w:w="174"/>
        <w:gridCol w:w="6"/>
        <w:gridCol w:w="714"/>
        <w:gridCol w:w="12"/>
        <w:gridCol w:w="168"/>
        <w:gridCol w:w="12"/>
        <w:gridCol w:w="708"/>
        <w:gridCol w:w="9"/>
        <w:gridCol w:w="171"/>
        <w:gridCol w:w="9"/>
        <w:gridCol w:w="771"/>
      </w:tblGrid>
      <w:tr w:rsidR="00EE0FE3" w:rsidRPr="0086605F" w14:paraId="05B31529" w14:textId="77777777" w:rsidTr="003412D4">
        <w:trPr>
          <w:trHeight w:val="363"/>
        </w:trPr>
        <w:tc>
          <w:tcPr>
            <w:tcW w:w="2068" w:type="dxa"/>
            <w:shd w:val="clear" w:color="auto" w:fill="auto"/>
            <w:vAlign w:val="bottom"/>
          </w:tcPr>
          <w:p w14:paraId="6A67EBCC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7115" w:type="dxa"/>
            <w:gridSpan w:val="17"/>
          </w:tcPr>
          <w:p w14:paraId="2FCDD00B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E0FE3" w:rsidRPr="0086605F" w14:paraId="5193547A" w14:textId="77777777" w:rsidTr="003412D4">
        <w:trPr>
          <w:trHeight w:val="363"/>
        </w:trPr>
        <w:tc>
          <w:tcPr>
            <w:tcW w:w="2068" w:type="dxa"/>
            <w:shd w:val="clear" w:color="auto" w:fill="auto"/>
            <w:vAlign w:val="bottom"/>
          </w:tcPr>
          <w:p w14:paraId="423F6D3B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428" w:type="dxa"/>
            <w:gridSpan w:val="3"/>
            <w:tcBorders>
              <w:bottom w:val="single" w:sz="4" w:space="0" w:color="auto"/>
            </w:tcBorders>
          </w:tcPr>
          <w:p w14:paraId="164E5823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3" w:type="dxa"/>
          </w:tcPr>
          <w:p w14:paraId="5697F92D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04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F119C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E0FE3" w:rsidRPr="0086605F" w14:paraId="22AB0758" w14:textId="77777777" w:rsidTr="003412D4">
        <w:trPr>
          <w:trHeight w:val="363"/>
        </w:trPr>
        <w:tc>
          <w:tcPr>
            <w:tcW w:w="2068" w:type="dxa"/>
            <w:shd w:val="clear" w:color="auto" w:fill="auto"/>
            <w:vAlign w:val="bottom"/>
          </w:tcPr>
          <w:p w14:paraId="1C1CBF1D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31</w:t>
            </w: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15DC7981" w14:textId="77777777" w:rsidR="00EE0FE3" w:rsidRPr="0086605F" w:rsidRDefault="00EE0FE3" w:rsidP="003412D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462E05A8" w14:textId="77777777" w:rsidR="00EE0FE3" w:rsidRPr="0086605F" w:rsidRDefault="00EE0FE3" w:rsidP="003412D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E9BD5EB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6B6A9B0B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73CAECCE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4AEB85C2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3" w:type="dxa"/>
            <w:vAlign w:val="bottom"/>
          </w:tcPr>
          <w:p w14:paraId="4877451C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22A310A6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4C28319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152C4B46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F507333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C606344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8CCE539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14:paraId="3782740E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E0FE3" w:rsidRPr="0086605F" w14:paraId="00C3AC0F" w14:textId="77777777" w:rsidTr="003412D4">
        <w:tc>
          <w:tcPr>
            <w:tcW w:w="2068" w:type="dxa"/>
            <w:shd w:val="clear" w:color="auto" w:fill="auto"/>
          </w:tcPr>
          <w:p w14:paraId="16456EAC" w14:textId="77777777" w:rsidR="00EE0FE3" w:rsidRPr="0086605F" w:rsidRDefault="00EE0FE3" w:rsidP="003412D4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115" w:type="dxa"/>
            <w:gridSpan w:val="17"/>
          </w:tcPr>
          <w:p w14:paraId="00B37CB4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86605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E0FE3" w:rsidRPr="0086605F" w14:paraId="263D334F" w14:textId="77777777" w:rsidTr="003412D4">
        <w:tc>
          <w:tcPr>
            <w:tcW w:w="2068" w:type="dxa"/>
            <w:shd w:val="clear" w:color="auto" w:fill="auto"/>
          </w:tcPr>
          <w:p w14:paraId="6DAC646F" w14:textId="77777777" w:rsidR="00EE0FE3" w:rsidRPr="0086605F" w:rsidRDefault="00EE0FE3" w:rsidP="003412D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348" w:type="dxa"/>
          </w:tcPr>
          <w:p w14:paraId="0995E961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726DA85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089A0792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18212B0E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4B7D88B5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9F272AE" w14:textId="77777777" w:rsidR="00EE0FE3" w:rsidRPr="0086605F" w:rsidRDefault="00EE0FE3" w:rsidP="003412D4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55263867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64EB44A" w14:textId="77777777" w:rsidR="00EE0FE3" w:rsidRPr="0086605F" w:rsidRDefault="00EE0FE3" w:rsidP="003412D4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046751CE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AB9F3ED" w14:textId="77777777" w:rsidR="00EE0FE3" w:rsidRPr="0086605F" w:rsidRDefault="00EE0FE3" w:rsidP="003412D4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1ACF8565" w14:textId="77777777" w:rsidR="00EE0FE3" w:rsidRPr="0086605F" w:rsidRDefault="00EE0FE3" w:rsidP="003412D4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0FE3" w:rsidRPr="0086605F" w14:paraId="3276C6E6" w14:textId="77777777" w:rsidTr="003412D4">
        <w:tc>
          <w:tcPr>
            <w:tcW w:w="2068" w:type="dxa"/>
            <w:shd w:val="clear" w:color="auto" w:fill="auto"/>
          </w:tcPr>
          <w:p w14:paraId="14E61958" w14:textId="77777777" w:rsidR="00EE0FE3" w:rsidRPr="0086605F" w:rsidRDefault="00EE0FE3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8" w:type="dxa"/>
          </w:tcPr>
          <w:p w14:paraId="5A670EEC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3EB4584A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27ABDF95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07AD22A9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18176478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476167A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514919B7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C6C61AF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64EC7F77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FE2F309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2092954F" w14:textId="77777777" w:rsidR="00EE0FE3" w:rsidRPr="0086605F" w:rsidRDefault="00EE0FE3" w:rsidP="003412D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5C50" w:rsidRPr="0086605F" w14:paraId="1265D1AA" w14:textId="77777777" w:rsidTr="003F6F6C">
        <w:tc>
          <w:tcPr>
            <w:tcW w:w="2068" w:type="dxa"/>
            <w:shd w:val="clear" w:color="auto" w:fill="auto"/>
          </w:tcPr>
          <w:p w14:paraId="2699C72B" w14:textId="4F7C2151" w:rsidR="002A5C50" w:rsidRPr="0086605F" w:rsidRDefault="002A5C50" w:rsidP="002A5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48" w:type="dxa"/>
          </w:tcPr>
          <w:p w14:paraId="747A7EA1" w14:textId="6816FF5C" w:rsidR="002A5C50" w:rsidRPr="0086605F" w:rsidRDefault="002A5C50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1,064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A58E7AB" w14:textId="554F4B94" w:rsidR="002A5C50" w:rsidRPr="0086605F" w:rsidRDefault="002A5C50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</w:tcPr>
          <w:p w14:paraId="5FBC444A" w14:textId="5E1360D4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1,064</w:t>
            </w:r>
          </w:p>
        </w:tc>
        <w:tc>
          <w:tcPr>
            <w:tcW w:w="183" w:type="dxa"/>
            <w:shd w:val="clear" w:color="auto" w:fill="auto"/>
          </w:tcPr>
          <w:p w14:paraId="5494BB6D" w14:textId="77777777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68E717B1" w14:textId="28768CB8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1,064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484CC01" w14:textId="77777777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7592E8A6" w14:textId="6701314E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FF4218A" w14:textId="77777777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3B78113" w14:textId="33CD5B99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1DF9CDA" w14:textId="77777777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5A914736" w14:textId="683FC363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1,064</w:t>
            </w:r>
          </w:p>
        </w:tc>
      </w:tr>
      <w:tr w:rsidR="002A5C50" w:rsidRPr="0086605F" w14:paraId="0C7152DD" w14:textId="77777777" w:rsidTr="003412D4">
        <w:tc>
          <w:tcPr>
            <w:tcW w:w="2068" w:type="dxa"/>
            <w:shd w:val="clear" w:color="auto" w:fill="auto"/>
          </w:tcPr>
          <w:p w14:paraId="11B93F2C" w14:textId="2E6F6CD9" w:rsidR="002A5C50" w:rsidRPr="0086605F" w:rsidRDefault="002A5C50" w:rsidP="002A5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48" w:type="dxa"/>
          </w:tcPr>
          <w:p w14:paraId="0AB937C1" w14:textId="77777777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9CA680" w14:textId="77777777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AAC6FF7" w14:textId="77777777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502D20" w14:textId="77777777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            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3,000</w:t>
            </w:r>
          </w:p>
        </w:tc>
        <w:tc>
          <w:tcPr>
            <w:tcW w:w="816" w:type="dxa"/>
          </w:tcPr>
          <w:p w14:paraId="32DFE8A9" w14:textId="77777777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ED7289" w14:textId="77777777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86605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7A4FD51F" w14:textId="77777777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63B000EB" w14:textId="77777777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201E8B" w14:textId="77777777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540BF45" w14:textId="77777777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FF68ED0" w14:textId="77777777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D185C0" w14:textId="77777777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86605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104D578" w14:textId="77777777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517E1158" w14:textId="77777777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C6C3203" w14:textId="77777777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DC77D27" w14:textId="77777777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3918EF8D" w14:textId="77777777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AAB869" w14:textId="77777777" w:rsidR="002A5C50" w:rsidRPr="0086605F" w:rsidRDefault="002A5C50" w:rsidP="002A5C5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86605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934</w:t>
            </w:r>
          </w:p>
        </w:tc>
      </w:tr>
      <w:tr w:rsidR="002347B3" w:rsidRPr="0086605F" w14:paraId="58DCFCE1" w14:textId="77777777" w:rsidTr="003412D4">
        <w:tc>
          <w:tcPr>
            <w:tcW w:w="2068" w:type="dxa"/>
            <w:shd w:val="clear" w:color="auto" w:fill="auto"/>
          </w:tcPr>
          <w:p w14:paraId="6F8F3633" w14:textId="76A0B8D3" w:rsidR="002347B3" w:rsidRPr="0086605F" w:rsidRDefault="002347B3" w:rsidP="002347B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Pr="0086605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</w:t>
            </w: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348" w:type="dxa"/>
            <w:vAlign w:val="bottom"/>
          </w:tcPr>
          <w:p w14:paraId="641F3863" w14:textId="77777777" w:rsidR="002347B3" w:rsidRPr="0086605F" w:rsidRDefault="002347B3" w:rsidP="00530CA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CC32388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  <w:vAlign w:val="bottom"/>
          </w:tcPr>
          <w:p w14:paraId="0536CBA9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183" w:type="dxa"/>
            <w:shd w:val="clear" w:color="auto" w:fill="auto"/>
          </w:tcPr>
          <w:p w14:paraId="222FCF2A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1F2B3DA6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8E8D668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77762A18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B39E484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470050ED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22D7E0B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5649660E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</w:tr>
      <w:tr w:rsidR="002347B3" w:rsidRPr="0086605F" w14:paraId="781DC83E" w14:textId="77777777" w:rsidTr="003412D4">
        <w:tc>
          <w:tcPr>
            <w:tcW w:w="2068" w:type="dxa"/>
            <w:shd w:val="clear" w:color="auto" w:fill="auto"/>
          </w:tcPr>
          <w:p w14:paraId="30DE1CC1" w14:textId="77777777" w:rsidR="002347B3" w:rsidRPr="0086605F" w:rsidRDefault="002347B3" w:rsidP="002347B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5401E9DC" w14:textId="77777777" w:rsidR="002347B3" w:rsidRPr="0086605F" w:rsidRDefault="002347B3" w:rsidP="002347B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8757D47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7E53FD42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727BF77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4AE9270D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D8BEA12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B9FB844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96CC8C5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4D5EECA8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DA9C09F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044F7A91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347B3" w:rsidRPr="0086605F" w14:paraId="156078BF" w14:textId="77777777" w:rsidTr="003412D4">
        <w:tc>
          <w:tcPr>
            <w:tcW w:w="2068" w:type="dxa"/>
            <w:shd w:val="clear" w:color="auto" w:fill="auto"/>
          </w:tcPr>
          <w:p w14:paraId="2997DBE0" w14:textId="77777777" w:rsidR="002347B3" w:rsidRPr="0086605F" w:rsidRDefault="002347B3" w:rsidP="002347B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8" w:type="dxa"/>
          </w:tcPr>
          <w:p w14:paraId="41DAE2D6" w14:textId="77777777" w:rsidR="002347B3" w:rsidRPr="0086605F" w:rsidRDefault="002347B3" w:rsidP="002347B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53D0A02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11B58F2C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D425768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75203B78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096732F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56CDD75F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1CC36BF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025D120F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78A86AA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285D10F6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347B3" w:rsidRPr="0086605F" w14:paraId="69148403" w14:textId="77777777" w:rsidTr="003412D4">
        <w:tc>
          <w:tcPr>
            <w:tcW w:w="2068" w:type="dxa"/>
            <w:shd w:val="clear" w:color="auto" w:fill="auto"/>
          </w:tcPr>
          <w:p w14:paraId="7AE1979E" w14:textId="77777777" w:rsidR="002347B3" w:rsidRPr="0086605F" w:rsidRDefault="002347B3" w:rsidP="002347B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8" w:type="dxa"/>
          </w:tcPr>
          <w:p w14:paraId="3B8278B7" w14:textId="77777777" w:rsidR="002347B3" w:rsidRPr="0086605F" w:rsidRDefault="002347B3" w:rsidP="002347B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75DE91D" w14:textId="103F3A82" w:rsidR="002347B3" w:rsidRPr="0086605F" w:rsidRDefault="002347B3" w:rsidP="002347B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8C4AED7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C743582" w14:textId="22B8C8EE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700</w:t>
            </w:r>
          </w:p>
        </w:tc>
        <w:tc>
          <w:tcPr>
            <w:tcW w:w="816" w:type="dxa"/>
          </w:tcPr>
          <w:p w14:paraId="1135C067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622F2C7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700</w:t>
            </w:r>
          </w:p>
        </w:tc>
        <w:tc>
          <w:tcPr>
            <w:tcW w:w="183" w:type="dxa"/>
            <w:shd w:val="clear" w:color="auto" w:fill="auto"/>
          </w:tcPr>
          <w:p w14:paraId="15C8A173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4CE6747F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00FFD0F" w14:textId="16192D43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06C08E2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0B9D972D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BD615B" w14:textId="250D9BA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74CA8E3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52F7FB95" w14:textId="77777777" w:rsidR="002347B3" w:rsidRPr="0086605F" w:rsidRDefault="002347B3" w:rsidP="002347B3">
            <w:pPr>
              <w:pStyle w:val="acctfourfigures"/>
              <w:tabs>
                <w:tab w:val="clear" w:pos="765"/>
                <w:tab w:val="left" w:pos="0"/>
              </w:tabs>
              <w:spacing w:line="240" w:lineRule="atLeast"/>
              <w:ind w:left="-1018" w:right="14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</w:p>
          <w:p w14:paraId="0E7B6B5C" w14:textId="77777777" w:rsidR="002347B3" w:rsidRPr="0086605F" w:rsidRDefault="002347B3" w:rsidP="002347B3">
            <w:pPr>
              <w:pStyle w:val="acctfourfigures"/>
              <w:tabs>
                <w:tab w:val="clear" w:pos="765"/>
                <w:tab w:val="left" w:pos="0"/>
              </w:tabs>
              <w:spacing w:line="240" w:lineRule="atLeast"/>
              <w:ind w:left="-1018" w:right="52" w:firstLine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FD24EF0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322B0E9A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8DBF360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699</w:t>
            </w:r>
          </w:p>
        </w:tc>
      </w:tr>
      <w:tr w:rsidR="002347B3" w:rsidRPr="0086605F" w14:paraId="2E371EEC" w14:textId="77777777" w:rsidTr="003412D4">
        <w:tc>
          <w:tcPr>
            <w:tcW w:w="2068" w:type="dxa"/>
            <w:shd w:val="clear" w:color="auto" w:fill="auto"/>
          </w:tcPr>
          <w:p w14:paraId="4B948120" w14:textId="57ED32B0" w:rsidR="002347B3" w:rsidRPr="0086605F" w:rsidRDefault="002347B3" w:rsidP="002347B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48" w:type="dxa"/>
          </w:tcPr>
          <w:p w14:paraId="1B2A89CF" w14:textId="41BE650D" w:rsidR="002347B3" w:rsidRPr="0086605F" w:rsidRDefault="002347B3" w:rsidP="002347B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9F5943A" w14:textId="403778C4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509</w:t>
            </w:r>
          </w:p>
        </w:tc>
        <w:tc>
          <w:tcPr>
            <w:tcW w:w="816" w:type="dxa"/>
          </w:tcPr>
          <w:p w14:paraId="6D446097" w14:textId="2B20D743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8,509</w:t>
            </w:r>
          </w:p>
        </w:tc>
        <w:tc>
          <w:tcPr>
            <w:tcW w:w="183" w:type="dxa"/>
            <w:shd w:val="clear" w:color="auto" w:fill="auto"/>
          </w:tcPr>
          <w:p w14:paraId="733A73CB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2479252A" w14:textId="25EEF9F0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6937DD2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734EB8A7" w14:textId="5BF7226F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86605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E0ED6EE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0A583078" w14:textId="32F0E9A5" w:rsidR="002347B3" w:rsidRPr="0086605F" w:rsidRDefault="002347B3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448346C" w14:textId="77777777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1110025B" w14:textId="5F40394E" w:rsidR="002347B3" w:rsidRPr="0086605F" w:rsidRDefault="002347B3" w:rsidP="002347B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8,470</w:t>
            </w:r>
          </w:p>
        </w:tc>
      </w:tr>
      <w:tr w:rsidR="00530CA0" w:rsidRPr="0086605F" w14:paraId="461DEBFB" w14:textId="77777777" w:rsidTr="00530CA0">
        <w:tc>
          <w:tcPr>
            <w:tcW w:w="2068" w:type="dxa"/>
            <w:shd w:val="clear" w:color="auto" w:fill="auto"/>
          </w:tcPr>
          <w:p w14:paraId="76CC0C35" w14:textId="17B36AFC" w:rsidR="00530CA0" w:rsidRPr="0086605F" w:rsidRDefault="00530CA0" w:rsidP="00530CA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05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48" w:type="dxa"/>
          </w:tcPr>
          <w:p w14:paraId="0CFD4704" w14:textId="7783710A" w:rsidR="00530CA0" w:rsidRPr="0086605F" w:rsidRDefault="00EA0FB6" w:rsidP="00530CA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B9A1E5F" w14:textId="6A56C304" w:rsidR="00530CA0" w:rsidRPr="0086605F" w:rsidRDefault="00EA0FB6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816" w:type="dxa"/>
          </w:tcPr>
          <w:p w14:paraId="128C0C04" w14:textId="152C1996" w:rsidR="00530CA0" w:rsidRPr="0086605F" w:rsidRDefault="00530CA0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130</w:t>
            </w:r>
          </w:p>
        </w:tc>
        <w:tc>
          <w:tcPr>
            <w:tcW w:w="183" w:type="dxa"/>
            <w:shd w:val="clear" w:color="auto" w:fill="auto"/>
          </w:tcPr>
          <w:p w14:paraId="21B59F57" w14:textId="77777777" w:rsidR="00530CA0" w:rsidRPr="0086605F" w:rsidRDefault="00530CA0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4FAE94B0" w14:textId="29061909" w:rsidR="00530CA0" w:rsidRPr="0086605F" w:rsidRDefault="00530CA0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78AF3BC" w14:textId="77777777" w:rsidR="00530CA0" w:rsidRPr="0086605F" w:rsidRDefault="00530CA0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8B55E4C" w14:textId="24B35BB9" w:rsidR="00530CA0" w:rsidRPr="0086605F" w:rsidRDefault="00417FF7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0EF4BC5" w14:textId="77777777" w:rsidR="00530CA0" w:rsidRPr="0086605F" w:rsidRDefault="00530CA0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073AAD52" w14:textId="60E89139" w:rsidR="00530CA0" w:rsidRPr="0086605F" w:rsidRDefault="00530CA0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117D3B7" w14:textId="77777777" w:rsidR="00530CA0" w:rsidRPr="0086605F" w:rsidRDefault="00530CA0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3A2204C6" w14:textId="7A7189C6" w:rsidR="00530CA0" w:rsidRPr="0086605F" w:rsidRDefault="00417FF7" w:rsidP="00530CA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128</w:t>
            </w:r>
          </w:p>
        </w:tc>
      </w:tr>
    </w:tbl>
    <w:p w14:paraId="6C1BE45F" w14:textId="77777777" w:rsidR="00206C1B" w:rsidRPr="0086605F" w:rsidRDefault="00206C1B" w:rsidP="00471587">
      <w:pPr>
        <w:tabs>
          <w:tab w:val="clear" w:pos="227"/>
          <w:tab w:val="clear" w:pos="454"/>
        </w:tabs>
        <w:ind w:right="-25"/>
        <w:jc w:val="thaiDistribute"/>
        <w:rPr>
          <w:rFonts w:ascii="Angsana New" w:hAnsi="Angsana New" w:cstheme="minorBidi"/>
          <w:sz w:val="30"/>
          <w:szCs w:val="30"/>
          <w:cs/>
        </w:rPr>
      </w:pPr>
    </w:p>
    <w:p w14:paraId="10215CFE" w14:textId="77777777" w:rsidR="00206C1B" w:rsidRPr="0086605F" w:rsidRDefault="00206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30"/>
          <w:szCs w:val="30"/>
          <w:cs/>
        </w:rPr>
      </w:pPr>
      <w:r w:rsidRPr="0086605F">
        <w:rPr>
          <w:rFonts w:ascii="Angsana New" w:hAnsi="Angsana New"/>
          <w:sz w:val="30"/>
          <w:szCs w:val="30"/>
          <w:cs/>
        </w:rPr>
        <w:br w:type="page"/>
      </w:r>
    </w:p>
    <w:p w14:paraId="0B88D11D" w14:textId="0514F5AB" w:rsidR="002C0C35" w:rsidRPr="0086605F" w:rsidRDefault="00D247C5" w:rsidP="005B5FAF">
      <w:pPr>
        <w:pStyle w:val="ListParagraph"/>
        <w:tabs>
          <w:tab w:val="clear" w:pos="227"/>
          <w:tab w:val="clear" w:pos="454"/>
        </w:tabs>
        <w:ind w:left="518" w:right="-25"/>
        <w:jc w:val="thaiDistribute"/>
        <w:rPr>
          <w:rFonts w:ascii="Angsana New" w:hAnsi="Angsana New"/>
          <w:sz w:val="30"/>
          <w:szCs w:val="30"/>
        </w:rPr>
      </w:pPr>
      <w:r w:rsidRPr="0086605F">
        <w:rPr>
          <w:rFonts w:ascii="Angsana New" w:hAnsi="Angsana New" w:hint="cs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022304" w:rsidRPr="0086605F">
        <w:rPr>
          <w:rFonts w:ascii="Angsana New" w:hAnsi="Angsana New"/>
          <w:sz w:val="30"/>
          <w:szCs w:val="30"/>
        </w:rPr>
        <w:br/>
      </w:r>
      <w:r w:rsidRPr="0086605F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</w:p>
    <w:p w14:paraId="1ACB0527" w14:textId="77777777" w:rsidR="002C0C35" w:rsidRPr="0086605F" w:rsidRDefault="002C0C35" w:rsidP="002C0C35">
      <w:pPr>
        <w:pStyle w:val="ListParagraph"/>
        <w:ind w:left="518" w:right="-360"/>
        <w:jc w:val="both"/>
        <w:rPr>
          <w:rFonts w:ascii="Angsana New" w:hAnsi="Angsana New"/>
          <w:sz w:val="24"/>
          <w:szCs w:val="24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168"/>
        <w:gridCol w:w="236"/>
        <w:gridCol w:w="5794"/>
      </w:tblGrid>
      <w:tr w:rsidR="002C0C35" w:rsidRPr="0086605F" w14:paraId="45E4F8CC" w14:textId="77777777" w:rsidTr="00D247C5">
        <w:trPr>
          <w:trHeight w:val="331"/>
          <w:tblHeader/>
        </w:trPr>
        <w:tc>
          <w:tcPr>
            <w:tcW w:w="3168" w:type="dxa"/>
            <w:shd w:val="clear" w:color="auto" w:fill="auto"/>
            <w:vAlign w:val="bottom"/>
            <w:hideMark/>
          </w:tcPr>
          <w:p w14:paraId="799164CF" w14:textId="77777777" w:rsidR="002C0C35" w:rsidRPr="0086605F" w:rsidRDefault="002C0C35" w:rsidP="00D704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54984" w14:textId="77777777" w:rsidR="002C0C35" w:rsidRPr="0086605F" w:rsidRDefault="002C0C35" w:rsidP="00D704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  <w:hideMark/>
          </w:tcPr>
          <w:p w14:paraId="66723194" w14:textId="77777777" w:rsidR="002C0C35" w:rsidRPr="0086605F" w:rsidRDefault="002C0C35" w:rsidP="00D704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D247C5" w:rsidRPr="0086605F" w14:paraId="7A533A36" w14:textId="77777777" w:rsidTr="00D247C5">
        <w:trPr>
          <w:trHeight w:val="331"/>
          <w:tblHeader/>
        </w:trPr>
        <w:tc>
          <w:tcPr>
            <w:tcW w:w="3168" w:type="dxa"/>
            <w:shd w:val="clear" w:color="auto" w:fill="auto"/>
            <w:vAlign w:val="bottom"/>
          </w:tcPr>
          <w:p w14:paraId="08A006AE" w14:textId="77777777" w:rsidR="00D247C5" w:rsidRPr="0086605F" w:rsidRDefault="00D247C5" w:rsidP="00D247C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เงินลงทุนในตราสารทุนในความ</w:t>
            </w:r>
          </w:p>
          <w:p w14:paraId="12CFB17D" w14:textId="77777777" w:rsidR="00D247C5" w:rsidRPr="0086605F" w:rsidRDefault="00D247C5" w:rsidP="00D247C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ต้องการของตลาดที่วัดมูลค่าด้วย</w:t>
            </w:r>
          </w:p>
          <w:p w14:paraId="67B1817F" w14:textId="77777777" w:rsidR="00D247C5" w:rsidRPr="0086605F" w:rsidRDefault="00D247C5" w:rsidP="00D247C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มูลค่ายุติธรรมผ่านกำไรหรือ</w:t>
            </w:r>
          </w:p>
          <w:p w14:paraId="152FD938" w14:textId="5E98D126" w:rsidR="00D247C5" w:rsidRPr="0086605F" w:rsidRDefault="00D247C5" w:rsidP="00D247C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ACF390" w14:textId="77777777" w:rsidR="00D247C5" w:rsidRPr="0086605F" w:rsidRDefault="00D247C5" w:rsidP="00D704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</w:tcPr>
          <w:p w14:paraId="34E7128C" w14:textId="49FA3F18" w:rsidR="00D247C5" w:rsidRPr="0086605F" w:rsidRDefault="00D247C5" w:rsidP="00D247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ราคาเสนอซื้อจากตลาดหลักทรัพย์แห่งประเทศไทย ณ วันที่รายงาน</w:t>
            </w:r>
          </w:p>
          <w:p w14:paraId="089E6D5D" w14:textId="77777777" w:rsidR="00D247C5" w:rsidRPr="0086605F" w:rsidRDefault="00D247C5" w:rsidP="00D247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748AF6C0" w14:textId="77777777" w:rsidR="00D247C5" w:rsidRPr="0086605F" w:rsidRDefault="00D247C5" w:rsidP="00D247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7108D152" w14:textId="40D633B8" w:rsidR="00D247C5" w:rsidRPr="0086605F" w:rsidRDefault="00D247C5" w:rsidP="00D247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</w:tr>
      <w:tr w:rsidR="002C0C35" w:rsidRPr="0086605F" w14:paraId="2E0A4D70" w14:textId="77777777" w:rsidTr="00D247C5">
        <w:trPr>
          <w:trHeight w:val="331"/>
        </w:trPr>
        <w:tc>
          <w:tcPr>
            <w:tcW w:w="3168" w:type="dxa"/>
            <w:shd w:val="clear" w:color="auto" w:fill="auto"/>
          </w:tcPr>
          <w:p w14:paraId="50D93508" w14:textId="175A2457" w:rsidR="002C0C35" w:rsidRPr="0086605F" w:rsidRDefault="002347B3" w:rsidP="00D7042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/ 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หนี้สินอนุพันธ์      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C0C35" w:rsidRPr="0086605F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37D45B75" w14:textId="5FA9FCF5" w:rsidR="002C0C35" w:rsidRPr="0086605F" w:rsidRDefault="002C0C35" w:rsidP="00D70425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ล่วงหน้า</w:t>
            </w:r>
            <w:r w:rsidR="002347B3" w:rsidRPr="008660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C57264" w14:textId="77777777" w:rsidR="002C0C35" w:rsidRPr="0086605F" w:rsidRDefault="002C0C35" w:rsidP="00D704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79C24CD4" w14:textId="5D7E61BA" w:rsidR="002C0C35" w:rsidRPr="0086605F" w:rsidRDefault="002C0C35" w:rsidP="00D704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</w:t>
            </w:r>
          </w:p>
        </w:tc>
      </w:tr>
    </w:tbl>
    <w:p w14:paraId="7F5DF0CA" w14:textId="77777777" w:rsidR="007F1105" w:rsidRPr="0086605F" w:rsidRDefault="007F1105" w:rsidP="00736B7C">
      <w:pPr>
        <w:pStyle w:val="ListParagraph"/>
        <w:ind w:left="518" w:right="-360"/>
        <w:jc w:val="both"/>
        <w:rPr>
          <w:rFonts w:ascii="Angsana New" w:hAnsi="Angsana New"/>
          <w:sz w:val="30"/>
          <w:szCs w:val="30"/>
        </w:rPr>
      </w:pPr>
    </w:p>
    <w:p w14:paraId="378FBAF8" w14:textId="2D18E273" w:rsidR="00736B7C" w:rsidRPr="0086605F" w:rsidRDefault="00D247C5" w:rsidP="00022304">
      <w:pPr>
        <w:pStyle w:val="ListParagraph"/>
        <w:ind w:left="518" w:right="-25"/>
        <w:jc w:val="thaiDistribute"/>
        <w:rPr>
          <w:rFonts w:ascii="Angsana New" w:hAnsi="Angsana New"/>
          <w:sz w:val="30"/>
          <w:szCs w:val="30"/>
        </w:rPr>
      </w:pPr>
      <w:r w:rsidRPr="0086605F"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="00E66AEE" w:rsidRPr="0086605F">
        <w:rPr>
          <w:rFonts w:ascii="Angsana New" w:hAnsi="Angsana New" w:hint="cs"/>
          <w:sz w:val="30"/>
          <w:szCs w:val="30"/>
          <w:cs/>
        </w:rPr>
        <w:t>สินทรัพย์และ</w:t>
      </w:r>
      <w:r w:rsidRPr="0086605F">
        <w:rPr>
          <w:rFonts w:ascii="Angsana New" w:hAnsi="Angsana New" w:hint="cs"/>
          <w:sz w:val="30"/>
          <w:szCs w:val="30"/>
          <w:cs/>
        </w:rPr>
        <w:t>หนี้สินทางการเงินที่วัดมูลค่าด้วยราคาทุนตัดจำหน่ายคำนวณโดยใช้วิธีคิดลดกระแสเงินสด</w:t>
      </w:r>
      <w:r w:rsidR="00736B7C" w:rsidRPr="0086605F">
        <w:rPr>
          <w:rFonts w:ascii="Angsana New" w:hAnsi="Angsana New"/>
          <w:sz w:val="30"/>
          <w:szCs w:val="30"/>
          <w:cs/>
        </w:rPr>
        <w:t xml:space="preserve"> </w:t>
      </w:r>
    </w:p>
    <w:p w14:paraId="51647822" w14:textId="77777777" w:rsidR="00E63799" w:rsidRPr="0086605F" w:rsidRDefault="00E63799" w:rsidP="00736B7C">
      <w:pPr>
        <w:pStyle w:val="ListParagraph"/>
        <w:ind w:left="518" w:right="-360"/>
        <w:jc w:val="both"/>
        <w:rPr>
          <w:rFonts w:ascii="Angsana New" w:hAnsi="Angsana New"/>
          <w:sz w:val="30"/>
          <w:szCs w:val="30"/>
          <w:cs/>
        </w:rPr>
      </w:pPr>
    </w:p>
    <w:p w14:paraId="2110960E" w14:textId="43EC206E" w:rsidR="002C0C35" w:rsidRPr="0086605F" w:rsidRDefault="002C0C35" w:rsidP="005718E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left" w:pos="99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605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86605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14596C35" w14:textId="77777777" w:rsidR="002C0C35" w:rsidRPr="0086605F" w:rsidRDefault="002C0C35" w:rsidP="002C0C3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598EDEB" w14:textId="6088DFAC" w:rsidR="002C0C35" w:rsidRPr="0086605F" w:rsidRDefault="002C0C35" w:rsidP="002C0C35">
      <w:pPr>
        <w:pStyle w:val="ListParagraph"/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6605F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7DF9B05C" w14:textId="77777777" w:rsidR="00CF67F5" w:rsidRPr="0086605F" w:rsidRDefault="00CF67F5" w:rsidP="002C0C35">
      <w:pPr>
        <w:pStyle w:val="ListParagraph"/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BB4DB74" w14:textId="05138294" w:rsidR="002C0C35" w:rsidRPr="0086605F" w:rsidRDefault="002C0C35" w:rsidP="002C0C35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="00D247C5" w:rsidRPr="0086605F">
        <w:rPr>
          <w:rFonts w:asciiTheme="majorBidi" w:hAnsiTheme="majorBidi" w:cstheme="majorBidi"/>
          <w:sz w:val="30"/>
          <w:szCs w:val="30"/>
          <w:cs/>
        </w:rPr>
        <w:br/>
      </w:r>
      <w:r w:rsidRPr="0086605F">
        <w:rPr>
          <w:rFonts w:asciiTheme="majorBidi" w:hAnsiTheme="majorBidi" w:cstheme="majorBidi" w:hint="cs"/>
          <w:sz w:val="30"/>
          <w:szCs w:val="30"/>
          <w:cs/>
        </w:rPr>
        <w:t>ความเสี่ยงของกลุ่มบริษัท</w:t>
      </w:r>
      <w:r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Pr="0086605F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8FB9C1A" w14:textId="77777777" w:rsidR="008F2D7F" w:rsidRPr="0086605F" w:rsidRDefault="008F2D7F" w:rsidP="002C0C35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031550" w14:textId="77777777" w:rsidR="002C0C35" w:rsidRPr="0086605F" w:rsidRDefault="002C0C35" w:rsidP="002C0C35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</w:t>
      </w:r>
      <w:r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Pr="0086605F">
        <w:rPr>
          <w:rFonts w:asciiTheme="majorBidi" w:hAnsiTheme="majorBidi" w:cstheme="majorBidi" w:hint="cs"/>
          <w:sz w:val="30"/>
          <w:szCs w:val="30"/>
          <w:cs/>
        </w:rPr>
        <w:t>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Pr="0086605F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15555AA" w14:textId="77777777" w:rsidR="002C0C35" w:rsidRPr="0086605F" w:rsidRDefault="002C0C35" w:rsidP="002C0C35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AE845" w14:textId="77777777" w:rsidR="007F1105" w:rsidRPr="0086605F" w:rsidRDefault="007F1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6605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C405B2" w14:textId="51EB7882" w:rsidR="002C0C35" w:rsidRPr="0086605F" w:rsidRDefault="002C0C35" w:rsidP="002C0C35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7D2CF58" w14:textId="58850D61" w:rsidR="00304894" w:rsidRPr="0086605F" w:rsidRDefault="00304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38C13696" w14:textId="2F335BEB" w:rsidR="002C0C35" w:rsidRPr="0086605F" w:rsidRDefault="0050337E" w:rsidP="002C0C3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6605F">
        <w:rPr>
          <w:rFonts w:asciiTheme="majorBidi" w:hAnsiTheme="majorBidi" w:cstheme="majorBidi" w:hint="cs"/>
          <w:i/>
          <w:iCs/>
          <w:sz w:val="30"/>
          <w:szCs w:val="30"/>
          <w:cs/>
        </w:rPr>
        <w:t>(ข</w:t>
      </w:r>
      <w:r w:rsidRPr="0086605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418B0" w:rsidRPr="0086605F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86605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2C0C35" w:rsidRPr="0086605F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ความเสี่ยงด้านเครดิต</w:t>
      </w:r>
    </w:p>
    <w:p w14:paraId="6757FC7B" w14:textId="77777777" w:rsidR="002C0C35" w:rsidRPr="0086605F" w:rsidRDefault="002C0C35" w:rsidP="002C0C3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357DF711" w14:textId="757745D0" w:rsidR="002C0C35" w:rsidRPr="0086605F" w:rsidRDefault="002C0C35" w:rsidP="00403725">
      <w:pPr>
        <w:pStyle w:val="ListParagraph"/>
        <w:tabs>
          <w:tab w:val="clear" w:pos="454"/>
          <w:tab w:val="clear" w:pos="907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ซึ่งโดยส่วนใหญ่เกิดจากลูกหนี้การค้า</w:t>
      </w:r>
      <w:r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="0036353E" w:rsidRPr="0086605F">
        <w:rPr>
          <w:rFonts w:asciiTheme="majorBidi" w:hAnsiTheme="majorBidi" w:cstheme="majorBidi" w:hint="cs"/>
          <w:sz w:val="30"/>
          <w:szCs w:val="30"/>
          <w:cs/>
        </w:rPr>
        <w:t>ลูกหนี้หมุนเวียนอื่น</w:t>
      </w:r>
      <w:r w:rsidR="0036353E"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Pr="0086605F">
        <w:rPr>
          <w:rFonts w:asciiTheme="majorBidi" w:hAnsiTheme="majorBidi" w:cstheme="majorBidi" w:hint="cs"/>
          <w:sz w:val="30"/>
          <w:szCs w:val="30"/>
          <w:cs/>
        </w:rPr>
        <w:t>เงินทดรองจ่ายให้แก่เกษตรกร เงินให้กู้ยืมแก่</w:t>
      </w:r>
      <w:r w:rsidR="007665C1" w:rsidRPr="0086605F"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กิจการที่เกี่ยวข้องกัน</w:t>
      </w:r>
      <w:r w:rsidR="00403725"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="00403725" w:rsidRPr="0086605F">
        <w:rPr>
          <w:rFonts w:asciiTheme="majorBidi" w:hAnsiTheme="majorBidi" w:cstheme="majorBidi" w:hint="cs"/>
          <w:sz w:val="30"/>
          <w:szCs w:val="30"/>
          <w:cs/>
        </w:rPr>
        <w:t>และเงิน</w:t>
      </w:r>
      <w:r w:rsidR="003A7EBE" w:rsidRPr="0086605F">
        <w:rPr>
          <w:rFonts w:asciiTheme="majorBidi" w:hAnsiTheme="majorBidi" w:cstheme="majorBidi" w:hint="cs"/>
          <w:sz w:val="30"/>
          <w:szCs w:val="30"/>
          <w:cs/>
        </w:rPr>
        <w:t>ให้กู้สินเชื่อแก่ลูกหนี้</w:t>
      </w:r>
    </w:p>
    <w:p w14:paraId="448DAEF3" w14:textId="0A7D6849" w:rsidR="00403725" w:rsidRPr="0086605F" w:rsidRDefault="00403725" w:rsidP="00403725">
      <w:pPr>
        <w:pStyle w:val="ListParagraph"/>
        <w:tabs>
          <w:tab w:val="clear" w:pos="454"/>
          <w:tab w:val="clear" w:pos="907"/>
          <w:tab w:val="left" w:pos="63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16815B" w14:textId="4DA8E762" w:rsidR="00403725" w:rsidRPr="0086605F" w:rsidRDefault="00403725" w:rsidP="00403725">
      <w:pPr>
        <w:pStyle w:val="ListParagraph"/>
        <w:tabs>
          <w:tab w:val="clear" w:pos="454"/>
          <w:tab w:val="clear" w:pos="907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6605F">
        <w:rPr>
          <w:rFonts w:asciiTheme="majorBidi" w:hAnsiTheme="majorBidi" w:cstheme="majorBidi" w:hint="cs"/>
          <w:sz w:val="30"/>
          <w:szCs w:val="30"/>
          <w:cs/>
        </w:rPr>
        <w:t>(ข.</w:t>
      </w:r>
      <w:r w:rsidR="00C418B0" w:rsidRPr="0086605F">
        <w:rPr>
          <w:rFonts w:asciiTheme="majorBidi" w:hAnsiTheme="majorBidi" w:cstheme="majorBidi"/>
          <w:sz w:val="30"/>
          <w:szCs w:val="30"/>
        </w:rPr>
        <w:t>1</w:t>
      </w:r>
      <w:r w:rsidRPr="0086605F">
        <w:rPr>
          <w:rFonts w:asciiTheme="majorBidi" w:hAnsiTheme="majorBidi" w:cstheme="majorBidi"/>
          <w:sz w:val="30"/>
          <w:szCs w:val="30"/>
        </w:rPr>
        <w:t>.</w:t>
      </w:r>
      <w:r w:rsidR="00C418B0" w:rsidRPr="0086605F">
        <w:rPr>
          <w:rFonts w:asciiTheme="majorBidi" w:hAnsiTheme="majorBidi" w:cstheme="majorBidi"/>
          <w:sz w:val="30"/>
          <w:szCs w:val="30"/>
        </w:rPr>
        <w:t>1</w:t>
      </w:r>
      <w:r w:rsidRPr="0086605F">
        <w:rPr>
          <w:rFonts w:asciiTheme="majorBidi" w:hAnsiTheme="majorBidi" w:cstheme="majorBidi"/>
          <w:sz w:val="30"/>
          <w:szCs w:val="30"/>
        </w:rPr>
        <w:t xml:space="preserve">) </w:t>
      </w:r>
      <w:r w:rsidRPr="0086605F">
        <w:rPr>
          <w:rFonts w:asciiTheme="majorBidi" w:hAnsiTheme="majorBidi" w:cstheme="majorBidi" w:hint="cs"/>
          <w:sz w:val="30"/>
          <w:szCs w:val="30"/>
          <w:cs/>
        </w:rPr>
        <w:t xml:space="preserve">ลูกหนี้การค้า ลูกหนี้หมุนเวียนอื่น </w:t>
      </w:r>
      <w:r w:rsidR="00D247C5" w:rsidRPr="0086605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6605F">
        <w:rPr>
          <w:rFonts w:asciiTheme="majorBidi" w:hAnsiTheme="majorBidi" w:cstheme="majorBidi" w:hint="cs"/>
          <w:sz w:val="30"/>
          <w:szCs w:val="30"/>
          <w:cs/>
        </w:rPr>
        <w:t xml:space="preserve">เงินทดรองจ่ายให้แก่เกษตรกร </w:t>
      </w:r>
    </w:p>
    <w:p w14:paraId="3C7C0EBC" w14:textId="77777777" w:rsidR="002C0C35" w:rsidRPr="0086605F" w:rsidRDefault="002C0C35" w:rsidP="00403725">
      <w:pPr>
        <w:pStyle w:val="ListParagraph"/>
        <w:tabs>
          <w:tab w:val="clear" w:pos="454"/>
          <w:tab w:val="clear" w:pos="907"/>
          <w:tab w:val="left" w:pos="63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897FB2" w14:textId="5EEA23C7" w:rsidR="002C0C35" w:rsidRPr="0086605F" w:rsidRDefault="002C0C35" w:rsidP="00402866">
      <w:pPr>
        <w:pStyle w:val="ListParagraph"/>
        <w:tabs>
          <w:tab w:val="clear" w:pos="454"/>
          <w:tab w:val="clear" w:pos="907"/>
          <w:tab w:val="clear" w:pos="1644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/>
          <w:spacing w:val="4"/>
          <w:sz w:val="30"/>
          <w:szCs w:val="30"/>
          <w:cs/>
        </w:rPr>
        <w:t>ความเสี่ยงด้านเครดิตของ</w:t>
      </w:r>
      <w:r w:rsidRPr="0086605F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</w:t>
      </w:r>
      <w:r w:rsidRPr="0086605F">
        <w:rPr>
          <w:rFonts w:asciiTheme="majorBidi" w:hAnsiTheme="majorBidi" w:cstheme="majorBidi"/>
          <w:spacing w:val="4"/>
          <w:sz w:val="30"/>
          <w:szCs w:val="30"/>
          <w:cs/>
        </w:rPr>
        <w:t>ได้รับอิทธิพลมาจากลักษณะเฉพาะตัวของลูกค้าแต่</w:t>
      </w:r>
      <w:r w:rsidRPr="0086605F">
        <w:rPr>
          <w:rFonts w:asciiTheme="majorBidi" w:hAnsiTheme="majorBidi" w:cstheme="majorBidi"/>
          <w:sz w:val="30"/>
          <w:szCs w:val="30"/>
          <w:cs/>
        </w:rPr>
        <w:t>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86605F">
        <w:rPr>
          <w:rFonts w:asciiTheme="majorBidi" w:hAnsiTheme="majorBidi" w:cstheme="majorBidi"/>
          <w:sz w:val="30"/>
          <w:szCs w:val="30"/>
        </w:rPr>
        <w:t xml:space="preserve"> </w:t>
      </w:r>
    </w:p>
    <w:p w14:paraId="576B6B39" w14:textId="1B3B9299" w:rsidR="002A5C50" w:rsidRPr="0086605F" w:rsidRDefault="002A5C50" w:rsidP="00402866">
      <w:pPr>
        <w:pStyle w:val="ListParagraph"/>
        <w:tabs>
          <w:tab w:val="clear" w:pos="454"/>
          <w:tab w:val="clear" w:pos="907"/>
          <w:tab w:val="clear" w:pos="1644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 w:hint="cs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Pr="0086605F">
        <w:rPr>
          <w:rFonts w:asciiTheme="majorBidi" w:hAnsiTheme="majorBidi" w:cstheme="majorBidi"/>
          <w:sz w:val="30"/>
          <w:szCs w:val="30"/>
        </w:rPr>
        <w:t>19</w:t>
      </w:r>
      <w:r w:rsidR="00074610"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="00A1272F" w:rsidRPr="0086605F">
        <w:rPr>
          <w:rFonts w:asciiTheme="majorBidi" w:hAnsiTheme="majorBidi" w:cstheme="majorBidi"/>
          <w:sz w:val="30"/>
          <w:szCs w:val="30"/>
        </w:rPr>
        <w:t>(</w:t>
      </w:r>
      <w:r w:rsidR="00A1272F" w:rsidRPr="0086605F">
        <w:rPr>
          <w:rFonts w:asciiTheme="majorBidi" w:hAnsiTheme="majorBidi" w:cstheme="majorBidi" w:hint="cs"/>
          <w:sz w:val="30"/>
          <w:szCs w:val="30"/>
          <w:cs/>
        </w:rPr>
        <w:t>ก</w:t>
      </w:r>
      <w:r w:rsidR="00A1272F" w:rsidRPr="0086605F">
        <w:rPr>
          <w:rFonts w:asciiTheme="majorBidi" w:hAnsiTheme="majorBidi" w:cstheme="majorBidi"/>
          <w:sz w:val="30"/>
          <w:szCs w:val="30"/>
        </w:rPr>
        <w:t>)</w:t>
      </w:r>
      <w:r w:rsidR="006B7194" w:rsidRPr="008660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1272F" w:rsidRPr="0086605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74610"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="00A1272F" w:rsidRPr="0086605F">
        <w:rPr>
          <w:rFonts w:asciiTheme="majorBidi" w:hAnsiTheme="majorBidi" w:cstheme="majorBidi"/>
          <w:sz w:val="30"/>
          <w:szCs w:val="30"/>
        </w:rPr>
        <w:t>19</w:t>
      </w:r>
      <w:r w:rsidR="00074610"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="00A1272F" w:rsidRPr="0086605F">
        <w:rPr>
          <w:rFonts w:asciiTheme="majorBidi" w:hAnsiTheme="majorBidi" w:cstheme="majorBidi"/>
          <w:sz w:val="30"/>
          <w:szCs w:val="30"/>
        </w:rPr>
        <w:t>(</w:t>
      </w:r>
      <w:r w:rsidR="00A1272F" w:rsidRPr="0086605F">
        <w:rPr>
          <w:rFonts w:asciiTheme="majorBidi" w:hAnsiTheme="majorBidi" w:cstheme="majorBidi" w:hint="cs"/>
          <w:sz w:val="30"/>
          <w:szCs w:val="30"/>
          <w:cs/>
        </w:rPr>
        <w:t>ข</w:t>
      </w:r>
      <w:r w:rsidR="00A1272F" w:rsidRPr="0086605F">
        <w:rPr>
          <w:rFonts w:asciiTheme="majorBidi" w:hAnsiTheme="majorBidi" w:cstheme="majorBidi"/>
          <w:sz w:val="30"/>
          <w:szCs w:val="30"/>
        </w:rPr>
        <w:t>)</w:t>
      </w:r>
    </w:p>
    <w:p w14:paraId="40431453" w14:textId="77777777" w:rsidR="008F2D7F" w:rsidRPr="0086605F" w:rsidRDefault="008F2D7F" w:rsidP="00402866">
      <w:pPr>
        <w:pStyle w:val="ListParagraph"/>
        <w:tabs>
          <w:tab w:val="clear" w:pos="454"/>
          <w:tab w:val="clear" w:pos="907"/>
          <w:tab w:val="clear" w:pos="1644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4"/>
          <w:szCs w:val="24"/>
        </w:rPr>
      </w:pPr>
    </w:p>
    <w:p w14:paraId="3FF48F47" w14:textId="1B0F39EC" w:rsidR="002C0C35" w:rsidRPr="0086605F" w:rsidRDefault="002C0C35" w:rsidP="00402866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6605F">
        <w:rPr>
          <w:rFonts w:asciiTheme="majorBidi" w:hAnsiTheme="majorBidi" w:cstheme="majorBidi"/>
          <w:spacing w:val="2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</w:t>
      </w:r>
      <w:r w:rsidRPr="0086605F">
        <w:rPr>
          <w:rFonts w:asciiTheme="majorBidi" w:hAnsiTheme="majorBidi" w:cstheme="majorBidi"/>
          <w:sz w:val="30"/>
          <w:szCs w:val="30"/>
          <w:cs/>
        </w:rPr>
        <w:t>ละรายก่อนที่</w:t>
      </w:r>
      <w:r w:rsidRPr="0086605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6605F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2967ED" w:rsidRPr="0086605F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8660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6605F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86605F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86605F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86605F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86605F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86605F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86605F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86605F">
        <w:rPr>
          <w:rFonts w:asciiTheme="majorBidi" w:hAnsiTheme="majorBidi" w:cstheme="majorBidi" w:hint="cs"/>
          <w:sz w:val="30"/>
          <w:szCs w:val="30"/>
          <w:cs/>
        </w:rPr>
        <w:t xml:space="preserve">ไตรมาส </w:t>
      </w:r>
      <w:r w:rsidRPr="0086605F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</w:t>
      </w:r>
      <w:r w:rsidRPr="0086605F">
        <w:rPr>
          <w:rFonts w:asciiTheme="majorBidi" w:hAnsiTheme="majorBidi" w:cstheme="majorBidi" w:hint="cs"/>
          <w:sz w:val="30"/>
          <w:szCs w:val="30"/>
          <w:cs/>
        </w:rPr>
        <w:t>ก</w:t>
      </w:r>
      <w:r w:rsidR="00A04348" w:rsidRPr="0086605F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</w:t>
      </w:r>
    </w:p>
    <w:p w14:paraId="40EB37D0" w14:textId="4DB6FC8B" w:rsidR="0011336B" w:rsidRPr="0086605F" w:rsidRDefault="00113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06915DFD" w14:textId="225C1054" w:rsidR="00D62625" w:rsidRPr="0086605F" w:rsidRDefault="00D62625" w:rsidP="00D62625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และเงินทดรองจ่ายให้แก่เกษตรกรด้วยการกำหนดระยะเวลาการจ่ายชำระสูงสุดที่ </w:t>
      </w:r>
      <w:r w:rsidR="00C418B0" w:rsidRPr="0086605F">
        <w:rPr>
          <w:rFonts w:asciiTheme="majorBidi" w:hAnsiTheme="majorBidi" w:cstheme="majorBidi"/>
          <w:sz w:val="30"/>
          <w:szCs w:val="30"/>
        </w:rPr>
        <w:t>4</w:t>
      </w:r>
      <w:r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Pr="0086605F">
        <w:rPr>
          <w:rFonts w:asciiTheme="majorBidi" w:hAnsiTheme="majorBidi" w:cstheme="majorBidi"/>
          <w:sz w:val="30"/>
          <w:szCs w:val="30"/>
          <w:cs/>
        </w:rPr>
        <w:t xml:space="preserve">เดือน และ </w:t>
      </w:r>
      <w:r w:rsidR="00C418B0" w:rsidRPr="0086605F">
        <w:rPr>
          <w:rFonts w:asciiTheme="majorBidi" w:hAnsiTheme="majorBidi" w:cstheme="majorBidi"/>
          <w:sz w:val="30"/>
          <w:szCs w:val="30"/>
        </w:rPr>
        <w:t>6</w:t>
      </w:r>
      <w:r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Pr="0086605F">
        <w:rPr>
          <w:rFonts w:asciiTheme="majorBidi" w:hAnsiTheme="majorBidi" w:cstheme="majorBidi"/>
          <w:sz w:val="30"/>
          <w:szCs w:val="30"/>
          <w:cs/>
        </w:rPr>
        <w:t xml:space="preserve">เดือนตามลำดับ และมีการติดตามยอดคงค้างของลูกหนี้การค้าและเงินทดรองจ่ายให้แก่เกษตรกรอย่างสม่ำเสมอ </w:t>
      </w:r>
      <w:bookmarkStart w:id="7" w:name="_Hlk59433075"/>
      <w:r w:rsidRPr="0086605F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CF67F5" w:rsidRPr="0086605F">
        <w:rPr>
          <w:rFonts w:asciiTheme="majorBidi" w:hAnsiTheme="majorBidi" w:cstheme="majorBidi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r w:rsidRPr="0086605F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7"/>
      <w:r w:rsidRPr="0086605F">
        <w:rPr>
          <w:rFonts w:asciiTheme="majorBidi" w:hAnsiTheme="majorBidi" w:cstheme="majorBidi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5E0D64D3" w14:textId="47149D74" w:rsidR="00D62625" w:rsidRPr="0086605F" w:rsidRDefault="00D62625" w:rsidP="00D62625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ข้อมูลเกี่ยวกับลูกหนี้การค้าและเงินทดรองจ่ายให้แก่เกษตรกรเปิดเผยในหมายเหตุข้อ </w:t>
      </w:r>
      <w:r w:rsidR="00C418B0" w:rsidRPr="0086605F">
        <w:rPr>
          <w:rFonts w:asciiTheme="majorBidi" w:hAnsiTheme="majorBidi" w:cstheme="majorBidi"/>
          <w:sz w:val="30"/>
          <w:szCs w:val="30"/>
        </w:rPr>
        <w:t>6</w:t>
      </w:r>
      <w:r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Pr="0086605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418B0" w:rsidRPr="0086605F">
        <w:rPr>
          <w:rFonts w:asciiTheme="majorBidi" w:hAnsiTheme="majorBidi" w:cstheme="majorBidi"/>
          <w:sz w:val="30"/>
          <w:szCs w:val="30"/>
        </w:rPr>
        <w:t>9</w:t>
      </w:r>
      <w:r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Pr="0086605F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42E1CD64" w14:textId="77777777" w:rsidR="00D62625" w:rsidRPr="0086605F" w:rsidRDefault="00D62625" w:rsidP="00D62625">
      <w:pPr>
        <w:rPr>
          <w:rFonts w:ascii="Angsana New" w:hAnsi="Angsana New" w:cs="Angsana New"/>
          <w:sz w:val="30"/>
          <w:szCs w:val="30"/>
        </w:rPr>
      </w:pPr>
    </w:p>
    <w:p w14:paraId="6B914DE4" w14:textId="6472C606" w:rsidR="00D62625" w:rsidRPr="0086605F" w:rsidRDefault="00D62625" w:rsidP="00D62625">
      <w:pPr>
        <w:tabs>
          <w:tab w:val="clear" w:pos="907"/>
          <w:tab w:val="left" w:pos="990"/>
          <w:tab w:val="left" w:pos="1080"/>
        </w:tabs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/>
          <w:sz w:val="30"/>
          <w:szCs w:val="30"/>
        </w:rPr>
        <w:tab/>
      </w:r>
      <w:r w:rsidRPr="0086605F">
        <w:rPr>
          <w:rFonts w:asciiTheme="majorBidi" w:hAnsiTheme="majorBidi" w:cstheme="majorBidi"/>
          <w:sz w:val="30"/>
          <w:szCs w:val="30"/>
        </w:rPr>
        <w:tab/>
      </w:r>
      <w:r w:rsidRPr="0086605F">
        <w:rPr>
          <w:rFonts w:asciiTheme="majorBidi" w:hAnsiTheme="majorBidi" w:cstheme="majorBidi"/>
          <w:sz w:val="30"/>
          <w:szCs w:val="30"/>
        </w:rPr>
        <w:tab/>
      </w:r>
      <w:r w:rsidRPr="0086605F">
        <w:rPr>
          <w:rFonts w:asciiTheme="majorBidi" w:hAnsiTheme="majorBidi" w:cstheme="majorBidi"/>
          <w:sz w:val="30"/>
          <w:szCs w:val="30"/>
        </w:rPr>
        <w:tab/>
      </w:r>
      <w:r w:rsidRPr="0086605F">
        <w:rPr>
          <w:rFonts w:asciiTheme="majorBidi" w:hAnsiTheme="majorBidi" w:cstheme="majorBidi"/>
          <w:sz w:val="30"/>
          <w:szCs w:val="30"/>
          <w:cs/>
        </w:rPr>
        <w:t>(ข</w:t>
      </w:r>
      <w:r w:rsidRPr="0086605F">
        <w:rPr>
          <w:rFonts w:asciiTheme="majorBidi" w:hAnsiTheme="majorBidi" w:cstheme="majorBidi"/>
          <w:sz w:val="30"/>
          <w:szCs w:val="30"/>
        </w:rPr>
        <w:t>.</w:t>
      </w:r>
      <w:r w:rsidR="00C418B0" w:rsidRPr="0086605F">
        <w:rPr>
          <w:rFonts w:asciiTheme="majorBidi" w:hAnsiTheme="majorBidi" w:cstheme="majorBidi"/>
          <w:sz w:val="30"/>
          <w:szCs w:val="30"/>
        </w:rPr>
        <w:t>1</w:t>
      </w:r>
      <w:r w:rsidRPr="0086605F">
        <w:rPr>
          <w:rFonts w:asciiTheme="majorBidi" w:hAnsiTheme="majorBidi" w:cstheme="majorBidi"/>
          <w:sz w:val="30"/>
          <w:szCs w:val="30"/>
        </w:rPr>
        <w:t>.</w:t>
      </w:r>
      <w:r w:rsidR="00C418B0" w:rsidRPr="0086605F">
        <w:rPr>
          <w:rFonts w:asciiTheme="majorBidi" w:hAnsiTheme="majorBidi" w:cstheme="majorBidi"/>
          <w:sz w:val="30"/>
          <w:szCs w:val="30"/>
        </w:rPr>
        <w:t>2</w:t>
      </w:r>
      <w:r w:rsidRPr="0086605F">
        <w:rPr>
          <w:rFonts w:asciiTheme="majorBidi" w:hAnsiTheme="majorBidi" w:cstheme="majorBidi"/>
          <w:sz w:val="30"/>
          <w:szCs w:val="30"/>
        </w:rPr>
        <w:t xml:space="preserve">) </w:t>
      </w:r>
      <w:r w:rsidRPr="0086605F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</w:p>
    <w:p w14:paraId="4066187E" w14:textId="77777777" w:rsidR="00D62625" w:rsidRPr="0086605F" w:rsidRDefault="00D62625" w:rsidP="00D62625">
      <w:pPr>
        <w:rPr>
          <w:rFonts w:ascii="Angsana New" w:hAnsi="Angsana New" w:cs="Angsana New"/>
          <w:sz w:val="30"/>
          <w:szCs w:val="30"/>
        </w:rPr>
      </w:pPr>
    </w:p>
    <w:p w14:paraId="27C66C92" w14:textId="6A38FBAD" w:rsidR="00D62625" w:rsidRPr="0086605F" w:rsidRDefault="000A72D0" w:rsidP="00D62625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62625" w:rsidRPr="0086605F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บริษัทพิจารณาว่าเงินให้กู้ยืมซึ่งวัดมูลค่าด้วยราคาทุนตัดจำหน่ายมีความเสี่ยงด้านเครดิตต่ำ ดังนั้น </w:t>
      </w:r>
      <w:r w:rsidR="00503EC3" w:rsidRPr="0086605F">
        <w:rPr>
          <w:rFonts w:asciiTheme="majorBidi" w:hAnsiTheme="majorBidi" w:cstheme="majorBidi"/>
          <w:sz w:val="30"/>
          <w:szCs w:val="30"/>
        </w:rPr>
        <w:t xml:space="preserve">              </w:t>
      </w:r>
      <w:r w:rsidR="00D62625" w:rsidRPr="0086605F">
        <w:rPr>
          <w:rFonts w:asciiTheme="majorBidi" w:hAnsiTheme="majorBidi" w:cstheme="majorBidi"/>
          <w:sz w:val="30"/>
          <w:szCs w:val="30"/>
          <w:cs/>
        </w:rPr>
        <w:t xml:space="preserve">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C418B0" w:rsidRPr="0086605F">
        <w:rPr>
          <w:rFonts w:asciiTheme="majorBidi" w:hAnsiTheme="majorBidi" w:cstheme="majorBidi"/>
          <w:sz w:val="30"/>
          <w:szCs w:val="30"/>
        </w:rPr>
        <w:t>12</w:t>
      </w:r>
      <w:r w:rsidR="00D62625"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="00D62625" w:rsidRPr="0086605F">
        <w:rPr>
          <w:rFonts w:asciiTheme="majorBidi" w:hAnsiTheme="majorBidi" w:cstheme="majorBidi"/>
          <w:sz w:val="30"/>
          <w:szCs w:val="30"/>
          <w:cs/>
        </w:rPr>
        <w:t>เดือนหรือ “ความเสี่ยงด้านเครดิตต่ำ” สำหรับเงินให้กู้ยืมจะพิจารณาว่ามีความเสี่ยงด้านเครดิตต่ำเมื่อความเสี่ยงจากการผิดนัดชำระหนี้อยู่ในระดับต่ำ และผู้กู้มีความสามารถทางการเงินที่จะปฏิบัติตามภาระผูกพันตามสัญญาได้</w:t>
      </w:r>
    </w:p>
    <w:p w14:paraId="023FEBDE" w14:textId="7A01577D" w:rsidR="00D62625" w:rsidRPr="0086605F" w:rsidRDefault="00D62625" w:rsidP="00D62625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866081" w14:textId="52197F4D" w:rsidR="00503EC3" w:rsidRPr="0086605F" w:rsidRDefault="00503EC3" w:rsidP="00D62625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6605F">
        <w:rPr>
          <w:rFonts w:asciiTheme="majorBidi" w:hAnsiTheme="majorBidi" w:cstheme="majorBidi" w:hint="cs"/>
          <w:sz w:val="30"/>
          <w:szCs w:val="30"/>
          <w:cs/>
        </w:rPr>
        <w:t xml:space="preserve">ข้อมูลเกี่ยวกับเงินให้กู้ยืมเปิดเผยในหมายเหตุข้อ </w:t>
      </w:r>
      <w:r w:rsidR="00C418B0" w:rsidRPr="0086605F">
        <w:rPr>
          <w:rFonts w:asciiTheme="majorBidi" w:hAnsiTheme="majorBidi" w:cstheme="majorBidi"/>
          <w:sz w:val="30"/>
          <w:szCs w:val="30"/>
        </w:rPr>
        <w:t>4</w:t>
      </w:r>
    </w:p>
    <w:p w14:paraId="69485A6B" w14:textId="51D0DF44" w:rsidR="00D62625" w:rsidRPr="0086605F" w:rsidRDefault="00D62625" w:rsidP="0050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6605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BDA1C3A" w14:textId="56CB7BDE" w:rsidR="000E6471" w:rsidRPr="0086605F" w:rsidRDefault="000E6471" w:rsidP="0050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firstLine="90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</w:rPr>
        <w:t>(</w:t>
      </w:r>
      <w:r w:rsidRPr="0086605F">
        <w:rPr>
          <w:rFonts w:ascii="Angsana New" w:hAnsi="Angsana New" w:cs="Angsana New"/>
          <w:sz w:val="30"/>
          <w:szCs w:val="30"/>
          <w:cs/>
        </w:rPr>
        <w:t>ข</w:t>
      </w:r>
      <w:r w:rsidRPr="0086605F">
        <w:rPr>
          <w:rFonts w:ascii="Angsana New" w:hAnsi="Angsana New" w:cs="Angsana New"/>
          <w:sz w:val="30"/>
          <w:szCs w:val="30"/>
        </w:rPr>
        <w:t>.</w:t>
      </w:r>
      <w:r w:rsidR="00C418B0" w:rsidRPr="0086605F">
        <w:rPr>
          <w:rFonts w:ascii="Angsana New" w:hAnsi="Angsana New" w:cs="Angsana New"/>
          <w:sz w:val="30"/>
          <w:szCs w:val="30"/>
        </w:rPr>
        <w:t>1</w:t>
      </w:r>
      <w:r w:rsidRPr="0086605F">
        <w:rPr>
          <w:rFonts w:ascii="Angsana New" w:hAnsi="Angsana New" w:cs="Angsana New"/>
          <w:sz w:val="30"/>
          <w:szCs w:val="30"/>
        </w:rPr>
        <w:t>.</w:t>
      </w:r>
      <w:r w:rsidR="00C418B0" w:rsidRPr="0086605F">
        <w:rPr>
          <w:rFonts w:ascii="Angsana New" w:hAnsi="Angsana New" w:cs="Angsana New"/>
          <w:sz w:val="30"/>
          <w:szCs w:val="30"/>
        </w:rPr>
        <w:t>3</w:t>
      </w:r>
      <w:r w:rsidRPr="0086605F">
        <w:rPr>
          <w:rFonts w:ascii="Angsana New" w:hAnsi="Angsana New" w:cs="Angsana New"/>
          <w:sz w:val="30"/>
          <w:szCs w:val="30"/>
        </w:rPr>
        <w:t xml:space="preserve">) </w:t>
      </w:r>
      <w:r w:rsidRPr="0086605F">
        <w:rPr>
          <w:rFonts w:ascii="Angsana New" w:hAnsi="Angsana New" w:cs="Angsana New"/>
          <w:sz w:val="30"/>
          <w:szCs w:val="30"/>
          <w:cs/>
        </w:rPr>
        <w:t>เงิน</w:t>
      </w:r>
      <w:r w:rsidRPr="0086605F">
        <w:rPr>
          <w:rFonts w:ascii="Angsana New" w:hAnsi="Angsana New" w:cs="Angsana New" w:hint="cs"/>
          <w:sz w:val="30"/>
          <w:szCs w:val="30"/>
          <w:cs/>
        </w:rPr>
        <w:t>สดและรายการเทียบเท่าเงินสด และอนุพันธ์</w:t>
      </w:r>
    </w:p>
    <w:p w14:paraId="40283AD6" w14:textId="77777777" w:rsidR="000E6471" w:rsidRPr="0086605F" w:rsidRDefault="000E6471" w:rsidP="000E6471">
      <w:pPr>
        <w:pStyle w:val="block"/>
        <w:spacing w:after="0" w:line="240" w:lineRule="auto"/>
        <w:ind w:left="1260" w:hanging="27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7D81B183" w14:textId="69F265AD" w:rsidR="000E6471" w:rsidRPr="0086605F" w:rsidRDefault="000E6471" w:rsidP="00586C02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</w:t>
      </w:r>
      <w:r w:rsidRPr="0086605F">
        <w:rPr>
          <w:rFonts w:asciiTheme="majorBidi" w:hAnsiTheme="majorBidi" w:cstheme="majorBidi" w:hint="cs"/>
          <w:sz w:val="30"/>
          <w:szCs w:val="30"/>
          <w:cs/>
          <w:lang w:bidi="th-TH"/>
        </w:rPr>
        <w:t>งกลุ่มบริษัท</w:t>
      </w:r>
      <w:r w:rsidRPr="0086605F">
        <w:rPr>
          <w:rFonts w:asciiTheme="majorBidi" w:hAnsiTheme="majorBidi" w:cstheme="majorBidi"/>
          <w:sz w:val="30"/>
          <w:szCs w:val="30"/>
          <w:cs/>
          <w:lang w:bidi="th-TH"/>
        </w:rPr>
        <w:t>ที่เกิดจากเงินสดและรายการเทียบเท่าเงินสดและ</w:t>
      </w:r>
      <w:r w:rsidRPr="0086605F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สินทรัพย์อนุพันธ์</w:t>
      </w:r>
      <w:r w:rsidR="0032002E" w:rsidRPr="0086605F">
        <w:rPr>
          <w:rFonts w:asciiTheme="majorBidi" w:hAnsiTheme="majorBidi" w:cstheme="majorBidi" w:hint="cs"/>
          <w:spacing w:val="4"/>
          <w:sz w:val="30"/>
          <w:szCs w:val="30"/>
          <w:cs/>
          <w:lang w:bidi="th-TH"/>
        </w:rPr>
        <w:t>มี</w:t>
      </w:r>
      <w:r w:rsidRPr="0086605F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</w:t>
      </w:r>
      <w:r w:rsidR="002D0F68" w:rsidRPr="0086605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605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ซึ่</w:t>
      </w:r>
      <w:r w:rsidR="00F32DB2" w:rsidRPr="0086605F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งกลุ่มบริษัท</w:t>
      </w:r>
      <w:r w:rsidRPr="0086605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พิจารณาว่ามีความเสี่ยงด้านเครดิต</w:t>
      </w:r>
      <w:r w:rsidRPr="0086605F">
        <w:rPr>
          <w:rFonts w:asciiTheme="majorBidi" w:hAnsiTheme="majorBidi" w:cstheme="majorBidi"/>
          <w:sz w:val="30"/>
          <w:szCs w:val="30"/>
          <w:cs/>
          <w:lang w:bidi="th-TH"/>
        </w:rPr>
        <w:t>ต่ำ</w:t>
      </w:r>
    </w:p>
    <w:p w14:paraId="778E52C7" w14:textId="3EF8B22C" w:rsidR="000E6471" w:rsidRPr="0086605F" w:rsidRDefault="000E6471" w:rsidP="000E6471">
      <w:pPr>
        <w:pStyle w:val="block"/>
        <w:spacing w:after="0" w:line="240" w:lineRule="auto"/>
        <w:ind w:left="1260" w:hanging="270"/>
        <w:jc w:val="both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6E18A229" w14:textId="1E4A8B2A" w:rsidR="000E6471" w:rsidRPr="0086605F" w:rsidRDefault="000E6471" w:rsidP="000E6471">
      <w:pPr>
        <w:pStyle w:val="block"/>
        <w:spacing w:after="0" w:line="240" w:lineRule="auto"/>
        <w:ind w:left="1260" w:hanging="27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605F">
        <w:rPr>
          <w:rFonts w:ascii="Angsana New" w:hAnsi="Angsana New" w:cs="Angsana New"/>
          <w:sz w:val="30"/>
          <w:szCs w:val="30"/>
        </w:rPr>
        <w:t>(</w:t>
      </w:r>
      <w:r w:rsidRPr="0086605F">
        <w:rPr>
          <w:rFonts w:ascii="Angsana New" w:hAnsi="Angsana New" w:cs="Angsana New"/>
          <w:sz w:val="30"/>
          <w:szCs w:val="30"/>
          <w:cs/>
          <w:lang w:bidi="th-TH"/>
        </w:rPr>
        <w:t>ข</w:t>
      </w:r>
      <w:r w:rsidRPr="0086605F">
        <w:rPr>
          <w:rFonts w:ascii="Angsana New" w:hAnsi="Angsana New" w:cs="Angsana New"/>
          <w:sz w:val="30"/>
          <w:szCs w:val="30"/>
        </w:rPr>
        <w:t>.</w:t>
      </w:r>
      <w:r w:rsidR="00C418B0" w:rsidRPr="0086605F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86605F">
        <w:rPr>
          <w:rFonts w:ascii="Angsana New" w:hAnsi="Angsana New" w:cs="Angsana New"/>
          <w:sz w:val="30"/>
          <w:szCs w:val="30"/>
        </w:rPr>
        <w:t>.</w:t>
      </w:r>
      <w:r w:rsidR="00C418B0" w:rsidRPr="0086605F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86605F">
        <w:rPr>
          <w:rFonts w:ascii="Angsana New" w:hAnsi="Angsana New" w:cs="Angsana New"/>
          <w:sz w:val="30"/>
          <w:szCs w:val="30"/>
        </w:rPr>
        <w:t xml:space="preserve">) </w:t>
      </w:r>
      <w:r w:rsidRPr="0086605F">
        <w:rPr>
          <w:rFonts w:ascii="Angsana New" w:hAnsi="Angsana New" w:cs="Angsana New" w:hint="cs"/>
          <w:sz w:val="30"/>
          <w:szCs w:val="30"/>
          <w:cs/>
          <w:lang w:bidi="th-TH"/>
        </w:rPr>
        <w:t>การค้ำประกัน</w:t>
      </w:r>
      <w:r w:rsidRPr="0086605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303FCD59" w14:textId="1AB5AB59" w:rsidR="00F32DB2" w:rsidRPr="0086605F" w:rsidRDefault="00F32DB2" w:rsidP="000E6471">
      <w:pPr>
        <w:pStyle w:val="block"/>
        <w:spacing w:after="0" w:line="240" w:lineRule="auto"/>
        <w:ind w:left="1260" w:hanging="270"/>
        <w:jc w:val="both"/>
        <w:rPr>
          <w:rFonts w:ascii="Angsana New" w:hAnsi="Angsana New" w:cs="Angsana New"/>
          <w:sz w:val="30"/>
          <w:szCs w:val="30"/>
        </w:rPr>
      </w:pPr>
    </w:p>
    <w:p w14:paraId="1A8E9D4D" w14:textId="71DA50D8" w:rsidR="00CF67F5" w:rsidRPr="0086605F" w:rsidRDefault="00F32DB2" w:rsidP="00D00D61">
      <w:pPr>
        <w:pStyle w:val="block"/>
        <w:spacing w:after="0" w:line="240" w:lineRule="auto"/>
        <w:ind w:left="162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6605F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กลุ่มบริษัทมีนโยบายค้ำประกันทางการเงินแก่</w:t>
      </w:r>
      <w:r w:rsidR="0032002E" w:rsidRPr="0086605F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หนี้สินของบริษัทย่อย กล</w:t>
      </w:r>
      <w:r w:rsidR="00C872AB" w:rsidRPr="0086605F">
        <w:rPr>
          <w:rFonts w:ascii="Angsana New" w:hAnsi="Angsana New" w:cs="Angsana New" w:hint="cs"/>
          <w:sz w:val="30"/>
          <w:szCs w:val="30"/>
          <w:cs/>
          <w:lang w:bidi="th-TH"/>
        </w:rPr>
        <w:t>ุ่</w:t>
      </w:r>
      <w:r w:rsidR="0032002E" w:rsidRPr="0086605F">
        <w:rPr>
          <w:rFonts w:ascii="Angsana New" w:hAnsi="Angsana New" w:cs="Angsana New" w:hint="cs"/>
          <w:sz w:val="30"/>
          <w:szCs w:val="30"/>
          <w:cs/>
          <w:lang w:bidi="th-TH"/>
        </w:rPr>
        <w:t>มบริษัทออกหนังสือ</w:t>
      </w:r>
      <w:r w:rsidR="007665C1" w:rsidRPr="0086605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    </w:t>
      </w:r>
      <w:r w:rsidR="0032002E" w:rsidRPr="0086605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ค้ำประกันวงเงินสินเชื่อกับธนาคารสำหรับบริษัทย่อย </w:t>
      </w:r>
      <w:r w:rsidR="00C418B0" w:rsidRPr="0086605F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434255" w:rsidRPr="008660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แห่ง</w:t>
      </w:r>
      <w:r w:rsidR="0032002E" w:rsidRPr="0086605F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="0032002E" w:rsidRPr="0086605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ดูหมายเหตุข้อ </w:t>
      </w:r>
      <w:r w:rsidR="00C418B0" w:rsidRPr="0086605F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32002E" w:rsidRPr="0086605F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5F5C5A70" w14:textId="77777777" w:rsidR="00837D83" w:rsidRPr="0086605F" w:rsidRDefault="00837D83" w:rsidP="00D00D61">
      <w:pPr>
        <w:pStyle w:val="block"/>
        <w:spacing w:after="0" w:line="240" w:lineRule="auto"/>
        <w:ind w:left="162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4D4F6F9" w14:textId="0C07C0DB" w:rsidR="002C0C35" w:rsidRPr="0086605F" w:rsidRDefault="0050337E" w:rsidP="002C0C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i/>
          <w:iCs/>
          <w:sz w:val="30"/>
          <w:szCs w:val="30"/>
        </w:rPr>
      </w:pPr>
      <w:r w:rsidRPr="0086605F">
        <w:rPr>
          <w:rFonts w:asciiTheme="majorBidi" w:hAnsiTheme="majorBidi" w:cstheme="majorBidi" w:hint="cs"/>
          <w:i/>
          <w:iCs/>
          <w:sz w:val="30"/>
          <w:szCs w:val="30"/>
          <w:cs/>
        </w:rPr>
        <w:t>(ข</w:t>
      </w:r>
      <w:r w:rsidRPr="0086605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418B0" w:rsidRPr="0086605F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86605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2C0C35" w:rsidRPr="0086605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79135DE2" w14:textId="77777777" w:rsidR="002C0C35" w:rsidRPr="0086605F" w:rsidRDefault="002C0C35" w:rsidP="002C0C35">
      <w:pPr>
        <w:pStyle w:val="ListParagraph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5099F6AA" w14:textId="7BE26983" w:rsidR="00022304" w:rsidRPr="0086605F" w:rsidRDefault="002C0C35" w:rsidP="00022304">
      <w:pPr>
        <w:pStyle w:val="ListParagraph"/>
        <w:tabs>
          <w:tab w:val="clear" w:pos="454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6605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6605F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86605F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86605F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86605F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86605F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</w:p>
    <w:p w14:paraId="4528FD30" w14:textId="77777777" w:rsidR="0011336B" w:rsidRPr="0086605F" w:rsidRDefault="0011336B" w:rsidP="0011336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2F9F51" w14:textId="77777777" w:rsidR="00837D83" w:rsidRPr="0086605F" w:rsidRDefault="00837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6605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B1DFBA7" w14:textId="75067125" w:rsidR="008D69AA" w:rsidRPr="0086605F" w:rsidRDefault="008D69AA" w:rsidP="00113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rPr>
          <w:rFonts w:asciiTheme="majorBidi" w:hAnsiTheme="majorBidi" w:cstheme="majorBidi"/>
          <w:spacing w:val="-2"/>
          <w:sz w:val="30"/>
          <w:szCs w:val="30"/>
        </w:rPr>
      </w:pPr>
      <w:r w:rsidRPr="0086605F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ตารางต่อไปนี้แสดงระยะเวลาการครบกำหนดที่เหลือตามสัญญาของหนี้สินทางการเงิน ณ วันที่รายงาน โ</w:t>
      </w:r>
      <w:r w:rsidRPr="0086605F">
        <w:rPr>
          <w:rFonts w:asciiTheme="majorBidi" w:hAnsiTheme="majorBidi" w:cstheme="majorBidi" w:hint="cs"/>
          <w:spacing w:val="-6"/>
          <w:sz w:val="30"/>
          <w:szCs w:val="30"/>
          <w:cs/>
        </w:rPr>
        <w:t>ดย</w:t>
      </w:r>
      <w:r w:rsidRPr="0086605F">
        <w:rPr>
          <w:rFonts w:asciiTheme="majorBidi" w:hAnsiTheme="majorBidi" w:cstheme="majorBidi" w:hint="cs"/>
          <w:spacing w:val="-2"/>
          <w:sz w:val="30"/>
          <w:szCs w:val="30"/>
          <w:cs/>
        </w:rPr>
        <w:t>แสดงจำนวนขั้นต้นซึ่งไม่ได้คิดลด รวมถึงการจ่ายดอกเบี้ยตามสัญญาและไม่รวมผลกระทบ</w:t>
      </w:r>
      <w:r w:rsidR="00CF67F5" w:rsidRPr="0086605F">
        <w:rPr>
          <w:rFonts w:asciiTheme="majorBidi" w:hAnsiTheme="majorBidi" w:cstheme="majorBidi" w:hint="cs"/>
          <w:spacing w:val="-2"/>
          <w:sz w:val="30"/>
          <w:szCs w:val="30"/>
          <w:cs/>
        </w:rPr>
        <w:t>หากหักกลบตามสัญญา</w:t>
      </w:r>
    </w:p>
    <w:p w14:paraId="1BDEED04" w14:textId="77777777" w:rsidR="00434255" w:rsidRPr="0086605F" w:rsidRDefault="00434255" w:rsidP="00C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91"/>
        <w:gridCol w:w="1210"/>
        <w:gridCol w:w="280"/>
        <w:gridCol w:w="1253"/>
        <w:gridCol w:w="244"/>
        <w:gridCol w:w="1196"/>
        <w:gridCol w:w="260"/>
        <w:gridCol w:w="20"/>
        <w:gridCol w:w="1096"/>
      </w:tblGrid>
      <w:tr w:rsidR="008D69AA" w:rsidRPr="0086605F" w14:paraId="22C5B834" w14:textId="77777777" w:rsidTr="00D15726">
        <w:trPr>
          <w:trHeight w:val="353"/>
        </w:trPr>
        <w:tc>
          <w:tcPr>
            <w:tcW w:w="2880" w:type="dxa"/>
          </w:tcPr>
          <w:p w14:paraId="17D2C0BA" w14:textId="77777777" w:rsidR="008D69AA" w:rsidRPr="0086605F" w:rsidRDefault="008D69AA" w:rsidP="00D70425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B385D64" w14:textId="77777777" w:rsidR="008D69AA" w:rsidRPr="0086605F" w:rsidRDefault="008D69AA" w:rsidP="00D7042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0C637330" w14:textId="77777777" w:rsidR="008D69AA" w:rsidRPr="0086605F" w:rsidRDefault="008D69AA" w:rsidP="00D7042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183" w:type="dxa"/>
            <w:gridSpan w:val="5"/>
          </w:tcPr>
          <w:p w14:paraId="5E46B235" w14:textId="0FA2E8C8" w:rsidR="008D69AA" w:rsidRPr="0086605F" w:rsidRDefault="008D69AA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" w:type="dxa"/>
            <w:gridSpan w:val="2"/>
          </w:tcPr>
          <w:p w14:paraId="592F76D1" w14:textId="77777777" w:rsidR="008D69AA" w:rsidRPr="0086605F" w:rsidRDefault="008D69AA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0CEE086B" w14:textId="77777777" w:rsidR="008D69AA" w:rsidRPr="0086605F" w:rsidRDefault="008D69AA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5035" w:rsidRPr="0086605F" w14:paraId="0094C613" w14:textId="77777777" w:rsidTr="00D15726">
        <w:trPr>
          <w:trHeight w:val="353"/>
        </w:trPr>
        <w:tc>
          <w:tcPr>
            <w:tcW w:w="2880" w:type="dxa"/>
          </w:tcPr>
          <w:p w14:paraId="53AB1A23" w14:textId="77777777" w:rsidR="00295035" w:rsidRPr="0086605F" w:rsidRDefault="00295035" w:rsidP="00D70425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6168874" w14:textId="35B30381" w:rsidR="00295035" w:rsidRPr="0086605F" w:rsidRDefault="00295035" w:rsidP="00D7042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097DBEE2" w14:textId="77777777" w:rsidR="00295035" w:rsidRPr="0086605F" w:rsidRDefault="00295035" w:rsidP="00D7042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183" w:type="dxa"/>
            <w:gridSpan w:val="5"/>
          </w:tcPr>
          <w:p w14:paraId="688A32BC" w14:textId="127A85FA" w:rsidR="00295035" w:rsidRPr="0086605F" w:rsidRDefault="00295035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  <w:tc>
          <w:tcPr>
            <w:tcW w:w="280" w:type="dxa"/>
            <w:gridSpan w:val="2"/>
          </w:tcPr>
          <w:p w14:paraId="18C95155" w14:textId="77777777" w:rsidR="00295035" w:rsidRPr="0086605F" w:rsidRDefault="00295035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5DA0E597" w14:textId="234FA7BB" w:rsidR="00295035" w:rsidRPr="0086605F" w:rsidRDefault="00295035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A57" w:rsidRPr="0086605F" w14:paraId="3F500D2E" w14:textId="77777777" w:rsidTr="00D15726">
        <w:trPr>
          <w:trHeight w:val="857"/>
        </w:trPr>
        <w:tc>
          <w:tcPr>
            <w:tcW w:w="2880" w:type="dxa"/>
            <w:vAlign w:val="bottom"/>
          </w:tcPr>
          <w:p w14:paraId="55339934" w14:textId="7B11A19C" w:rsidR="00F43A57" w:rsidRPr="0086605F" w:rsidRDefault="00F43A57" w:rsidP="00F43A57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418B0"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B7596E7" w14:textId="77777777" w:rsidR="00F43A57" w:rsidRPr="0086605F" w:rsidRDefault="00F43A57" w:rsidP="00F43A5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7894B6A" w14:textId="392AC7E7" w:rsidR="00F43A57" w:rsidRPr="0086605F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91" w:type="dxa"/>
          </w:tcPr>
          <w:p w14:paraId="291EEE16" w14:textId="77777777" w:rsidR="00F43A57" w:rsidRPr="0086605F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3943B44C" w14:textId="58888B69" w:rsidR="00F43A57" w:rsidRPr="0086605F" w:rsidRDefault="00F43A57" w:rsidP="00F43A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418B0" w:rsidRPr="0086605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22A08DE6" w14:textId="7568971B" w:rsidR="00F43A57" w:rsidRPr="0086605F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80" w:type="dxa"/>
          </w:tcPr>
          <w:p w14:paraId="0470641C" w14:textId="77777777" w:rsidR="00F43A57" w:rsidRPr="0086605F" w:rsidRDefault="00F43A57" w:rsidP="00F43A57">
            <w:pPr>
              <w:tabs>
                <w:tab w:val="decimal" w:pos="708"/>
              </w:tabs>
              <w:ind w:lef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66BD3872" w14:textId="300B8626" w:rsidR="00F43A57" w:rsidRPr="0086605F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C418B0" w:rsidRPr="0086605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C418B0" w:rsidRPr="0086605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4" w:type="dxa"/>
            <w:vAlign w:val="bottom"/>
          </w:tcPr>
          <w:p w14:paraId="042B690D" w14:textId="77777777" w:rsidR="00F43A57" w:rsidRPr="0086605F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1069BFF6" w14:textId="62063415" w:rsidR="00F43A57" w:rsidRPr="0086605F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418B0" w:rsidRPr="0086605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0" w:type="dxa"/>
            <w:vAlign w:val="bottom"/>
          </w:tcPr>
          <w:p w14:paraId="43F60899" w14:textId="77777777" w:rsidR="00F43A57" w:rsidRPr="0086605F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50B4B351" w14:textId="0DFFFEDE" w:rsidR="00F43A57" w:rsidRPr="0086605F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15726" w:rsidRPr="0086605F" w14:paraId="16662062" w14:textId="77777777" w:rsidTr="00D15726">
        <w:trPr>
          <w:trHeight w:val="353"/>
        </w:trPr>
        <w:tc>
          <w:tcPr>
            <w:tcW w:w="2880" w:type="dxa"/>
          </w:tcPr>
          <w:p w14:paraId="53ACC571" w14:textId="46B6CB42" w:rsidR="00D15726" w:rsidRPr="0086605F" w:rsidRDefault="00D15726" w:rsidP="00D70425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57056AF" w14:textId="279E432D" w:rsidR="00D15726" w:rsidRPr="0086605F" w:rsidRDefault="00D15726" w:rsidP="00D1572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9"/>
          </w:tcPr>
          <w:p w14:paraId="4BB5BED0" w14:textId="33A0D96C" w:rsidR="00D15726" w:rsidRPr="0086605F" w:rsidRDefault="00D15726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3A57" w:rsidRPr="0086605F" w14:paraId="28B901A5" w14:textId="77777777" w:rsidTr="00D15726">
        <w:trPr>
          <w:trHeight w:val="353"/>
        </w:trPr>
        <w:tc>
          <w:tcPr>
            <w:tcW w:w="2880" w:type="dxa"/>
            <w:vAlign w:val="bottom"/>
          </w:tcPr>
          <w:p w14:paraId="0063617B" w14:textId="0B908F3E" w:rsidR="00F43A57" w:rsidRPr="0086605F" w:rsidRDefault="00C418B0" w:rsidP="00F43A57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>256</w:t>
            </w:r>
            <w:r w:rsidR="00E51D9D" w:rsidRPr="0086605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7F9F5B09" w14:textId="77777777" w:rsidR="00F43A57" w:rsidRPr="0086605F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1F7460AF" w14:textId="77777777" w:rsidR="00F43A57" w:rsidRPr="0086605F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4EADD78A" w14:textId="77777777" w:rsidR="00F43A57" w:rsidRPr="0086605F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7E32AB49" w14:textId="77777777" w:rsidR="00F43A57" w:rsidRPr="0086605F" w:rsidRDefault="00F43A57" w:rsidP="00F43A57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49D198EA" w14:textId="77777777" w:rsidR="00F43A57" w:rsidRPr="0086605F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8E436B5" w14:textId="77777777" w:rsidR="00F43A57" w:rsidRPr="0086605F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36136E3C" w14:textId="77777777" w:rsidR="00F43A57" w:rsidRPr="0086605F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2278BB48" w14:textId="77777777" w:rsidR="00F43A57" w:rsidRPr="0086605F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0CB57793" w14:textId="77777777" w:rsidR="00F43A57" w:rsidRPr="0086605F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A57" w:rsidRPr="0086605F" w14:paraId="10BF5AE0" w14:textId="77777777" w:rsidTr="00D15726">
        <w:trPr>
          <w:trHeight w:val="353"/>
        </w:trPr>
        <w:tc>
          <w:tcPr>
            <w:tcW w:w="2880" w:type="dxa"/>
          </w:tcPr>
          <w:p w14:paraId="7208ADCE" w14:textId="2ADC535A" w:rsidR="00F43A57" w:rsidRPr="0086605F" w:rsidRDefault="00F43A57" w:rsidP="00F43A57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90" w:type="dxa"/>
          </w:tcPr>
          <w:p w14:paraId="5200A382" w14:textId="77777777" w:rsidR="00F43A57" w:rsidRPr="0086605F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7D8D8CD0" w14:textId="77777777" w:rsidR="00F43A57" w:rsidRPr="0086605F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3A5FF88E" w14:textId="77777777" w:rsidR="00F43A57" w:rsidRPr="0086605F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0ECF3622" w14:textId="77777777" w:rsidR="00F43A57" w:rsidRPr="0086605F" w:rsidRDefault="00F43A57" w:rsidP="00F43A57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64CFB9CE" w14:textId="77777777" w:rsidR="00F43A57" w:rsidRPr="0086605F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10180774" w14:textId="77777777" w:rsidR="00F43A57" w:rsidRPr="0086605F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04E2AB09" w14:textId="77777777" w:rsidR="00F43A57" w:rsidRPr="0086605F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06C82D19" w14:textId="77777777" w:rsidR="00F43A57" w:rsidRPr="0086605F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4876CDBB" w14:textId="77777777" w:rsidR="00F43A57" w:rsidRPr="0086605F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799" w:rsidRPr="0086605F" w14:paraId="2AB3A5B5" w14:textId="77777777" w:rsidTr="00D15726">
        <w:trPr>
          <w:trHeight w:val="333"/>
        </w:trPr>
        <w:tc>
          <w:tcPr>
            <w:tcW w:w="2880" w:type="dxa"/>
            <w:hideMark/>
          </w:tcPr>
          <w:p w14:paraId="1CE157C8" w14:textId="77777777" w:rsidR="00E63799" w:rsidRPr="0086605F" w:rsidRDefault="00E63799" w:rsidP="00E6379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</w:tcPr>
          <w:p w14:paraId="1E1373DD" w14:textId="252FE8E0" w:rsidR="00E63799" w:rsidRPr="0086605F" w:rsidRDefault="00C135B6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sz w:val="28"/>
                <w:szCs w:val="28"/>
              </w:rPr>
              <w:t>3,950</w:t>
            </w:r>
          </w:p>
        </w:tc>
        <w:tc>
          <w:tcPr>
            <w:tcW w:w="291" w:type="dxa"/>
          </w:tcPr>
          <w:p w14:paraId="4FA5D741" w14:textId="77EEC549" w:rsidR="00E63799" w:rsidRPr="0086605F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0BF1475C" w14:textId="4410E788" w:rsidR="00E63799" w:rsidRPr="0086605F" w:rsidRDefault="00C135B6" w:rsidP="00FE75E0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="Angsana New"/>
                <w:sz w:val="28"/>
                <w:szCs w:val="28"/>
              </w:rPr>
              <w:t>3,950</w:t>
            </w:r>
          </w:p>
        </w:tc>
        <w:tc>
          <w:tcPr>
            <w:tcW w:w="280" w:type="dxa"/>
          </w:tcPr>
          <w:p w14:paraId="424B54A3" w14:textId="77777777" w:rsidR="00E63799" w:rsidRPr="0086605F" w:rsidRDefault="00E63799" w:rsidP="00E6379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2D109590" w14:textId="0D00F4C4" w:rsidR="00E63799" w:rsidRPr="0086605F" w:rsidRDefault="00986195" w:rsidP="00FE75E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decimal" w:pos="296"/>
                <w:tab w:val="left" w:pos="476"/>
              </w:tabs>
              <w:ind w:right="-8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0469033" w14:textId="77777777" w:rsidR="00E63799" w:rsidRPr="0086605F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5E16DB07" w14:textId="2D60E9FF" w:rsidR="00E63799" w:rsidRPr="0086605F" w:rsidRDefault="00986195" w:rsidP="00615732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2DDD87F7" w14:textId="77777777" w:rsidR="00E63799" w:rsidRPr="0086605F" w:rsidRDefault="00E63799" w:rsidP="00E637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26B5E234" w14:textId="4E462EFA" w:rsidR="00E63799" w:rsidRPr="0086605F" w:rsidRDefault="00C135B6" w:rsidP="00FE75E0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sz w:val="28"/>
                <w:szCs w:val="28"/>
              </w:rPr>
              <w:t>3,950</w:t>
            </w:r>
          </w:p>
        </w:tc>
      </w:tr>
      <w:tr w:rsidR="00E63799" w:rsidRPr="0086605F" w14:paraId="6CC79F23" w14:textId="77777777" w:rsidTr="00D15726">
        <w:trPr>
          <w:trHeight w:val="333"/>
        </w:trPr>
        <w:tc>
          <w:tcPr>
            <w:tcW w:w="2880" w:type="dxa"/>
          </w:tcPr>
          <w:p w14:paraId="27EC0935" w14:textId="4F3E0195" w:rsidR="00E63799" w:rsidRPr="0086605F" w:rsidRDefault="00E63799" w:rsidP="00E6379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2529F5B8" w14:textId="02C9D029" w:rsidR="00E63799" w:rsidRPr="0086605F" w:rsidRDefault="00C135B6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2F28FE" w:rsidRPr="0086605F">
              <w:rPr>
                <w:rFonts w:asciiTheme="majorBidi" w:hAnsiTheme="majorBidi" w:cs="Angsana New"/>
                <w:sz w:val="28"/>
                <w:szCs w:val="28"/>
              </w:rPr>
              <w:t>,635</w:t>
            </w:r>
          </w:p>
        </w:tc>
        <w:tc>
          <w:tcPr>
            <w:tcW w:w="291" w:type="dxa"/>
          </w:tcPr>
          <w:p w14:paraId="55C467EA" w14:textId="77777777" w:rsidR="00E63799" w:rsidRPr="0086605F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6AD34E34" w14:textId="68F0D74C" w:rsidR="00E63799" w:rsidRPr="0086605F" w:rsidRDefault="002F28FE" w:rsidP="00FE75E0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sz w:val="28"/>
                <w:szCs w:val="28"/>
              </w:rPr>
              <w:t>2,635</w:t>
            </w:r>
          </w:p>
        </w:tc>
        <w:tc>
          <w:tcPr>
            <w:tcW w:w="280" w:type="dxa"/>
          </w:tcPr>
          <w:p w14:paraId="476C04B2" w14:textId="77777777" w:rsidR="00E63799" w:rsidRPr="0086605F" w:rsidRDefault="00E63799" w:rsidP="00E6379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39F1E439" w14:textId="78BAB28E" w:rsidR="00E63799" w:rsidRPr="0086605F" w:rsidRDefault="00986195" w:rsidP="00FA7A8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decimal" w:pos="296"/>
                <w:tab w:val="left" w:pos="476"/>
              </w:tabs>
              <w:ind w:left="-181" w:right="-850" w:firstLine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0FCD2272" w14:textId="77777777" w:rsidR="00E63799" w:rsidRPr="0086605F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4BAF2AAF" w14:textId="79FDB194" w:rsidR="00E63799" w:rsidRPr="0086605F" w:rsidRDefault="00986195" w:rsidP="00615732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1A05490D" w14:textId="77777777" w:rsidR="00E63799" w:rsidRPr="0086605F" w:rsidRDefault="00E63799" w:rsidP="00E637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57D04A84" w14:textId="20B43797" w:rsidR="00E63799" w:rsidRPr="0086605F" w:rsidRDefault="002F28FE" w:rsidP="00FE75E0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sz w:val="28"/>
                <w:szCs w:val="28"/>
              </w:rPr>
              <w:t>2,635</w:t>
            </w:r>
          </w:p>
        </w:tc>
      </w:tr>
      <w:tr w:rsidR="00E80782" w:rsidRPr="0086605F" w14:paraId="3DA3FD69" w14:textId="77777777" w:rsidTr="00D15726">
        <w:trPr>
          <w:trHeight w:val="333"/>
        </w:trPr>
        <w:tc>
          <w:tcPr>
            <w:tcW w:w="2880" w:type="dxa"/>
            <w:hideMark/>
          </w:tcPr>
          <w:p w14:paraId="48E8C8CD" w14:textId="77777777" w:rsidR="00E80782" w:rsidRPr="0086605F" w:rsidRDefault="00E80782" w:rsidP="00E8078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0F15361A" w14:textId="006DF8A2" w:rsidR="00E80782" w:rsidRPr="0086605F" w:rsidRDefault="00723248" w:rsidP="00E807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="00C135B6" w:rsidRPr="0086605F">
              <w:rPr>
                <w:rFonts w:asciiTheme="majorBidi" w:hAnsiTheme="majorBidi" w:cs="Angsana New"/>
                <w:sz w:val="28"/>
                <w:szCs w:val="28"/>
              </w:rPr>
              <w:t>3,004</w:t>
            </w:r>
          </w:p>
        </w:tc>
        <w:tc>
          <w:tcPr>
            <w:tcW w:w="291" w:type="dxa"/>
          </w:tcPr>
          <w:p w14:paraId="32347535" w14:textId="6B509FF4" w:rsidR="00E80782" w:rsidRPr="0086605F" w:rsidRDefault="00E80782" w:rsidP="00E807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56C3538" w14:textId="66C3B458" w:rsidR="00E80782" w:rsidRPr="0086605F" w:rsidRDefault="00723248" w:rsidP="00FE75E0">
            <w:pPr>
              <w:tabs>
                <w:tab w:val="clear" w:pos="680"/>
                <w:tab w:val="decimal" w:pos="314"/>
                <w:tab w:val="left" w:pos="494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="00C135B6" w:rsidRPr="0086605F">
              <w:rPr>
                <w:rFonts w:asciiTheme="majorBidi" w:hAnsiTheme="majorBidi" w:cs="Angsana New"/>
                <w:sz w:val="28"/>
                <w:szCs w:val="28"/>
              </w:rPr>
              <w:t>2,477</w:t>
            </w:r>
          </w:p>
        </w:tc>
        <w:tc>
          <w:tcPr>
            <w:tcW w:w="280" w:type="dxa"/>
          </w:tcPr>
          <w:p w14:paraId="43426987" w14:textId="77777777" w:rsidR="00E80782" w:rsidRPr="0086605F" w:rsidRDefault="00E80782" w:rsidP="00E80782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686CE4EB" w14:textId="224BBE97" w:rsidR="00E80782" w:rsidRPr="0086605F" w:rsidRDefault="00C135B6" w:rsidP="00FE75E0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sz w:val="28"/>
                <w:szCs w:val="28"/>
              </w:rPr>
              <w:t>562</w:t>
            </w:r>
          </w:p>
        </w:tc>
        <w:tc>
          <w:tcPr>
            <w:tcW w:w="244" w:type="dxa"/>
          </w:tcPr>
          <w:p w14:paraId="3496EB6E" w14:textId="77777777" w:rsidR="00E80782" w:rsidRPr="0086605F" w:rsidRDefault="00E80782" w:rsidP="00E807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1CD2AF8F" w14:textId="184AFC6D" w:rsidR="00E80782" w:rsidRPr="0086605F" w:rsidRDefault="00C135B6" w:rsidP="00615732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sz w:val="28"/>
                <w:szCs w:val="28"/>
              </w:rPr>
              <w:t>34</w:t>
            </w:r>
          </w:p>
        </w:tc>
        <w:tc>
          <w:tcPr>
            <w:tcW w:w="260" w:type="dxa"/>
          </w:tcPr>
          <w:p w14:paraId="59A5B732" w14:textId="77777777" w:rsidR="00E80782" w:rsidRPr="0086605F" w:rsidRDefault="00E80782" w:rsidP="00E8078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4571E67C" w14:textId="7AAE3156" w:rsidR="00E80782" w:rsidRPr="0086605F" w:rsidRDefault="00723248" w:rsidP="00FE75E0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="00C135B6" w:rsidRPr="0086605F">
              <w:rPr>
                <w:rFonts w:asciiTheme="majorBidi" w:hAnsiTheme="majorBidi" w:cs="Angsana New"/>
                <w:sz w:val="28"/>
                <w:szCs w:val="28"/>
              </w:rPr>
              <w:t>3,073</w:t>
            </w:r>
          </w:p>
        </w:tc>
      </w:tr>
      <w:tr w:rsidR="002A40C4" w:rsidRPr="0086605F" w14:paraId="441207D5" w14:textId="77777777" w:rsidTr="00D15726">
        <w:trPr>
          <w:trHeight w:val="333"/>
        </w:trPr>
        <w:tc>
          <w:tcPr>
            <w:tcW w:w="2880" w:type="dxa"/>
          </w:tcPr>
          <w:p w14:paraId="2C0DEE8F" w14:textId="58AF192B" w:rsidR="002A40C4" w:rsidRPr="0086605F" w:rsidRDefault="002A40C4" w:rsidP="00E8078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D85AB95" w14:textId="351B9292" w:rsidR="002A40C4" w:rsidRPr="0086605F" w:rsidRDefault="002A40C4" w:rsidP="00E80782">
            <w:pPr>
              <w:tabs>
                <w:tab w:val="decimal" w:pos="706"/>
              </w:tabs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="Angsana New"/>
                <w:sz w:val="28"/>
                <w:szCs w:val="28"/>
              </w:rPr>
              <w:t>3,462</w:t>
            </w:r>
          </w:p>
        </w:tc>
        <w:tc>
          <w:tcPr>
            <w:tcW w:w="291" w:type="dxa"/>
          </w:tcPr>
          <w:p w14:paraId="7C143F7A" w14:textId="77777777" w:rsidR="002A40C4" w:rsidRPr="0086605F" w:rsidRDefault="002A40C4" w:rsidP="00E807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FD42F0C" w14:textId="6709F8DE" w:rsidR="002A40C4" w:rsidRPr="0086605F" w:rsidRDefault="002A40C4" w:rsidP="00FE75E0">
            <w:pPr>
              <w:tabs>
                <w:tab w:val="clear" w:pos="680"/>
                <w:tab w:val="decimal" w:pos="314"/>
                <w:tab w:val="left" w:pos="494"/>
              </w:tabs>
              <w:ind w:right="130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605F">
              <w:rPr>
                <w:rFonts w:asciiTheme="majorBidi" w:hAnsiTheme="majorBidi" w:cs="Angsana New"/>
                <w:sz w:val="28"/>
                <w:szCs w:val="28"/>
              </w:rPr>
              <w:t>386</w:t>
            </w:r>
          </w:p>
        </w:tc>
        <w:tc>
          <w:tcPr>
            <w:tcW w:w="280" w:type="dxa"/>
          </w:tcPr>
          <w:p w14:paraId="7A1D9F6B" w14:textId="77777777" w:rsidR="002A40C4" w:rsidRPr="0086605F" w:rsidRDefault="002A40C4" w:rsidP="00E80782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5D79D7B0" w14:textId="7295A457" w:rsidR="002A40C4" w:rsidRPr="0086605F" w:rsidRDefault="002A40C4" w:rsidP="00FE75E0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sz w:val="28"/>
                <w:szCs w:val="28"/>
              </w:rPr>
              <w:t>1,805</w:t>
            </w:r>
          </w:p>
        </w:tc>
        <w:tc>
          <w:tcPr>
            <w:tcW w:w="244" w:type="dxa"/>
          </w:tcPr>
          <w:p w14:paraId="265452AE" w14:textId="77777777" w:rsidR="002A40C4" w:rsidRPr="0086605F" w:rsidRDefault="002A40C4" w:rsidP="00E807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0BF4AB97" w14:textId="76F2251C" w:rsidR="002A40C4" w:rsidRPr="0086605F" w:rsidRDefault="002A40C4" w:rsidP="00615732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sz w:val="28"/>
                <w:szCs w:val="28"/>
              </w:rPr>
              <w:t>789</w:t>
            </w:r>
          </w:p>
        </w:tc>
        <w:tc>
          <w:tcPr>
            <w:tcW w:w="260" w:type="dxa"/>
          </w:tcPr>
          <w:p w14:paraId="4467732E" w14:textId="77777777" w:rsidR="002A40C4" w:rsidRPr="0086605F" w:rsidRDefault="002A40C4" w:rsidP="00E8078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4FBA95CF" w14:textId="488F62F4" w:rsidR="002A40C4" w:rsidRPr="0086605F" w:rsidRDefault="002A40C4" w:rsidP="00FE75E0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="Angsana New"/>
                <w:sz w:val="28"/>
                <w:szCs w:val="28"/>
              </w:rPr>
              <w:t>3,980</w:t>
            </w:r>
          </w:p>
        </w:tc>
      </w:tr>
      <w:tr w:rsidR="002347B3" w:rsidRPr="0086605F" w14:paraId="589239CA" w14:textId="77777777" w:rsidTr="00D15726">
        <w:trPr>
          <w:trHeight w:val="333"/>
        </w:trPr>
        <w:tc>
          <w:tcPr>
            <w:tcW w:w="2880" w:type="dxa"/>
          </w:tcPr>
          <w:p w14:paraId="41CEE5EE" w14:textId="3FF8A2A4" w:rsidR="002347B3" w:rsidRPr="0086605F" w:rsidRDefault="002347B3" w:rsidP="00E8078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</w:tcPr>
          <w:p w14:paraId="3957B3CD" w14:textId="6CFF8A06" w:rsidR="002347B3" w:rsidRPr="0086605F" w:rsidRDefault="00723248" w:rsidP="00E807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sz w:val="28"/>
                <w:szCs w:val="28"/>
                <w:cs/>
              </w:rPr>
              <w:t>9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605F">
              <w:rPr>
                <w:rFonts w:asciiTheme="majorBidi" w:hAnsiTheme="majorBidi" w:cs="Angsana New"/>
                <w:sz w:val="28"/>
                <w:szCs w:val="28"/>
                <w:cs/>
              </w:rPr>
              <w:t>638</w:t>
            </w:r>
          </w:p>
        </w:tc>
        <w:tc>
          <w:tcPr>
            <w:tcW w:w="291" w:type="dxa"/>
          </w:tcPr>
          <w:p w14:paraId="74999F3A" w14:textId="77777777" w:rsidR="002347B3" w:rsidRPr="0086605F" w:rsidRDefault="002347B3" w:rsidP="00E807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447E7985" w14:textId="486F3CE4" w:rsidR="002347B3" w:rsidRPr="0086605F" w:rsidRDefault="00723248" w:rsidP="00FE75E0">
            <w:pPr>
              <w:tabs>
                <w:tab w:val="clear" w:pos="680"/>
                <w:tab w:val="decimal" w:pos="314"/>
                <w:tab w:val="left" w:pos="494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605F">
              <w:rPr>
                <w:rFonts w:asciiTheme="majorBidi" w:hAnsiTheme="majorBidi" w:cs="Angsana New"/>
                <w:sz w:val="28"/>
                <w:szCs w:val="28"/>
                <w:cs/>
              </w:rPr>
              <w:t>6</w:t>
            </w:r>
            <w:r w:rsidR="00357613" w:rsidRPr="0086605F">
              <w:rPr>
                <w:rFonts w:asciiTheme="majorBidi" w:hAnsiTheme="majorBidi" w:cs="Angsana New"/>
                <w:sz w:val="28"/>
                <w:szCs w:val="28"/>
              </w:rPr>
              <w:t>01</w:t>
            </w:r>
          </w:p>
        </w:tc>
        <w:tc>
          <w:tcPr>
            <w:tcW w:w="280" w:type="dxa"/>
          </w:tcPr>
          <w:p w14:paraId="4308AA20" w14:textId="77777777" w:rsidR="002347B3" w:rsidRPr="0086605F" w:rsidRDefault="002347B3" w:rsidP="00E80782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3E735A0D" w14:textId="1F977E82" w:rsidR="002347B3" w:rsidRPr="0086605F" w:rsidRDefault="00723248" w:rsidP="00FE75E0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sz w:val="28"/>
                <w:szCs w:val="28"/>
                <w:cs/>
              </w:rPr>
              <w:t>7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605F">
              <w:rPr>
                <w:rFonts w:asciiTheme="majorBidi" w:hAnsiTheme="majorBidi" w:cs="Angsana New"/>
                <w:sz w:val="28"/>
                <w:szCs w:val="28"/>
                <w:cs/>
              </w:rPr>
              <w:t>593</w:t>
            </w:r>
          </w:p>
        </w:tc>
        <w:tc>
          <w:tcPr>
            <w:tcW w:w="244" w:type="dxa"/>
          </w:tcPr>
          <w:p w14:paraId="6A52890D" w14:textId="77777777" w:rsidR="002347B3" w:rsidRPr="0086605F" w:rsidRDefault="002347B3" w:rsidP="00E807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B6099E0" w14:textId="4DB0A5DB" w:rsidR="002347B3" w:rsidRPr="0086605F" w:rsidRDefault="00C135B6" w:rsidP="00615732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43FC24A1" w14:textId="77777777" w:rsidR="002347B3" w:rsidRPr="0086605F" w:rsidRDefault="002347B3" w:rsidP="00E8078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3B1610E0" w14:textId="6B3D7B0F" w:rsidR="002347B3" w:rsidRPr="0086605F" w:rsidRDefault="00723248" w:rsidP="00FE75E0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sz w:val="28"/>
                <w:szCs w:val="28"/>
                <w:cs/>
              </w:rPr>
              <w:t>10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57613" w:rsidRPr="0086605F">
              <w:rPr>
                <w:rFonts w:asciiTheme="majorBidi" w:hAnsiTheme="majorBidi" w:cs="Angsana New"/>
                <w:sz w:val="28"/>
                <w:szCs w:val="28"/>
              </w:rPr>
              <w:t>194</w:t>
            </w:r>
          </w:p>
        </w:tc>
      </w:tr>
      <w:tr w:rsidR="00E63799" w:rsidRPr="0086605F" w14:paraId="6AE370D2" w14:textId="77777777" w:rsidTr="00D15726">
        <w:trPr>
          <w:trHeight w:val="344"/>
        </w:trPr>
        <w:tc>
          <w:tcPr>
            <w:tcW w:w="2880" w:type="dxa"/>
            <w:hideMark/>
          </w:tcPr>
          <w:p w14:paraId="4FD1AB4E" w14:textId="53FF5372" w:rsidR="00E63799" w:rsidRPr="0086605F" w:rsidRDefault="002347B3" w:rsidP="00E6379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A44CF4" w14:textId="269DA29F" w:rsidR="00E63799" w:rsidRPr="0086605F" w:rsidRDefault="00C135B6" w:rsidP="00E63799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291" w:type="dxa"/>
          </w:tcPr>
          <w:p w14:paraId="73A76B17" w14:textId="4555121A" w:rsidR="00E63799" w:rsidRPr="0086605F" w:rsidRDefault="00E63799" w:rsidP="00E63799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39A5A0A2" w14:textId="62B32A59" w:rsidR="00E63799" w:rsidRPr="0086605F" w:rsidRDefault="00C135B6" w:rsidP="00FE75E0">
            <w:pPr>
              <w:tabs>
                <w:tab w:val="clear" w:pos="227"/>
                <w:tab w:val="left" w:pos="224"/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80" w:type="dxa"/>
          </w:tcPr>
          <w:p w14:paraId="221043C4" w14:textId="77777777" w:rsidR="00E63799" w:rsidRPr="0086605F" w:rsidRDefault="00E63799" w:rsidP="00E6379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58249F5F" w14:textId="40B590F8" w:rsidR="00E63799" w:rsidRPr="0086605F" w:rsidRDefault="00C135B6" w:rsidP="00FE75E0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244" w:type="dxa"/>
          </w:tcPr>
          <w:p w14:paraId="1002D469" w14:textId="77777777" w:rsidR="00E63799" w:rsidRPr="0086605F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579B6BE7" w14:textId="037D03A3" w:rsidR="00E63799" w:rsidRPr="0086605F" w:rsidRDefault="00C135B6" w:rsidP="00615732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008759C2" w14:textId="77777777" w:rsidR="00E63799" w:rsidRPr="0086605F" w:rsidRDefault="00E63799" w:rsidP="00E637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638B1CF9" w14:textId="65C3307F" w:rsidR="00E63799" w:rsidRPr="0086605F" w:rsidRDefault="00C135B6" w:rsidP="00FE75E0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E63799" w:rsidRPr="0086605F" w14:paraId="71ECA6E0" w14:textId="77777777" w:rsidTr="00D15726">
        <w:trPr>
          <w:trHeight w:val="333"/>
        </w:trPr>
        <w:tc>
          <w:tcPr>
            <w:tcW w:w="2880" w:type="dxa"/>
          </w:tcPr>
          <w:p w14:paraId="326C10F7" w14:textId="77777777" w:rsidR="00E63799" w:rsidRPr="0086605F" w:rsidRDefault="00E63799" w:rsidP="00E6379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DE40E8" w14:textId="726A745E" w:rsidR="00E63799" w:rsidRPr="0086605F" w:rsidRDefault="00C82AB5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b/>
                <w:sz w:val="28"/>
                <w:szCs w:val="28"/>
              </w:rPr>
              <w:t>32,7</w:t>
            </w:r>
            <w:r w:rsidR="002F28FE" w:rsidRPr="0086605F">
              <w:rPr>
                <w:rFonts w:asciiTheme="majorBidi" w:hAnsiTheme="majorBidi" w:cs="Angsana New"/>
                <w:b/>
                <w:sz w:val="28"/>
                <w:szCs w:val="28"/>
              </w:rPr>
              <w:t>92</w:t>
            </w:r>
          </w:p>
        </w:tc>
        <w:tc>
          <w:tcPr>
            <w:tcW w:w="291" w:type="dxa"/>
          </w:tcPr>
          <w:p w14:paraId="1CBC20AB" w14:textId="192920DB" w:rsidR="00E63799" w:rsidRPr="0086605F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D3A420" w14:textId="4CE17410" w:rsidR="00E63799" w:rsidRPr="0086605F" w:rsidRDefault="00C82AB5" w:rsidP="00FE75E0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b/>
                <w:sz w:val="28"/>
                <w:szCs w:val="28"/>
              </w:rPr>
              <w:t>23,0</w:t>
            </w:r>
            <w:r w:rsidR="002F28FE" w:rsidRPr="0086605F">
              <w:rPr>
                <w:rFonts w:asciiTheme="majorBidi" w:hAnsiTheme="majorBidi" w:cs="Angsana New"/>
                <w:b/>
                <w:sz w:val="28"/>
                <w:szCs w:val="28"/>
              </w:rPr>
              <w:t>85</w:t>
            </w:r>
          </w:p>
        </w:tc>
        <w:tc>
          <w:tcPr>
            <w:tcW w:w="280" w:type="dxa"/>
          </w:tcPr>
          <w:p w14:paraId="304C5C02" w14:textId="77777777" w:rsidR="00E63799" w:rsidRPr="0086605F" w:rsidRDefault="00E63799" w:rsidP="00E6379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0C08D" w14:textId="07D4EFAE" w:rsidR="00E63799" w:rsidRPr="0086605F" w:rsidRDefault="00C82AB5" w:rsidP="00FE7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378"/>
                <w:tab w:val="left" w:pos="558"/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="Angsana New"/>
                <w:b/>
                <w:sz w:val="28"/>
                <w:szCs w:val="28"/>
              </w:rPr>
              <w:t>10</w:t>
            </w:r>
            <w:r w:rsidR="00986195"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86605F">
              <w:rPr>
                <w:rFonts w:asciiTheme="majorBidi" w:hAnsiTheme="majorBidi" w:cs="Angsana New"/>
                <w:b/>
                <w:sz w:val="28"/>
                <w:szCs w:val="28"/>
              </w:rPr>
              <w:t>034</w:t>
            </w:r>
          </w:p>
        </w:tc>
        <w:tc>
          <w:tcPr>
            <w:tcW w:w="244" w:type="dxa"/>
          </w:tcPr>
          <w:p w14:paraId="3BB7AEB3" w14:textId="77777777" w:rsidR="00E63799" w:rsidRPr="0086605F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B5DBD4" w14:textId="5CA137C6" w:rsidR="00E63799" w:rsidRPr="0086605F" w:rsidRDefault="00C82AB5" w:rsidP="00615732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b/>
                <w:sz w:val="28"/>
                <w:szCs w:val="28"/>
              </w:rPr>
              <w:t>823</w:t>
            </w:r>
          </w:p>
        </w:tc>
        <w:tc>
          <w:tcPr>
            <w:tcW w:w="260" w:type="dxa"/>
          </w:tcPr>
          <w:p w14:paraId="2BBEFC7A" w14:textId="77777777" w:rsidR="00E63799" w:rsidRPr="0086605F" w:rsidRDefault="00E63799" w:rsidP="00E637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E8B174" w14:textId="3E80CF0F" w:rsidR="00E63799" w:rsidRPr="0086605F" w:rsidRDefault="00C82AB5" w:rsidP="00FE75E0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="Angsana New"/>
                <w:b/>
                <w:sz w:val="28"/>
                <w:szCs w:val="28"/>
              </w:rPr>
              <w:t>33,</w:t>
            </w:r>
            <w:r w:rsidR="002F28FE" w:rsidRPr="0086605F">
              <w:rPr>
                <w:rFonts w:asciiTheme="majorBidi" w:hAnsiTheme="majorBidi" w:cs="Angsana New"/>
                <w:b/>
                <w:sz w:val="28"/>
                <w:szCs w:val="28"/>
              </w:rPr>
              <w:t>942</w:t>
            </w:r>
          </w:p>
        </w:tc>
      </w:tr>
      <w:tr w:rsidR="00E63799" w:rsidRPr="0086605F" w14:paraId="5DFCDAC4" w14:textId="77777777" w:rsidTr="00D15726">
        <w:trPr>
          <w:trHeight w:hRule="exact" w:val="372"/>
        </w:trPr>
        <w:tc>
          <w:tcPr>
            <w:tcW w:w="2880" w:type="dxa"/>
          </w:tcPr>
          <w:p w14:paraId="1ECAC342" w14:textId="77777777" w:rsidR="00E63799" w:rsidRPr="0086605F" w:rsidRDefault="00E63799" w:rsidP="00E63799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3A02544" w14:textId="77777777" w:rsidR="00E63799" w:rsidRPr="0086605F" w:rsidRDefault="00E63799" w:rsidP="00E637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7F65DBD5" w14:textId="3E6CEBD5" w:rsidR="00E63799" w:rsidRPr="0086605F" w:rsidRDefault="00E63799" w:rsidP="00E637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63B17365" w14:textId="783E0C2C" w:rsidR="00E63799" w:rsidRPr="0086605F" w:rsidRDefault="00E63799" w:rsidP="006B214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29A4E147" w14:textId="77777777" w:rsidR="00E63799" w:rsidRPr="0086605F" w:rsidRDefault="00E63799" w:rsidP="00E63799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</w:tcPr>
          <w:p w14:paraId="0597ADC2" w14:textId="77777777" w:rsidR="00E63799" w:rsidRPr="0086605F" w:rsidRDefault="00E63799" w:rsidP="00E637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26F1A639" w14:textId="77777777" w:rsidR="00E63799" w:rsidRPr="0086605F" w:rsidRDefault="00E63799" w:rsidP="00E637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nil"/>
            </w:tcBorders>
          </w:tcPr>
          <w:p w14:paraId="1F829BC5" w14:textId="77777777" w:rsidR="00E63799" w:rsidRPr="0086605F" w:rsidRDefault="00E63799" w:rsidP="00E637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709E9DD8" w14:textId="77777777" w:rsidR="00E63799" w:rsidRPr="0086605F" w:rsidRDefault="00E63799" w:rsidP="00E63799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01A5A0A" w14:textId="77777777" w:rsidR="00E63799" w:rsidRPr="0086605F" w:rsidRDefault="00E63799" w:rsidP="00E63799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E63799" w:rsidRPr="0086605F" w14:paraId="71BEEE9D" w14:textId="77777777" w:rsidTr="00D15726">
        <w:trPr>
          <w:trHeight w:val="353"/>
        </w:trPr>
        <w:tc>
          <w:tcPr>
            <w:tcW w:w="2880" w:type="dxa"/>
            <w:hideMark/>
          </w:tcPr>
          <w:p w14:paraId="486186B1" w14:textId="77777777" w:rsidR="00E63799" w:rsidRPr="0086605F" w:rsidRDefault="00E63799" w:rsidP="00E63799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86605F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34702FBC" w14:textId="77777777" w:rsidR="00E63799" w:rsidRPr="0086605F" w:rsidRDefault="00E63799" w:rsidP="00E63799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1" w:type="dxa"/>
          </w:tcPr>
          <w:p w14:paraId="507DB043" w14:textId="5CEE1388" w:rsidR="00E63799" w:rsidRPr="0086605F" w:rsidRDefault="00E63799" w:rsidP="00E63799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607906F2" w14:textId="2A2E624B" w:rsidR="00E63799" w:rsidRPr="0086605F" w:rsidRDefault="00E63799" w:rsidP="006B21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0" w:type="dxa"/>
          </w:tcPr>
          <w:p w14:paraId="1E0C592B" w14:textId="77777777" w:rsidR="00E63799" w:rsidRPr="0086605F" w:rsidRDefault="00E63799" w:rsidP="00E63799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520892AA" w14:textId="77777777" w:rsidR="00E63799" w:rsidRPr="0086605F" w:rsidRDefault="00E63799" w:rsidP="00E63799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4" w:type="dxa"/>
          </w:tcPr>
          <w:p w14:paraId="2DEF6551" w14:textId="77777777" w:rsidR="00E63799" w:rsidRPr="0086605F" w:rsidRDefault="00E63799" w:rsidP="00E63799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540E9AEF" w14:textId="77777777" w:rsidR="00E63799" w:rsidRPr="0086605F" w:rsidRDefault="00E63799" w:rsidP="00E63799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4F5A99BE" w14:textId="77777777" w:rsidR="00E63799" w:rsidRPr="0086605F" w:rsidRDefault="00E63799" w:rsidP="00E63799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61C8DC79" w14:textId="77777777" w:rsidR="00E63799" w:rsidRPr="0086605F" w:rsidRDefault="00E63799" w:rsidP="00E63799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</w:tr>
      <w:tr w:rsidR="00E63799" w:rsidRPr="0086605F" w14:paraId="4F997AF2" w14:textId="77777777" w:rsidTr="002A5C50">
        <w:trPr>
          <w:trHeight w:val="326"/>
        </w:trPr>
        <w:tc>
          <w:tcPr>
            <w:tcW w:w="2880" w:type="dxa"/>
            <w:hideMark/>
          </w:tcPr>
          <w:p w14:paraId="44D4E303" w14:textId="1A80A0D3" w:rsidR="00471587" w:rsidRPr="0086605F" w:rsidRDefault="00E63799" w:rsidP="002A5C50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990" w:type="dxa"/>
          </w:tcPr>
          <w:p w14:paraId="1CAB67A9" w14:textId="6AFF9FE9" w:rsidR="00E63799" w:rsidRPr="0086605F" w:rsidRDefault="00E63799" w:rsidP="002A5C50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" w:type="dxa"/>
          </w:tcPr>
          <w:p w14:paraId="24A5485A" w14:textId="4EE40548" w:rsidR="00E63799" w:rsidRPr="0086605F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3615CC2C" w14:textId="00DFCC17" w:rsidR="00E63799" w:rsidRPr="0086605F" w:rsidRDefault="00E63799" w:rsidP="002A5C50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7D4684E7" w14:textId="77777777" w:rsidR="00E63799" w:rsidRPr="0086605F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27CD7077" w14:textId="77777777" w:rsidR="00E63799" w:rsidRPr="0086605F" w:rsidRDefault="00E63799" w:rsidP="002A5C50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0F604A18" w14:textId="77777777" w:rsidR="00E63799" w:rsidRPr="0086605F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C072B6B" w14:textId="77777777" w:rsidR="00E63799" w:rsidRPr="0086605F" w:rsidRDefault="00E63799" w:rsidP="002A5C50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3A19AA9F" w14:textId="77777777" w:rsidR="00E63799" w:rsidRPr="0086605F" w:rsidRDefault="00E63799" w:rsidP="00E637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05B36E42" w14:textId="77777777" w:rsidR="00E63799" w:rsidRPr="0086605F" w:rsidRDefault="00E63799" w:rsidP="002A5C50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E5D" w:rsidRPr="0086605F" w14:paraId="3C4D5608" w14:textId="77777777" w:rsidTr="002A5C50">
        <w:trPr>
          <w:trHeight w:val="333"/>
        </w:trPr>
        <w:tc>
          <w:tcPr>
            <w:tcW w:w="2880" w:type="dxa"/>
          </w:tcPr>
          <w:p w14:paraId="0A73888F" w14:textId="787C9055" w:rsidR="00F33E5D" w:rsidRPr="0086605F" w:rsidRDefault="002A5C50" w:rsidP="002A5C50">
            <w:pPr>
              <w:ind w:left="255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EE8C11" w14:textId="293662CA" w:rsidR="00F33E5D" w:rsidRPr="0086605F" w:rsidRDefault="00986195" w:rsidP="0098619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b/>
                <w:sz w:val="28"/>
                <w:szCs w:val="28"/>
                <w:cs/>
              </w:rPr>
              <w:t>42</w:t>
            </w:r>
          </w:p>
        </w:tc>
        <w:tc>
          <w:tcPr>
            <w:tcW w:w="291" w:type="dxa"/>
          </w:tcPr>
          <w:p w14:paraId="05BEDFDA" w14:textId="700AF88F" w:rsidR="00F33E5D" w:rsidRPr="0086605F" w:rsidRDefault="00F33E5D" w:rsidP="00F33E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D4A8755" w14:textId="62A5A272" w:rsidR="00F33E5D" w:rsidRPr="0086605F" w:rsidRDefault="002A40C4" w:rsidP="00615732">
            <w:pPr>
              <w:tabs>
                <w:tab w:val="clear" w:pos="454"/>
                <w:tab w:val="left" w:pos="444"/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bCs/>
                <w:sz w:val="28"/>
                <w:szCs w:val="28"/>
              </w:rPr>
              <w:t>42</w:t>
            </w:r>
          </w:p>
        </w:tc>
        <w:tc>
          <w:tcPr>
            <w:tcW w:w="280" w:type="dxa"/>
          </w:tcPr>
          <w:p w14:paraId="7F366FE3" w14:textId="77777777" w:rsidR="00F33E5D" w:rsidRPr="0086605F" w:rsidRDefault="00F33E5D" w:rsidP="00F33E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</w:tcPr>
          <w:p w14:paraId="5A04AD39" w14:textId="26A1D5F4" w:rsidR="00F33E5D" w:rsidRPr="0086605F" w:rsidRDefault="00986195" w:rsidP="00615732">
            <w:pPr>
              <w:tabs>
                <w:tab w:val="clear" w:pos="680"/>
                <w:tab w:val="clear" w:pos="1644"/>
                <w:tab w:val="left" w:pos="656"/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0076536E" w14:textId="77777777" w:rsidR="00F33E5D" w:rsidRPr="0086605F" w:rsidRDefault="00F33E5D" w:rsidP="00F33E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nil"/>
            </w:tcBorders>
          </w:tcPr>
          <w:p w14:paraId="566B4FC4" w14:textId="2999C0D7" w:rsidR="00F33E5D" w:rsidRPr="0086605F" w:rsidRDefault="00986195" w:rsidP="00DA733D">
            <w:pPr>
              <w:tabs>
                <w:tab w:val="decimal" w:pos="369"/>
                <w:tab w:val="decimal" w:pos="706"/>
              </w:tabs>
              <w:ind w:firstLine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6DE003DE" w14:textId="77777777" w:rsidR="00F33E5D" w:rsidRPr="0086605F" w:rsidRDefault="00F33E5D" w:rsidP="00F33E5D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6015602" w14:textId="17CEE064" w:rsidR="00F33E5D" w:rsidRPr="0086605F" w:rsidRDefault="00986195" w:rsidP="00FE75E0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78"/>
                <w:tab w:val="decimal" w:pos="764"/>
              </w:tabs>
              <w:ind w:right="-55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b/>
                <w:sz w:val="28"/>
                <w:szCs w:val="28"/>
                <w:cs/>
              </w:rPr>
              <w:t>42</w:t>
            </w:r>
          </w:p>
        </w:tc>
      </w:tr>
      <w:tr w:rsidR="002A5C50" w:rsidRPr="0086605F" w14:paraId="40D97E08" w14:textId="77777777" w:rsidTr="002A5C50">
        <w:trPr>
          <w:trHeight w:val="333"/>
        </w:trPr>
        <w:tc>
          <w:tcPr>
            <w:tcW w:w="2880" w:type="dxa"/>
          </w:tcPr>
          <w:p w14:paraId="29FA87B1" w14:textId="77777777" w:rsidR="002A5C50" w:rsidRPr="0086605F" w:rsidRDefault="002A5C50" w:rsidP="002A5C50">
            <w:pPr>
              <w:ind w:left="255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3461C7" w14:textId="0045275F" w:rsidR="002A5C50" w:rsidRPr="0086605F" w:rsidRDefault="004E05CD" w:rsidP="002A5C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b/>
                <w:sz w:val="28"/>
                <w:szCs w:val="28"/>
              </w:rPr>
              <w:t>42</w:t>
            </w:r>
          </w:p>
        </w:tc>
        <w:tc>
          <w:tcPr>
            <w:tcW w:w="291" w:type="dxa"/>
          </w:tcPr>
          <w:p w14:paraId="7397C5EA" w14:textId="77777777" w:rsidR="002A5C50" w:rsidRPr="0086605F" w:rsidRDefault="002A5C50" w:rsidP="002A5C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908BCF" w14:textId="27B18809" w:rsidR="002A5C50" w:rsidRPr="0086605F" w:rsidRDefault="002A40C4" w:rsidP="00986195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b/>
                <w:sz w:val="28"/>
                <w:szCs w:val="28"/>
              </w:rPr>
              <w:t>42</w:t>
            </w:r>
          </w:p>
        </w:tc>
        <w:tc>
          <w:tcPr>
            <w:tcW w:w="280" w:type="dxa"/>
          </w:tcPr>
          <w:p w14:paraId="645049F5" w14:textId="77777777" w:rsidR="002A5C50" w:rsidRPr="0086605F" w:rsidRDefault="002A5C50" w:rsidP="002A5C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3219F6" w14:textId="36E435E1" w:rsidR="002A5C50" w:rsidRPr="0086605F" w:rsidRDefault="00986195" w:rsidP="002A5C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581AEA07" w14:textId="77777777" w:rsidR="002A5C50" w:rsidRPr="0086605F" w:rsidRDefault="002A5C50" w:rsidP="002A5C5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90EB88" w14:textId="6BF3C7B6" w:rsidR="002A5C50" w:rsidRPr="0086605F" w:rsidRDefault="00986195" w:rsidP="002A5C50">
            <w:pPr>
              <w:tabs>
                <w:tab w:val="decimal" w:pos="369"/>
                <w:tab w:val="decimal" w:pos="706"/>
              </w:tabs>
              <w:ind w:firstLine="131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21A883D8" w14:textId="77777777" w:rsidR="002A5C50" w:rsidRPr="0086605F" w:rsidRDefault="002A5C50" w:rsidP="002A5C50">
            <w:pPr>
              <w:tabs>
                <w:tab w:val="decimal" w:pos="706"/>
                <w:tab w:val="decimal" w:pos="820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D6BB3A" w14:textId="7F1CE7A6" w:rsidR="002A5C50" w:rsidRPr="0086605F" w:rsidRDefault="004E05CD" w:rsidP="00986195">
            <w:pPr>
              <w:tabs>
                <w:tab w:val="clear" w:pos="680"/>
                <w:tab w:val="clear" w:pos="907"/>
                <w:tab w:val="left" w:pos="0"/>
                <w:tab w:val="decimal" w:pos="764"/>
              </w:tabs>
              <w:ind w:right="-55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="Angsana New"/>
                <w:b/>
                <w:sz w:val="28"/>
                <w:szCs w:val="28"/>
              </w:rPr>
              <w:t>42</w:t>
            </w:r>
          </w:p>
        </w:tc>
      </w:tr>
    </w:tbl>
    <w:p w14:paraId="2CA2274C" w14:textId="7741FA6E" w:rsidR="004F5636" w:rsidRPr="0086605F" w:rsidRDefault="004F5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/>
        </w:rPr>
      </w:pPr>
      <w:r w:rsidRPr="0086605F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91"/>
        <w:gridCol w:w="1210"/>
        <w:gridCol w:w="280"/>
        <w:gridCol w:w="1253"/>
        <w:gridCol w:w="244"/>
        <w:gridCol w:w="1196"/>
        <w:gridCol w:w="260"/>
        <w:gridCol w:w="20"/>
        <w:gridCol w:w="1096"/>
      </w:tblGrid>
      <w:tr w:rsidR="00E51D9D" w:rsidRPr="0086605F" w14:paraId="000B7052" w14:textId="77777777" w:rsidTr="003412D4">
        <w:trPr>
          <w:trHeight w:val="353"/>
        </w:trPr>
        <w:tc>
          <w:tcPr>
            <w:tcW w:w="2880" w:type="dxa"/>
          </w:tcPr>
          <w:p w14:paraId="2F0D13C4" w14:textId="77777777" w:rsidR="00E51D9D" w:rsidRPr="0086605F" w:rsidRDefault="00E51D9D" w:rsidP="003412D4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3BC0AD7" w14:textId="77777777" w:rsidR="00E51D9D" w:rsidRPr="0086605F" w:rsidRDefault="00E51D9D" w:rsidP="003412D4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7FF89C43" w14:textId="77777777" w:rsidR="00E51D9D" w:rsidRPr="0086605F" w:rsidRDefault="00E51D9D" w:rsidP="003412D4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183" w:type="dxa"/>
            <w:gridSpan w:val="5"/>
          </w:tcPr>
          <w:p w14:paraId="7F8FC573" w14:textId="77777777" w:rsidR="00E51D9D" w:rsidRPr="0086605F" w:rsidRDefault="00E51D9D" w:rsidP="003412D4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" w:type="dxa"/>
            <w:gridSpan w:val="2"/>
          </w:tcPr>
          <w:p w14:paraId="4996CA95" w14:textId="77777777" w:rsidR="00E51D9D" w:rsidRPr="0086605F" w:rsidRDefault="00E51D9D" w:rsidP="003412D4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38E68F12" w14:textId="77777777" w:rsidR="00E51D9D" w:rsidRPr="0086605F" w:rsidRDefault="00E51D9D" w:rsidP="003412D4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D9D" w:rsidRPr="0086605F" w14:paraId="67BAE6F9" w14:textId="77777777" w:rsidTr="003412D4">
        <w:trPr>
          <w:trHeight w:val="353"/>
        </w:trPr>
        <w:tc>
          <w:tcPr>
            <w:tcW w:w="2880" w:type="dxa"/>
          </w:tcPr>
          <w:p w14:paraId="51E0B7E7" w14:textId="77777777" w:rsidR="00E51D9D" w:rsidRPr="0086605F" w:rsidRDefault="00E51D9D" w:rsidP="003412D4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4FC0903" w14:textId="77777777" w:rsidR="00E51D9D" w:rsidRPr="0086605F" w:rsidRDefault="00E51D9D" w:rsidP="003412D4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43F29560" w14:textId="77777777" w:rsidR="00E51D9D" w:rsidRPr="0086605F" w:rsidRDefault="00E51D9D" w:rsidP="003412D4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183" w:type="dxa"/>
            <w:gridSpan w:val="5"/>
          </w:tcPr>
          <w:p w14:paraId="4C59632F" w14:textId="77777777" w:rsidR="00E51D9D" w:rsidRPr="0086605F" w:rsidRDefault="00E51D9D" w:rsidP="003412D4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  <w:tc>
          <w:tcPr>
            <w:tcW w:w="280" w:type="dxa"/>
            <w:gridSpan w:val="2"/>
          </w:tcPr>
          <w:p w14:paraId="1C3EDDB7" w14:textId="77777777" w:rsidR="00E51D9D" w:rsidRPr="0086605F" w:rsidRDefault="00E51D9D" w:rsidP="003412D4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32CC6E94" w14:textId="77777777" w:rsidR="00E51D9D" w:rsidRPr="0086605F" w:rsidRDefault="00E51D9D" w:rsidP="003412D4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D9D" w:rsidRPr="0086605F" w14:paraId="165E2126" w14:textId="77777777" w:rsidTr="003412D4">
        <w:trPr>
          <w:trHeight w:val="857"/>
        </w:trPr>
        <w:tc>
          <w:tcPr>
            <w:tcW w:w="2880" w:type="dxa"/>
            <w:vAlign w:val="bottom"/>
          </w:tcPr>
          <w:p w14:paraId="083BDC0A" w14:textId="77777777" w:rsidR="00E51D9D" w:rsidRPr="0086605F" w:rsidRDefault="00E51D9D" w:rsidP="003412D4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7B752F97" w14:textId="77777777" w:rsidR="00E51D9D" w:rsidRPr="0086605F" w:rsidRDefault="00E51D9D" w:rsidP="003412D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9AFAA64" w14:textId="77777777" w:rsidR="00E51D9D" w:rsidRPr="0086605F" w:rsidRDefault="00E51D9D" w:rsidP="003412D4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91" w:type="dxa"/>
          </w:tcPr>
          <w:p w14:paraId="4328A5F4" w14:textId="77777777" w:rsidR="00E51D9D" w:rsidRPr="0086605F" w:rsidRDefault="00E51D9D" w:rsidP="003412D4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9736380" w14:textId="77777777" w:rsidR="00E51D9D" w:rsidRPr="0086605F" w:rsidRDefault="00E51D9D" w:rsidP="003412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2ABCE185" w14:textId="77777777" w:rsidR="00E51D9D" w:rsidRPr="0086605F" w:rsidRDefault="00E51D9D" w:rsidP="003412D4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80" w:type="dxa"/>
          </w:tcPr>
          <w:p w14:paraId="2B2471C0" w14:textId="77777777" w:rsidR="00E51D9D" w:rsidRPr="0086605F" w:rsidRDefault="00E51D9D" w:rsidP="003412D4">
            <w:pPr>
              <w:tabs>
                <w:tab w:val="decimal" w:pos="708"/>
              </w:tabs>
              <w:ind w:lef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302CA2B3" w14:textId="77777777" w:rsidR="00E51D9D" w:rsidRPr="0086605F" w:rsidRDefault="00E51D9D" w:rsidP="003412D4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4" w:type="dxa"/>
            <w:vAlign w:val="bottom"/>
          </w:tcPr>
          <w:p w14:paraId="3B6A7F99" w14:textId="77777777" w:rsidR="00E51D9D" w:rsidRPr="0086605F" w:rsidRDefault="00E51D9D" w:rsidP="003412D4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7FADF0DC" w14:textId="77777777" w:rsidR="00E51D9D" w:rsidRPr="0086605F" w:rsidRDefault="00E51D9D" w:rsidP="003412D4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0" w:type="dxa"/>
            <w:vAlign w:val="bottom"/>
          </w:tcPr>
          <w:p w14:paraId="4EFE37C9" w14:textId="77777777" w:rsidR="00E51D9D" w:rsidRPr="0086605F" w:rsidRDefault="00E51D9D" w:rsidP="003412D4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09AEEA45" w14:textId="77777777" w:rsidR="00E51D9D" w:rsidRPr="0086605F" w:rsidRDefault="00E51D9D" w:rsidP="003412D4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51D9D" w:rsidRPr="0086605F" w14:paraId="37CFD3A7" w14:textId="77777777" w:rsidTr="003412D4">
        <w:trPr>
          <w:trHeight w:val="353"/>
        </w:trPr>
        <w:tc>
          <w:tcPr>
            <w:tcW w:w="2880" w:type="dxa"/>
          </w:tcPr>
          <w:p w14:paraId="342A7E9B" w14:textId="77777777" w:rsidR="00E51D9D" w:rsidRPr="0086605F" w:rsidRDefault="00E51D9D" w:rsidP="003412D4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D47C4F1" w14:textId="77777777" w:rsidR="00E51D9D" w:rsidRPr="0086605F" w:rsidRDefault="00E51D9D" w:rsidP="003412D4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9"/>
          </w:tcPr>
          <w:p w14:paraId="255B3A14" w14:textId="77777777" w:rsidR="00E51D9D" w:rsidRPr="0086605F" w:rsidRDefault="00E51D9D" w:rsidP="003412D4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51D9D" w:rsidRPr="0086605F" w14:paraId="302872F3" w14:textId="77777777" w:rsidTr="003412D4">
        <w:trPr>
          <w:trHeight w:val="353"/>
        </w:trPr>
        <w:tc>
          <w:tcPr>
            <w:tcW w:w="2880" w:type="dxa"/>
            <w:vAlign w:val="bottom"/>
          </w:tcPr>
          <w:p w14:paraId="3AF784F6" w14:textId="7E106A5E" w:rsidR="00E51D9D" w:rsidRPr="0086605F" w:rsidRDefault="00E51D9D" w:rsidP="003412D4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>256</w:t>
            </w:r>
            <w:r w:rsidR="000F653F" w:rsidRPr="0086605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44B49C4C" w14:textId="77777777" w:rsidR="00E51D9D" w:rsidRPr="0086605F" w:rsidRDefault="00E51D9D" w:rsidP="003412D4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5FDCDBA9" w14:textId="77777777" w:rsidR="00E51D9D" w:rsidRPr="0086605F" w:rsidRDefault="00E51D9D" w:rsidP="003412D4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36E3CA3F" w14:textId="77777777" w:rsidR="00E51D9D" w:rsidRPr="0086605F" w:rsidRDefault="00E51D9D" w:rsidP="003412D4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5BD2A349" w14:textId="77777777" w:rsidR="00E51D9D" w:rsidRPr="0086605F" w:rsidRDefault="00E51D9D" w:rsidP="003412D4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3ACEFD8A" w14:textId="77777777" w:rsidR="00E51D9D" w:rsidRPr="0086605F" w:rsidRDefault="00E51D9D" w:rsidP="003412D4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31E15EB1" w14:textId="77777777" w:rsidR="00E51D9D" w:rsidRPr="0086605F" w:rsidRDefault="00E51D9D" w:rsidP="003412D4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2DFA71B0" w14:textId="77777777" w:rsidR="00E51D9D" w:rsidRPr="0086605F" w:rsidRDefault="00E51D9D" w:rsidP="003412D4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7BE8280D" w14:textId="77777777" w:rsidR="00E51D9D" w:rsidRPr="0086605F" w:rsidRDefault="00E51D9D" w:rsidP="003412D4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145586FE" w14:textId="77777777" w:rsidR="00E51D9D" w:rsidRPr="0086605F" w:rsidRDefault="00E51D9D" w:rsidP="003412D4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D9D" w:rsidRPr="0086605F" w14:paraId="5401992D" w14:textId="77777777" w:rsidTr="003412D4">
        <w:trPr>
          <w:trHeight w:val="353"/>
        </w:trPr>
        <w:tc>
          <w:tcPr>
            <w:tcW w:w="2880" w:type="dxa"/>
          </w:tcPr>
          <w:p w14:paraId="1ACEA25B" w14:textId="77777777" w:rsidR="00E51D9D" w:rsidRPr="0086605F" w:rsidRDefault="00E51D9D" w:rsidP="003412D4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90" w:type="dxa"/>
          </w:tcPr>
          <w:p w14:paraId="04373AE1" w14:textId="77777777" w:rsidR="00E51D9D" w:rsidRPr="0086605F" w:rsidRDefault="00E51D9D" w:rsidP="003412D4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55DA7798" w14:textId="77777777" w:rsidR="00E51D9D" w:rsidRPr="0086605F" w:rsidRDefault="00E51D9D" w:rsidP="003412D4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392AE25A" w14:textId="77777777" w:rsidR="00E51D9D" w:rsidRPr="0086605F" w:rsidRDefault="00E51D9D" w:rsidP="003412D4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3D3A7242" w14:textId="77777777" w:rsidR="00E51D9D" w:rsidRPr="0086605F" w:rsidRDefault="00E51D9D" w:rsidP="003412D4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063E2679" w14:textId="77777777" w:rsidR="00E51D9D" w:rsidRPr="0086605F" w:rsidRDefault="00E51D9D" w:rsidP="003412D4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195690EE" w14:textId="77777777" w:rsidR="00E51D9D" w:rsidRPr="0086605F" w:rsidRDefault="00E51D9D" w:rsidP="003412D4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2902AAF1" w14:textId="77777777" w:rsidR="00E51D9D" w:rsidRPr="0086605F" w:rsidRDefault="00E51D9D" w:rsidP="003412D4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6664A708" w14:textId="77777777" w:rsidR="00E51D9D" w:rsidRPr="0086605F" w:rsidRDefault="00E51D9D" w:rsidP="003412D4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3E68C2AF" w14:textId="77777777" w:rsidR="00E51D9D" w:rsidRPr="0086605F" w:rsidRDefault="00E51D9D" w:rsidP="003412D4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D9D" w:rsidRPr="0086605F" w14:paraId="2BF2B77D" w14:textId="77777777" w:rsidTr="003412D4">
        <w:trPr>
          <w:trHeight w:val="333"/>
        </w:trPr>
        <w:tc>
          <w:tcPr>
            <w:tcW w:w="2880" w:type="dxa"/>
            <w:hideMark/>
          </w:tcPr>
          <w:p w14:paraId="5C5E38E0" w14:textId="77777777" w:rsidR="00E51D9D" w:rsidRPr="0086605F" w:rsidRDefault="00E51D9D" w:rsidP="003412D4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</w:tcPr>
          <w:p w14:paraId="25B8C7F0" w14:textId="77777777" w:rsidR="00E51D9D" w:rsidRPr="0086605F" w:rsidRDefault="00E51D9D" w:rsidP="003412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2,786</w:t>
            </w:r>
          </w:p>
        </w:tc>
        <w:tc>
          <w:tcPr>
            <w:tcW w:w="291" w:type="dxa"/>
          </w:tcPr>
          <w:p w14:paraId="3CDAFE81" w14:textId="77777777" w:rsidR="00E51D9D" w:rsidRPr="0086605F" w:rsidRDefault="00E51D9D" w:rsidP="003412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38627D2C" w14:textId="77777777" w:rsidR="00E51D9D" w:rsidRPr="0086605F" w:rsidRDefault="00E51D9D" w:rsidP="00DA73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2,786</w:t>
            </w:r>
          </w:p>
        </w:tc>
        <w:tc>
          <w:tcPr>
            <w:tcW w:w="280" w:type="dxa"/>
          </w:tcPr>
          <w:p w14:paraId="3568C073" w14:textId="77777777" w:rsidR="00E51D9D" w:rsidRPr="0086605F" w:rsidRDefault="00E51D9D" w:rsidP="003412D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0EABCFDA" w14:textId="77777777" w:rsidR="00E51D9D" w:rsidRPr="0086605F" w:rsidRDefault="00E51D9D" w:rsidP="003412D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decimal" w:pos="296"/>
                <w:tab w:val="left" w:pos="476"/>
              </w:tabs>
              <w:ind w:right="-8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0518A07" w14:textId="77777777" w:rsidR="00E51D9D" w:rsidRPr="0086605F" w:rsidRDefault="00E51D9D" w:rsidP="003412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0329125A" w14:textId="77777777" w:rsidR="00E51D9D" w:rsidRPr="0086605F" w:rsidRDefault="00E51D9D" w:rsidP="003412D4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59B1B812" w14:textId="77777777" w:rsidR="00E51D9D" w:rsidRPr="0086605F" w:rsidRDefault="00E51D9D" w:rsidP="003412D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11EF7F48" w14:textId="77777777" w:rsidR="00E51D9D" w:rsidRPr="0086605F" w:rsidRDefault="00E51D9D" w:rsidP="003412D4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2,786</w:t>
            </w:r>
          </w:p>
        </w:tc>
      </w:tr>
      <w:tr w:rsidR="00E51D9D" w:rsidRPr="0086605F" w14:paraId="120C1289" w14:textId="77777777" w:rsidTr="003412D4">
        <w:trPr>
          <w:trHeight w:val="333"/>
        </w:trPr>
        <w:tc>
          <w:tcPr>
            <w:tcW w:w="2880" w:type="dxa"/>
          </w:tcPr>
          <w:p w14:paraId="1975F115" w14:textId="77777777" w:rsidR="00E51D9D" w:rsidRPr="0086605F" w:rsidRDefault="00E51D9D" w:rsidP="003412D4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5CAE6EB8" w14:textId="77777777" w:rsidR="00E51D9D" w:rsidRPr="0086605F" w:rsidRDefault="00E51D9D" w:rsidP="003412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1,947</w:t>
            </w:r>
          </w:p>
        </w:tc>
        <w:tc>
          <w:tcPr>
            <w:tcW w:w="291" w:type="dxa"/>
          </w:tcPr>
          <w:p w14:paraId="2ADA7C9C" w14:textId="77777777" w:rsidR="00E51D9D" w:rsidRPr="0086605F" w:rsidRDefault="00E51D9D" w:rsidP="003412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1AEB3880" w14:textId="77777777" w:rsidR="00E51D9D" w:rsidRPr="0086605F" w:rsidRDefault="00E51D9D" w:rsidP="00DA73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1,947</w:t>
            </w:r>
          </w:p>
        </w:tc>
        <w:tc>
          <w:tcPr>
            <w:tcW w:w="280" w:type="dxa"/>
          </w:tcPr>
          <w:p w14:paraId="4CE35972" w14:textId="77777777" w:rsidR="00E51D9D" w:rsidRPr="0086605F" w:rsidRDefault="00E51D9D" w:rsidP="003412D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48EB472D" w14:textId="77777777" w:rsidR="00E51D9D" w:rsidRPr="0086605F" w:rsidRDefault="00E51D9D" w:rsidP="003412D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decimal" w:pos="296"/>
                <w:tab w:val="left" w:pos="476"/>
              </w:tabs>
              <w:ind w:left="-181" w:right="-850" w:firstLine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05165E3F" w14:textId="77777777" w:rsidR="00E51D9D" w:rsidRPr="0086605F" w:rsidRDefault="00E51D9D" w:rsidP="003412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462A42A5" w14:textId="77777777" w:rsidR="00E51D9D" w:rsidRPr="0086605F" w:rsidRDefault="00E51D9D" w:rsidP="003412D4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5E4B90C7" w14:textId="77777777" w:rsidR="00E51D9D" w:rsidRPr="0086605F" w:rsidRDefault="00E51D9D" w:rsidP="003412D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13FDFE28" w14:textId="77777777" w:rsidR="00E51D9D" w:rsidRPr="0086605F" w:rsidRDefault="00E51D9D" w:rsidP="003412D4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1,947</w:t>
            </w:r>
          </w:p>
        </w:tc>
      </w:tr>
      <w:tr w:rsidR="00E51D9D" w:rsidRPr="0086605F" w14:paraId="7F4189BF" w14:textId="77777777" w:rsidTr="003412D4">
        <w:trPr>
          <w:trHeight w:val="333"/>
        </w:trPr>
        <w:tc>
          <w:tcPr>
            <w:tcW w:w="2880" w:type="dxa"/>
            <w:hideMark/>
          </w:tcPr>
          <w:p w14:paraId="742FC89D" w14:textId="77777777" w:rsidR="00E51D9D" w:rsidRPr="0086605F" w:rsidRDefault="00E51D9D" w:rsidP="003412D4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68302DBD" w14:textId="77777777" w:rsidR="00E51D9D" w:rsidRPr="0086605F" w:rsidRDefault="00E51D9D" w:rsidP="003412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10,777</w:t>
            </w:r>
          </w:p>
        </w:tc>
        <w:tc>
          <w:tcPr>
            <w:tcW w:w="291" w:type="dxa"/>
          </w:tcPr>
          <w:p w14:paraId="1B578B7F" w14:textId="77777777" w:rsidR="00E51D9D" w:rsidRPr="0086605F" w:rsidRDefault="00E51D9D" w:rsidP="003412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88F46D4" w14:textId="77777777" w:rsidR="00E51D9D" w:rsidRPr="0086605F" w:rsidRDefault="00E51D9D" w:rsidP="00DA73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10,049</w:t>
            </w:r>
          </w:p>
        </w:tc>
        <w:tc>
          <w:tcPr>
            <w:tcW w:w="280" w:type="dxa"/>
          </w:tcPr>
          <w:p w14:paraId="7B9CF5A0" w14:textId="77777777" w:rsidR="00E51D9D" w:rsidRPr="0086605F" w:rsidRDefault="00E51D9D" w:rsidP="003412D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4F87E752" w14:textId="77777777" w:rsidR="00E51D9D" w:rsidRPr="0086605F" w:rsidRDefault="00E51D9D" w:rsidP="003412D4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244" w:type="dxa"/>
          </w:tcPr>
          <w:p w14:paraId="2BC219B8" w14:textId="77777777" w:rsidR="00E51D9D" w:rsidRPr="0086605F" w:rsidRDefault="00E51D9D" w:rsidP="003412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50617505" w14:textId="77777777" w:rsidR="00E51D9D" w:rsidRPr="0086605F" w:rsidRDefault="00E51D9D" w:rsidP="003412D4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60" w:type="dxa"/>
          </w:tcPr>
          <w:p w14:paraId="45D31E1A" w14:textId="77777777" w:rsidR="00E51D9D" w:rsidRPr="0086605F" w:rsidRDefault="00E51D9D" w:rsidP="003412D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4F36AAC1" w14:textId="77777777" w:rsidR="00E51D9D" w:rsidRPr="0086605F" w:rsidRDefault="00E51D9D" w:rsidP="003412D4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10,813</w:t>
            </w:r>
          </w:p>
        </w:tc>
      </w:tr>
      <w:tr w:rsidR="00BA6A94" w:rsidRPr="0086605F" w14:paraId="1321827A" w14:textId="77777777" w:rsidTr="003412D4">
        <w:trPr>
          <w:trHeight w:val="333"/>
        </w:trPr>
        <w:tc>
          <w:tcPr>
            <w:tcW w:w="2880" w:type="dxa"/>
          </w:tcPr>
          <w:p w14:paraId="27393BE1" w14:textId="680038A7" w:rsidR="00BA6A94" w:rsidRPr="0086605F" w:rsidRDefault="00BA6A94" w:rsidP="003412D4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59BAFC61" w14:textId="10E4AD1E" w:rsidR="00BA6A94" w:rsidRPr="0086605F" w:rsidRDefault="00BA6A94" w:rsidP="003412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4,916</w:t>
            </w:r>
          </w:p>
        </w:tc>
        <w:tc>
          <w:tcPr>
            <w:tcW w:w="291" w:type="dxa"/>
          </w:tcPr>
          <w:p w14:paraId="757106AD" w14:textId="77777777" w:rsidR="00BA6A94" w:rsidRPr="0086605F" w:rsidRDefault="00BA6A94" w:rsidP="003412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C1A1B34" w14:textId="2B4C2DDC" w:rsidR="00BA6A94" w:rsidRPr="0086605F" w:rsidRDefault="00BA6A94" w:rsidP="00DA73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987</w:t>
            </w:r>
          </w:p>
        </w:tc>
        <w:tc>
          <w:tcPr>
            <w:tcW w:w="280" w:type="dxa"/>
          </w:tcPr>
          <w:p w14:paraId="60925336" w14:textId="77777777" w:rsidR="00BA6A94" w:rsidRPr="0086605F" w:rsidRDefault="00BA6A94" w:rsidP="003412D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688F16BB" w14:textId="42CD16FB" w:rsidR="00BA6A94" w:rsidRPr="0086605F" w:rsidRDefault="00BA6A94" w:rsidP="003412D4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2,253</w:t>
            </w:r>
          </w:p>
        </w:tc>
        <w:tc>
          <w:tcPr>
            <w:tcW w:w="244" w:type="dxa"/>
          </w:tcPr>
          <w:p w14:paraId="5467F526" w14:textId="77777777" w:rsidR="00BA6A94" w:rsidRPr="0086605F" w:rsidRDefault="00BA6A94" w:rsidP="003412D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33349E41" w14:textId="425CBF88" w:rsidR="00BA6A94" w:rsidRPr="0086605F" w:rsidRDefault="00BA6A94" w:rsidP="003412D4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3,508</w:t>
            </w:r>
          </w:p>
        </w:tc>
        <w:tc>
          <w:tcPr>
            <w:tcW w:w="260" w:type="dxa"/>
          </w:tcPr>
          <w:p w14:paraId="04A7E93A" w14:textId="77777777" w:rsidR="00BA6A94" w:rsidRPr="0086605F" w:rsidRDefault="00BA6A94" w:rsidP="003412D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38AAFFBB" w14:textId="468D3110" w:rsidR="00BA6A94" w:rsidRPr="0086605F" w:rsidRDefault="00BA6A94" w:rsidP="003412D4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6,748</w:t>
            </w:r>
          </w:p>
        </w:tc>
      </w:tr>
      <w:tr w:rsidR="002347B3" w:rsidRPr="0086605F" w14:paraId="771A66B0" w14:textId="77777777" w:rsidTr="003412D4">
        <w:trPr>
          <w:trHeight w:val="333"/>
        </w:trPr>
        <w:tc>
          <w:tcPr>
            <w:tcW w:w="2880" w:type="dxa"/>
          </w:tcPr>
          <w:p w14:paraId="0EAE2C3D" w14:textId="0DBFC6BD" w:rsidR="002347B3" w:rsidRPr="0086605F" w:rsidRDefault="002347B3" w:rsidP="002347B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</w:tcPr>
          <w:p w14:paraId="4AE3CAB8" w14:textId="1137F50A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8,509</w:t>
            </w:r>
          </w:p>
        </w:tc>
        <w:tc>
          <w:tcPr>
            <w:tcW w:w="291" w:type="dxa"/>
          </w:tcPr>
          <w:p w14:paraId="1FE4D547" w14:textId="77777777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8D6D5DE" w14:textId="1C5DF3BD" w:rsidR="002347B3" w:rsidRPr="0086605F" w:rsidRDefault="002347B3" w:rsidP="00DA73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D36F3" w:rsidRPr="0086605F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280" w:type="dxa"/>
          </w:tcPr>
          <w:p w14:paraId="54D76DA7" w14:textId="77777777" w:rsidR="002347B3" w:rsidRPr="0086605F" w:rsidRDefault="002347B3" w:rsidP="002347B3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67968EDC" w14:textId="6254C7FB" w:rsidR="002347B3" w:rsidRPr="0086605F" w:rsidRDefault="002347B3" w:rsidP="002347B3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6D36F3" w:rsidRPr="0086605F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244" w:type="dxa"/>
          </w:tcPr>
          <w:p w14:paraId="15F37D0B" w14:textId="77777777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3910D0C9" w14:textId="676D1AB7" w:rsidR="002347B3" w:rsidRPr="0086605F" w:rsidRDefault="002347B3" w:rsidP="002347B3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552674ED" w14:textId="77777777" w:rsidR="002347B3" w:rsidRPr="0086605F" w:rsidRDefault="002347B3" w:rsidP="002347B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3F6093FF" w14:textId="3A3D84C1" w:rsidR="002347B3" w:rsidRPr="0086605F" w:rsidRDefault="002347B3" w:rsidP="002347B3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9,0</w:t>
            </w:r>
            <w:r w:rsidR="006D36F3" w:rsidRPr="0086605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C4AD8" w:rsidRPr="0086605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347B3" w:rsidRPr="0086605F" w14:paraId="092F1CC4" w14:textId="77777777" w:rsidTr="00A376C3">
        <w:trPr>
          <w:trHeight w:val="344"/>
        </w:trPr>
        <w:tc>
          <w:tcPr>
            <w:tcW w:w="2880" w:type="dxa"/>
            <w:shd w:val="clear" w:color="auto" w:fill="auto"/>
            <w:hideMark/>
          </w:tcPr>
          <w:p w14:paraId="1E16F5F6" w14:textId="74D56171" w:rsidR="002347B3" w:rsidRPr="0086605F" w:rsidRDefault="002347B3" w:rsidP="002347B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E6A279" w14:textId="5E12CA29" w:rsidR="002347B3" w:rsidRPr="0086605F" w:rsidRDefault="00C135B6" w:rsidP="002347B3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91" w:type="dxa"/>
          </w:tcPr>
          <w:p w14:paraId="37F4006E" w14:textId="77777777" w:rsidR="002347B3" w:rsidRPr="0086605F" w:rsidRDefault="002347B3" w:rsidP="002347B3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6C15B32" w14:textId="348EDF01" w:rsidR="002347B3" w:rsidRPr="0086605F" w:rsidRDefault="00C135B6" w:rsidP="00C135B6">
            <w:pPr>
              <w:tabs>
                <w:tab w:val="clear" w:pos="227"/>
                <w:tab w:val="clear" w:pos="1644"/>
                <w:tab w:val="left" w:pos="22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80" w:type="dxa"/>
          </w:tcPr>
          <w:p w14:paraId="62D461D5" w14:textId="77777777" w:rsidR="002347B3" w:rsidRPr="0086605F" w:rsidRDefault="002347B3" w:rsidP="002347B3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08BA0BF6" w14:textId="7BBD7DA6" w:rsidR="002347B3" w:rsidRPr="0086605F" w:rsidRDefault="00C135B6" w:rsidP="002347B3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44" w:type="dxa"/>
          </w:tcPr>
          <w:p w14:paraId="64699F34" w14:textId="77777777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430D68A1" w14:textId="2F8A313B" w:rsidR="002347B3" w:rsidRPr="0086605F" w:rsidRDefault="00C135B6" w:rsidP="002347B3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7473C10D" w14:textId="77777777" w:rsidR="002347B3" w:rsidRPr="0086605F" w:rsidRDefault="002347B3" w:rsidP="002347B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17C20464" w14:textId="1AA1FB9A" w:rsidR="002347B3" w:rsidRPr="0086605F" w:rsidRDefault="00C135B6" w:rsidP="002347B3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</w:tr>
      <w:tr w:rsidR="002347B3" w:rsidRPr="0086605F" w14:paraId="5FB2BC99" w14:textId="77777777" w:rsidTr="003412D4">
        <w:trPr>
          <w:trHeight w:val="333"/>
        </w:trPr>
        <w:tc>
          <w:tcPr>
            <w:tcW w:w="2880" w:type="dxa"/>
          </w:tcPr>
          <w:p w14:paraId="6F6F33A9" w14:textId="77777777" w:rsidR="002347B3" w:rsidRPr="0086605F" w:rsidRDefault="002347B3" w:rsidP="002347B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1DDDE5" w14:textId="77777777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29,065</w:t>
            </w:r>
          </w:p>
        </w:tc>
        <w:tc>
          <w:tcPr>
            <w:tcW w:w="291" w:type="dxa"/>
          </w:tcPr>
          <w:p w14:paraId="4CD66BA3" w14:textId="77777777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EC3710" w14:textId="07BA7C8C" w:rsidR="002347B3" w:rsidRPr="0086605F" w:rsidRDefault="002347B3" w:rsidP="00DA73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</w:t>
            </w:r>
            <w:r w:rsidR="00FC4AD8" w:rsidRPr="00866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703</w:t>
            </w:r>
          </w:p>
        </w:tc>
        <w:tc>
          <w:tcPr>
            <w:tcW w:w="280" w:type="dxa"/>
          </w:tcPr>
          <w:p w14:paraId="79093B66" w14:textId="77777777" w:rsidR="002347B3" w:rsidRPr="0086605F" w:rsidRDefault="002347B3" w:rsidP="002347B3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38A90B" w14:textId="653CF63D" w:rsidR="002347B3" w:rsidRPr="0086605F" w:rsidRDefault="002347B3" w:rsidP="002347B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378"/>
                <w:tab w:val="left" w:pos="558"/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10,</w:t>
            </w:r>
            <w:r w:rsidR="00FC4AD8"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259</w:t>
            </w:r>
          </w:p>
        </w:tc>
        <w:tc>
          <w:tcPr>
            <w:tcW w:w="244" w:type="dxa"/>
          </w:tcPr>
          <w:p w14:paraId="02BA07E8" w14:textId="77777777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CDFAF7" w14:textId="77777777" w:rsidR="002347B3" w:rsidRPr="0086605F" w:rsidRDefault="002347B3" w:rsidP="002347B3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3,533</w:t>
            </w:r>
          </w:p>
        </w:tc>
        <w:tc>
          <w:tcPr>
            <w:tcW w:w="260" w:type="dxa"/>
          </w:tcPr>
          <w:p w14:paraId="3A21AB9A" w14:textId="77777777" w:rsidR="002347B3" w:rsidRPr="0086605F" w:rsidRDefault="002347B3" w:rsidP="002347B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10392" w14:textId="01F1F4E6" w:rsidR="002347B3" w:rsidRPr="0086605F" w:rsidRDefault="002347B3" w:rsidP="002347B3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31,</w:t>
            </w:r>
            <w:r w:rsidR="00FC4AD8"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495</w:t>
            </w:r>
          </w:p>
        </w:tc>
      </w:tr>
      <w:tr w:rsidR="002347B3" w:rsidRPr="0086605F" w14:paraId="7B6D95C3" w14:textId="77777777" w:rsidTr="003412D4">
        <w:trPr>
          <w:trHeight w:hRule="exact" w:val="372"/>
        </w:trPr>
        <w:tc>
          <w:tcPr>
            <w:tcW w:w="2880" w:type="dxa"/>
          </w:tcPr>
          <w:p w14:paraId="66FA1B23" w14:textId="77777777" w:rsidR="002347B3" w:rsidRPr="0086605F" w:rsidRDefault="002347B3" w:rsidP="002347B3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3EFFA96" w14:textId="77777777" w:rsidR="002347B3" w:rsidRPr="0086605F" w:rsidRDefault="002347B3" w:rsidP="002347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486D2369" w14:textId="77777777" w:rsidR="002347B3" w:rsidRPr="0086605F" w:rsidRDefault="002347B3" w:rsidP="002347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1DF44199" w14:textId="77777777" w:rsidR="002347B3" w:rsidRPr="0086605F" w:rsidRDefault="002347B3" w:rsidP="002347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3E8544E0" w14:textId="77777777" w:rsidR="002347B3" w:rsidRPr="0086605F" w:rsidRDefault="002347B3" w:rsidP="002347B3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</w:tcPr>
          <w:p w14:paraId="19B02B5B" w14:textId="77777777" w:rsidR="002347B3" w:rsidRPr="0086605F" w:rsidRDefault="002347B3" w:rsidP="002347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167BFDB4" w14:textId="77777777" w:rsidR="002347B3" w:rsidRPr="0086605F" w:rsidRDefault="002347B3" w:rsidP="002347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nil"/>
            </w:tcBorders>
          </w:tcPr>
          <w:p w14:paraId="2DC0AC59" w14:textId="77777777" w:rsidR="002347B3" w:rsidRPr="0086605F" w:rsidRDefault="002347B3" w:rsidP="002347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53A09086" w14:textId="77777777" w:rsidR="002347B3" w:rsidRPr="0086605F" w:rsidRDefault="002347B3" w:rsidP="002347B3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1D53560" w14:textId="77777777" w:rsidR="002347B3" w:rsidRPr="0086605F" w:rsidRDefault="002347B3" w:rsidP="002347B3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2347B3" w:rsidRPr="0086605F" w14:paraId="07B4271F" w14:textId="77777777" w:rsidTr="003412D4">
        <w:trPr>
          <w:trHeight w:val="353"/>
        </w:trPr>
        <w:tc>
          <w:tcPr>
            <w:tcW w:w="2880" w:type="dxa"/>
            <w:hideMark/>
          </w:tcPr>
          <w:p w14:paraId="36175DA4" w14:textId="77777777" w:rsidR="002347B3" w:rsidRPr="0086605F" w:rsidRDefault="002347B3" w:rsidP="002347B3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86605F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39702389" w14:textId="77777777" w:rsidR="002347B3" w:rsidRPr="0086605F" w:rsidRDefault="002347B3" w:rsidP="002347B3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1" w:type="dxa"/>
          </w:tcPr>
          <w:p w14:paraId="1E101923" w14:textId="77777777" w:rsidR="002347B3" w:rsidRPr="0086605F" w:rsidRDefault="002347B3" w:rsidP="002347B3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6AA10970" w14:textId="77777777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0" w:type="dxa"/>
          </w:tcPr>
          <w:p w14:paraId="3EF3F098" w14:textId="77777777" w:rsidR="002347B3" w:rsidRPr="0086605F" w:rsidRDefault="002347B3" w:rsidP="002347B3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2F61C811" w14:textId="77777777" w:rsidR="002347B3" w:rsidRPr="0086605F" w:rsidRDefault="002347B3" w:rsidP="002347B3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4" w:type="dxa"/>
          </w:tcPr>
          <w:p w14:paraId="55450DA4" w14:textId="77777777" w:rsidR="002347B3" w:rsidRPr="0086605F" w:rsidRDefault="002347B3" w:rsidP="002347B3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552921C5" w14:textId="77777777" w:rsidR="002347B3" w:rsidRPr="0086605F" w:rsidRDefault="002347B3" w:rsidP="002347B3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26017090" w14:textId="77777777" w:rsidR="002347B3" w:rsidRPr="0086605F" w:rsidRDefault="002347B3" w:rsidP="002347B3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204810AB" w14:textId="77777777" w:rsidR="002347B3" w:rsidRPr="0086605F" w:rsidRDefault="002347B3" w:rsidP="002347B3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</w:tr>
      <w:tr w:rsidR="002347B3" w:rsidRPr="0086605F" w14:paraId="6B504F55" w14:textId="77777777" w:rsidTr="002C2193">
        <w:trPr>
          <w:trHeight w:val="668"/>
        </w:trPr>
        <w:tc>
          <w:tcPr>
            <w:tcW w:w="2880" w:type="dxa"/>
            <w:hideMark/>
          </w:tcPr>
          <w:p w14:paraId="189A981B" w14:textId="77777777" w:rsidR="002347B3" w:rsidRPr="0086605F" w:rsidRDefault="002347B3" w:rsidP="002347B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  <w:p w14:paraId="2BA0E5DE" w14:textId="6ED5BC02" w:rsidR="002347B3" w:rsidRPr="0086605F" w:rsidRDefault="002347B3" w:rsidP="002347B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69F2F1E" w14:textId="1F5B0652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291" w:type="dxa"/>
            <w:vAlign w:val="bottom"/>
          </w:tcPr>
          <w:p w14:paraId="33DF77F4" w14:textId="77777777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F098E41" w14:textId="35C0710F" w:rsidR="002347B3" w:rsidRPr="0086605F" w:rsidRDefault="002A40C4" w:rsidP="00DA73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280" w:type="dxa"/>
            <w:vAlign w:val="bottom"/>
          </w:tcPr>
          <w:p w14:paraId="4CA31972" w14:textId="77777777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28140F58" w14:textId="7A301591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249D7026" w14:textId="77777777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46E418BA" w14:textId="74837FD3" w:rsidR="002347B3" w:rsidRPr="0086605F" w:rsidRDefault="002347B3" w:rsidP="002347B3">
            <w:pPr>
              <w:tabs>
                <w:tab w:val="decimal" w:pos="706"/>
              </w:tabs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  <w:vAlign w:val="bottom"/>
          </w:tcPr>
          <w:p w14:paraId="379576E1" w14:textId="77777777" w:rsidR="002347B3" w:rsidRPr="0086605F" w:rsidRDefault="002347B3" w:rsidP="002347B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7BFE715F" w14:textId="1C2418E6" w:rsidR="002347B3" w:rsidRPr="0086605F" w:rsidRDefault="002347B3" w:rsidP="002347B3">
            <w:pPr>
              <w:tabs>
                <w:tab w:val="clear" w:pos="907"/>
                <w:tab w:val="decimal" w:pos="647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</w:tr>
      <w:tr w:rsidR="002347B3" w:rsidRPr="0086605F" w14:paraId="6850F6C7" w14:textId="77777777" w:rsidTr="003412D4">
        <w:trPr>
          <w:trHeight w:val="333"/>
        </w:trPr>
        <w:tc>
          <w:tcPr>
            <w:tcW w:w="2880" w:type="dxa"/>
          </w:tcPr>
          <w:p w14:paraId="29958970" w14:textId="77777777" w:rsidR="002347B3" w:rsidRPr="0086605F" w:rsidRDefault="002347B3" w:rsidP="002347B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C65012" w14:textId="332B5C3C" w:rsidR="002347B3" w:rsidRPr="0086605F" w:rsidRDefault="002347B3" w:rsidP="0023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right="-11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212</w:t>
            </w:r>
          </w:p>
        </w:tc>
        <w:tc>
          <w:tcPr>
            <w:tcW w:w="291" w:type="dxa"/>
          </w:tcPr>
          <w:p w14:paraId="1AFAC032" w14:textId="77777777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AC0918" w14:textId="0771461C" w:rsidR="002347B3" w:rsidRPr="0086605F" w:rsidRDefault="002A40C4" w:rsidP="00DA733D">
            <w:pPr>
              <w:tabs>
                <w:tab w:val="clear" w:pos="454"/>
                <w:tab w:val="left" w:pos="444"/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280" w:type="dxa"/>
          </w:tcPr>
          <w:p w14:paraId="02E5A9C6" w14:textId="77777777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AED26B" w14:textId="7F8EC894" w:rsidR="002347B3" w:rsidRPr="0086605F" w:rsidRDefault="002347B3" w:rsidP="002347B3">
            <w:pPr>
              <w:tabs>
                <w:tab w:val="clear" w:pos="680"/>
                <w:tab w:val="clear" w:pos="1644"/>
                <w:tab w:val="left" w:pos="656"/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0CB2346" w14:textId="77777777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14FB15" w14:textId="77777777" w:rsidR="002347B3" w:rsidRPr="0086605F" w:rsidRDefault="002347B3" w:rsidP="002347B3">
            <w:pPr>
              <w:tabs>
                <w:tab w:val="clear" w:pos="680"/>
                <w:tab w:val="decimal" w:pos="369"/>
              </w:tabs>
              <w:ind w:right="-670" w:firstLine="13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4BF15FD8" w14:textId="77777777" w:rsidR="002347B3" w:rsidRPr="0086605F" w:rsidRDefault="002347B3" w:rsidP="002347B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F6CE32" w14:textId="06663D7A" w:rsidR="002347B3" w:rsidRPr="0086605F" w:rsidRDefault="002347B3" w:rsidP="002347B3">
            <w:pPr>
              <w:tabs>
                <w:tab w:val="clear" w:pos="454"/>
                <w:tab w:val="clear" w:pos="907"/>
                <w:tab w:val="left" w:pos="478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212</w:t>
            </w:r>
          </w:p>
        </w:tc>
      </w:tr>
    </w:tbl>
    <w:p w14:paraId="780BE84F" w14:textId="2C43DE0E" w:rsidR="00022304" w:rsidRPr="0086605F" w:rsidRDefault="00022304" w:rsidP="00022304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7A643642" w14:textId="6112201D" w:rsidR="001E761A" w:rsidRPr="0086605F" w:rsidRDefault="00022304" w:rsidP="00022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86605F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90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2969"/>
        <w:gridCol w:w="1080"/>
        <w:gridCol w:w="270"/>
        <w:gridCol w:w="1260"/>
        <w:gridCol w:w="270"/>
        <w:gridCol w:w="1350"/>
        <w:gridCol w:w="270"/>
        <w:gridCol w:w="1170"/>
        <w:gridCol w:w="270"/>
        <w:gridCol w:w="986"/>
        <w:gridCol w:w="14"/>
      </w:tblGrid>
      <w:tr w:rsidR="006C15BC" w:rsidRPr="0086605F" w14:paraId="77D39271" w14:textId="77777777" w:rsidTr="001E761A">
        <w:trPr>
          <w:gridAfter w:val="1"/>
          <w:wAfter w:w="14" w:type="dxa"/>
          <w:trHeight w:val="346"/>
          <w:tblHeader/>
        </w:trPr>
        <w:tc>
          <w:tcPr>
            <w:tcW w:w="2969" w:type="dxa"/>
          </w:tcPr>
          <w:p w14:paraId="197D9F4E" w14:textId="42DA54CD" w:rsidR="006C15BC" w:rsidRPr="0086605F" w:rsidRDefault="006C15BC" w:rsidP="007B3393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26" w:type="dxa"/>
            <w:gridSpan w:val="9"/>
          </w:tcPr>
          <w:p w14:paraId="2754B5EA" w14:textId="798E0473" w:rsidR="006C15BC" w:rsidRPr="0086605F" w:rsidRDefault="006C15BC" w:rsidP="006C15BC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46C7" w:rsidRPr="0086605F" w14:paraId="632C2B2B" w14:textId="77777777" w:rsidTr="001E761A">
        <w:trPr>
          <w:gridAfter w:val="1"/>
          <w:wAfter w:w="14" w:type="dxa"/>
          <w:trHeight w:val="346"/>
          <w:tblHeader/>
        </w:trPr>
        <w:tc>
          <w:tcPr>
            <w:tcW w:w="2969" w:type="dxa"/>
          </w:tcPr>
          <w:p w14:paraId="2A9C4F45" w14:textId="380B2378" w:rsidR="002A46C7" w:rsidRPr="0086605F" w:rsidRDefault="002A46C7" w:rsidP="007B3393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26" w:type="dxa"/>
            <w:gridSpan w:val="9"/>
          </w:tcPr>
          <w:p w14:paraId="56750ACC" w14:textId="44FFCCBE" w:rsidR="002A46C7" w:rsidRPr="0086605F" w:rsidRDefault="002A46C7" w:rsidP="006C15BC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6C15BC" w:rsidRPr="0086605F" w14:paraId="582BD253" w14:textId="77777777" w:rsidTr="005B43AD">
        <w:trPr>
          <w:trHeight w:val="346"/>
          <w:tblHeader/>
        </w:trPr>
        <w:tc>
          <w:tcPr>
            <w:tcW w:w="2969" w:type="dxa"/>
            <w:vAlign w:val="bottom"/>
          </w:tcPr>
          <w:p w14:paraId="0427493A" w14:textId="185D6CCA" w:rsidR="006C15BC" w:rsidRPr="0086605F" w:rsidRDefault="006C15BC" w:rsidP="006C15B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418B0"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7752967" w14:textId="77777777" w:rsidR="006C15BC" w:rsidRPr="0086605F" w:rsidRDefault="006C15BC" w:rsidP="00AB7DD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230E7BF" w14:textId="04C22246" w:rsidR="006C15BC" w:rsidRPr="0086605F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593774A2" w14:textId="77777777" w:rsidR="006C15BC" w:rsidRPr="0086605F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A98058" w14:textId="746A18D1" w:rsidR="006C15BC" w:rsidRPr="0086605F" w:rsidRDefault="006C15BC" w:rsidP="00AB7D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418B0" w:rsidRPr="0086605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3F825A92" w14:textId="4FAD6A30" w:rsidR="006C15BC" w:rsidRPr="0086605F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06D96637" w14:textId="77777777" w:rsidR="006C15BC" w:rsidRPr="0086605F" w:rsidRDefault="006C15BC" w:rsidP="00AB7DDB">
            <w:pPr>
              <w:tabs>
                <w:tab w:val="decimal" w:pos="708"/>
              </w:tabs>
              <w:ind w:lef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380248" w14:textId="30B2CD4B" w:rsidR="001E761A" w:rsidRPr="0086605F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C418B0" w:rsidRPr="0086605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96741F2" w14:textId="3ABCB496" w:rsidR="006C15BC" w:rsidRPr="0086605F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C418B0" w:rsidRPr="0086605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959D98D" w14:textId="77777777" w:rsidR="006C15BC" w:rsidRPr="0086605F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FBBAC8" w14:textId="6E499F82" w:rsidR="006C15BC" w:rsidRPr="0086605F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418B0" w:rsidRPr="0086605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2396C37" w14:textId="77777777" w:rsidR="006C15BC" w:rsidRPr="0086605F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3FF9407D" w14:textId="7358431F" w:rsidR="006C15BC" w:rsidRPr="0086605F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D76DB" w:rsidRPr="0086605F" w14:paraId="58EEC0A7" w14:textId="77777777" w:rsidTr="009D76DB">
        <w:trPr>
          <w:gridAfter w:val="1"/>
          <w:wAfter w:w="14" w:type="dxa"/>
          <w:trHeight w:val="346"/>
          <w:tblHeader/>
        </w:trPr>
        <w:tc>
          <w:tcPr>
            <w:tcW w:w="2969" w:type="dxa"/>
          </w:tcPr>
          <w:p w14:paraId="17676E61" w14:textId="106F75C0" w:rsidR="009D76DB" w:rsidRPr="0086605F" w:rsidRDefault="009D76DB" w:rsidP="007B3393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2519727" w14:textId="2DDF8F75" w:rsidR="009D76DB" w:rsidRPr="0086605F" w:rsidRDefault="009D76DB" w:rsidP="006C15BC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6" w:type="dxa"/>
            <w:gridSpan w:val="8"/>
          </w:tcPr>
          <w:p w14:paraId="4915807B" w14:textId="32E07301" w:rsidR="009D76DB" w:rsidRPr="0086605F" w:rsidRDefault="009D76DB" w:rsidP="006C15BC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C15BC" w:rsidRPr="0086605F" w14:paraId="29599F7C" w14:textId="77777777" w:rsidTr="005B43AD">
        <w:trPr>
          <w:trHeight w:val="346"/>
        </w:trPr>
        <w:tc>
          <w:tcPr>
            <w:tcW w:w="2969" w:type="dxa"/>
          </w:tcPr>
          <w:p w14:paraId="1E503AB8" w14:textId="3167C90B" w:rsidR="006C15BC" w:rsidRPr="0086605F" w:rsidRDefault="00C418B0" w:rsidP="007B3393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4A16F3" w:rsidRPr="008660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06E975C6" w14:textId="77777777" w:rsidR="006C15BC" w:rsidRPr="0086605F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57D7A4" w14:textId="77777777" w:rsidR="006C15BC" w:rsidRPr="0086605F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F87695" w14:textId="77777777" w:rsidR="006C15BC" w:rsidRPr="0086605F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EA2153" w14:textId="77777777" w:rsidR="006C15BC" w:rsidRPr="0086605F" w:rsidRDefault="006C15BC" w:rsidP="007B3393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0D35E9" w14:textId="77777777" w:rsidR="006C15BC" w:rsidRPr="0086605F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D9ED6F" w14:textId="77777777" w:rsidR="006C15BC" w:rsidRPr="0086605F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76813B" w14:textId="77777777" w:rsidR="006C15BC" w:rsidRPr="0086605F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48A055" w14:textId="77777777" w:rsidR="006C15BC" w:rsidRPr="0086605F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363BA5EF" w14:textId="77777777" w:rsidR="006C15BC" w:rsidRPr="0086605F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5BC" w:rsidRPr="0086605F" w14:paraId="3C48682E" w14:textId="77777777" w:rsidTr="005B43AD">
        <w:trPr>
          <w:trHeight w:val="371"/>
        </w:trPr>
        <w:tc>
          <w:tcPr>
            <w:tcW w:w="2969" w:type="dxa"/>
          </w:tcPr>
          <w:p w14:paraId="0AF395FB" w14:textId="7C68B24D" w:rsidR="006C15BC" w:rsidRPr="0086605F" w:rsidRDefault="006C15BC" w:rsidP="007B3393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3DCD8810" w14:textId="77777777" w:rsidR="006C15BC" w:rsidRPr="0086605F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E9AB67" w14:textId="77777777" w:rsidR="006C15BC" w:rsidRPr="0086605F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613CDF" w14:textId="77777777" w:rsidR="006C15BC" w:rsidRPr="0086605F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692888" w14:textId="77777777" w:rsidR="006C15BC" w:rsidRPr="0086605F" w:rsidRDefault="006C15BC" w:rsidP="007B3393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44A413" w14:textId="77777777" w:rsidR="006C15BC" w:rsidRPr="0086605F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574F5C" w14:textId="77777777" w:rsidR="006C15BC" w:rsidRPr="0086605F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8C5836" w14:textId="77777777" w:rsidR="006C15BC" w:rsidRPr="0086605F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20D6A6" w14:textId="77777777" w:rsidR="006C15BC" w:rsidRPr="0086605F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4ED77FA3" w14:textId="77777777" w:rsidR="006C15BC" w:rsidRPr="0086605F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5BC" w:rsidRPr="0086605F" w14:paraId="438E8ADC" w14:textId="77777777" w:rsidTr="0081510E">
        <w:trPr>
          <w:trHeight w:val="327"/>
        </w:trPr>
        <w:tc>
          <w:tcPr>
            <w:tcW w:w="2969" w:type="dxa"/>
            <w:hideMark/>
          </w:tcPr>
          <w:p w14:paraId="02C04ECA" w14:textId="77777777" w:rsidR="006C15BC" w:rsidRPr="0086605F" w:rsidRDefault="006C15BC" w:rsidP="007B339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80" w:type="dxa"/>
            <w:shd w:val="clear" w:color="auto" w:fill="auto"/>
          </w:tcPr>
          <w:p w14:paraId="269B5AB3" w14:textId="37A5F5B2" w:rsidR="006C15BC" w:rsidRPr="0086605F" w:rsidRDefault="00552926" w:rsidP="007B33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30F34B2A" w14:textId="77777777" w:rsidR="006C15BC" w:rsidRPr="0086605F" w:rsidRDefault="006C15BC" w:rsidP="007B33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0975557" w14:textId="7CB31183" w:rsidR="006C15BC" w:rsidRPr="0086605F" w:rsidRDefault="00552926" w:rsidP="001E761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70" w:type="dxa"/>
          </w:tcPr>
          <w:p w14:paraId="48B19E3B" w14:textId="77777777" w:rsidR="006C15BC" w:rsidRPr="0086605F" w:rsidRDefault="006C15BC" w:rsidP="007B3393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C526A1" w14:textId="3F5860E8" w:rsidR="006C15BC" w:rsidRPr="0086605F" w:rsidRDefault="00552926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2A67C8DA" w14:textId="77777777" w:rsidR="006C15BC" w:rsidRPr="0086605F" w:rsidRDefault="006C15BC" w:rsidP="007B33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912F48" w14:textId="2A646E4C" w:rsidR="006C15BC" w:rsidRPr="0086605F" w:rsidRDefault="00552926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5ECFC00F" w14:textId="77777777" w:rsidR="006C15BC" w:rsidRPr="0086605F" w:rsidRDefault="006C15BC" w:rsidP="007B339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6307F6A9" w14:textId="14A5E974" w:rsidR="006C15BC" w:rsidRPr="0086605F" w:rsidRDefault="00552926" w:rsidP="007B339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</w:tr>
      <w:tr w:rsidR="006C15BC" w:rsidRPr="0086605F" w14:paraId="60BA4D94" w14:textId="77777777" w:rsidTr="0081510E">
        <w:trPr>
          <w:trHeight w:val="327"/>
        </w:trPr>
        <w:tc>
          <w:tcPr>
            <w:tcW w:w="2969" w:type="dxa"/>
          </w:tcPr>
          <w:p w14:paraId="0E61BB34" w14:textId="186F7905" w:rsidR="006C15BC" w:rsidRPr="0086605F" w:rsidRDefault="006C15BC" w:rsidP="00EA771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56576892" w14:textId="03526C37" w:rsidR="006C15BC" w:rsidRPr="0086605F" w:rsidRDefault="002F28FE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270" w:type="dxa"/>
            <w:shd w:val="clear" w:color="auto" w:fill="auto"/>
          </w:tcPr>
          <w:p w14:paraId="72538918" w14:textId="77777777" w:rsidR="006C15BC" w:rsidRPr="0086605F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9BF58AE" w14:textId="5E29A5AB" w:rsidR="006C15BC" w:rsidRPr="0086605F" w:rsidRDefault="002F28FE" w:rsidP="001E761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270" w:type="dxa"/>
          </w:tcPr>
          <w:p w14:paraId="0CB9C18A" w14:textId="77777777" w:rsidR="006C15BC" w:rsidRPr="0086605F" w:rsidRDefault="006C15BC" w:rsidP="00EA771C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2B5CBF" w14:textId="5464D08E" w:rsidR="006C15BC" w:rsidRPr="0086605F" w:rsidRDefault="00552926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6991C468" w14:textId="77777777" w:rsidR="006C15BC" w:rsidRPr="0086605F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28AC64" w14:textId="20DEAEAB" w:rsidR="006C15BC" w:rsidRPr="0086605F" w:rsidRDefault="00552926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6B6A2D4D" w14:textId="77777777" w:rsidR="006C15BC" w:rsidRPr="0086605F" w:rsidRDefault="006C15BC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6358CCEB" w14:textId="1C55F2CD" w:rsidR="006C15BC" w:rsidRPr="0086605F" w:rsidRDefault="002F28FE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</w:tr>
      <w:tr w:rsidR="002347B3" w:rsidRPr="0086605F" w14:paraId="74BE424F" w14:textId="77777777" w:rsidTr="0081510E">
        <w:trPr>
          <w:trHeight w:val="327"/>
        </w:trPr>
        <w:tc>
          <w:tcPr>
            <w:tcW w:w="2969" w:type="dxa"/>
          </w:tcPr>
          <w:p w14:paraId="58A67B85" w14:textId="33A08F05" w:rsidR="002347B3" w:rsidRPr="0086605F" w:rsidRDefault="002347B3" w:rsidP="002347B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5DD9008" w14:textId="319B7534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270" w:type="dxa"/>
            <w:shd w:val="clear" w:color="auto" w:fill="auto"/>
          </w:tcPr>
          <w:p w14:paraId="1FEB26CD" w14:textId="77777777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B3C3A2D" w14:textId="33EC232F" w:rsidR="002347B3" w:rsidRPr="0086605F" w:rsidRDefault="002347B3" w:rsidP="002347B3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14:paraId="7090908F" w14:textId="77777777" w:rsidR="002347B3" w:rsidRPr="0086605F" w:rsidRDefault="002347B3" w:rsidP="002347B3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6B156" w14:textId="050E8D02" w:rsidR="002347B3" w:rsidRPr="0086605F" w:rsidRDefault="002347B3" w:rsidP="002347B3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1CCE25F5" w14:textId="77777777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92E945" w14:textId="1A442B6B" w:rsidR="002347B3" w:rsidRPr="0086605F" w:rsidRDefault="002347B3" w:rsidP="002347B3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t xml:space="preserve"> -   </w:t>
            </w:r>
          </w:p>
        </w:tc>
        <w:tc>
          <w:tcPr>
            <w:tcW w:w="270" w:type="dxa"/>
          </w:tcPr>
          <w:p w14:paraId="3E0BB78F" w14:textId="77777777" w:rsidR="002347B3" w:rsidRPr="0086605F" w:rsidRDefault="002347B3" w:rsidP="002347B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628DCB54" w14:textId="4442695C" w:rsidR="002347B3" w:rsidRPr="0086605F" w:rsidRDefault="002347B3" w:rsidP="002347B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</w:tr>
      <w:tr w:rsidR="002347B3" w:rsidRPr="0086605F" w14:paraId="6FA86C91" w14:textId="77777777" w:rsidTr="0081510E">
        <w:trPr>
          <w:trHeight w:val="327"/>
        </w:trPr>
        <w:tc>
          <w:tcPr>
            <w:tcW w:w="2969" w:type="dxa"/>
            <w:hideMark/>
          </w:tcPr>
          <w:p w14:paraId="4E71EF1D" w14:textId="77777777" w:rsidR="002347B3" w:rsidRPr="0086605F" w:rsidRDefault="002347B3" w:rsidP="002347B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3EF1989" w14:textId="111A1844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6,873</w:t>
            </w:r>
          </w:p>
        </w:tc>
        <w:tc>
          <w:tcPr>
            <w:tcW w:w="270" w:type="dxa"/>
            <w:shd w:val="clear" w:color="auto" w:fill="auto"/>
          </w:tcPr>
          <w:p w14:paraId="06B342C3" w14:textId="77777777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14E9D7" w14:textId="443D8B7A" w:rsidR="002347B3" w:rsidRPr="0086605F" w:rsidRDefault="002347B3" w:rsidP="002347B3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6,647</w:t>
            </w:r>
          </w:p>
        </w:tc>
        <w:tc>
          <w:tcPr>
            <w:tcW w:w="270" w:type="dxa"/>
          </w:tcPr>
          <w:p w14:paraId="0B5B9D06" w14:textId="77777777" w:rsidR="002347B3" w:rsidRPr="0086605F" w:rsidRDefault="002347B3" w:rsidP="002347B3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36782B" w14:textId="6EE8001E" w:rsidR="002347B3" w:rsidRPr="0086605F" w:rsidRDefault="002347B3" w:rsidP="002347B3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270" w:type="dxa"/>
          </w:tcPr>
          <w:p w14:paraId="5EACF298" w14:textId="77777777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E39D6B" w14:textId="08B4AEB1" w:rsidR="002347B3" w:rsidRPr="0086605F" w:rsidRDefault="002347B3" w:rsidP="002347B3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t xml:space="preserve"> -   </w:t>
            </w:r>
          </w:p>
        </w:tc>
        <w:tc>
          <w:tcPr>
            <w:tcW w:w="270" w:type="dxa"/>
          </w:tcPr>
          <w:p w14:paraId="561AD06F" w14:textId="77777777" w:rsidR="002347B3" w:rsidRPr="0086605F" w:rsidRDefault="002347B3" w:rsidP="002347B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5DBB25DD" w14:textId="47F43D93" w:rsidR="002347B3" w:rsidRPr="0086605F" w:rsidRDefault="002347B3" w:rsidP="002347B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6,892</w:t>
            </w:r>
          </w:p>
        </w:tc>
      </w:tr>
      <w:tr w:rsidR="00BA6A94" w:rsidRPr="0086605F" w14:paraId="1744772D" w14:textId="77777777" w:rsidTr="0081510E">
        <w:trPr>
          <w:trHeight w:val="327"/>
        </w:trPr>
        <w:tc>
          <w:tcPr>
            <w:tcW w:w="2969" w:type="dxa"/>
          </w:tcPr>
          <w:p w14:paraId="0422DB22" w14:textId="300ADF20" w:rsidR="00BA6A94" w:rsidRPr="0086605F" w:rsidRDefault="00BA6A94" w:rsidP="002347B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83D5A4D" w14:textId="030BDBED" w:rsidR="00BA6A94" w:rsidRPr="0086605F" w:rsidRDefault="00BA6A94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74BE2997" w14:textId="77777777" w:rsidR="00BA6A94" w:rsidRPr="0086605F" w:rsidRDefault="00BA6A94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4E7C18" w14:textId="417E385F" w:rsidR="00BA6A94" w:rsidRPr="0086605F" w:rsidRDefault="00BA6A94" w:rsidP="002347B3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63FB7078" w14:textId="77777777" w:rsidR="00BA6A94" w:rsidRPr="0086605F" w:rsidRDefault="00BA6A94" w:rsidP="002347B3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169DEF" w14:textId="19403B35" w:rsidR="00BA6A94" w:rsidRPr="0086605F" w:rsidRDefault="00BA6A94" w:rsidP="002347B3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3EB5BAB5" w14:textId="77777777" w:rsidR="00BA6A94" w:rsidRPr="0086605F" w:rsidRDefault="00BA6A94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C88646" w14:textId="3F45AC85" w:rsidR="00BA6A94" w:rsidRPr="0086605F" w:rsidRDefault="00BA6A94" w:rsidP="002347B3">
            <w:pPr>
              <w:tabs>
                <w:tab w:val="decimal" w:pos="706"/>
              </w:tabs>
              <w:ind w:right="168"/>
              <w:jc w:val="right"/>
            </w:pPr>
            <w:r w:rsidRPr="0086605F">
              <w:t>-</w:t>
            </w:r>
          </w:p>
        </w:tc>
        <w:tc>
          <w:tcPr>
            <w:tcW w:w="270" w:type="dxa"/>
          </w:tcPr>
          <w:p w14:paraId="13D40113" w14:textId="77777777" w:rsidR="00BA6A94" w:rsidRPr="0086605F" w:rsidRDefault="00BA6A94" w:rsidP="002347B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473A00FB" w14:textId="05523EF3" w:rsidR="00BA6A94" w:rsidRPr="0086605F" w:rsidRDefault="00BA6A94" w:rsidP="002347B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2347B3" w:rsidRPr="0086605F" w14:paraId="466560EB" w14:textId="77777777" w:rsidTr="005B43AD">
        <w:trPr>
          <w:trHeight w:val="327"/>
        </w:trPr>
        <w:tc>
          <w:tcPr>
            <w:tcW w:w="2969" w:type="dxa"/>
          </w:tcPr>
          <w:p w14:paraId="2EBBE2EA" w14:textId="0F9AED2C" w:rsidR="002347B3" w:rsidRPr="0086605F" w:rsidRDefault="002347B3" w:rsidP="002347B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</w:tcPr>
          <w:p w14:paraId="78FD0990" w14:textId="45895EB1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9,638</w:t>
            </w:r>
          </w:p>
        </w:tc>
        <w:tc>
          <w:tcPr>
            <w:tcW w:w="270" w:type="dxa"/>
          </w:tcPr>
          <w:p w14:paraId="1E64E25C" w14:textId="77777777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4C9F71" w14:textId="4E762EC9" w:rsidR="002347B3" w:rsidRPr="0086605F" w:rsidRDefault="002347B3" w:rsidP="002347B3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81510E" w:rsidRPr="0086605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57613" w:rsidRPr="0086605F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270" w:type="dxa"/>
          </w:tcPr>
          <w:p w14:paraId="598D787B" w14:textId="77777777" w:rsidR="002347B3" w:rsidRPr="0086605F" w:rsidRDefault="002347B3" w:rsidP="002347B3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F1F289" w14:textId="70D5314E" w:rsidR="002347B3" w:rsidRPr="0086605F" w:rsidRDefault="002347B3" w:rsidP="002347B3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81510E" w:rsidRPr="0086605F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270" w:type="dxa"/>
          </w:tcPr>
          <w:p w14:paraId="49F25B45" w14:textId="77777777" w:rsidR="002347B3" w:rsidRPr="0086605F" w:rsidRDefault="002347B3" w:rsidP="002347B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A43650" w14:textId="5FA6424A" w:rsidR="002347B3" w:rsidRPr="0086605F" w:rsidRDefault="002347B3" w:rsidP="002347B3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t xml:space="preserve"> -   </w:t>
            </w:r>
          </w:p>
        </w:tc>
        <w:tc>
          <w:tcPr>
            <w:tcW w:w="270" w:type="dxa"/>
          </w:tcPr>
          <w:p w14:paraId="43C48982" w14:textId="77777777" w:rsidR="002347B3" w:rsidRPr="0086605F" w:rsidRDefault="002347B3" w:rsidP="002347B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65DC102C" w14:textId="37C4E6CB" w:rsidR="002347B3" w:rsidRPr="0086605F" w:rsidRDefault="002347B3" w:rsidP="002347B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357613" w:rsidRPr="0086605F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857E79" w:rsidRPr="0086605F" w14:paraId="3E604BF3" w14:textId="77777777" w:rsidTr="0081510E">
        <w:trPr>
          <w:trHeight w:val="327"/>
        </w:trPr>
        <w:tc>
          <w:tcPr>
            <w:tcW w:w="2969" w:type="dxa"/>
            <w:shd w:val="clear" w:color="auto" w:fill="auto"/>
          </w:tcPr>
          <w:p w14:paraId="4C9B6EB6" w14:textId="703001A0" w:rsidR="00857E79" w:rsidRPr="0086605F" w:rsidRDefault="00857E79" w:rsidP="00857E79">
            <w:pPr>
              <w:ind w:left="73" w:right="-24" w:hanging="7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shd w:val="clear" w:color="auto" w:fill="auto"/>
          </w:tcPr>
          <w:p w14:paraId="01F31210" w14:textId="506CB70F" w:rsidR="00857E79" w:rsidRPr="0086605F" w:rsidRDefault="0081510E" w:rsidP="00857E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6508B066" w14:textId="77777777" w:rsidR="00857E79" w:rsidRPr="0086605F" w:rsidRDefault="00857E79" w:rsidP="00857E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96428ED" w14:textId="1DACB8F9" w:rsidR="00857E79" w:rsidRPr="0086605F" w:rsidRDefault="0081510E" w:rsidP="00857E79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3282DDD8" w14:textId="77777777" w:rsidR="00857E79" w:rsidRPr="0086605F" w:rsidRDefault="00857E79" w:rsidP="00857E7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18587D3" w14:textId="03029D53" w:rsidR="00857E79" w:rsidRPr="0086605F" w:rsidRDefault="0081510E" w:rsidP="00857E79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5AB89A1E" w14:textId="77777777" w:rsidR="00857E79" w:rsidRPr="0086605F" w:rsidRDefault="00857E79" w:rsidP="00857E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FD6363" w14:textId="6EF845A7" w:rsidR="00857E79" w:rsidRPr="0086605F" w:rsidRDefault="00BA6A94" w:rsidP="00857E79">
            <w:pPr>
              <w:tabs>
                <w:tab w:val="decimal" w:pos="706"/>
              </w:tabs>
              <w:ind w:right="168"/>
              <w:jc w:val="right"/>
            </w:pPr>
            <w:r w:rsidRPr="0086605F">
              <w:t>-</w:t>
            </w:r>
          </w:p>
        </w:tc>
        <w:tc>
          <w:tcPr>
            <w:tcW w:w="270" w:type="dxa"/>
            <w:shd w:val="clear" w:color="auto" w:fill="auto"/>
          </w:tcPr>
          <w:p w14:paraId="71DABBC8" w14:textId="77777777" w:rsidR="00857E79" w:rsidRPr="0086605F" w:rsidRDefault="00857E79" w:rsidP="00857E7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6F62DA5E" w14:textId="3B285A63" w:rsidR="00857E79" w:rsidRPr="0086605F" w:rsidRDefault="0081510E" w:rsidP="00857E7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857E79" w:rsidRPr="0086605F" w14:paraId="470BDB2C" w14:textId="77777777" w:rsidTr="005B43AD">
        <w:trPr>
          <w:trHeight w:val="327"/>
        </w:trPr>
        <w:tc>
          <w:tcPr>
            <w:tcW w:w="2969" w:type="dxa"/>
          </w:tcPr>
          <w:p w14:paraId="0ED7D978" w14:textId="14B78564" w:rsidR="00857E79" w:rsidRPr="0086605F" w:rsidRDefault="00857E79" w:rsidP="00857E79">
            <w:pPr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BE85CC" w14:textId="58298CDC" w:rsidR="00857E79" w:rsidRPr="0086605F" w:rsidRDefault="00857E79" w:rsidP="00857E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17,</w:t>
            </w:r>
            <w:r w:rsidR="00AA20DE"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663</w:t>
            </w:r>
          </w:p>
        </w:tc>
        <w:tc>
          <w:tcPr>
            <w:tcW w:w="270" w:type="dxa"/>
          </w:tcPr>
          <w:p w14:paraId="6D1F953C" w14:textId="77777777" w:rsidR="00857E79" w:rsidRPr="0086605F" w:rsidRDefault="00857E79" w:rsidP="00857E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AD0C7D" w14:textId="0F943CE2" w:rsidR="00857E79" w:rsidRPr="0086605F" w:rsidRDefault="0081510E" w:rsidP="00857E79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10,</w:t>
            </w:r>
            <w:r w:rsidR="00AA20DE"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320</w:t>
            </w:r>
          </w:p>
        </w:tc>
        <w:tc>
          <w:tcPr>
            <w:tcW w:w="270" w:type="dxa"/>
          </w:tcPr>
          <w:p w14:paraId="5CC5149D" w14:textId="77777777" w:rsidR="00857E79" w:rsidRPr="0086605F" w:rsidRDefault="00857E79" w:rsidP="00857E7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A3B72" w14:textId="1FCCD21F" w:rsidR="00857E79" w:rsidRPr="0086605F" w:rsidRDefault="0081510E" w:rsidP="00857E79">
            <w:pPr>
              <w:tabs>
                <w:tab w:val="clear" w:pos="227"/>
                <w:tab w:val="clear" w:pos="454"/>
                <w:tab w:val="clear" w:pos="680"/>
                <w:tab w:val="left" w:pos="378"/>
                <w:tab w:val="left" w:pos="558"/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7,928</w:t>
            </w:r>
          </w:p>
        </w:tc>
        <w:tc>
          <w:tcPr>
            <w:tcW w:w="270" w:type="dxa"/>
          </w:tcPr>
          <w:p w14:paraId="1E076A52" w14:textId="77777777" w:rsidR="00857E79" w:rsidRPr="0086605F" w:rsidRDefault="00857E79" w:rsidP="00857E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868077" w14:textId="32DD588B" w:rsidR="00857E79" w:rsidRPr="0086605F" w:rsidRDefault="00857E79" w:rsidP="00857E79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4BFB234E" w14:textId="77777777" w:rsidR="00857E79" w:rsidRPr="0086605F" w:rsidRDefault="00857E79" w:rsidP="00857E7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64B83" w14:textId="3189982B" w:rsidR="00857E79" w:rsidRPr="0086605F" w:rsidRDefault="00857E79" w:rsidP="00857E7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18,</w:t>
            </w:r>
            <w:r w:rsidR="00AA20DE"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248</w:t>
            </w:r>
          </w:p>
        </w:tc>
      </w:tr>
      <w:tr w:rsidR="00A611BC" w:rsidRPr="0086605F" w14:paraId="6B8C6C91" w14:textId="77777777" w:rsidTr="004217D2">
        <w:trPr>
          <w:trHeight w:val="346"/>
        </w:trPr>
        <w:tc>
          <w:tcPr>
            <w:tcW w:w="2969" w:type="dxa"/>
          </w:tcPr>
          <w:p w14:paraId="380AE1A8" w14:textId="7A51D5CA" w:rsidR="00A611BC" w:rsidRPr="0086605F" w:rsidRDefault="00A611BC" w:rsidP="004217D2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47FBAF5" w14:textId="77777777" w:rsidR="00A611BC" w:rsidRPr="0086605F" w:rsidRDefault="00A611BC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340314" w14:textId="77777777" w:rsidR="00A611BC" w:rsidRPr="0086605F" w:rsidRDefault="00A611BC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66C0F9" w14:textId="77777777" w:rsidR="00A611BC" w:rsidRPr="0086605F" w:rsidRDefault="00A611BC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05FED4" w14:textId="77777777" w:rsidR="00A611BC" w:rsidRPr="0086605F" w:rsidRDefault="00A611BC" w:rsidP="004217D2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0DEADA" w14:textId="77777777" w:rsidR="00A611BC" w:rsidRPr="0086605F" w:rsidRDefault="00A611BC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F76CE2" w14:textId="77777777" w:rsidR="00A611BC" w:rsidRPr="0086605F" w:rsidRDefault="00A611BC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190313" w14:textId="77777777" w:rsidR="00A611BC" w:rsidRPr="0086605F" w:rsidRDefault="00A611BC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97F31A" w14:textId="77777777" w:rsidR="00A611BC" w:rsidRPr="0086605F" w:rsidRDefault="00A611BC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5C560862" w14:textId="77777777" w:rsidR="00A611BC" w:rsidRPr="0086605F" w:rsidRDefault="00A611BC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4610" w:rsidRPr="0086605F" w14:paraId="07280DEC" w14:textId="77777777" w:rsidTr="004217D2">
        <w:trPr>
          <w:trHeight w:val="346"/>
        </w:trPr>
        <w:tc>
          <w:tcPr>
            <w:tcW w:w="2969" w:type="dxa"/>
          </w:tcPr>
          <w:p w14:paraId="2C5E7F97" w14:textId="16CE103E" w:rsidR="00074610" w:rsidRPr="0086605F" w:rsidRDefault="00074610" w:rsidP="004217D2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40519A19" w14:textId="77777777" w:rsidR="00074610" w:rsidRPr="0086605F" w:rsidRDefault="00074610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918D8C" w14:textId="77777777" w:rsidR="00074610" w:rsidRPr="0086605F" w:rsidRDefault="00074610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EFECE2" w14:textId="77777777" w:rsidR="00074610" w:rsidRPr="0086605F" w:rsidRDefault="00074610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5F5659" w14:textId="77777777" w:rsidR="00074610" w:rsidRPr="0086605F" w:rsidRDefault="00074610" w:rsidP="004217D2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80494E" w14:textId="77777777" w:rsidR="00074610" w:rsidRPr="0086605F" w:rsidRDefault="00074610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891F49" w14:textId="77777777" w:rsidR="00074610" w:rsidRPr="0086605F" w:rsidRDefault="00074610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82075D" w14:textId="77777777" w:rsidR="00074610" w:rsidRPr="0086605F" w:rsidRDefault="00074610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615E71" w14:textId="77777777" w:rsidR="00074610" w:rsidRPr="0086605F" w:rsidRDefault="00074610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6A70DF01" w14:textId="77777777" w:rsidR="00074610" w:rsidRPr="0086605F" w:rsidRDefault="00074610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11BC" w:rsidRPr="0086605F" w14:paraId="2CEB29C7" w14:textId="77777777" w:rsidTr="004217D2">
        <w:trPr>
          <w:trHeight w:val="371"/>
        </w:trPr>
        <w:tc>
          <w:tcPr>
            <w:tcW w:w="2969" w:type="dxa"/>
          </w:tcPr>
          <w:p w14:paraId="052DF622" w14:textId="77777777" w:rsidR="00A611BC" w:rsidRPr="0086605F" w:rsidRDefault="00A611BC" w:rsidP="004217D2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4F4828C7" w14:textId="77777777" w:rsidR="00A611BC" w:rsidRPr="0086605F" w:rsidRDefault="00A611BC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513D80" w14:textId="77777777" w:rsidR="00A611BC" w:rsidRPr="0086605F" w:rsidRDefault="00A611BC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B11DDC" w14:textId="77777777" w:rsidR="00A611BC" w:rsidRPr="0086605F" w:rsidRDefault="00A611BC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D349E6" w14:textId="77777777" w:rsidR="00A611BC" w:rsidRPr="0086605F" w:rsidRDefault="00A611BC" w:rsidP="004217D2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C6F99D" w14:textId="77777777" w:rsidR="00A611BC" w:rsidRPr="0086605F" w:rsidRDefault="00A611BC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62B5A9" w14:textId="77777777" w:rsidR="00A611BC" w:rsidRPr="0086605F" w:rsidRDefault="00A611BC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DFBBA7" w14:textId="77777777" w:rsidR="00A611BC" w:rsidRPr="0086605F" w:rsidRDefault="00A611BC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2EFCC3" w14:textId="77777777" w:rsidR="00A611BC" w:rsidRPr="0086605F" w:rsidRDefault="00A611BC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12A3B1DD" w14:textId="77777777" w:rsidR="00A611BC" w:rsidRPr="0086605F" w:rsidRDefault="00A611BC" w:rsidP="004217D2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11BC" w:rsidRPr="0086605F" w14:paraId="27A3002D" w14:textId="77777777" w:rsidTr="004217D2">
        <w:trPr>
          <w:trHeight w:val="327"/>
        </w:trPr>
        <w:tc>
          <w:tcPr>
            <w:tcW w:w="2969" w:type="dxa"/>
            <w:hideMark/>
          </w:tcPr>
          <w:p w14:paraId="54AE7D80" w14:textId="77777777" w:rsidR="00A611BC" w:rsidRPr="0086605F" w:rsidRDefault="00A611BC" w:rsidP="004217D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80" w:type="dxa"/>
          </w:tcPr>
          <w:p w14:paraId="451178E8" w14:textId="77777777" w:rsidR="00A611BC" w:rsidRPr="0086605F" w:rsidRDefault="00A611BC" w:rsidP="004217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270" w:type="dxa"/>
          </w:tcPr>
          <w:p w14:paraId="4A583B37" w14:textId="77777777" w:rsidR="00A611BC" w:rsidRPr="0086605F" w:rsidRDefault="00A611BC" w:rsidP="004217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5E48C24" w14:textId="77777777" w:rsidR="00A611BC" w:rsidRPr="0086605F" w:rsidRDefault="00A611BC" w:rsidP="004217D2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270" w:type="dxa"/>
          </w:tcPr>
          <w:p w14:paraId="1BE10EC8" w14:textId="77777777" w:rsidR="00A611BC" w:rsidRPr="0086605F" w:rsidRDefault="00A611BC" w:rsidP="004217D2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00CFFF" w14:textId="77777777" w:rsidR="00A611BC" w:rsidRPr="0086605F" w:rsidRDefault="00A611BC" w:rsidP="004217D2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382C19" w14:textId="77777777" w:rsidR="00A611BC" w:rsidRPr="0086605F" w:rsidRDefault="00A611BC" w:rsidP="004217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009957" w14:textId="77777777" w:rsidR="00A611BC" w:rsidRPr="0086605F" w:rsidRDefault="00A611BC" w:rsidP="004217D2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078BC7" w14:textId="77777777" w:rsidR="00A611BC" w:rsidRPr="0086605F" w:rsidRDefault="00A611BC" w:rsidP="004217D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228A1DB9" w14:textId="77777777" w:rsidR="00A611BC" w:rsidRPr="0086605F" w:rsidRDefault="00A611BC" w:rsidP="004217D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</w:tr>
      <w:tr w:rsidR="00A611BC" w:rsidRPr="0086605F" w14:paraId="74D79B36" w14:textId="77777777" w:rsidTr="004217D2">
        <w:trPr>
          <w:trHeight w:val="327"/>
        </w:trPr>
        <w:tc>
          <w:tcPr>
            <w:tcW w:w="2969" w:type="dxa"/>
          </w:tcPr>
          <w:p w14:paraId="334A7A24" w14:textId="77777777" w:rsidR="00A611BC" w:rsidRPr="0086605F" w:rsidRDefault="00A611BC" w:rsidP="004217D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4B3C8EF8" w14:textId="77777777" w:rsidR="00A611BC" w:rsidRPr="0086605F" w:rsidRDefault="00A611BC" w:rsidP="004217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270" w:type="dxa"/>
          </w:tcPr>
          <w:p w14:paraId="6D459C67" w14:textId="77777777" w:rsidR="00A611BC" w:rsidRPr="0086605F" w:rsidRDefault="00A611BC" w:rsidP="004217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28E133B" w14:textId="77777777" w:rsidR="00A611BC" w:rsidRPr="0086605F" w:rsidRDefault="00A611BC" w:rsidP="004217D2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270" w:type="dxa"/>
          </w:tcPr>
          <w:p w14:paraId="3F8482FE" w14:textId="77777777" w:rsidR="00A611BC" w:rsidRPr="0086605F" w:rsidRDefault="00A611BC" w:rsidP="004217D2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A22BD4" w14:textId="77777777" w:rsidR="00A611BC" w:rsidRPr="0086605F" w:rsidRDefault="00A611BC" w:rsidP="004217D2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7850E3" w14:textId="77777777" w:rsidR="00A611BC" w:rsidRPr="0086605F" w:rsidRDefault="00A611BC" w:rsidP="004217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C3EB62" w14:textId="77777777" w:rsidR="00A611BC" w:rsidRPr="0086605F" w:rsidRDefault="00A611BC" w:rsidP="004217D2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29DD0D" w14:textId="77777777" w:rsidR="00A611BC" w:rsidRPr="0086605F" w:rsidRDefault="00A611BC" w:rsidP="004217D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7F121C60" w14:textId="77777777" w:rsidR="00A611BC" w:rsidRPr="0086605F" w:rsidRDefault="00A611BC" w:rsidP="004217D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</w:tr>
      <w:tr w:rsidR="00A611BC" w:rsidRPr="0086605F" w14:paraId="5AC34202" w14:textId="77777777" w:rsidTr="004217D2">
        <w:trPr>
          <w:trHeight w:val="327"/>
        </w:trPr>
        <w:tc>
          <w:tcPr>
            <w:tcW w:w="2969" w:type="dxa"/>
          </w:tcPr>
          <w:p w14:paraId="0E6A6F11" w14:textId="77777777" w:rsidR="00A611BC" w:rsidRPr="0086605F" w:rsidRDefault="00A611BC" w:rsidP="004217D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80" w:type="dxa"/>
          </w:tcPr>
          <w:p w14:paraId="243389D0" w14:textId="77777777" w:rsidR="00A611BC" w:rsidRPr="0086605F" w:rsidRDefault="00A611BC" w:rsidP="004217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1,280</w:t>
            </w:r>
          </w:p>
        </w:tc>
        <w:tc>
          <w:tcPr>
            <w:tcW w:w="270" w:type="dxa"/>
          </w:tcPr>
          <w:p w14:paraId="683AB199" w14:textId="77777777" w:rsidR="00A611BC" w:rsidRPr="0086605F" w:rsidRDefault="00A611BC" w:rsidP="004217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EBC2DE6" w14:textId="77777777" w:rsidR="00A611BC" w:rsidRPr="0086605F" w:rsidRDefault="00A611BC" w:rsidP="004217D2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1,280</w:t>
            </w:r>
          </w:p>
        </w:tc>
        <w:tc>
          <w:tcPr>
            <w:tcW w:w="270" w:type="dxa"/>
          </w:tcPr>
          <w:p w14:paraId="043998F0" w14:textId="77777777" w:rsidR="00A611BC" w:rsidRPr="0086605F" w:rsidRDefault="00A611BC" w:rsidP="004217D2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ACF47F" w14:textId="77777777" w:rsidR="00A611BC" w:rsidRPr="0086605F" w:rsidRDefault="00A611BC" w:rsidP="004217D2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2C86A6" w14:textId="77777777" w:rsidR="00A611BC" w:rsidRPr="0086605F" w:rsidRDefault="00A611BC" w:rsidP="004217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367855" w14:textId="77777777" w:rsidR="00A611BC" w:rsidRPr="0086605F" w:rsidRDefault="00A611BC" w:rsidP="004217D2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B30941" w14:textId="77777777" w:rsidR="00A611BC" w:rsidRPr="0086605F" w:rsidRDefault="00A611BC" w:rsidP="004217D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3076DB2E" w14:textId="77777777" w:rsidR="00A611BC" w:rsidRPr="0086605F" w:rsidRDefault="00A611BC" w:rsidP="004217D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1,280</w:t>
            </w:r>
          </w:p>
        </w:tc>
      </w:tr>
      <w:tr w:rsidR="00A611BC" w:rsidRPr="0086605F" w14:paraId="1A7EFC54" w14:textId="77777777" w:rsidTr="004217D2">
        <w:trPr>
          <w:trHeight w:val="327"/>
        </w:trPr>
        <w:tc>
          <w:tcPr>
            <w:tcW w:w="2969" w:type="dxa"/>
            <w:hideMark/>
          </w:tcPr>
          <w:p w14:paraId="0FC83FD0" w14:textId="77777777" w:rsidR="00A611BC" w:rsidRPr="0086605F" w:rsidRDefault="00A611BC" w:rsidP="004217D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1044D66C" w14:textId="77777777" w:rsidR="00A611BC" w:rsidRPr="0086605F" w:rsidRDefault="00A611BC" w:rsidP="004217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5,147</w:t>
            </w:r>
          </w:p>
        </w:tc>
        <w:tc>
          <w:tcPr>
            <w:tcW w:w="270" w:type="dxa"/>
          </w:tcPr>
          <w:p w14:paraId="3BE2A821" w14:textId="77777777" w:rsidR="00A611BC" w:rsidRPr="0086605F" w:rsidRDefault="00A611BC" w:rsidP="004217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58CAFD" w14:textId="77777777" w:rsidR="00A611BC" w:rsidRPr="0086605F" w:rsidRDefault="00A611BC" w:rsidP="004217D2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4,744</w:t>
            </w:r>
          </w:p>
        </w:tc>
        <w:tc>
          <w:tcPr>
            <w:tcW w:w="270" w:type="dxa"/>
          </w:tcPr>
          <w:p w14:paraId="46700CF3" w14:textId="77777777" w:rsidR="00A611BC" w:rsidRPr="0086605F" w:rsidRDefault="00A611BC" w:rsidP="004217D2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AD933B" w14:textId="77777777" w:rsidR="00A611BC" w:rsidRPr="0086605F" w:rsidRDefault="00A611BC" w:rsidP="004217D2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270" w:type="dxa"/>
          </w:tcPr>
          <w:p w14:paraId="44F61247" w14:textId="77777777" w:rsidR="00A611BC" w:rsidRPr="0086605F" w:rsidRDefault="00A611BC" w:rsidP="004217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281173" w14:textId="77777777" w:rsidR="00A611BC" w:rsidRPr="0086605F" w:rsidRDefault="00A611BC" w:rsidP="004217D2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323295" w14:textId="77777777" w:rsidR="00A611BC" w:rsidRPr="0086605F" w:rsidRDefault="00A611BC" w:rsidP="004217D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33CB54BF" w14:textId="77777777" w:rsidR="00A611BC" w:rsidRPr="0086605F" w:rsidRDefault="00A611BC" w:rsidP="004217D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5,186</w:t>
            </w:r>
          </w:p>
        </w:tc>
      </w:tr>
      <w:tr w:rsidR="00A611BC" w:rsidRPr="0086605F" w14:paraId="24BE4AEE" w14:textId="77777777" w:rsidTr="004217D2">
        <w:trPr>
          <w:trHeight w:val="327"/>
        </w:trPr>
        <w:tc>
          <w:tcPr>
            <w:tcW w:w="2969" w:type="dxa"/>
          </w:tcPr>
          <w:p w14:paraId="14A2ED4C" w14:textId="77777777" w:rsidR="00A611BC" w:rsidRPr="0086605F" w:rsidRDefault="00A611BC" w:rsidP="004217D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9763ABA" w14:textId="77777777" w:rsidR="00A611BC" w:rsidRPr="0086605F" w:rsidRDefault="00A611BC" w:rsidP="004217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14:paraId="57B7BB4C" w14:textId="77777777" w:rsidR="00A611BC" w:rsidRPr="0086605F" w:rsidRDefault="00A611BC" w:rsidP="004217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99489F" w14:textId="77777777" w:rsidR="00A611BC" w:rsidRPr="0086605F" w:rsidRDefault="00A611BC" w:rsidP="004217D2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1983D8D3" w14:textId="77777777" w:rsidR="00A611BC" w:rsidRPr="0086605F" w:rsidRDefault="00A611BC" w:rsidP="004217D2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21E10E" w14:textId="77777777" w:rsidR="00A611BC" w:rsidRPr="0086605F" w:rsidRDefault="00A611BC" w:rsidP="004217D2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18C3BE17" w14:textId="77777777" w:rsidR="00A611BC" w:rsidRPr="0086605F" w:rsidRDefault="00A611BC" w:rsidP="004217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603054" w14:textId="77777777" w:rsidR="00A611BC" w:rsidRPr="0086605F" w:rsidRDefault="00A611BC" w:rsidP="004217D2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2AD44B" w14:textId="77777777" w:rsidR="00A611BC" w:rsidRPr="0086605F" w:rsidRDefault="00A611BC" w:rsidP="004217D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3F1F098D" w14:textId="77777777" w:rsidR="00A611BC" w:rsidRPr="0086605F" w:rsidRDefault="00A611BC" w:rsidP="004217D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A611BC" w:rsidRPr="0086605F" w14:paraId="56BFE5F5" w14:textId="77777777" w:rsidTr="004217D2">
        <w:trPr>
          <w:trHeight w:val="327"/>
        </w:trPr>
        <w:tc>
          <w:tcPr>
            <w:tcW w:w="2969" w:type="dxa"/>
          </w:tcPr>
          <w:p w14:paraId="334D44BC" w14:textId="77777777" w:rsidR="00A611BC" w:rsidRPr="0086605F" w:rsidRDefault="00A611BC" w:rsidP="004217D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</w:tcPr>
          <w:p w14:paraId="3652A395" w14:textId="77777777" w:rsidR="00A611BC" w:rsidRPr="0086605F" w:rsidRDefault="00A611BC" w:rsidP="004217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8,509</w:t>
            </w:r>
          </w:p>
        </w:tc>
        <w:tc>
          <w:tcPr>
            <w:tcW w:w="270" w:type="dxa"/>
          </w:tcPr>
          <w:p w14:paraId="1B5A6951" w14:textId="77777777" w:rsidR="00A611BC" w:rsidRPr="0086605F" w:rsidRDefault="00A611BC" w:rsidP="004217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870843" w14:textId="77777777" w:rsidR="00A611BC" w:rsidRPr="0086605F" w:rsidRDefault="00A611BC" w:rsidP="004217D2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1,853</w:t>
            </w:r>
          </w:p>
        </w:tc>
        <w:tc>
          <w:tcPr>
            <w:tcW w:w="270" w:type="dxa"/>
          </w:tcPr>
          <w:p w14:paraId="3554E941" w14:textId="77777777" w:rsidR="00A611BC" w:rsidRPr="0086605F" w:rsidRDefault="00A611BC" w:rsidP="004217D2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852048" w14:textId="77777777" w:rsidR="00A611BC" w:rsidRPr="0086605F" w:rsidRDefault="00A611BC" w:rsidP="004217D2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7,213</w:t>
            </w:r>
          </w:p>
        </w:tc>
        <w:tc>
          <w:tcPr>
            <w:tcW w:w="270" w:type="dxa"/>
          </w:tcPr>
          <w:p w14:paraId="2F343071" w14:textId="77777777" w:rsidR="00A611BC" w:rsidRPr="0086605F" w:rsidRDefault="00A611BC" w:rsidP="004217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332111" w14:textId="77777777" w:rsidR="00A611BC" w:rsidRPr="0086605F" w:rsidRDefault="00A611BC" w:rsidP="004217D2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883DA0" w14:textId="77777777" w:rsidR="00A611BC" w:rsidRPr="0086605F" w:rsidRDefault="00A611BC" w:rsidP="004217D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39B102A9" w14:textId="77777777" w:rsidR="00A611BC" w:rsidRPr="0086605F" w:rsidRDefault="00A611BC" w:rsidP="004217D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9,066</w:t>
            </w:r>
          </w:p>
        </w:tc>
      </w:tr>
      <w:tr w:rsidR="00A611BC" w:rsidRPr="0086605F" w14:paraId="07474351" w14:textId="77777777" w:rsidTr="004217D2">
        <w:trPr>
          <w:trHeight w:val="337"/>
        </w:trPr>
        <w:tc>
          <w:tcPr>
            <w:tcW w:w="2969" w:type="dxa"/>
          </w:tcPr>
          <w:p w14:paraId="1AE5DCAB" w14:textId="77777777" w:rsidR="00A611BC" w:rsidRPr="0086605F" w:rsidRDefault="00A611BC" w:rsidP="004217D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4F5ED7" w14:textId="77777777" w:rsidR="00A611BC" w:rsidRPr="0086605F" w:rsidRDefault="00A611BC" w:rsidP="004217D2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70" w:type="dxa"/>
          </w:tcPr>
          <w:p w14:paraId="22F64C54" w14:textId="77777777" w:rsidR="00A611BC" w:rsidRPr="0086605F" w:rsidRDefault="00A611BC" w:rsidP="004217D2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DAED7C" w14:textId="77777777" w:rsidR="00A611BC" w:rsidRPr="0086605F" w:rsidRDefault="00A611BC" w:rsidP="004217D2">
            <w:pPr>
              <w:tabs>
                <w:tab w:val="clear" w:pos="680"/>
                <w:tab w:val="decimal" w:pos="706"/>
                <w:tab w:val="left" w:pos="76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70" w:type="dxa"/>
          </w:tcPr>
          <w:p w14:paraId="32D58604" w14:textId="77777777" w:rsidR="00A611BC" w:rsidRPr="0086605F" w:rsidRDefault="00A611BC" w:rsidP="004217D2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83045F" w14:textId="77777777" w:rsidR="00A611BC" w:rsidRPr="0086605F" w:rsidRDefault="00A611BC" w:rsidP="004217D2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70" w:type="dxa"/>
          </w:tcPr>
          <w:p w14:paraId="714B7DD6" w14:textId="77777777" w:rsidR="00A611BC" w:rsidRPr="0086605F" w:rsidRDefault="00A611BC" w:rsidP="004217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2765F6" w14:textId="77777777" w:rsidR="00A611BC" w:rsidRPr="0086605F" w:rsidRDefault="00A611BC" w:rsidP="004217D2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7F8BE0" w14:textId="77777777" w:rsidR="00A611BC" w:rsidRPr="0086605F" w:rsidRDefault="00A611BC" w:rsidP="004217D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2A25CD71" w14:textId="77777777" w:rsidR="00A611BC" w:rsidRPr="0086605F" w:rsidRDefault="00A611BC" w:rsidP="004217D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</w:tr>
      <w:tr w:rsidR="00A611BC" w:rsidRPr="0086605F" w14:paraId="413A3292" w14:textId="77777777" w:rsidTr="004217D2">
        <w:trPr>
          <w:trHeight w:val="327"/>
        </w:trPr>
        <w:tc>
          <w:tcPr>
            <w:tcW w:w="2969" w:type="dxa"/>
          </w:tcPr>
          <w:p w14:paraId="53EE370B" w14:textId="77777777" w:rsidR="00A611BC" w:rsidRPr="0086605F" w:rsidRDefault="00A611BC" w:rsidP="004217D2">
            <w:pPr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C278CF" w14:textId="77777777" w:rsidR="00A611BC" w:rsidRPr="0086605F" w:rsidRDefault="00A611BC" w:rsidP="004217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16,287</w:t>
            </w:r>
          </w:p>
        </w:tc>
        <w:tc>
          <w:tcPr>
            <w:tcW w:w="270" w:type="dxa"/>
          </w:tcPr>
          <w:p w14:paraId="63A198E7" w14:textId="77777777" w:rsidR="00A611BC" w:rsidRPr="0086605F" w:rsidRDefault="00A611BC" w:rsidP="004217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3D1ED" w14:textId="77777777" w:rsidR="00A611BC" w:rsidRPr="0086605F" w:rsidRDefault="00A611BC" w:rsidP="004217D2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9,148</w:t>
            </w:r>
          </w:p>
        </w:tc>
        <w:tc>
          <w:tcPr>
            <w:tcW w:w="270" w:type="dxa"/>
          </w:tcPr>
          <w:p w14:paraId="7B493C2C" w14:textId="77777777" w:rsidR="00A611BC" w:rsidRPr="0086605F" w:rsidRDefault="00A611BC" w:rsidP="004217D2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966456" w14:textId="77777777" w:rsidR="00A611BC" w:rsidRPr="0086605F" w:rsidRDefault="00A611BC" w:rsidP="004217D2">
            <w:pPr>
              <w:tabs>
                <w:tab w:val="clear" w:pos="227"/>
                <w:tab w:val="clear" w:pos="454"/>
                <w:tab w:val="clear" w:pos="680"/>
                <w:tab w:val="left" w:pos="378"/>
                <w:tab w:val="left" w:pos="558"/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7,745</w:t>
            </w:r>
          </w:p>
        </w:tc>
        <w:tc>
          <w:tcPr>
            <w:tcW w:w="270" w:type="dxa"/>
          </w:tcPr>
          <w:p w14:paraId="7B9416EC" w14:textId="77777777" w:rsidR="00A611BC" w:rsidRPr="0086605F" w:rsidRDefault="00A611BC" w:rsidP="004217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05A36" w14:textId="77777777" w:rsidR="00A611BC" w:rsidRPr="0086605F" w:rsidRDefault="00A611BC" w:rsidP="004217D2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D1BAD5" w14:textId="77777777" w:rsidR="00A611BC" w:rsidRPr="0086605F" w:rsidRDefault="00A611BC" w:rsidP="004217D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F968E6" w14:textId="77777777" w:rsidR="00A611BC" w:rsidRPr="0086605F" w:rsidRDefault="00A611BC" w:rsidP="004217D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6605F">
              <w:rPr>
                <w:rFonts w:asciiTheme="majorBidi" w:hAnsiTheme="majorBidi" w:cstheme="majorBidi"/>
                <w:b/>
                <w:sz w:val="28"/>
                <w:szCs w:val="28"/>
              </w:rPr>
              <w:t>16,893</w:t>
            </w:r>
          </w:p>
        </w:tc>
      </w:tr>
      <w:tr w:rsidR="00A611BC" w:rsidRPr="0086605F" w14:paraId="324C0D76" w14:textId="77777777" w:rsidTr="004217D2">
        <w:trPr>
          <w:trHeight w:val="41"/>
        </w:trPr>
        <w:tc>
          <w:tcPr>
            <w:tcW w:w="2969" w:type="dxa"/>
          </w:tcPr>
          <w:p w14:paraId="70B2DDFB" w14:textId="77777777" w:rsidR="00A611BC" w:rsidRPr="0086605F" w:rsidRDefault="00A611BC" w:rsidP="004217D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8FAE950" w14:textId="77777777" w:rsidR="00A611BC" w:rsidRPr="0086605F" w:rsidRDefault="00A611BC" w:rsidP="004217D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D550BE" w14:textId="77777777" w:rsidR="00A611BC" w:rsidRPr="0086605F" w:rsidRDefault="00A611BC" w:rsidP="004217D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4E876915" w14:textId="77777777" w:rsidR="00A611BC" w:rsidRPr="0086605F" w:rsidRDefault="00A611BC" w:rsidP="004217D2">
            <w:pPr>
              <w:tabs>
                <w:tab w:val="decimal" w:pos="706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D71F60" w14:textId="77777777" w:rsidR="00A611BC" w:rsidRPr="0086605F" w:rsidRDefault="00A611BC" w:rsidP="004217D2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46DB6A0F" w14:textId="77777777" w:rsidR="00A611BC" w:rsidRPr="0086605F" w:rsidRDefault="00A611BC" w:rsidP="004217D2">
            <w:pPr>
              <w:tabs>
                <w:tab w:val="decimal" w:pos="706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80A686" w14:textId="77777777" w:rsidR="00A611BC" w:rsidRPr="0086605F" w:rsidRDefault="00A611BC" w:rsidP="004217D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4816427" w14:textId="77777777" w:rsidR="00A611BC" w:rsidRPr="0086605F" w:rsidRDefault="00A611BC" w:rsidP="004217D2">
            <w:pPr>
              <w:tabs>
                <w:tab w:val="decimal" w:pos="706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EC2793" w14:textId="77777777" w:rsidR="00A611BC" w:rsidRPr="0086605F" w:rsidRDefault="00A611BC" w:rsidP="004217D2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8B71276" w14:textId="77777777" w:rsidR="00A611BC" w:rsidRPr="0086605F" w:rsidRDefault="00A611BC" w:rsidP="004217D2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</w:tbl>
    <w:p w14:paraId="299413C6" w14:textId="53CDE8F8" w:rsidR="0039787B" w:rsidRPr="0086605F" w:rsidRDefault="0039787B" w:rsidP="00A61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1D6F5D78" w14:textId="3BF468F1" w:rsidR="008A2D1B" w:rsidRPr="0086605F" w:rsidRDefault="008A2D1B" w:rsidP="00A61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2A6ABEB8" w14:textId="77543904" w:rsidR="008A2D1B" w:rsidRPr="0086605F" w:rsidRDefault="008A2D1B" w:rsidP="00A61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751C3A6C" w14:textId="7D05B251" w:rsidR="008A2D1B" w:rsidRPr="0086605F" w:rsidRDefault="008A2D1B" w:rsidP="00A61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5E96BD5E" w14:textId="0B10077A" w:rsidR="008A2D1B" w:rsidRPr="0086605F" w:rsidRDefault="008A2D1B" w:rsidP="00A61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00FB871A" w14:textId="77777777" w:rsidR="008A2D1B" w:rsidRPr="0086605F" w:rsidRDefault="008A2D1B" w:rsidP="00A61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430EE525" w14:textId="10A13FD8" w:rsidR="002C0C35" w:rsidRPr="0086605F" w:rsidRDefault="0050337E" w:rsidP="00393C2C">
      <w:pPr>
        <w:tabs>
          <w:tab w:val="clear" w:pos="227"/>
          <w:tab w:val="clear" w:pos="454"/>
          <w:tab w:val="clear" w:pos="680"/>
          <w:tab w:val="left" w:pos="45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bookmarkStart w:id="8" w:name="_Hlk35524973"/>
      <w:r w:rsidRPr="0086605F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13746F" w:rsidRPr="0086605F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86605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418B0" w:rsidRPr="0086605F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86605F">
        <w:rPr>
          <w:rFonts w:asciiTheme="majorBidi" w:hAnsiTheme="majorBidi" w:cstheme="majorBidi" w:hint="cs"/>
          <w:i/>
          <w:iCs/>
          <w:sz w:val="30"/>
          <w:szCs w:val="30"/>
          <w:cs/>
        </w:rPr>
        <w:t>) ความเสี่ยงด้านตลาด</w:t>
      </w:r>
    </w:p>
    <w:p w14:paraId="24885989" w14:textId="77777777" w:rsidR="0050337E" w:rsidRPr="0086605F" w:rsidRDefault="0050337E" w:rsidP="0050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BDB249B" w14:textId="59BF20A0" w:rsidR="000F16E4" w:rsidRPr="0086605F" w:rsidRDefault="0050337E" w:rsidP="00393C2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left" w:pos="450"/>
          <w:tab w:val="left" w:pos="720"/>
          <w:tab w:val="left" w:pos="990"/>
          <w:tab w:val="left" w:pos="1260"/>
          <w:tab w:val="left" w:pos="135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8C632C" w:rsidRPr="0086605F">
        <w:rPr>
          <w:rFonts w:asciiTheme="majorBidi" w:hAnsiTheme="majorBidi" w:cstheme="majorBidi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393C2C" w:rsidRPr="0086605F">
        <w:rPr>
          <w:rFonts w:asciiTheme="majorBidi" w:hAnsiTheme="majorBidi" w:cstheme="majorBidi"/>
          <w:sz w:val="30"/>
          <w:szCs w:val="30"/>
        </w:rPr>
        <w:t xml:space="preserve">      </w:t>
      </w:r>
      <w:r w:rsidR="008C632C" w:rsidRPr="0086605F">
        <w:rPr>
          <w:rFonts w:asciiTheme="majorBidi" w:hAnsiTheme="majorBidi" w:cstheme="majorBidi" w:hint="cs"/>
          <w:sz w:val="30"/>
          <w:szCs w:val="30"/>
          <w:cs/>
        </w:rPr>
        <w:t>ผันผวนอันเนื่องมาจากการเปลี่ยนแปลงของราคาตลาด</w:t>
      </w:r>
      <w:r w:rsidR="008C632C" w:rsidRPr="008660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C632C" w:rsidRPr="0086605F">
        <w:rPr>
          <w:rFonts w:asciiTheme="majorBidi" w:hAnsiTheme="majorBidi" w:cstheme="majorBidi" w:hint="cs"/>
          <w:sz w:val="30"/>
          <w:szCs w:val="30"/>
          <w:cs/>
        </w:rPr>
        <w:t>ความเสี่ยงด้านตลาดมีดังนี้</w:t>
      </w:r>
    </w:p>
    <w:p w14:paraId="51990739" w14:textId="77777777" w:rsidR="000F16E4" w:rsidRPr="0086605F" w:rsidRDefault="000F16E4" w:rsidP="00735199">
      <w:pPr>
        <w:tabs>
          <w:tab w:val="clear" w:pos="454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B9D46" w14:textId="46563809" w:rsidR="00487730" w:rsidRPr="0086605F" w:rsidRDefault="00487730" w:rsidP="00633A31">
      <w:pPr>
        <w:tabs>
          <w:tab w:val="clear" w:pos="227"/>
          <w:tab w:val="clear" w:pos="454"/>
          <w:tab w:val="clear" w:pos="680"/>
          <w:tab w:val="left" w:pos="450"/>
          <w:tab w:val="left" w:pos="720"/>
        </w:tabs>
        <w:spacing w:line="240" w:lineRule="auto"/>
        <w:ind w:firstLine="990"/>
        <w:rPr>
          <w:rFonts w:asciiTheme="majorBidi" w:hAnsiTheme="majorBidi" w:cs="Angsana New"/>
          <w:i/>
          <w:iCs/>
          <w:sz w:val="30"/>
          <w:szCs w:val="30"/>
        </w:rPr>
      </w:pPr>
      <w:r w:rsidRPr="0086605F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86605F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13746F" w:rsidRPr="0086605F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86605F">
        <w:rPr>
          <w:rFonts w:asciiTheme="majorBidi" w:hAnsiTheme="majorBidi" w:cs="Angsana New"/>
          <w:i/>
          <w:iCs/>
          <w:sz w:val="30"/>
          <w:szCs w:val="30"/>
        </w:rPr>
        <w:t>.</w:t>
      </w:r>
      <w:r w:rsidR="00C418B0" w:rsidRPr="0086605F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86605F">
        <w:rPr>
          <w:rFonts w:asciiTheme="majorBidi" w:hAnsiTheme="majorBidi" w:cs="Angsana New"/>
          <w:i/>
          <w:iCs/>
          <w:sz w:val="30"/>
          <w:szCs w:val="30"/>
        </w:rPr>
        <w:t>.</w:t>
      </w:r>
      <w:r w:rsidR="00C418B0" w:rsidRPr="0086605F">
        <w:rPr>
          <w:rFonts w:asciiTheme="majorBidi" w:hAnsiTheme="majorBidi" w:cs="Angsana New"/>
          <w:i/>
          <w:iCs/>
          <w:sz w:val="30"/>
          <w:szCs w:val="30"/>
        </w:rPr>
        <w:t>1</w:t>
      </w:r>
      <w:r w:rsidRPr="0086605F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) </w:t>
      </w:r>
      <w:r w:rsidRPr="0086605F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86605F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31BD6DD5" w14:textId="77777777" w:rsidR="00487730" w:rsidRPr="0086605F" w:rsidRDefault="00487730" w:rsidP="00487730">
      <w:pPr>
        <w:tabs>
          <w:tab w:val="clear" w:pos="227"/>
          <w:tab w:val="clear" w:pos="454"/>
          <w:tab w:val="clear" w:pos="680"/>
          <w:tab w:val="left" w:pos="450"/>
          <w:tab w:val="left" w:pos="720"/>
        </w:tabs>
        <w:spacing w:line="240" w:lineRule="auto"/>
        <w:ind w:firstLine="360"/>
        <w:rPr>
          <w:rFonts w:asciiTheme="majorBidi" w:hAnsiTheme="majorBidi" w:cs="Angsana New"/>
          <w:sz w:val="30"/>
          <w:szCs w:val="30"/>
        </w:rPr>
      </w:pPr>
    </w:p>
    <w:p w14:paraId="4B2B5154" w14:textId="7759EA63" w:rsidR="00487730" w:rsidRPr="0086605F" w:rsidRDefault="00487730" w:rsidP="00633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450"/>
          <w:tab w:val="left" w:pos="720"/>
          <w:tab w:val="left" w:pos="1260"/>
          <w:tab w:val="left" w:pos="1350"/>
        </w:tabs>
        <w:spacing w:line="240" w:lineRule="auto"/>
        <w:ind w:left="171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6605F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</w:t>
      </w:r>
      <w:r w:rsidRPr="0086605F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DB9CAF3" w14:textId="77777777" w:rsidR="00487730" w:rsidRPr="0086605F" w:rsidRDefault="00487730" w:rsidP="0050337E">
      <w:pPr>
        <w:tabs>
          <w:tab w:val="clear" w:pos="454"/>
          <w:tab w:val="left" w:pos="117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5B2BD" w14:textId="321DFA0F" w:rsidR="0050337E" w:rsidRPr="0086605F" w:rsidRDefault="0050337E" w:rsidP="0050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  <w:sectPr w:rsidR="0050337E" w:rsidRPr="0086605F" w:rsidSect="008E46DE">
          <w:headerReference w:type="default" r:id="rId2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96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6"/>
        <w:gridCol w:w="1257"/>
        <w:gridCol w:w="181"/>
        <w:gridCol w:w="812"/>
        <w:gridCol w:w="182"/>
        <w:gridCol w:w="990"/>
        <w:gridCol w:w="180"/>
        <w:gridCol w:w="900"/>
        <w:gridCol w:w="180"/>
        <w:gridCol w:w="992"/>
        <w:gridCol w:w="180"/>
        <w:gridCol w:w="1257"/>
        <w:gridCol w:w="181"/>
        <w:gridCol w:w="902"/>
        <w:gridCol w:w="180"/>
        <w:gridCol w:w="990"/>
        <w:gridCol w:w="180"/>
        <w:gridCol w:w="990"/>
        <w:gridCol w:w="180"/>
        <w:gridCol w:w="896"/>
        <w:gridCol w:w="10"/>
      </w:tblGrid>
      <w:tr w:rsidR="002C0C35" w:rsidRPr="0086605F" w14:paraId="21B6E13C" w14:textId="77777777" w:rsidTr="004F6FB3">
        <w:trPr>
          <w:gridAfter w:val="1"/>
          <w:wAfter w:w="10" w:type="dxa"/>
          <w:cantSplit/>
          <w:trHeight w:val="18"/>
          <w:tblHeader/>
        </w:trPr>
        <w:tc>
          <w:tcPr>
            <w:tcW w:w="2876" w:type="dxa"/>
            <w:shd w:val="clear" w:color="auto" w:fill="auto"/>
          </w:tcPr>
          <w:p w14:paraId="3AED0B24" w14:textId="77777777" w:rsidR="002C0C35" w:rsidRPr="0086605F" w:rsidRDefault="002C0C35" w:rsidP="00D704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610" w:type="dxa"/>
            <w:gridSpan w:val="19"/>
            <w:shd w:val="clear" w:color="auto" w:fill="auto"/>
          </w:tcPr>
          <w:p w14:paraId="32D147A9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  <w:r w:rsidRPr="0086605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0C35" w:rsidRPr="0086605F" w14:paraId="70BE6C0E" w14:textId="77777777" w:rsidTr="004F6FB3">
        <w:trPr>
          <w:gridAfter w:val="1"/>
          <w:wAfter w:w="10" w:type="dxa"/>
          <w:cantSplit/>
          <w:trHeight w:val="18"/>
          <w:tblHeader/>
        </w:trPr>
        <w:tc>
          <w:tcPr>
            <w:tcW w:w="2876" w:type="dxa"/>
            <w:shd w:val="clear" w:color="auto" w:fill="auto"/>
          </w:tcPr>
          <w:p w14:paraId="7FEB6F2B" w14:textId="77777777" w:rsidR="002C0C35" w:rsidRPr="0086605F" w:rsidRDefault="002C0C35" w:rsidP="00D704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4" w:type="dxa"/>
            <w:gridSpan w:val="9"/>
            <w:shd w:val="clear" w:color="auto" w:fill="auto"/>
          </w:tcPr>
          <w:p w14:paraId="0614C38E" w14:textId="3556AF60" w:rsidR="002C0C35" w:rsidRPr="0086605F" w:rsidRDefault="00C418B0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4A16F3" w:rsidRPr="0086605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59EC6AC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756" w:type="dxa"/>
            <w:gridSpan w:val="9"/>
          </w:tcPr>
          <w:p w14:paraId="17389525" w14:textId="6D4EF2A5" w:rsidR="002C0C35" w:rsidRPr="0086605F" w:rsidRDefault="00C418B0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 w:bidi="th-TH"/>
              </w:rPr>
            </w:pPr>
            <w:r w:rsidRPr="0086605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4A16F3" w:rsidRPr="0086605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2C0C35" w:rsidRPr="0086605F" w14:paraId="0BDE3BF5" w14:textId="77777777" w:rsidTr="004F6FB3">
        <w:trPr>
          <w:cantSplit/>
          <w:trHeight w:val="18"/>
          <w:tblHeader/>
        </w:trPr>
        <w:tc>
          <w:tcPr>
            <w:tcW w:w="2876" w:type="dxa"/>
            <w:shd w:val="clear" w:color="auto" w:fill="auto"/>
          </w:tcPr>
          <w:p w14:paraId="3F6B91DF" w14:textId="1756A22E" w:rsidR="007F0596" w:rsidRPr="0086605F" w:rsidRDefault="002C0C35" w:rsidP="00DC7B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ความเสี่ยงจากเงินตรา</w:t>
            </w:r>
            <w:r w:rsidR="00AB7DDB"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ต่างประเทศ</w:t>
            </w:r>
          </w:p>
          <w:p w14:paraId="58025DAC" w14:textId="321AD6C3" w:rsidR="002C0C35" w:rsidRPr="0086605F" w:rsidRDefault="007F0596" w:rsidP="00DC7B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2C0C35"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</w:t>
            </w:r>
            <w:r w:rsidR="002C0C35"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C0C35"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="002C0C35"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418B0"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2C0C35"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C0C35" w:rsidRPr="008660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57" w:type="dxa"/>
            <w:shd w:val="clear" w:color="auto" w:fill="auto"/>
          </w:tcPr>
          <w:p w14:paraId="6DD07409" w14:textId="77777777" w:rsidR="002C0C35" w:rsidRPr="0086605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1" w:type="dxa"/>
            <w:shd w:val="clear" w:color="auto" w:fill="auto"/>
          </w:tcPr>
          <w:p w14:paraId="71007454" w14:textId="77777777" w:rsidR="002C0C35" w:rsidRPr="0086605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2" w:type="dxa"/>
          </w:tcPr>
          <w:p w14:paraId="397BAC7B" w14:textId="77777777" w:rsidR="002C0C35" w:rsidRPr="0086605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94CF29" w14:textId="77777777" w:rsidR="002C0C35" w:rsidRPr="0086605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2" w:type="dxa"/>
          </w:tcPr>
          <w:p w14:paraId="5FDC47FC" w14:textId="77777777" w:rsidR="002C0C35" w:rsidRPr="0086605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0C28490" w14:textId="77777777" w:rsidR="002C0C35" w:rsidRPr="0086605F" w:rsidDel="0080154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เงินดองเวียดนาม</w:t>
            </w:r>
          </w:p>
        </w:tc>
        <w:tc>
          <w:tcPr>
            <w:tcW w:w="180" w:type="dxa"/>
          </w:tcPr>
          <w:p w14:paraId="61643F02" w14:textId="77777777" w:rsidR="002C0C35" w:rsidRPr="0086605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13569C6" w14:textId="77777777" w:rsidR="002C0C35" w:rsidRPr="0086605F" w:rsidDel="0080154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0" w:type="dxa"/>
          </w:tcPr>
          <w:p w14:paraId="5927AF43" w14:textId="77777777" w:rsidR="002C0C35" w:rsidRPr="0086605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627B917A" w14:textId="77777777" w:rsidR="002C0C35" w:rsidRPr="0086605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3988E3FD" w14:textId="77777777" w:rsidR="002C0C35" w:rsidRPr="0086605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539F459D" w14:textId="77777777" w:rsidR="002C0C35" w:rsidRPr="0086605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203E76AC" w14:textId="77777777" w:rsidR="002C0C35" w:rsidRPr="0086605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1" w:type="dxa"/>
          </w:tcPr>
          <w:p w14:paraId="175B67C6" w14:textId="77777777" w:rsidR="002C0C35" w:rsidRPr="0086605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8A8CEC1" w14:textId="77777777" w:rsidR="002C0C35" w:rsidRPr="0086605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6F1081F3" w14:textId="77777777" w:rsidR="002C0C35" w:rsidRPr="0086605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0" w:type="dxa"/>
            <w:shd w:val="clear" w:color="auto" w:fill="auto"/>
          </w:tcPr>
          <w:p w14:paraId="67563E30" w14:textId="77777777" w:rsidR="002C0C35" w:rsidRPr="0086605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9C9B77" w14:textId="77777777" w:rsidR="002C0C35" w:rsidRPr="0086605F" w:rsidDel="0080154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เงินดองเวียดนาม</w:t>
            </w:r>
          </w:p>
        </w:tc>
        <w:tc>
          <w:tcPr>
            <w:tcW w:w="180" w:type="dxa"/>
            <w:shd w:val="clear" w:color="auto" w:fill="auto"/>
          </w:tcPr>
          <w:p w14:paraId="7D0510E0" w14:textId="77777777" w:rsidR="002C0C35" w:rsidRPr="0086605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D0E561" w14:textId="77777777" w:rsidR="002C0C35" w:rsidRPr="0086605F" w:rsidDel="0080154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0" w:type="dxa"/>
          </w:tcPr>
          <w:p w14:paraId="06FC9880" w14:textId="77777777" w:rsidR="002C0C35" w:rsidRPr="0086605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6" w:type="dxa"/>
            <w:gridSpan w:val="2"/>
          </w:tcPr>
          <w:p w14:paraId="23732D4F" w14:textId="77777777" w:rsidR="002C0C35" w:rsidRPr="0086605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149DFC21" w14:textId="77777777" w:rsidR="002C0C35" w:rsidRPr="0086605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0C35" w:rsidRPr="0086605F" w14:paraId="4EFA0750" w14:textId="77777777" w:rsidTr="004F6FB3">
        <w:trPr>
          <w:gridAfter w:val="1"/>
          <w:wAfter w:w="10" w:type="dxa"/>
          <w:cantSplit/>
          <w:trHeight w:val="18"/>
          <w:tblHeader/>
        </w:trPr>
        <w:tc>
          <w:tcPr>
            <w:tcW w:w="2876" w:type="dxa"/>
            <w:shd w:val="clear" w:color="auto" w:fill="auto"/>
          </w:tcPr>
          <w:p w14:paraId="67AEE1CB" w14:textId="77777777" w:rsidR="002C0C35" w:rsidRPr="0086605F" w:rsidRDefault="002C0C35" w:rsidP="00D704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0" w:type="dxa"/>
            <w:gridSpan w:val="19"/>
            <w:shd w:val="clear" w:color="auto" w:fill="auto"/>
          </w:tcPr>
          <w:p w14:paraId="3B192700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fr-FR"/>
              </w:rPr>
            </w:pPr>
            <w:r w:rsidRPr="0086605F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8660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86605F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4A16F3" w:rsidRPr="0086605F" w14:paraId="77CF8684" w14:textId="77777777" w:rsidTr="005B43AD">
        <w:trPr>
          <w:cantSplit/>
          <w:trHeight w:val="18"/>
        </w:trPr>
        <w:tc>
          <w:tcPr>
            <w:tcW w:w="2876" w:type="dxa"/>
            <w:shd w:val="clear" w:color="auto" w:fill="auto"/>
          </w:tcPr>
          <w:p w14:paraId="68F75982" w14:textId="77777777" w:rsidR="004A16F3" w:rsidRPr="0086605F" w:rsidRDefault="004A16F3" w:rsidP="004A16F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431BB12" w14:textId="029D9483" w:rsidR="004A16F3" w:rsidRPr="0086605F" w:rsidRDefault="00C1230D" w:rsidP="004A16F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2E2A27E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3B80867A" w14:textId="3A5C5530" w:rsidR="004A16F3" w:rsidRPr="0086605F" w:rsidRDefault="00C1230D" w:rsidP="004A16F3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CB3D3D5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D2603B" w14:textId="1191DC8D" w:rsidR="004A16F3" w:rsidRPr="0086605F" w:rsidRDefault="00C1230D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80" w:type="dxa"/>
            <w:vAlign w:val="bottom"/>
          </w:tcPr>
          <w:p w14:paraId="06C286B6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B6AE55" w14:textId="5F617D0A" w:rsidR="004A16F3" w:rsidRPr="0086605F" w:rsidRDefault="00C1230D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4AF840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D229561" w14:textId="1E8FFA06" w:rsidR="004A16F3" w:rsidRPr="0086605F" w:rsidRDefault="00C1230D" w:rsidP="004A16F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80" w:type="dxa"/>
          </w:tcPr>
          <w:p w14:paraId="22C973D2" w14:textId="77777777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56D0101" w14:textId="1B871B60" w:rsidR="004A16F3" w:rsidRPr="0086605F" w:rsidRDefault="004A16F3" w:rsidP="004A16F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181" w:type="dxa"/>
            <w:vAlign w:val="bottom"/>
          </w:tcPr>
          <w:p w14:paraId="61CC424D" w14:textId="77777777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41873FD" w14:textId="7966A8CE" w:rsidR="004A16F3" w:rsidRPr="0086605F" w:rsidRDefault="004A16F3" w:rsidP="004A16F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269FF4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334FA" w14:textId="6FC0278E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A40C6D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7D6E83" w14:textId="3D012D1A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058B48" w14:textId="77777777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8BD0E04" w14:textId="41E92E7F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</w:p>
        </w:tc>
      </w:tr>
      <w:tr w:rsidR="004A16F3" w:rsidRPr="0086605F" w14:paraId="44D1E124" w14:textId="77777777" w:rsidTr="005B43AD">
        <w:trPr>
          <w:cantSplit/>
          <w:trHeight w:val="18"/>
        </w:trPr>
        <w:tc>
          <w:tcPr>
            <w:tcW w:w="2876" w:type="dxa"/>
            <w:shd w:val="clear" w:color="auto" w:fill="auto"/>
          </w:tcPr>
          <w:p w14:paraId="6F6878B3" w14:textId="77777777" w:rsidR="004A16F3" w:rsidRPr="0086605F" w:rsidRDefault="004A16F3" w:rsidP="004A16F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15EB69E2" w14:textId="5B96A887" w:rsidR="004A16F3" w:rsidRPr="0086605F" w:rsidRDefault="00A3332E" w:rsidP="004A16F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13684" w:rsidRPr="0086605F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349CA83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40EABB09" w14:textId="033CE83C" w:rsidR="004A16F3" w:rsidRPr="0086605F" w:rsidRDefault="00C1230D" w:rsidP="004A16F3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8163200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88D96E" w14:textId="108BFCB3" w:rsidR="004A16F3" w:rsidRPr="0086605F" w:rsidRDefault="00C1230D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80" w:type="dxa"/>
            <w:vAlign w:val="bottom"/>
          </w:tcPr>
          <w:p w14:paraId="5B0A29F9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F92D92" w14:textId="339C3648" w:rsidR="004A16F3" w:rsidRPr="0086605F" w:rsidRDefault="00C1230D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80" w:type="dxa"/>
            <w:vAlign w:val="bottom"/>
          </w:tcPr>
          <w:p w14:paraId="0555F40A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D7FC760" w14:textId="49A989F0" w:rsidR="004A16F3" w:rsidRPr="0086605F" w:rsidRDefault="00A3332E" w:rsidP="004A16F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713684" w:rsidRPr="0086605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3A107A01" w14:textId="77777777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52540D2" w14:textId="69636D0F" w:rsidR="004A16F3" w:rsidRPr="0086605F" w:rsidRDefault="004A16F3" w:rsidP="004A16F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674</w:t>
            </w:r>
          </w:p>
        </w:tc>
        <w:tc>
          <w:tcPr>
            <w:tcW w:w="181" w:type="dxa"/>
            <w:vAlign w:val="bottom"/>
          </w:tcPr>
          <w:p w14:paraId="21348491" w14:textId="77777777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6CE8511" w14:textId="2C37547B" w:rsidR="004A16F3" w:rsidRPr="0086605F" w:rsidRDefault="004A16F3" w:rsidP="004A16F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D3C792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9C298B" w14:textId="5355E85F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F29CEE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7B0B5C" w14:textId="6F37CE9A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80" w:type="dxa"/>
            <w:vAlign w:val="bottom"/>
          </w:tcPr>
          <w:p w14:paraId="406FAB67" w14:textId="77777777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170F663D" w14:textId="07DEDEA5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890</w:t>
            </w:r>
          </w:p>
        </w:tc>
      </w:tr>
      <w:tr w:rsidR="004A16F3" w:rsidRPr="0086605F" w14:paraId="28AC735A" w14:textId="77777777" w:rsidTr="005B43AD">
        <w:trPr>
          <w:cantSplit/>
          <w:trHeight w:val="18"/>
        </w:trPr>
        <w:tc>
          <w:tcPr>
            <w:tcW w:w="2876" w:type="dxa"/>
            <w:shd w:val="clear" w:color="auto" w:fill="auto"/>
          </w:tcPr>
          <w:p w14:paraId="6CD2FAE5" w14:textId="11844172" w:rsidR="004A16F3" w:rsidRPr="0086605F" w:rsidRDefault="004A16F3" w:rsidP="004A16F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4F003FF" w14:textId="66C8A484" w:rsidR="004A16F3" w:rsidRPr="0086605F" w:rsidRDefault="00C1230D" w:rsidP="004A16F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6D6418D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549D9810" w14:textId="52A5F873" w:rsidR="004A16F3" w:rsidRPr="0086605F" w:rsidRDefault="00C1230D" w:rsidP="004A16F3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CDF6F7C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C4C16F" w14:textId="44392587" w:rsidR="004A16F3" w:rsidRPr="0086605F" w:rsidRDefault="00C1230D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13DB3EA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72BE3C3" w14:textId="3A06D009" w:rsidR="004A16F3" w:rsidRPr="0086605F" w:rsidRDefault="00C1230D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9CD7BD1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B13E1CF" w14:textId="3267B639" w:rsidR="004A16F3" w:rsidRPr="0086605F" w:rsidRDefault="00C1230D" w:rsidP="004A16F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4CA96B9" w14:textId="77777777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B04E67C" w14:textId="5FD420E5" w:rsidR="004A16F3" w:rsidRPr="0086605F" w:rsidRDefault="004A16F3" w:rsidP="004A16F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360B147D" w14:textId="77777777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21DD98C" w14:textId="3757C5B4" w:rsidR="004A16F3" w:rsidRPr="0086605F" w:rsidRDefault="004A16F3" w:rsidP="004A16F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2FBD68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8207AF" w14:textId="1E39D199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6DBAAA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9EC96D" w14:textId="1D0E2ACD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9A220E2" w14:textId="77777777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BD4401D" w14:textId="09A3564D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</w:tr>
      <w:tr w:rsidR="004A16F3" w:rsidRPr="0086605F" w14:paraId="773EF20D" w14:textId="77777777" w:rsidTr="00196B87">
        <w:trPr>
          <w:cantSplit/>
          <w:trHeight w:val="18"/>
        </w:trPr>
        <w:tc>
          <w:tcPr>
            <w:tcW w:w="2876" w:type="dxa"/>
            <w:shd w:val="clear" w:color="auto" w:fill="auto"/>
          </w:tcPr>
          <w:p w14:paraId="4B1C8D90" w14:textId="77777777" w:rsidR="004A16F3" w:rsidRPr="0086605F" w:rsidRDefault="004A16F3" w:rsidP="004A16F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</w:p>
          <w:p w14:paraId="42B6F7A5" w14:textId="1D66BF60" w:rsidR="004A16F3" w:rsidRPr="0086605F" w:rsidRDefault="004A16F3" w:rsidP="004A16F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0475F6B" w14:textId="419886B5" w:rsidR="004A16F3" w:rsidRPr="0086605F" w:rsidRDefault="0017264D" w:rsidP="004A16F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D24439E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0342E3A3" w14:textId="5360B6E7" w:rsidR="004A16F3" w:rsidRPr="0086605F" w:rsidRDefault="00575BCC" w:rsidP="00575BCC">
            <w:pPr>
              <w:pStyle w:val="acctfourfigures"/>
              <w:tabs>
                <w:tab w:val="clear" w:pos="765"/>
              </w:tabs>
              <w:spacing w:line="240" w:lineRule="atLeast"/>
              <w:ind w:right="-267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C1230D"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823A0E8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E0C311" w14:textId="58B48B93" w:rsidR="004A16F3" w:rsidRPr="0086605F" w:rsidRDefault="00C1230D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EA84B67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617B4C" w14:textId="215B67AA" w:rsidR="004A16F3" w:rsidRPr="0086605F" w:rsidRDefault="00C1230D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BC3D406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2A9B39C" w14:textId="7B73F93A" w:rsidR="004A16F3" w:rsidRPr="0086605F" w:rsidRDefault="0017264D" w:rsidP="004A16F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5C41D1" w14:textId="77777777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05558FC0" w14:textId="60C1B966" w:rsidR="004A16F3" w:rsidRPr="0086605F" w:rsidRDefault="004A16F3" w:rsidP="004A16F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854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3E785B4B" w14:textId="77777777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A531BF9" w14:textId="2B2D63CC" w:rsidR="004A16F3" w:rsidRPr="0086605F" w:rsidRDefault="004A16F3" w:rsidP="004A16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64DD1F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83DAE9" w14:textId="302B9D1F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71DEA8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77ADD9" w14:textId="2CB5D56F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7551700" w14:textId="77777777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6604B8B" w14:textId="19D19EF3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0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856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A16F3" w:rsidRPr="0086605F" w14:paraId="708047E6" w14:textId="77777777" w:rsidTr="00196B87">
        <w:trPr>
          <w:cantSplit/>
          <w:trHeight w:val="18"/>
        </w:trPr>
        <w:tc>
          <w:tcPr>
            <w:tcW w:w="2876" w:type="dxa"/>
            <w:shd w:val="clear" w:color="auto" w:fill="auto"/>
          </w:tcPr>
          <w:p w14:paraId="11E748F5" w14:textId="056669FE" w:rsidR="004A16F3" w:rsidRPr="0086605F" w:rsidRDefault="004A16F3" w:rsidP="004A16F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0E6A4C2" w14:textId="18AFEB0F" w:rsidR="004A16F3" w:rsidRPr="0086605F" w:rsidRDefault="00C1230D" w:rsidP="004A16F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17264D"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B4BAACC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00E44BED" w14:textId="626212A9" w:rsidR="004A16F3" w:rsidRPr="0086605F" w:rsidRDefault="00C1230D" w:rsidP="004A16F3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182" w:type="dxa"/>
            <w:vAlign w:val="bottom"/>
          </w:tcPr>
          <w:p w14:paraId="51416138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3B7BEF" w14:textId="38F1B331" w:rsidR="004A16F3" w:rsidRPr="0086605F" w:rsidRDefault="00C1230D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(573)</w:t>
            </w:r>
          </w:p>
        </w:tc>
        <w:tc>
          <w:tcPr>
            <w:tcW w:w="180" w:type="dxa"/>
            <w:vAlign w:val="bottom"/>
          </w:tcPr>
          <w:p w14:paraId="090E55EC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602E6E6" w14:textId="4AA4A665" w:rsidR="004A16F3" w:rsidRPr="0086605F" w:rsidRDefault="00C1230D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860C6D1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3B821C8" w14:textId="11AC3459" w:rsidR="004A16F3" w:rsidRPr="0086605F" w:rsidRDefault="00C1230D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7264D"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778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79F4D809" w14:textId="77777777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4110BE24" w14:textId="309E485F" w:rsidR="004A16F3" w:rsidRPr="0086605F" w:rsidRDefault="004A16F3" w:rsidP="004A16F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  <w:vAlign w:val="bottom"/>
          </w:tcPr>
          <w:p w14:paraId="3A5B4212" w14:textId="77777777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A0281F5" w14:textId="36C6A9D6" w:rsidR="004A16F3" w:rsidRPr="0086605F" w:rsidRDefault="004A16F3" w:rsidP="004A16F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40708B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2A447D" w14:textId="680DC1B2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922789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03681F" w14:textId="34B12399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3BE2D53" w14:textId="77777777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1DDAE9B" w14:textId="08CE4FB4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0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572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A16F3" w:rsidRPr="0086605F" w14:paraId="427E01CE" w14:textId="77777777" w:rsidTr="00196B87">
        <w:trPr>
          <w:cantSplit/>
          <w:trHeight w:val="512"/>
        </w:trPr>
        <w:tc>
          <w:tcPr>
            <w:tcW w:w="2876" w:type="dxa"/>
            <w:shd w:val="clear" w:color="auto" w:fill="auto"/>
          </w:tcPr>
          <w:p w14:paraId="5100CD80" w14:textId="77777777" w:rsidR="004A16F3" w:rsidRPr="0086605F" w:rsidRDefault="004A16F3" w:rsidP="004A16F3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  <w:p w14:paraId="3D7BD51F" w14:textId="6038552E" w:rsidR="004A16F3" w:rsidRPr="0086605F" w:rsidRDefault="004A16F3" w:rsidP="004A16F3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BCBB8" w14:textId="7FC7842B" w:rsidR="004A16F3" w:rsidRPr="0086605F" w:rsidRDefault="00BD7C7B" w:rsidP="004A16F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3B33A4C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2DD03107" w14:textId="1E37706C" w:rsidR="004A16F3" w:rsidRPr="0086605F" w:rsidRDefault="00C1230D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(11)</w:t>
            </w:r>
          </w:p>
        </w:tc>
        <w:tc>
          <w:tcPr>
            <w:tcW w:w="182" w:type="dxa"/>
            <w:vAlign w:val="bottom"/>
          </w:tcPr>
          <w:p w14:paraId="26F5B4F5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2BE58F" w14:textId="5DF47075" w:rsidR="004A16F3" w:rsidRPr="0086605F" w:rsidRDefault="00C1230D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(472)</w:t>
            </w:r>
          </w:p>
        </w:tc>
        <w:tc>
          <w:tcPr>
            <w:tcW w:w="180" w:type="dxa"/>
            <w:vAlign w:val="bottom"/>
          </w:tcPr>
          <w:p w14:paraId="1E126E87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26E0C6" w14:textId="47CF17A7" w:rsidR="004A16F3" w:rsidRPr="0086605F" w:rsidRDefault="00C1230D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80" w:type="dxa"/>
            <w:vAlign w:val="bottom"/>
          </w:tcPr>
          <w:p w14:paraId="2289DA75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D8E7BC5" w14:textId="6E3B93E8" w:rsidR="004A16F3" w:rsidRPr="0086605F" w:rsidRDefault="00296237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BD7C7B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296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7E2EF00E" w14:textId="77777777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9BC51D4" w14:textId="091DC5ED" w:rsidR="004A16F3" w:rsidRPr="0086605F" w:rsidRDefault="004A16F3" w:rsidP="004A16F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316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789C1EE2" w14:textId="77777777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9C162" w14:textId="40E9895A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5C9B0D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52261" w14:textId="742EF17E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F4C937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824FD" w14:textId="5E20DF28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80FC7DE" w14:textId="77777777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</w:tcBorders>
            <w:vAlign w:val="bottom"/>
          </w:tcPr>
          <w:p w14:paraId="60734DD6" w14:textId="4BD72D47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2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368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4A16F3" w:rsidRPr="0086605F" w14:paraId="18D68850" w14:textId="77777777" w:rsidTr="00196B87">
        <w:trPr>
          <w:cantSplit/>
          <w:trHeight w:val="227"/>
        </w:trPr>
        <w:tc>
          <w:tcPr>
            <w:tcW w:w="2876" w:type="dxa"/>
            <w:shd w:val="clear" w:color="auto" w:fill="auto"/>
          </w:tcPr>
          <w:p w14:paraId="7718075C" w14:textId="77777777" w:rsidR="004A16F3" w:rsidRPr="0086605F" w:rsidRDefault="004A16F3" w:rsidP="004A16F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FDF5838" w14:textId="7253250B" w:rsidR="004A16F3" w:rsidRPr="0086605F" w:rsidRDefault="00C1230D" w:rsidP="004A16F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4,008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64849AA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7E3ED931" w14:textId="29904F07" w:rsidR="004A16F3" w:rsidRPr="0086605F" w:rsidRDefault="00C1230D" w:rsidP="004A16F3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C1F3638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6FE147" w14:textId="1B1E4B19" w:rsidR="004A16F3" w:rsidRPr="0086605F" w:rsidRDefault="00C1230D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223FF4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FC4157" w14:textId="7FD059DE" w:rsidR="004A16F3" w:rsidRPr="0086605F" w:rsidRDefault="00C1230D" w:rsidP="00575B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F638E4E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9572F29" w14:textId="4C9B0672" w:rsidR="004A16F3" w:rsidRPr="0086605F" w:rsidRDefault="00C1230D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4,008</w:t>
            </w:r>
          </w:p>
        </w:tc>
        <w:tc>
          <w:tcPr>
            <w:tcW w:w="180" w:type="dxa"/>
          </w:tcPr>
          <w:p w14:paraId="50B91627" w14:textId="77777777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793C356" w14:textId="691C4565" w:rsidR="004A16F3" w:rsidRPr="0086605F" w:rsidRDefault="004A16F3" w:rsidP="004A16F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181" w:type="dxa"/>
            <w:vAlign w:val="bottom"/>
          </w:tcPr>
          <w:p w14:paraId="2AB9AD09" w14:textId="77777777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02FF03D" w14:textId="7ECDF571" w:rsidR="004A16F3" w:rsidRPr="0086605F" w:rsidRDefault="004A16F3" w:rsidP="004A16F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200FF4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10DB87" w14:textId="502072AF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C2CCB8" w14:textId="77777777" w:rsidR="004A16F3" w:rsidRPr="0086605F" w:rsidRDefault="004A16F3" w:rsidP="004A16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34804A" w14:textId="3475D2A2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52A81BB" w14:textId="77777777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ABFBD86" w14:textId="52E79161" w:rsidR="004A16F3" w:rsidRPr="0086605F" w:rsidRDefault="004A16F3" w:rsidP="004A1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784</w:t>
            </w:r>
          </w:p>
        </w:tc>
      </w:tr>
      <w:tr w:rsidR="00C1230D" w:rsidRPr="0086605F" w14:paraId="33C3E01E" w14:textId="77777777" w:rsidTr="00196B87">
        <w:trPr>
          <w:cantSplit/>
          <w:trHeight w:val="227"/>
        </w:trPr>
        <w:tc>
          <w:tcPr>
            <w:tcW w:w="2876" w:type="dxa"/>
            <w:shd w:val="clear" w:color="auto" w:fill="auto"/>
          </w:tcPr>
          <w:p w14:paraId="7938153D" w14:textId="77777777" w:rsidR="00C1230D" w:rsidRPr="0086605F" w:rsidRDefault="00C1230D" w:rsidP="00C1230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3BD7E" w14:textId="557B89CA" w:rsidR="00C1230D" w:rsidRPr="0086605F" w:rsidRDefault="00C1230D" w:rsidP="00C1230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(2,296)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9D9802F" w14:textId="77777777" w:rsidR="00C1230D" w:rsidRPr="0086605F" w:rsidRDefault="00C1230D" w:rsidP="00C1230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28177D31" w14:textId="20348D52" w:rsidR="00C1230D" w:rsidRPr="0086605F" w:rsidRDefault="00C1230D" w:rsidP="00C1230D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282A8CDB" w14:textId="77777777" w:rsidR="00C1230D" w:rsidRPr="0086605F" w:rsidRDefault="00C1230D" w:rsidP="00C1230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6A6F0D" w14:textId="7433BC6B" w:rsidR="00C1230D" w:rsidRPr="0086605F" w:rsidRDefault="00C1230D" w:rsidP="00C12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532EFC2" w14:textId="77777777" w:rsidR="00C1230D" w:rsidRPr="0086605F" w:rsidRDefault="00C1230D" w:rsidP="00C1230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24BB7F" w14:textId="7714835F" w:rsidR="00C1230D" w:rsidRPr="0086605F" w:rsidRDefault="00C1230D" w:rsidP="00C12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39BEB1" w14:textId="77777777" w:rsidR="00C1230D" w:rsidRPr="0086605F" w:rsidRDefault="00C1230D" w:rsidP="00C1230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C55780D" w14:textId="6D76D0FB" w:rsidR="00C1230D" w:rsidRPr="0086605F" w:rsidRDefault="00C1230D" w:rsidP="00C1230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(2,296)</w:t>
            </w:r>
          </w:p>
        </w:tc>
        <w:tc>
          <w:tcPr>
            <w:tcW w:w="180" w:type="dxa"/>
          </w:tcPr>
          <w:p w14:paraId="45EB45D7" w14:textId="77777777" w:rsidR="00C1230D" w:rsidRPr="0086605F" w:rsidRDefault="00C1230D" w:rsidP="00C12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DE32F01" w14:textId="440DE45B" w:rsidR="00C1230D" w:rsidRPr="0086605F" w:rsidRDefault="00C1230D" w:rsidP="00C1230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615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3F8F3AC4" w14:textId="77777777" w:rsidR="00C1230D" w:rsidRPr="0086605F" w:rsidRDefault="00C1230D" w:rsidP="00C12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E3F5A" w14:textId="2FDF68CE" w:rsidR="00C1230D" w:rsidRPr="0086605F" w:rsidRDefault="00C1230D" w:rsidP="00C1230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614AD8" w14:textId="77777777" w:rsidR="00C1230D" w:rsidRPr="0086605F" w:rsidRDefault="00C1230D" w:rsidP="00C1230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110B7" w14:textId="11C649D9" w:rsidR="00C1230D" w:rsidRPr="0086605F" w:rsidRDefault="00C1230D" w:rsidP="00C12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6B2AED" w14:textId="77777777" w:rsidR="00C1230D" w:rsidRPr="0086605F" w:rsidRDefault="00C1230D" w:rsidP="00C1230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A95E6" w14:textId="0044F30E" w:rsidR="00C1230D" w:rsidRPr="0086605F" w:rsidRDefault="00C1230D" w:rsidP="00C12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4355D31" w14:textId="77777777" w:rsidR="00C1230D" w:rsidRPr="0086605F" w:rsidRDefault="00C1230D" w:rsidP="00C12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tcBorders>
              <w:bottom w:val="single" w:sz="4" w:space="0" w:color="auto"/>
            </w:tcBorders>
            <w:vAlign w:val="bottom"/>
          </w:tcPr>
          <w:p w14:paraId="7E44E2F6" w14:textId="0E8D7362" w:rsidR="00C1230D" w:rsidRPr="0086605F" w:rsidRDefault="00C1230D" w:rsidP="00C12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250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615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1230D" w:rsidRPr="0086605F" w14:paraId="55D40A98" w14:textId="77777777" w:rsidTr="00196B87">
        <w:trPr>
          <w:cantSplit/>
          <w:trHeight w:val="238"/>
        </w:trPr>
        <w:tc>
          <w:tcPr>
            <w:tcW w:w="2876" w:type="dxa"/>
            <w:shd w:val="clear" w:color="auto" w:fill="auto"/>
          </w:tcPr>
          <w:p w14:paraId="7C79B656" w14:textId="77777777" w:rsidR="00C1230D" w:rsidRPr="0086605F" w:rsidRDefault="00C1230D" w:rsidP="00C1230D">
            <w:pPr>
              <w:tabs>
                <w:tab w:val="right" w:pos="4601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fr-FR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550078" w14:textId="6B5FCF4E" w:rsidR="00C1230D" w:rsidRPr="0086605F" w:rsidRDefault="00296237" w:rsidP="00C1230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BD7C7B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BFFE5EB" w14:textId="77777777" w:rsidR="00C1230D" w:rsidRPr="0086605F" w:rsidRDefault="00C1230D" w:rsidP="00C1230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4388C" w14:textId="7A73EE4D" w:rsidR="00C1230D" w:rsidRPr="0086605F" w:rsidRDefault="00296237" w:rsidP="00C1230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(11)</w:t>
            </w:r>
          </w:p>
        </w:tc>
        <w:tc>
          <w:tcPr>
            <w:tcW w:w="182" w:type="dxa"/>
            <w:vAlign w:val="bottom"/>
          </w:tcPr>
          <w:p w14:paraId="6F9A13F8" w14:textId="77777777" w:rsidR="00C1230D" w:rsidRPr="0086605F" w:rsidRDefault="00C1230D" w:rsidP="00C1230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D0B61" w14:textId="67C8C5B7" w:rsidR="00C1230D" w:rsidRPr="0086605F" w:rsidRDefault="00296237" w:rsidP="00C12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(472)</w:t>
            </w:r>
          </w:p>
        </w:tc>
        <w:tc>
          <w:tcPr>
            <w:tcW w:w="180" w:type="dxa"/>
            <w:vAlign w:val="bottom"/>
          </w:tcPr>
          <w:p w14:paraId="7AAA4C7F" w14:textId="77777777" w:rsidR="00C1230D" w:rsidRPr="0086605F" w:rsidRDefault="00C1230D" w:rsidP="00C1230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5902E" w14:textId="28094A3C" w:rsidR="00C1230D" w:rsidRPr="0086605F" w:rsidRDefault="00296237" w:rsidP="00C12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80" w:type="dxa"/>
            <w:vAlign w:val="bottom"/>
          </w:tcPr>
          <w:p w14:paraId="71B93237" w14:textId="77777777" w:rsidR="00C1230D" w:rsidRPr="0086605F" w:rsidRDefault="00C1230D" w:rsidP="00C1230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84B68" w14:textId="6097C5EA" w:rsidR="00C1230D" w:rsidRPr="0086605F" w:rsidRDefault="00296237" w:rsidP="00C12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BD7C7B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180" w:type="dxa"/>
          </w:tcPr>
          <w:p w14:paraId="6701D67B" w14:textId="77777777" w:rsidR="00C1230D" w:rsidRPr="0086605F" w:rsidRDefault="00C1230D" w:rsidP="00C12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E16A2" w14:textId="2D350CBB" w:rsidR="00C1230D" w:rsidRPr="0086605F" w:rsidRDefault="00C1230D" w:rsidP="00C1230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81" w:type="dxa"/>
            <w:vAlign w:val="bottom"/>
          </w:tcPr>
          <w:p w14:paraId="0207188D" w14:textId="77777777" w:rsidR="00C1230D" w:rsidRPr="0086605F" w:rsidRDefault="00C1230D" w:rsidP="00C12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58893" w14:textId="25A8B7BA" w:rsidR="00C1230D" w:rsidRPr="0086605F" w:rsidRDefault="00C1230D" w:rsidP="00C12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9567D1" w14:textId="77777777" w:rsidR="00C1230D" w:rsidRPr="0086605F" w:rsidRDefault="00C1230D" w:rsidP="00C1230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C836E" w14:textId="297E2508" w:rsidR="00C1230D" w:rsidRPr="0086605F" w:rsidRDefault="00C1230D" w:rsidP="00C12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0B103E" w14:textId="77777777" w:rsidR="00C1230D" w:rsidRPr="0086605F" w:rsidRDefault="00C1230D" w:rsidP="00C1230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7AE8F9" w14:textId="52B0395B" w:rsidR="00C1230D" w:rsidRPr="0086605F" w:rsidRDefault="00C1230D" w:rsidP="00C12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80" w:type="dxa"/>
            <w:vAlign w:val="bottom"/>
          </w:tcPr>
          <w:p w14:paraId="2D48791E" w14:textId="77777777" w:rsidR="00C1230D" w:rsidRPr="0086605F" w:rsidRDefault="00C1230D" w:rsidP="00C12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B3383" w14:textId="6F911742" w:rsidR="00C1230D" w:rsidRPr="0086605F" w:rsidRDefault="00C1230D" w:rsidP="00C12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801</w:t>
            </w:r>
          </w:p>
        </w:tc>
      </w:tr>
    </w:tbl>
    <w:p w14:paraId="227C75D3" w14:textId="7D573701" w:rsidR="002C0C35" w:rsidRPr="0086605F" w:rsidRDefault="002C0C35" w:rsidP="002C0C35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18"/>
        <w:rPr>
          <w:rFonts w:ascii="Angsana New" w:hAnsi="Angsana New"/>
          <w:sz w:val="30"/>
          <w:szCs w:val="30"/>
        </w:rPr>
      </w:pPr>
    </w:p>
    <w:p w14:paraId="15E609F7" w14:textId="35191216" w:rsidR="002C0C35" w:rsidRPr="0086605F" w:rsidRDefault="002C0C35" w:rsidP="002C0C35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18"/>
        <w:rPr>
          <w:rFonts w:ascii="Angsana New" w:hAnsi="Angsana New"/>
          <w:sz w:val="30"/>
          <w:szCs w:val="30"/>
          <w:cs/>
        </w:rPr>
      </w:pPr>
    </w:p>
    <w:p w14:paraId="1DD7A92A" w14:textId="77777777" w:rsidR="002C0C35" w:rsidRPr="0086605F" w:rsidRDefault="002C0C35" w:rsidP="002C0C35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18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12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6"/>
        <w:gridCol w:w="180"/>
        <w:gridCol w:w="1074"/>
        <w:gridCol w:w="182"/>
        <w:gridCol w:w="1168"/>
        <w:gridCol w:w="180"/>
        <w:gridCol w:w="990"/>
        <w:gridCol w:w="182"/>
        <w:gridCol w:w="1256"/>
        <w:gridCol w:w="181"/>
        <w:gridCol w:w="991"/>
        <w:gridCol w:w="181"/>
        <w:gridCol w:w="1169"/>
        <w:gridCol w:w="180"/>
        <w:gridCol w:w="1080"/>
      </w:tblGrid>
      <w:tr w:rsidR="002C0C35" w:rsidRPr="0086605F" w14:paraId="0471B7FE" w14:textId="77777777" w:rsidTr="00D70425">
        <w:trPr>
          <w:cantSplit/>
          <w:trHeight w:val="18"/>
          <w:tblHeader/>
        </w:trPr>
        <w:tc>
          <w:tcPr>
            <w:tcW w:w="3960" w:type="dxa"/>
            <w:shd w:val="clear" w:color="auto" w:fill="auto"/>
          </w:tcPr>
          <w:p w14:paraId="1BC0F333" w14:textId="77777777" w:rsidR="002C0C35" w:rsidRPr="0086605F" w:rsidRDefault="002C0C35" w:rsidP="00D704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0" w:type="dxa"/>
            <w:gridSpan w:val="15"/>
            <w:shd w:val="clear" w:color="auto" w:fill="auto"/>
          </w:tcPr>
          <w:p w14:paraId="543EB34F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fr-FR" w:bidi="th-TH"/>
              </w:rPr>
            </w:pPr>
            <w:r w:rsidRPr="0086605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  <w:r w:rsidRPr="0086605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C0C35" w:rsidRPr="0086605F" w14:paraId="79A388F0" w14:textId="77777777" w:rsidTr="00D70425">
        <w:trPr>
          <w:cantSplit/>
          <w:trHeight w:val="18"/>
          <w:tblHeader/>
        </w:trPr>
        <w:tc>
          <w:tcPr>
            <w:tcW w:w="3960" w:type="dxa"/>
            <w:shd w:val="clear" w:color="auto" w:fill="auto"/>
          </w:tcPr>
          <w:p w14:paraId="19AC3A08" w14:textId="77777777" w:rsidR="002C0C35" w:rsidRPr="0086605F" w:rsidRDefault="002C0C35" w:rsidP="00D704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7F3B0591" w14:textId="10DA1608" w:rsidR="002C0C35" w:rsidRPr="0086605F" w:rsidRDefault="00C418B0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 w:bidi="th-TH"/>
              </w:rPr>
            </w:pPr>
            <w:r w:rsidRPr="0086605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2B10BB" w:rsidRPr="0086605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16518284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038" w:type="dxa"/>
            <w:gridSpan w:val="7"/>
          </w:tcPr>
          <w:p w14:paraId="5008B8BA" w14:textId="288B80D7" w:rsidR="002C0C35" w:rsidRPr="0086605F" w:rsidRDefault="00C418B0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 w:bidi="th-TH"/>
              </w:rPr>
            </w:pPr>
            <w:r w:rsidRPr="0086605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2B10BB" w:rsidRPr="0086605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2C0C35" w:rsidRPr="0086605F" w14:paraId="287FCE2F" w14:textId="77777777" w:rsidTr="00D70425">
        <w:trPr>
          <w:cantSplit/>
          <w:trHeight w:val="18"/>
          <w:tblHeader/>
        </w:trPr>
        <w:tc>
          <w:tcPr>
            <w:tcW w:w="3960" w:type="dxa"/>
            <w:shd w:val="clear" w:color="auto" w:fill="auto"/>
          </w:tcPr>
          <w:p w14:paraId="0E61F899" w14:textId="77777777" w:rsidR="00AB7DDB" w:rsidRPr="0086605F" w:rsidRDefault="00AB7DDB" w:rsidP="00AB7DD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605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ความเสี่ยงจากเงินตราต่างประเทศ</w:t>
            </w:r>
          </w:p>
          <w:p w14:paraId="76DE7FBE" w14:textId="1698F7B4" w:rsidR="002C0C35" w:rsidRPr="0086605F" w:rsidRDefault="00AB7DDB" w:rsidP="00AB7D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 </w:t>
            </w:r>
            <w:r w:rsidRPr="0086605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</w:t>
            </w:r>
            <w:r w:rsidRPr="008660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86605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8660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C418B0"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866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6605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66" w:type="dxa"/>
            <w:shd w:val="clear" w:color="auto" w:fill="auto"/>
          </w:tcPr>
          <w:p w14:paraId="50D7939C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0" w:type="dxa"/>
            <w:shd w:val="clear" w:color="auto" w:fill="auto"/>
          </w:tcPr>
          <w:p w14:paraId="79469D9D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251976FD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F69190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2" w:type="dxa"/>
          </w:tcPr>
          <w:p w14:paraId="7A3B305A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4BBAF43D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E38B8A0" w14:textId="77777777" w:rsidR="002C0C35" w:rsidRPr="0086605F" w:rsidDel="0080154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0" w:type="dxa"/>
          </w:tcPr>
          <w:p w14:paraId="410FC49E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6A9DB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55DF02D6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2" w:type="dxa"/>
          </w:tcPr>
          <w:p w14:paraId="677CA222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3364DCC0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1" w:type="dxa"/>
          </w:tcPr>
          <w:p w14:paraId="3F7588E4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1B117630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07EFBD5F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1" w:type="dxa"/>
            <w:shd w:val="clear" w:color="auto" w:fill="auto"/>
          </w:tcPr>
          <w:p w14:paraId="1340A641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236BCB1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78F1AB2A" w14:textId="77777777" w:rsidR="002C0C35" w:rsidRPr="0086605F" w:rsidDel="0080154F" w:rsidRDefault="002C0C35" w:rsidP="00D70425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0" w:type="dxa"/>
          </w:tcPr>
          <w:p w14:paraId="6A40546E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F3E8A3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68308589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0C35" w:rsidRPr="0086605F" w14:paraId="287CE344" w14:textId="77777777" w:rsidTr="00D70425">
        <w:trPr>
          <w:cantSplit/>
          <w:trHeight w:val="18"/>
          <w:tblHeader/>
        </w:trPr>
        <w:tc>
          <w:tcPr>
            <w:tcW w:w="3960" w:type="dxa"/>
            <w:shd w:val="clear" w:color="auto" w:fill="auto"/>
          </w:tcPr>
          <w:p w14:paraId="4A15ACC0" w14:textId="77777777" w:rsidR="002C0C35" w:rsidRPr="0086605F" w:rsidRDefault="002C0C35" w:rsidP="00D704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0" w:type="dxa"/>
            <w:gridSpan w:val="15"/>
            <w:shd w:val="clear" w:color="auto" w:fill="auto"/>
          </w:tcPr>
          <w:p w14:paraId="3C912D1F" w14:textId="77777777" w:rsidR="002C0C35" w:rsidRPr="0086605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fr-FR"/>
              </w:rPr>
            </w:pPr>
            <w:r w:rsidRPr="0086605F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8660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86605F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ED7DAC" w:rsidRPr="0086605F" w14:paraId="7AD5FAFD" w14:textId="77777777" w:rsidTr="003D2A08">
        <w:trPr>
          <w:cantSplit/>
          <w:trHeight w:val="18"/>
        </w:trPr>
        <w:tc>
          <w:tcPr>
            <w:tcW w:w="3960" w:type="dxa"/>
            <w:shd w:val="clear" w:color="auto" w:fill="auto"/>
          </w:tcPr>
          <w:p w14:paraId="5A277BD9" w14:textId="77777777" w:rsidR="00ED7DAC" w:rsidRPr="0086605F" w:rsidRDefault="00ED7DAC" w:rsidP="00ED7DA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7C70CFF" w14:textId="7524F8C7" w:rsidR="00ED7DAC" w:rsidRPr="0086605F" w:rsidRDefault="00A3332E" w:rsidP="00ED7D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713684"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4A7251" w14:textId="77777777" w:rsidR="00ED7DAC" w:rsidRPr="0086605F" w:rsidRDefault="00ED7DAC" w:rsidP="00ED7DA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45108BE8" w14:textId="62E929A9" w:rsidR="00ED7DAC" w:rsidRPr="0086605F" w:rsidRDefault="00ED7DAC" w:rsidP="00ED7DA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26D40E23" w14:textId="77777777" w:rsidR="00ED7DAC" w:rsidRPr="0086605F" w:rsidRDefault="00ED7DAC" w:rsidP="00ED7DA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302F19CD" w14:textId="5660ADEE" w:rsidR="00ED7DAC" w:rsidRPr="0086605F" w:rsidRDefault="00ED7DAC" w:rsidP="00ED7DA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80" w:type="dxa"/>
            <w:vAlign w:val="bottom"/>
          </w:tcPr>
          <w:p w14:paraId="19FD9315" w14:textId="77777777" w:rsidR="00ED7DAC" w:rsidRPr="0086605F" w:rsidRDefault="00ED7DAC" w:rsidP="00ED7DA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005CA7" w14:textId="1F69795F" w:rsidR="00ED7DAC" w:rsidRPr="0086605F" w:rsidRDefault="00A3332E" w:rsidP="00ED7DAC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713684" w:rsidRPr="0086605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2" w:type="dxa"/>
          </w:tcPr>
          <w:p w14:paraId="18EF4C36" w14:textId="77777777" w:rsidR="00ED7DAC" w:rsidRPr="0086605F" w:rsidRDefault="00ED7DAC" w:rsidP="00ED7D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2F4B696B" w14:textId="6E6EAACE" w:rsidR="00ED7DAC" w:rsidRPr="0086605F" w:rsidRDefault="00ED7DAC" w:rsidP="00ED7DAC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181" w:type="dxa"/>
            <w:vAlign w:val="bottom"/>
          </w:tcPr>
          <w:p w14:paraId="7B17F161" w14:textId="77777777" w:rsidR="00ED7DAC" w:rsidRPr="0086605F" w:rsidRDefault="00ED7DAC" w:rsidP="00ED7D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0940954" w14:textId="384A9350" w:rsidR="00ED7DAC" w:rsidRPr="0086605F" w:rsidRDefault="00ED7DAC" w:rsidP="00ED7DA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A36B55B" w14:textId="77777777" w:rsidR="00ED7DAC" w:rsidRPr="0086605F" w:rsidRDefault="00ED7DAC" w:rsidP="00ED7DA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FD835BC" w14:textId="10DCBACB" w:rsidR="00ED7DAC" w:rsidRPr="0086605F" w:rsidRDefault="00ED7DAC" w:rsidP="00ED7DA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80" w:type="dxa"/>
            <w:vAlign w:val="bottom"/>
          </w:tcPr>
          <w:p w14:paraId="74922052" w14:textId="77777777" w:rsidR="00ED7DAC" w:rsidRPr="0086605F" w:rsidRDefault="00ED7DAC" w:rsidP="00ED7D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EEDE61" w14:textId="57E895AA" w:rsidR="00ED7DAC" w:rsidRPr="0086605F" w:rsidRDefault="00ED7DAC" w:rsidP="00ED7DA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</w:t>
            </w:r>
          </w:p>
        </w:tc>
      </w:tr>
      <w:tr w:rsidR="00ED7DAC" w:rsidRPr="0086605F" w14:paraId="58A518E3" w14:textId="77777777" w:rsidTr="003D2A08">
        <w:trPr>
          <w:cantSplit/>
          <w:trHeight w:val="18"/>
        </w:trPr>
        <w:tc>
          <w:tcPr>
            <w:tcW w:w="3960" w:type="dxa"/>
            <w:shd w:val="clear" w:color="auto" w:fill="auto"/>
          </w:tcPr>
          <w:p w14:paraId="1F58A463" w14:textId="77777777" w:rsidR="00ED7DAC" w:rsidRPr="0086605F" w:rsidRDefault="00ED7DAC" w:rsidP="00ED7DA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6A72469" w14:textId="7FAE4841" w:rsidR="00ED7DAC" w:rsidRPr="0086605F" w:rsidRDefault="00ED7DAC" w:rsidP="00ED7D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2C9DB1" w14:textId="77777777" w:rsidR="00ED7DAC" w:rsidRPr="0086605F" w:rsidRDefault="00ED7DAC" w:rsidP="00ED7DA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4BAA8F6E" w14:textId="0A2385C8" w:rsidR="00ED7DAC" w:rsidRPr="0086605F" w:rsidRDefault="00AB090A" w:rsidP="00ED7DA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27F0F"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694D39D0" w14:textId="77777777" w:rsidR="00ED7DAC" w:rsidRPr="0086605F" w:rsidRDefault="00ED7DAC" w:rsidP="00ED7DA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2AFCC02" w14:textId="78433B2D" w:rsidR="00ED7DAC" w:rsidRPr="0086605F" w:rsidRDefault="00ED7DAC" w:rsidP="00ED7DA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D3254B3" w14:textId="77777777" w:rsidR="00ED7DAC" w:rsidRPr="0086605F" w:rsidRDefault="00ED7DAC" w:rsidP="00ED7DA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E8270D" w14:textId="49FDB07F" w:rsidR="00ED7DAC" w:rsidRPr="0086605F" w:rsidRDefault="00AB090A" w:rsidP="00ED7DAC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126D" w:rsidRPr="0086605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3B2EF743" w14:textId="77777777" w:rsidR="00ED7DAC" w:rsidRPr="0086605F" w:rsidRDefault="00ED7DAC" w:rsidP="00ED7D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3D0A181" w14:textId="5A7AFAEC" w:rsidR="00ED7DAC" w:rsidRPr="0086605F" w:rsidRDefault="00ED7DAC" w:rsidP="00ED7DAC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45D09560" w14:textId="77777777" w:rsidR="00ED7DAC" w:rsidRPr="0086605F" w:rsidRDefault="00ED7DAC" w:rsidP="00ED7D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DFF5099" w14:textId="01E23C32" w:rsidR="00ED7DAC" w:rsidRPr="0086605F" w:rsidRDefault="00ED7DAC" w:rsidP="00ED7DA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6C3FDC8" w14:textId="77777777" w:rsidR="00ED7DAC" w:rsidRPr="0086605F" w:rsidRDefault="00ED7DAC" w:rsidP="00ED7DA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7EBD9C4" w14:textId="34C85899" w:rsidR="00ED7DAC" w:rsidRPr="0086605F" w:rsidRDefault="00ED7DAC" w:rsidP="00ED7DA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E0E14A4" w14:textId="77777777" w:rsidR="00ED7DAC" w:rsidRPr="0086605F" w:rsidRDefault="00ED7DAC" w:rsidP="00ED7D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3A8249" w14:textId="49F6B7E1" w:rsidR="00ED7DAC" w:rsidRPr="0086605F" w:rsidRDefault="00ED7DAC" w:rsidP="00ED7DA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7DAC" w:rsidRPr="0086605F" w14:paraId="01BD8697" w14:textId="77777777" w:rsidTr="00461C2B">
        <w:trPr>
          <w:cantSplit/>
          <w:trHeight w:val="227"/>
        </w:trPr>
        <w:tc>
          <w:tcPr>
            <w:tcW w:w="3960" w:type="dxa"/>
            <w:shd w:val="clear" w:color="auto" w:fill="auto"/>
          </w:tcPr>
          <w:p w14:paraId="2A5AFADF" w14:textId="77777777" w:rsidR="00ED7DAC" w:rsidRPr="0086605F" w:rsidRDefault="00ED7DAC" w:rsidP="00ED7DAC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  <w:p w14:paraId="50B8ABA8" w14:textId="30B9E490" w:rsidR="00ED7DAC" w:rsidRPr="0086605F" w:rsidRDefault="00ED7DAC" w:rsidP="00ED7DAC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E3B26" w14:textId="6821785C" w:rsidR="00ED7DAC" w:rsidRPr="0086605F" w:rsidRDefault="00B92E13" w:rsidP="00ED7D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5008F4" w14:textId="77777777" w:rsidR="00ED7DAC" w:rsidRPr="0086605F" w:rsidRDefault="00ED7DAC" w:rsidP="00ED7DA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557464E9" w14:textId="36F5ACA1" w:rsidR="00ED7DAC" w:rsidRPr="0086605F" w:rsidRDefault="00AB090A" w:rsidP="00ED7DA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27F0F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6D502A9D" w14:textId="77777777" w:rsidR="00ED7DAC" w:rsidRPr="0086605F" w:rsidRDefault="00ED7DAC" w:rsidP="00ED7DA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77FBF6C" w14:textId="4569F52A" w:rsidR="00ED7DAC" w:rsidRPr="0086605F" w:rsidRDefault="00ED7DAC" w:rsidP="00ED7DA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80" w:type="dxa"/>
            <w:vAlign w:val="bottom"/>
          </w:tcPr>
          <w:p w14:paraId="3ADF6BC6" w14:textId="77777777" w:rsidR="00ED7DAC" w:rsidRPr="0086605F" w:rsidRDefault="00ED7DAC" w:rsidP="00ED7DA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8366718" w14:textId="1C6AC75A" w:rsidR="00ED7DAC" w:rsidRPr="0086605F" w:rsidRDefault="00B92E13" w:rsidP="00ED7DAC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182" w:type="dxa"/>
          </w:tcPr>
          <w:p w14:paraId="4A1DC73B" w14:textId="77777777" w:rsidR="00ED7DAC" w:rsidRPr="0086605F" w:rsidRDefault="00ED7DAC" w:rsidP="00ED7D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7370EF28" w14:textId="25617B92" w:rsidR="00ED7DAC" w:rsidRPr="0086605F" w:rsidRDefault="00ED7DAC" w:rsidP="00ED7DAC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181" w:type="dxa"/>
            <w:vAlign w:val="bottom"/>
          </w:tcPr>
          <w:p w14:paraId="4E93D1BC" w14:textId="77777777" w:rsidR="00ED7DAC" w:rsidRPr="0086605F" w:rsidRDefault="00ED7DAC" w:rsidP="00ED7D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1EB0C" w14:textId="2F8DCA4A" w:rsidR="00ED7DAC" w:rsidRPr="0086605F" w:rsidRDefault="00ED7DAC" w:rsidP="00ED7DA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102E55A" w14:textId="77777777" w:rsidR="00ED7DAC" w:rsidRPr="0086605F" w:rsidRDefault="00ED7DAC" w:rsidP="00ED7DA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59E29" w14:textId="395B071D" w:rsidR="00ED7DAC" w:rsidRPr="0086605F" w:rsidRDefault="00ED7DAC" w:rsidP="00ED7DA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80" w:type="dxa"/>
            <w:vAlign w:val="bottom"/>
          </w:tcPr>
          <w:p w14:paraId="79317D62" w14:textId="77777777" w:rsidR="00ED7DAC" w:rsidRPr="0086605F" w:rsidRDefault="00ED7DAC" w:rsidP="00ED7D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A4076B" w14:textId="7433147E" w:rsidR="00ED7DAC" w:rsidRPr="0086605F" w:rsidRDefault="00ED7DAC" w:rsidP="00ED7DA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631</w:t>
            </w:r>
          </w:p>
        </w:tc>
      </w:tr>
      <w:tr w:rsidR="00ED7DAC" w:rsidRPr="0086605F" w14:paraId="22699C61" w14:textId="77777777" w:rsidTr="00461C2B">
        <w:trPr>
          <w:cantSplit/>
          <w:trHeight w:val="227"/>
        </w:trPr>
        <w:tc>
          <w:tcPr>
            <w:tcW w:w="3960" w:type="dxa"/>
            <w:shd w:val="clear" w:color="auto" w:fill="auto"/>
          </w:tcPr>
          <w:p w14:paraId="44207BC9" w14:textId="77777777" w:rsidR="00ED7DAC" w:rsidRPr="0086605F" w:rsidRDefault="00ED7DAC" w:rsidP="00ED7DA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9A1A4" w14:textId="7710D291" w:rsidR="00ED7DAC" w:rsidRPr="0086605F" w:rsidRDefault="00ED7DAC" w:rsidP="00ED7D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(1,57</w:t>
            </w:r>
            <w:r w:rsidR="0026126D" w:rsidRPr="0086605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FADF55" w14:textId="77777777" w:rsidR="00ED7DAC" w:rsidRPr="0086605F" w:rsidRDefault="00ED7DAC" w:rsidP="00ED7DA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31566FAF" w14:textId="3C6CA09A" w:rsidR="00ED7DAC" w:rsidRPr="0086605F" w:rsidRDefault="00ED7DAC" w:rsidP="00ED7DA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C076211" w14:textId="77777777" w:rsidR="00ED7DAC" w:rsidRPr="0086605F" w:rsidRDefault="00ED7DAC" w:rsidP="00ED7DA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24A09AF" w14:textId="2E59F9A1" w:rsidR="00ED7DAC" w:rsidRPr="0086605F" w:rsidRDefault="00ED7DAC" w:rsidP="00ED7DA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623A72" w14:textId="77777777" w:rsidR="00ED7DAC" w:rsidRPr="0086605F" w:rsidRDefault="00ED7DAC" w:rsidP="00ED7DA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68DFEA" w14:textId="57046AD6" w:rsidR="00ED7DAC" w:rsidRPr="0086605F" w:rsidRDefault="0026126D" w:rsidP="00ED7DAC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(1,577)</w:t>
            </w:r>
          </w:p>
        </w:tc>
        <w:tc>
          <w:tcPr>
            <w:tcW w:w="182" w:type="dxa"/>
          </w:tcPr>
          <w:p w14:paraId="2E62C5D6" w14:textId="77777777" w:rsidR="00ED7DAC" w:rsidRPr="0086605F" w:rsidRDefault="00ED7DAC" w:rsidP="00ED7D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1E4C7491" w14:textId="0BFDDCBF" w:rsidR="00ED7DAC" w:rsidRPr="0086605F" w:rsidRDefault="00ED7DAC" w:rsidP="00ED7DAC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615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76209FA3" w14:textId="77777777" w:rsidR="00ED7DAC" w:rsidRPr="0086605F" w:rsidRDefault="00ED7DAC" w:rsidP="00ED7D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91C8F" w14:textId="17567C39" w:rsidR="00ED7DAC" w:rsidRPr="0086605F" w:rsidRDefault="00ED7DAC" w:rsidP="00ED7DA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8E98CF6" w14:textId="77777777" w:rsidR="00ED7DAC" w:rsidRPr="0086605F" w:rsidRDefault="00ED7DAC" w:rsidP="00ED7DA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1B29A" w14:textId="4CF67644" w:rsidR="00ED7DAC" w:rsidRPr="0086605F" w:rsidRDefault="00ED7DAC" w:rsidP="00ED7DA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1BD93E4" w14:textId="77777777" w:rsidR="00ED7DAC" w:rsidRPr="0086605F" w:rsidRDefault="00ED7DAC" w:rsidP="00ED7D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DF526A" w14:textId="4CB955DB" w:rsidR="00ED7DAC" w:rsidRPr="0086605F" w:rsidRDefault="00ED7DAC" w:rsidP="00ED7DA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6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615</w:t>
            </w:r>
            <w:r w:rsidRPr="008660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7DAC" w:rsidRPr="0086605F" w14:paraId="5699C3A1" w14:textId="77777777" w:rsidTr="00461C2B">
        <w:trPr>
          <w:cantSplit/>
          <w:trHeight w:val="238"/>
        </w:trPr>
        <w:tc>
          <w:tcPr>
            <w:tcW w:w="3960" w:type="dxa"/>
            <w:shd w:val="clear" w:color="auto" w:fill="auto"/>
          </w:tcPr>
          <w:p w14:paraId="48A0EFFB" w14:textId="77777777" w:rsidR="00ED7DAC" w:rsidRPr="0086605F" w:rsidRDefault="00ED7DAC" w:rsidP="00ED7DAC">
            <w:pPr>
              <w:tabs>
                <w:tab w:val="right" w:pos="4601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fr-FR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23599B" w14:textId="662A7735" w:rsidR="00ED7DAC" w:rsidRPr="0086605F" w:rsidRDefault="00ED7DAC" w:rsidP="00ED7D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</w:t>
            </w:r>
            <w:r w:rsidR="00B92E13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317EF4" w14:textId="77777777" w:rsidR="00ED7DAC" w:rsidRPr="0086605F" w:rsidRDefault="00ED7DAC" w:rsidP="00ED7DA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022D8" w14:textId="6ED28601" w:rsidR="00ED7DAC" w:rsidRPr="0086605F" w:rsidRDefault="00AB090A" w:rsidP="00ED7DA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D7DAC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46A587E5" w14:textId="77777777" w:rsidR="00ED7DAC" w:rsidRPr="0086605F" w:rsidRDefault="00ED7DAC" w:rsidP="00ED7DA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B2459" w14:textId="75CFE59F" w:rsidR="00ED7DAC" w:rsidRPr="0086605F" w:rsidRDefault="00ED7DAC" w:rsidP="00ED7DA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80" w:type="dxa"/>
            <w:vAlign w:val="bottom"/>
          </w:tcPr>
          <w:p w14:paraId="5E8E4119" w14:textId="77777777" w:rsidR="00ED7DAC" w:rsidRPr="0086605F" w:rsidRDefault="00ED7DAC" w:rsidP="00ED7DA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442F6" w14:textId="0904C0CE" w:rsidR="00ED7DAC" w:rsidRPr="0086605F" w:rsidRDefault="0026126D" w:rsidP="00ED7DAC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</w:t>
            </w:r>
            <w:r w:rsidR="008B564F"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343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2" w:type="dxa"/>
          </w:tcPr>
          <w:p w14:paraId="2B6999E8" w14:textId="77777777" w:rsidR="00ED7DAC" w:rsidRPr="0086605F" w:rsidRDefault="00ED7DAC" w:rsidP="00ED7D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21826" w14:textId="3D294470" w:rsidR="00ED7DAC" w:rsidRPr="0086605F" w:rsidRDefault="00ED7DAC" w:rsidP="00ED7DAC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3BA52C7E" w14:textId="77777777" w:rsidR="00ED7DAC" w:rsidRPr="0086605F" w:rsidRDefault="00ED7DAC" w:rsidP="00ED7D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A8AA93" w14:textId="0FF3741A" w:rsidR="00ED7DAC" w:rsidRPr="0086605F" w:rsidRDefault="00ED7DAC" w:rsidP="00ED7DA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3A4AA36" w14:textId="77777777" w:rsidR="00ED7DAC" w:rsidRPr="0086605F" w:rsidRDefault="00ED7DAC" w:rsidP="00ED7DA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2A72C" w14:textId="37ADE318" w:rsidR="00ED7DAC" w:rsidRPr="0086605F" w:rsidRDefault="00ED7DAC" w:rsidP="00ED7DA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80" w:type="dxa"/>
            <w:vAlign w:val="bottom"/>
          </w:tcPr>
          <w:p w14:paraId="0F73F663" w14:textId="77777777" w:rsidR="00ED7DAC" w:rsidRPr="0086605F" w:rsidRDefault="00ED7DAC" w:rsidP="00ED7D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FFEAA" w14:textId="54F53254" w:rsidR="00ED7DAC" w:rsidRPr="0086605F" w:rsidRDefault="00ED7DAC" w:rsidP="00ED7DA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66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</w:p>
        </w:tc>
      </w:tr>
    </w:tbl>
    <w:p w14:paraId="4CDBD8BA" w14:textId="13B4F78F" w:rsidR="002C0C35" w:rsidRPr="0086605F" w:rsidRDefault="002C0C35" w:rsidP="008A7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theme="minorBidi"/>
          <w:sz w:val="24"/>
          <w:szCs w:val="24"/>
          <w:cs/>
        </w:rPr>
        <w:sectPr w:rsidR="002C0C35" w:rsidRPr="0086605F" w:rsidSect="008E46DE">
          <w:headerReference w:type="default" r:id="rId29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bookmarkEnd w:id="8"/>
    <w:p w14:paraId="605CC4D5" w14:textId="1618FFE4" w:rsidR="00CB4861" w:rsidRPr="0086605F" w:rsidRDefault="00CB4861" w:rsidP="00D549DB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6605F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61F80D86" w14:textId="77777777" w:rsidR="00CB4861" w:rsidRPr="0086605F" w:rsidRDefault="00CB4861" w:rsidP="00D54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042BA7F9" w14:textId="6AD2A0B3" w:rsidR="00CB4861" w:rsidRPr="0086605F" w:rsidRDefault="00CB4861" w:rsidP="0039787B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86605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การแข็งค่า</w:t>
      </w:r>
      <w:r w:rsidR="00510ED9" w:rsidRPr="0086605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6605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="008C632C" w:rsidRPr="0086605F">
        <w:rPr>
          <w:rFonts w:asciiTheme="majorBidi" w:hAnsiTheme="majorBidi" w:cs="Angsana New" w:hint="cs"/>
          <w:sz w:val="30"/>
          <w:szCs w:val="30"/>
          <w:cs/>
          <w:lang w:bidi="th-TH"/>
        </w:rPr>
        <w:t>เงินบาทที่มีต่อสกุลเงินตราต่างประเทศ</w:t>
      </w:r>
      <w:r w:rsidR="008C632C" w:rsidRPr="0086605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8C632C" w:rsidRPr="0086605F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="008C632C" w:rsidRPr="0086605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8C632C" w:rsidRPr="0086605F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วันที่รายงาน</w:t>
      </w:r>
      <w:r w:rsidRPr="0086605F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 </w:t>
      </w:r>
      <w:r w:rsidRPr="0086605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ที่ส่งผลกระทบต่อการวัดมูลค่าของเครื่องมือทางการเงินในสกุลเงินตราต่างประเทศ </w:t>
      </w:r>
      <w:r w:rsidR="00AB7DDB" w:rsidRPr="0086605F">
        <w:rPr>
          <w:rFonts w:asciiTheme="majorBidi" w:hAnsiTheme="majorBidi" w:cstheme="majorBidi" w:hint="cs"/>
          <w:spacing w:val="8"/>
          <w:sz w:val="30"/>
          <w:szCs w:val="30"/>
          <w:cs/>
          <w:lang w:val="en-US" w:bidi="th-TH"/>
        </w:rPr>
        <w:t>โดย</w:t>
      </w:r>
      <w:r w:rsidRPr="0086605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ตั้งอยู่บน</w:t>
      </w:r>
      <w:r w:rsidR="0039787B" w:rsidRPr="0086605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</w:t>
      </w:r>
      <w:r w:rsidRPr="0086605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ข้อสมมติที่ว่าตัวแปรอื่นโดยเฉพาะอัตราดอกเบี้ยเป็นอัตรา</w:t>
      </w:r>
      <w:r w:rsidR="00B50DB6" w:rsidRPr="0086605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คงที่</w:t>
      </w:r>
    </w:p>
    <w:p w14:paraId="19D7AA37" w14:textId="5F2C9814" w:rsidR="00CB4861" w:rsidRPr="0086605F" w:rsidRDefault="00CB4861" w:rsidP="00CB4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tbl>
      <w:tblPr>
        <w:tblW w:w="891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170"/>
        <w:gridCol w:w="1080"/>
        <w:gridCol w:w="186"/>
        <w:gridCol w:w="1074"/>
        <w:gridCol w:w="186"/>
        <w:gridCol w:w="1074"/>
        <w:gridCol w:w="186"/>
        <w:gridCol w:w="1254"/>
      </w:tblGrid>
      <w:tr w:rsidR="007F572C" w:rsidRPr="0086605F" w14:paraId="2DCB7291" w14:textId="77777777" w:rsidTr="008C632C">
        <w:trPr>
          <w:trHeight w:val="429"/>
          <w:tblHeader/>
        </w:trPr>
        <w:tc>
          <w:tcPr>
            <w:tcW w:w="2700" w:type="dxa"/>
          </w:tcPr>
          <w:p w14:paraId="35DE824D" w14:textId="12B16576" w:rsidR="007F572C" w:rsidRPr="0086605F" w:rsidRDefault="007F572C" w:rsidP="007F572C">
            <w:pPr>
              <w:spacing w:line="240" w:lineRule="auto"/>
              <w:ind w:right="-2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439829D" w14:textId="77777777" w:rsidR="007F572C" w:rsidRPr="0086605F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86605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1D54952F" w14:textId="7102931E" w:rsidR="007F572C" w:rsidRPr="0086605F" w:rsidRDefault="00AB7DDB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</w:pPr>
            <w:r w:rsidRPr="0086605F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6" w:type="dxa"/>
          </w:tcPr>
          <w:p w14:paraId="50EBDEE0" w14:textId="77777777" w:rsidR="007F572C" w:rsidRPr="0086605F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514" w:type="dxa"/>
            <w:gridSpan w:val="3"/>
            <w:hideMark/>
          </w:tcPr>
          <w:p w14:paraId="03D21710" w14:textId="094D505D" w:rsidR="007F572C" w:rsidRPr="0086605F" w:rsidRDefault="00AB7DDB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86605F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6331D" w:rsidRPr="0086605F" w14:paraId="46EA95E5" w14:textId="77777777" w:rsidTr="008C632C">
        <w:trPr>
          <w:trHeight w:val="418"/>
          <w:tblHeader/>
        </w:trPr>
        <w:tc>
          <w:tcPr>
            <w:tcW w:w="2700" w:type="dxa"/>
          </w:tcPr>
          <w:p w14:paraId="70F6EF87" w14:textId="4F245D31" w:rsidR="007F572C" w:rsidRPr="0086605F" w:rsidRDefault="008C63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 w:rsidRPr="008660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ผลกระทบต่อกำไรหรือขาดทุน</w:t>
            </w:r>
          </w:p>
        </w:tc>
        <w:tc>
          <w:tcPr>
            <w:tcW w:w="1170" w:type="dxa"/>
          </w:tcPr>
          <w:p w14:paraId="4C4FF97D" w14:textId="77777777" w:rsidR="007F572C" w:rsidRPr="0086605F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33231C88" w14:textId="77777777" w:rsidR="007F572C" w:rsidRPr="0086605F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86605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6" w:type="dxa"/>
          </w:tcPr>
          <w:p w14:paraId="650A6B5D" w14:textId="77777777" w:rsidR="007F572C" w:rsidRPr="0086605F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hideMark/>
          </w:tcPr>
          <w:p w14:paraId="5BC5C672" w14:textId="77777777" w:rsidR="007F572C" w:rsidRPr="0086605F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86605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การอ่อนค่า</w:t>
            </w:r>
          </w:p>
        </w:tc>
        <w:tc>
          <w:tcPr>
            <w:tcW w:w="186" w:type="dxa"/>
          </w:tcPr>
          <w:p w14:paraId="4D5AE053" w14:textId="77777777" w:rsidR="007F572C" w:rsidRPr="0086605F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hideMark/>
          </w:tcPr>
          <w:p w14:paraId="325CB2FC" w14:textId="77777777" w:rsidR="007F572C" w:rsidRPr="0086605F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  <w:r w:rsidRPr="0086605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6" w:type="dxa"/>
          </w:tcPr>
          <w:p w14:paraId="294B376E" w14:textId="77777777" w:rsidR="007F572C" w:rsidRPr="0086605F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hideMark/>
          </w:tcPr>
          <w:p w14:paraId="459A2E2F" w14:textId="77777777" w:rsidR="007F572C" w:rsidRPr="0086605F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  <w:r w:rsidRPr="0086605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การอ่อนค่า</w:t>
            </w:r>
          </w:p>
        </w:tc>
      </w:tr>
      <w:tr w:rsidR="007F572C" w:rsidRPr="0086605F" w14:paraId="70589004" w14:textId="77777777" w:rsidTr="008C632C">
        <w:trPr>
          <w:trHeight w:val="441"/>
          <w:tblHeader/>
        </w:trPr>
        <w:tc>
          <w:tcPr>
            <w:tcW w:w="2700" w:type="dxa"/>
          </w:tcPr>
          <w:p w14:paraId="30853D59" w14:textId="77777777" w:rsidR="007F572C" w:rsidRPr="0086605F" w:rsidRDefault="007F572C" w:rsidP="007F572C">
            <w:pPr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8F39EE" w14:textId="77777777" w:rsidR="007F572C" w:rsidRPr="0086605F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</w:pPr>
            <w:r w:rsidRPr="008660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040" w:type="dxa"/>
            <w:gridSpan w:val="7"/>
            <w:hideMark/>
          </w:tcPr>
          <w:p w14:paraId="4BAE1496" w14:textId="3109F047" w:rsidR="007F572C" w:rsidRPr="0086605F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bidi="ar-SA"/>
              </w:rPr>
            </w:pPr>
            <w:r w:rsidRPr="008660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5B43AD" w:rsidRPr="008660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ล้าน</w:t>
            </w:r>
            <w:r w:rsidRPr="008660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A6331D" w:rsidRPr="0086605F" w14:paraId="67405EDF" w14:textId="77777777" w:rsidTr="008C632C">
        <w:trPr>
          <w:trHeight w:val="407"/>
        </w:trPr>
        <w:tc>
          <w:tcPr>
            <w:tcW w:w="2700" w:type="dxa"/>
          </w:tcPr>
          <w:p w14:paraId="1099CBEA" w14:textId="0969A302" w:rsidR="007F572C" w:rsidRPr="0086605F" w:rsidRDefault="00C418B0" w:rsidP="007F572C">
            <w:pPr>
              <w:spacing w:line="240" w:lineRule="auto"/>
              <w:ind w:left="98" w:right="-25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8C632C"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C632C"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8C632C"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126E1"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77307731" w14:textId="673E1F6C" w:rsidR="007F572C" w:rsidRPr="0086605F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5992EE" w14:textId="0B160803" w:rsidR="007F572C" w:rsidRPr="0086605F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1001"/>
              </w:tabs>
              <w:spacing w:line="240" w:lineRule="auto"/>
              <w:ind w:right="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1C667F51" w14:textId="77777777" w:rsidR="007F572C" w:rsidRPr="0086605F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232F0B83" w14:textId="0B27A5F3" w:rsidR="007F572C" w:rsidRPr="0086605F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5ED96632" w14:textId="77777777" w:rsidR="007F572C" w:rsidRPr="0086605F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5532828D" w14:textId="2CB08694" w:rsidR="007F572C" w:rsidRPr="0086605F" w:rsidRDefault="007F572C" w:rsidP="00FB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885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0DC734C4" w14:textId="77777777" w:rsidR="007F572C" w:rsidRPr="0086605F" w:rsidRDefault="007F572C" w:rsidP="00FB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vAlign w:val="bottom"/>
          </w:tcPr>
          <w:p w14:paraId="2E3FF901" w14:textId="0A7E5C88" w:rsidR="007F572C" w:rsidRPr="0086605F" w:rsidRDefault="007F572C" w:rsidP="00FB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022308" w:rsidRPr="0086605F" w14:paraId="77F37171" w14:textId="77777777" w:rsidTr="008C632C">
        <w:trPr>
          <w:trHeight w:val="407"/>
        </w:trPr>
        <w:tc>
          <w:tcPr>
            <w:tcW w:w="2700" w:type="dxa"/>
          </w:tcPr>
          <w:p w14:paraId="6E38B38B" w14:textId="7D7488B6" w:rsidR="00022308" w:rsidRPr="0086605F" w:rsidRDefault="00022308" w:rsidP="00022308">
            <w:pPr>
              <w:spacing w:line="240" w:lineRule="auto"/>
              <w:ind w:left="98" w:right="-2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104CD3AF" w14:textId="6300185D" w:rsidR="00022308" w:rsidRPr="0086605F" w:rsidRDefault="00B2440D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6E61A189" w14:textId="72CA8D00" w:rsidR="00022308" w:rsidRPr="0086605F" w:rsidRDefault="00B2440D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50"/>
              </w:tabs>
              <w:spacing w:line="240" w:lineRule="auto"/>
              <w:ind w:right="-2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E1887" w:rsidRPr="008660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6" w:type="dxa"/>
            <w:vAlign w:val="bottom"/>
          </w:tcPr>
          <w:p w14:paraId="327EF11E" w14:textId="77777777" w:rsidR="00022308" w:rsidRPr="0086605F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AF4D88D" w14:textId="0EA43158" w:rsidR="00022308" w:rsidRPr="0086605F" w:rsidRDefault="007E1887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186" w:type="dxa"/>
            <w:vAlign w:val="bottom"/>
          </w:tcPr>
          <w:p w14:paraId="2E246C18" w14:textId="77777777" w:rsidR="00022308" w:rsidRPr="0086605F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653AA83" w14:textId="0A0A59C4" w:rsidR="00022308" w:rsidRPr="0086605F" w:rsidRDefault="004B5607" w:rsidP="0065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"/>
                <w:tab w:val="decimal" w:pos="543"/>
              </w:tabs>
              <w:spacing w:line="240" w:lineRule="auto"/>
              <w:ind w:right="-174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 </w:t>
            </w:r>
            <w:r w:rsidR="00B2440D" w:rsidRPr="0086605F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(1</w:t>
            </w:r>
            <w:r w:rsidR="00076EBF" w:rsidRPr="0086605F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</w:t>
            </w:r>
            <w:r w:rsidR="00B2440D" w:rsidRPr="0086605F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6" w:type="dxa"/>
            <w:vAlign w:val="bottom"/>
          </w:tcPr>
          <w:p w14:paraId="12C13C9C" w14:textId="77777777" w:rsidR="00022308" w:rsidRPr="0086605F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vAlign w:val="bottom"/>
          </w:tcPr>
          <w:p w14:paraId="1A3ED80F" w14:textId="25468C01" w:rsidR="00022308" w:rsidRPr="0086605F" w:rsidRDefault="00B2440D" w:rsidP="00D95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GB"/>
              </w:rPr>
              <w:t>1</w:t>
            </w:r>
            <w:r w:rsidR="00076EBF" w:rsidRPr="0086605F">
              <w:rPr>
                <w:rFonts w:ascii="Angsana New" w:hAnsi="Angsana New" w:cs="Angsana New"/>
                <w:sz w:val="30"/>
                <w:szCs w:val="30"/>
                <w:lang w:val="en-GB"/>
              </w:rPr>
              <w:t>4</w:t>
            </w:r>
          </w:p>
        </w:tc>
      </w:tr>
      <w:tr w:rsidR="00022308" w:rsidRPr="0086605F" w14:paraId="2A9B9E1A" w14:textId="77777777" w:rsidTr="008C632C">
        <w:trPr>
          <w:trHeight w:val="407"/>
        </w:trPr>
        <w:tc>
          <w:tcPr>
            <w:tcW w:w="2700" w:type="dxa"/>
          </w:tcPr>
          <w:p w14:paraId="01373021" w14:textId="77777777" w:rsidR="00022308" w:rsidRPr="0086605F" w:rsidRDefault="00022308" w:rsidP="00022308">
            <w:pPr>
              <w:spacing w:line="240" w:lineRule="auto"/>
              <w:ind w:left="98" w:right="-2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3E1564" w14:textId="77777777" w:rsidR="00022308" w:rsidRPr="0086605F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C76809" w14:textId="77777777" w:rsidR="00022308" w:rsidRPr="0086605F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50"/>
              </w:tabs>
              <w:spacing w:line="240" w:lineRule="auto"/>
              <w:ind w:right="-26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29EEE3E2" w14:textId="77777777" w:rsidR="00022308" w:rsidRPr="0086605F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CA91AEF" w14:textId="77777777" w:rsidR="00022308" w:rsidRPr="0086605F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6" w:type="dxa"/>
            <w:vAlign w:val="bottom"/>
          </w:tcPr>
          <w:p w14:paraId="0E7B27C2" w14:textId="77777777" w:rsidR="00022308" w:rsidRPr="0086605F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25B0E44B" w14:textId="77777777" w:rsidR="00022308" w:rsidRPr="0086605F" w:rsidRDefault="00022308" w:rsidP="0065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885"/>
              </w:tabs>
              <w:spacing w:line="240" w:lineRule="auto"/>
              <w:ind w:right="-17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0E32C82C" w14:textId="77777777" w:rsidR="00022308" w:rsidRPr="0086605F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vAlign w:val="bottom"/>
          </w:tcPr>
          <w:p w14:paraId="4D35F8EE" w14:textId="77777777" w:rsidR="00022308" w:rsidRPr="0086605F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7F1105" w:rsidRPr="0086605F" w14:paraId="60723F12" w14:textId="77777777" w:rsidTr="008C632C">
        <w:trPr>
          <w:trHeight w:val="407"/>
        </w:trPr>
        <w:tc>
          <w:tcPr>
            <w:tcW w:w="2700" w:type="dxa"/>
          </w:tcPr>
          <w:p w14:paraId="59C2188C" w14:textId="5AB0FC16" w:rsidR="007F1105" w:rsidRPr="0086605F" w:rsidRDefault="00C418B0" w:rsidP="00CD7ADE">
            <w:pPr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7F1105"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F1105"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7F1105"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126E1"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0634911F" w14:textId="77777777" w:rsidR="007F1105" w:rsidRPr="0086605F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B01912" w14:textId="77777777" w:rsidR="007F1105" w:rsidRPr="0086605F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50"/>
              </w:tabs>
              <w:spacing w:line="240" w:lineRule="auto"/>
              <w:ind w:right="-26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63BE93F7" w14:textId="77777777" w:rsidR="007F1105" w:rsidRPr="0086605F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213F4F10" w14:textId="77777777" w:rsidR="007F1105" w:rsidRPr="0086605F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14C8D49C" w14:textId="77777777" w:rsidR="007F1105" w:rsidRPr="0086605F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77911632" w14:textId="77777777" w:rsidR="007F1105" w:rsidRPr="0086605F" w:rsidRDefault="007F1105" w:rsidP="0065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885"/>
              </w:tabs>
              <w:spacing w:line="240" w:lineRule="auto"/>
              <w:ind w:right="-17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140D7ED8" w14:textId="77777777" w:rsidR="007F1105" w:rsidRPr="0086605F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vAlign w:val="bottom"/>
          </w:tcPr>
          <w:p w14:paraId="64C7CF8D" w14:textId="77777777" w:rsidR="007F1105" w:rsidRPr="0086605F" w:rsidRDefault="007F1105" w:rsidP="007F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0126E1" w:rsidRPr="0086605F" w14:paraId="33197608" w14:textId="77777777" w:rsidTr="008C632C">
        <w:trPr>
          <w:trHeight w:val="407"/>
        </w:trPr>
        <w:tc>
          <w:tcPr>
            <w:tcW w:w="2700" w:type="dxa"/>
          </w:tcPr>
          <w:p w14:paraId="5FDA2329" w14:textId="6096D382" w:rsidR="000126E1" w:rsidRPr="0086605F" w:rsidRDefault="000126E1" w:rsidP="000126E1">
            <w:pPr>
              <w:spacing w:line="240" w:lineRule="auto"/>
              <w:ind w:left="98" w:right="-2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05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4E83C9AA" w14:textId="23A7C0C9" w:rsidR="000126E1" w:rsidRPr="0086605F" w:rsidRDefault="000126E1" w:rsidP="0001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30DC5C92" w14:textId="6E274E99" w:rsidR="000126E1" w:rsidRPr="0086605F" w:rsidRDefault="000126E1" w:rsidP="0001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50"/>
              </w:tabs>
              <w:spacing w:line="240" w:lineRule="auto"/>
              <w:ind w:right="-26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(19)</w:t>
            </w:r>
          </w:p>
        </w:tc>
        <w:tc>
          <w:tcPr>
            <w:tcW w:w="186" w:type="dxa"/>
            <w:vAlign w:val="bottom"/>
          </w:tcPr>
          <w:p w14:paraId="10D81067" w14:textId="77777777" w:rsidR="000126E1" w:rsidRPr="0086605F" w:rsidRDefault="000126E1" w:rsidP="0001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BF9FE35" w14:textId="7C407126" w:rsidR="000126E1" w:rsidRPr="0086605F" w:rsidRDefault="000126E1" w:rsidP="0001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86" w:type="dxa"/>
            <w:vAlign w:val="bottom"/>
          </w:tcPr>
          <w:p w14:paraId="509A1956" w14:textId="77777777" w:rsidR="000126E1" w:rsidRPr="0086605F" w:rsidRDefault="000126E1" w:rsidP="0001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2CAC92A" w14:textId="25AE9F7B" w:rsidR="000126E1" w:rsidRPr="0086605F" w:rsidRDefault="000126E1" w:rsidP="00651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"/>
                <w:tab w:val="decimal" w:pos="543"/>
              </w:tabs>
              <w:spacing w:line="240" w:lineRule="auto"/>
              <w:ind w:right="-1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(0.3)</w:t>
            </w:r>
          </w:p>
        </w:tc>
        <w:tc>
          <w:tcPr>
            <w:tcW w:w="186" w:type="dxa"/>
            <w:vAlign w:val="bottom"/>
          </w:tcPr>
          <w:p w14:paraId="789430B0" w14:textId="77777777" w:rsidR="000126E1" w:rsidRPr="0086605F" w:rsidRDefault="000126E1" w:rsidP="0001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vAlign w:val="bottom"/>
          </w:tcPr>
          <w:p w14:paraId="681CC75F" w14:textId="3773417D" w:rsidR="000126E1" w:rsidRPr="0086605F" w:rsidRDefault="000126E1" w:rsidP="0074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276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val="en-GB"/>
              </w:rPr>
              <w:t>0.3</w:t>
            </w:r>
          </w:p>
        </w:tc>
      </w:tr>
    </w:tbl>
    <w:p w14:paraId="47994DD0" w14:textId="77777777" w:rsidR="00CB4861" w:rsidRPr="0086605F" w:rsidRDefault="00CB4861" w:rsidP="00CB4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9164006" w14:textId="1DEE39F2" w:rsidR="002C0C35" w:rsidRPr="0086605F" w:rsidRDefault="00E1467F" w:rsidP="00FD68C1">
      <w:pPr>
        <w:pStyle w:val="Heading1"/>
        <w:keepLines/>
        <w:numPr>
          <w:ilvl w:val="0"/>
          <w:numId w:val="0"/>
        </w:numPr>
        <w:shd w:val="clear" w:color="auto" w:fill="auto"/>
        <w:ind w:left="1080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lang w:val="th-TH"/>
        </w:rPr>
      </w:pPr>
      <w:r w:rsidRPr="0086605F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u w:val="none"/>
          <w:cs/>
        </w:rPr>
        <w:t>(</w:t>
      </w:r>
      <w:r w:rsidR="00A11025" w:rsidRPr="0086605F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u w:val="none"/>
          <w:cs/>
        </w:rPr>
        <w:t>ข</w:t>
      </w:r>
      <w:r w:rsidRPr="0086605F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>.</w:t>
      </w:r>
      <w:r w:rsidR="00C418B0" w:rsidRPr="0086605F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>3</w:t>
      </w:r>
      <w:r w:rsidRPr="0086605F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>.</w:t>
      </w:r>
      <w:r w:rsidR="00C418B0" w:rsidRPr="0086605F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>2</w:t>
      </w:r>
      <w:r w:rsidRPr="0086605F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u w:val="none"/>
          <w:cs/>
        </w:rPr>
        <w:t xml:space="preserve">) </w:t>
      </w:r>
      <w:r w:rsidR="002C0C35" w:rsidRPr="0086605F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ความเสี่ยงด้านอัตราดอกเบี้ย</w:t>
      </w:r>
    </w:p>
    <w:p w14:paraId="55A2E199" w14:textId="77777777" w:rsidR="002C0C35" w:rsidRPr="0086605F" w:rsidRDefault="002C0C35" w:rsidP="008A7CAF">
      <w:pPr>
        <w:rPr>
          <w:rFonts w:asciiTheme="majorBidi" w:hAnsiTheme="majorBidi" w:cstheme="majorBidi"/>
          <w:sz w:val="24"/>
          <w:szCs w:val="24"/>
        </w:rPr>
      </w:pPr>
    </w:p>
    <w:p w14:paraId="64B585FE" w14:textId="41E238C7" w:rsidR="002C0C35" w:rsidRPr="0086605F" w:rsidRDefault="002C0C35" w:rsidP="00FD68C1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</w:tabs>
        <w:spacing w:line="240" w:lineRule="auto"/>
        <w:ind w:left="171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86605F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86605F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Pr="0086605F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Pr="0086605F">
        <w:rPr>
          <w:rFonts w:asciiTheme="majorBidi" w:eastAsia="Calibri" w:hAnsiTheme="majorBidi" w:cstheme="majorBidi"/>
          <w:sz w:val="30"/>
          <w:szCs w:val="30"/>
          <w:cs/>
          <w:lang w:val="en-GB"/>
        </w:rPr>
        <w:t>ตราสารหนี้และ</w:t>
      </w:r>
      <w:r w:rsidRPr="0086605F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D85526"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="00D85526" w:rsidRPr="0086605F">
        <w:rPr>
          <w:rFonts w:asciiTheme="majorBidi" w:hAnsiTheme="majorBidi" w:cstheme="majorBidi" w:hint="cs"/>
          <w:sz w:val="30"/>
          <w:szCs w:val="30"/>
          <w:cs/>
        </w:rPr>
        <w:t xml:space="preserve">(ดูหมายเหตุข้อ </w:t>
      </w:r>
      <w:r w:rsidR="00D85526" w:rsidRPr="0086605F">
        <w:rPr>
          <w:rFonts w:asciiTheme="majorBidi" w:hAnsiTheme="majorBidi" w:cstheme="majorBidi"/>
          <w:sz w:val="30"/>
          <w:szCs w:val="30"/>
        </w:rPr>
        <w:t>15</w:t>
      </w:r>
      <w:r w:rsidR="00D85526" w:rsidRPr="0086605F">
        <w:rPr>
          <w:rFonts w:asciiTheme="majorBidi" w:hAnsiTheme="majorBidi" w:cstheme="majorBidi" w:hint="cs"/>
          <w:sz w:val="30"/>
          <w:szCs w:val="30"/>
          <w:cs/>
        </w:rPr>
        <w:t>)</w:t>
      </w:r>
      <w:r w:rsidR="007C39FA"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Pr="0086605F">
        <w:rPr>
          <w:rFonts w:asciiTheme="majorBidi" w:hAnsiTheme="majorBidi" w:cstheme="majorBidi" w:hint="cs"/>
          <w:sz w:val="30"/>
          <w:szCs w:val="30"/>
          <w:cs/>
        </w:rPr>
        <w:t>ส่วนใหญ่</w:t>
      </w:r>
      <w:r w:rsidRPr="0086605F">
        <w:rPr>
          <w:rFonts w:asciiTheme="majorBidi" w:hAnsiTheme="majorBidi" w:cstheme="majorBidi"/>
          <w:sz w:val="30"/>
          <w:szCs w:val="30"/>
          <w:cs/>
        </w:rPr>
        <w:t>มีอัตราดอกเบี้ยคงที่</w:t>
      </w:r>
      <w:r w:rsidR="00022304" w:rsidRPr="0086605F">
        <w:rPr>
          <w:rFonts w:asciiTheme="majorBidi" w:hAnsiTheme="majorBidi" w:cstheme="majorBidi"/>
          <w:sz w:val="30"/>
          <w:szCs w:val="30"/>
        </w:rPr>
        <w:t xml:space="preserve"> </w:t>
      </w:r>
      <w:r w:rsidR="005B43AD" w:rsidRPr="0086605F">
        <w:rPr>
          <w:rFonts w:asciiTheme="majorBidi" w:hAnsiTheme="majorBidi" w:cstheme="majorBidi" w:hint="cs"/>
          <w:sz w:val="30"/>
          <w:szCs w:val="30"/>
          <w:cs/>
        </w:rPr>
        <w:t>ทำให้</w:t>
      </w:r>
      <w:r w:rsidRPr="0086605F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86605F">
        <w:rPr>
          <w:rFonts w:asciiTheme="majorBidi" w:hAnsiTheme="majorBidi" w:cstheme="majorBidi"/>
          <w:sz w:val="30"/>
          <w:szCs w:val="30"/>
          <w:cs/>
        </w:rPr>
        <w:t>มีความเสี่ยง</w:t>
      </w:r>
      <w:r w:rsidR="007C39FA" w:rsidRPr="0086605F">
        <w:rPr>
          <w:rFonts w:asciiTheme="majorBidi" w:hAnsiTheme="majorBidi" w:hint="cs"/>
          <w:sz w:val="30"/>
          <w:szCs w:val="30"/>
          <w:cs/>
        </w:rPr>
        <w:t>ต่ำจากการเปลี่ยนแปลงของอัตราดอกเบี้ย</w:t>
      </w:r>
      <w:r w:rsidR="007C39FA" w:rsidRPr="0086605F">
        <w:rPr>
          <w:rFonts w:asciiTheme="majorBidi" w:hAnsiTheme="majorBidi"/>
          <w:sz w:val="30"/>
          <w:szCs w:val="30"/>
          <w:cs/>
        </w:rPr>
        <w:t xml:space="preserve"> </w:t>
      </w:r>
      <w:r w:rsidR="007C39FA" w:rsidRPr="0086605F">
        <w:rPr>
          <w:rFonts w:asciiTheme="majorBidi" w:hAnsiTheme="majorBidi" w:hint="cs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</w:t>
      </w:r>
      <w:r w:rsidR="00D85526" w:rsidRPr="0086605F">
        <w:rPr>
          <w:rFonts w:asciiTheme="majorBidi" w:hAnsiTheme="majorBidi" w:hint="cs"/>
          <w:sz w:val="30"/>
          <w:szCs w:val="30"/>
          <w:cs/>
        </w:rPr>
        <w:t xml:space="preserve">   </w:t>
      </w:r>
      <w:r w:rsidR="0096457F" w:rsidRPr="0086605F">
        <w:rPr>
          <w:rFonts w:asciiTheme="majorBidi" w:hAnsiTheme="majorBidi" w:hint="cs"/>
          <w:sz w:val="30"/>
          <w:szCs w:val="30"/>
          <w:cs/>
        </w:rPr>
        <w:t>งบการเงินของกลุ่ม</w:t>
      </w:r>
      <w:r w:rsidR="007C39FA" w:rsidRPr="0086605F">
        <w:rPr>
          <w:rFonts w:asciiTheme="majorBidi" w:hAnsiTheme="majorBidi" w:hint="cs"/>
          <w:sz w:val="30"/>
          <w:szCs w:val="30"/>
          <w:cs/>
        </w:rPr>
        <w:t>บริษัท</w:t>
      </w:r>
      <w:r w:rsidRPr="0086605F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</w:p>
    <w:p w14:paraId="21D1EA04" w14:textId="0D0B60D7" w:rsidR="00F8287E" w:rsidRPr="0086605F" w:rsidRDefault="00F82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</w:p>
    <w:p w14:paraId="66FF5663" w14:textId="5462E53F" w:rsidR="004926F5" w:rsidRPr="0086605F" w:rsidRDefault="004926F5" w:rsidP="009A713F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86605F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การบริหารจัดการทุน</w:t>
      </w:r>
    </w:p>
    <w:p w14:paraId="7BB59A77" w14:textId="768958E3" w:rsidR="004926F5" w:rsidRPr="0086605F" w:rsidRDefault="004926F5" w:rsidP="004926F5">
      <w:pPr>
        <w:rPr>
          <w:rFonts w:asciiTheme="majorBidi" w:hAnsiTheme="majorBidi" w:cstheme="majorBidi"/>
          <w:sz w:val="30"/>
          <w:szCs w:val="30"/>
        </w:rPr>
      </w:pPr>
    </w:p>
    <w:p w14:paraId="1039D6B8" w14:textId="2913A5D2" w:rsidR="00E06AC3" w:rsidRPr="0086605F" w:rsidRDefault="004926F5" w:rsidP="00022304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6605F">
        <w:rPr>
          <w:rFonts w:asciiTheme="majorBidi" w:hAnsiTheme="majorBidi" w:cs="Angsana New" w:hint="cs"/>
          <w:sz w:val="30"/>
          <w:szCs w:val="30"/>
          <w:cs/>
        </w:rPr>
        <w:t>นโยบายของคณะกรรมการบริษัท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เจ้าหนี้และตลาดและก่อให้เกิดการพัฒนาของธุรกิจในอนาคต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 w:rsidR="009A713F" w:rsidRPr="0086605F">
        <w:rPr>
          <w:rFonts w:asciiTheme="majorBidi" w:hAnsiTheme="majorBidi" w:cs="Angsana New" w:hint="cs"/>
          <w:sz w:val="30"/>
          <w:szCs w:val="30"/>
          <w:cs/>
        </w:rPr>
        <w:t>อย่างสม่ำเสมอ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75280" w:rsidRPr="0086605F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8660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71CD308B" w14:textId="77777777" w:rsidR="00A86238" w:rsidRPr="0086605F" w:rsidRDefault="00A86238" w:rsidP="00022304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27A51E1" w14:textId="77777777" w:rsidR="00581921" w:rsidRPr="0086605F" w:rsidRDefault="00581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6605F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0D5D81CA" w14:textId="71DDBBCB" w:rsidR="006A30DA" w:rsidRPr="0086605F" w:rsidRDefault="006A30DA" w:rsidP="009A713F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>ข้อมูลงบกระแสเงินสดเปิดเผยเพิ่มเติม</w:t>
      </w:r>
    </w:p>
    <w:p w14:paraId="76F80B31" w14:textId="77777777" w:rsidR="007B6B72" w:rsidRPr="0086605F" w:rsidRDefault="007B6B72" w:rsidP="007B6B72">
      <w:pPr>
        <w:ind w:left="87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C6BFC18" w14:textId="58F3C48A" w:rsidR="006A30DA" w:rsidRPr="0086605F" w:rsidRDefault="001D68D1" w:rsidP="007B6B72">
      <w:pPr>
        <w:tabs>
          <w:tab w:val="clear" w:pos="90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605F">
        <w:rPr>
          <w:rFonts w:ascii="Angsana New" w:hAnsi="Angsana New" w:cs="Angsana New"/>
          <w:spacing w:val="-4"/>
          <w:sz w:val="30"/>
          <w:szCs w:val="30"/>
          <w:cs/>
        </w:rPr>
        <w:t xml:space="preserve">ที่ดิน </w:t>
      </w:r>
      <w:r w:rsidR="006A30DA" w:rsidRPr="0086605F">
        <w:rPr>
          <w:rFonts w:ascii="Angsana New" w:hAnsi="Angsana New" w:cs="Angsana New"/>
          <w:spacing w:val="-4"/>
          <w:sz w:val="30"/>
          <w:szCs w:val="30"/>
          <w:cs/>
        </w:rPr>
        <w:t>อาคารและอุปกรณ์</w:t>
      </w:r>
      <w:r w:rsidR="007C072C" w:rsidRPr="0086605F">
        <w:rPr>
          <w:rFonts w:ascii="Angsana New" w:hAnsi="Angsana New" w:cs="Angsana New"/>
          <w:spacing w:val="-4"/>
          <w:sz w:val="30"/>
          <w:szCs w:val="30"/>
          <w:cs/>
        </w:rPr>
        <w:t>และสินทรัพย์ไม่มีตัวตน</w:t>
      </w:r>
      <w:r w:rsidR="006A30DA" w:rsidRPr="0086605F">
        <w:rPr>
          <w:rFonts w:ascii="Angsana New" w:hAnsi="Angsana New" w:cs="Angsana New"/>
          <w:spacing w:val="-4"/>
          <w:sz w:val="30"/>
          <w:szCs w:val="30"/>
          <w:cs/>
        </w:rPr>
        <w:t>ที่</w:t>
      </w:r>
      <w:r w:rsidR="007C072C" w:rsidRPr="0086605F">
        <w:rPr>
          <w:rFonts w:ascii="Angsana New" w:hAnsi="Angsana New" w:cs="Angsana New"/>
          <w:spacing w:val="-4"/>
          <w:sz w:val="30"/>
          <w:szCs w:val="30"/>
          <w:cs/>
        </w:rPr>
        <w:t>จ่ายชำระเป็นเงินสด</w:t>
      </w:r>
      <w:r w:rsidR="006A30DA" w:rsidRPr="0086605F">
        <w:rPr>
          <w:rFonts w:ascii="Angsana New" w:hAnsi="Angsana New" w:cs="Angsana New"/>
          <w:spacing w:val="-4"/>
          <w:sz w:val="30"/>
          <w:szCs w:val="30"/>
          <w:cs/>
        </w:rPr>
        <w:t>ในระหว่าง</w:t>
      </w:r>
      <w:r w:rsidR="006A30DA" w:rsidRPr="0086605F">
        <w:rPr>
          <w:rFonts w:ascii="Angsana New" w:hAnsi="Angsana New" w:cs="Angsana New"/>
          <w:sz w:val="30"/>
          <w:szCs w:val="30"/>
          <w:cs/>
        </w:rPr>
        <w:t xml:space="preserve">ปีสิ้นสุดวันที่ </w:t>
      </w:r>
      <w:r w:rsidR="00C418B0" w:rsidRPr="0086605F">
        <w:rPr>
          <w:rFonts w:ascii="Angsana New" w:hAnsi="Angsana New" w:cs="Angsana New"/>
          <w:sz w:val="30"/>
          <w:szCs w:val="30"/>
        </w:rPr>
        <w:t>31</w:t>
      </w:r>
      <w:r w:rsidR="006A30DA" w:rsidRPr="0086605F">
        <w:rPr>
          <w:rFonts w:ascii="Angsana New" w:hAnsi="Angsana New" w:cs="Angsana New"/>
          <w:sz w:val="30"/>
          <w:szCs w:val="30"/>
        </w:rPr>
        <w:t xml:space="preserve"> </w:t>
      </w:r>
      <w:r w:rsidR="006A30DA" w:rsidRPr="0086605F">
        <w:rPr>
          <w:rFonts w:ascii="Angsana New" w:hAnsi="Angsana New" w:cs="Angsana New"/>
          <w:sz w:val="30"/>
          <w:szCs w:val="30"/>
          <w:cs/>
        </w:rPr>
        <w:t>ธันวาคม</w:t>
      </w:r>
      <w:r w:rsidR="006A30DA" w:rsidRPr="0086605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C418B0" w:rsidRPr="0086605F">
        <w:rPr>
          <w:rFonts w:ascii="Angsana New" w:hAnsi="Angsana New" w:cs="Angsana New"/>
          <w:sz w:val="30"/>
          <w:szCs w:val="30"/>
        </w:rPr>
        <w:t>256</w:t>
      </w:r>
      <w:r w:rsidR="00E14C58" w:rsidRPr="0086605F">
        <w:rPr>
          <w:rFonts w:ascii="Angsana New" w:hAnsi="Angsana New" w:cs="Angsana New"/>
          <w:sz w:val="30"/>
          <w:szCs w:val="30"/>
        </w:rPr>
        <w:t>6</w:t>
      </w:r>
      <w:r w:rsidR="00835DD0" w:rsidRPr="008660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1A05" w:rsidRPr="0086605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418B0" w:rsidRPr="0086605F">
        <w:rPr>
          <w:rFonts w:ascii="Angsana New" w:hAnsi="Angsana New" w:cs="Angsana New"/>
          <w:sz w:val="30"/>
          <w:szCs w:val="30"/>
        </w:rPr>
        <w:t>256</w:t>
      </w:r>
      <w:r w:rsidR="00E14C58" w:rsidRPr="0086605F">
        <w:rPr>
          <w:rFonts w:ascii="Angsana New" w:hAnsi="Angsana New" w:cs="Angsana New"/>
          <w:sz w:val="30"/>
          <w:szCs w:val="30"/>
        </w:rPr>
        <w:t>5</w:t>
      </w:r>
      <w:r w:rsidR="00C60035" w:rsidRPr="0086605F">
        <w:rPr>
          <w:rFonts w:ascii="Angsana New" w:hAnsi="Angsana New" w:cs="Angsana New"/>
          <w:sz w:val="30"/>
          <w:szCs w:val="30"/>
        </w:rPr>
        <w:t xml:space="preserve"> </w:t>
      </w:r>
      <w:r w:rsidR="006A30DA" w:rsidRPr="0086605F">
        <w:rPr>
          <w:rFonts w:ascii="Angsana New" w:hAnsi="Angsana New" w:cs="Angsana New"/>
          <w:sz w:val="30"/>
          <w:szCs w:val="30"/>
          <w:cs/>
        </w:rPr>
        <w:t>มี</w:t>
      </w:r>
      <w:r w:rsidR="007C072C" w:rsidRPr="0086605F">
        <w:rPr>
          <w:rFonts w:ascii="Angsana New" w:hAnsi="Angsana New" w:cs="Angsana New"/>
          <w:sz w:val="30"/>
          <w:szCs w:val="30"/>
          <w:cs/>
        </w:rPr>
        <w:t>รายละเอียด</w:t>
      </w:r>
      <w:r w:rsidR="006A30DA" w:rsidRPr="0086605F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05B31CD5" w14:textId="77777777" w:rsidR="00886909" w:rsidRPr="0086605F" w:rsidRDefault="00886909" w:rsidP="001D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33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61"/>
        <w:gridCol w:w="812"/>
        <w:gridCol w:w="984"/>
        <w:gridCol w:w="271"/>
        <w:gridCol w:w="992"/>
        <w:gridCol w:w="271"/>
        <w:gridCol w:w="988"/>
        <w:gridCol w:w="271"/>
        <w:gridCol w:w="988"/>
      </w:tblGrid>
      <w:tr w:rsidR="007463FD" w:rsidRPr="0086605F" w14:paraId="7539BFE4" w14:textId="77777777" w:rsidTr="00B00E4B">
        <w:trPr>
          <w:trHeight w:hRule="exact" w:val="374"/>
        </w:trPr>
        <w:tc>
          <w:tcPr>
            <w:tcW w:w="2014" w:type="pct"/>
          </w:tcPr>
          <w:p w14:paraId="3FE383F0" w14:textId="6BEA98EC" w:rsidR="001D68D1" w:rsidRPr="0086605F" w:rsidRDefault="0039563C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35" w:type="pct"/>
          </w:tcPr>
          <w:p w14:paraId="16496209" w14:textId="77777777" w:rsidR="001D68D1" w:rsidRPr="0086605F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3" w:type="pct"/>
            <w:gridSpan w:val="3"/>
          </w:tcPr>
          <w:p w14:paraId="1842B090" w14:textId="77777777" w:rsidR="001D68D1" w:rsidRPr="0086605F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17C4E1E" w14:textId="77777777" w:rsidR="001D68D1" w:rsidRPr="0086605F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pct"/>
            <w:gridSpan w:val="3"/>
          </w:tcPr>
          <w:p w14:paraId="28CDAB84" w14:textId="77777777" w:rsidR="001D68D1" w:rsidRPr="0086605F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C58" w:rsidRPr="0086605F" w14:paraId="260FF4E7" w14:textId="77777777" w:rsidTr="00B00E4B">
        <w:trPr>
          <w:trHeight w:hRule="exact" w:val="374"/>
        </w:trPr>
        <w:tc>
          <w:tcPr>
            <w:tcW w:w="2014" w:type="pct"/>
          </w:tcPr>
          <w:p w14:paraId="43837EF8" w14:textId="77777777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26AAD4B9" w14:textId="5CF48CA1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02AF94E1" w14:textId="7C71A664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24EF1CC9" w14:textId="77777777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4300279" w14:textId="12E7704C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40DB8FF5" w14:textId="77777777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22E8617" w14:textId="2AA943E8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0DDB0344" w14:textId="77777777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618F230" w14:textId="7A54AFCD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F1105" w:rsidRPr="0086605F" w14:paraId="7246E9D1" w14:textId="77777777" w:rsidTr="00B00E4B">
        <w:trPr>
          <w:trHeight w:hRule="exact" w:val="374"/>
        </w:trPr>
        <w:tc>
          <w:tcPr>
            <w:tcW w:w="2014" w:type="pct"/>
          </w:tcPr>
          <w:p w14:paraId="4D33171C" w14:textId="77777777" w:rsidR="007F1105" w:rsidRPr="0086605F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3C0A7B2B" w14:textId="77777777" w:rsidR="007F1105" w:rsidRPr="0086605F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1" w:type="pct"/>
            <w:gridSpan w:val="7"/>
          </w:tcPr>
          <w:p w14:paraId="7923ECF8" w14:textId="77777777" w:rsidR="007F1105" w:rsidRPr="0086605F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4C58" w:rsidRPr="0086605F" w14:paraId="22201A4D" w14:textId="77777777" w:rsidTr="00F51902">
        <w:trPr>
          <w:trHeight w:hRule="exact" w:val="374"/>
        </w:trPr>
        <w:tc>
          <w:tcPr>
            <w:tcW w:w="2014" w:type="pct"/>
          </w:tcPr>
          <w:p w14:paraId="2584DD5B" w14:textId="77777777" w:rsidR="00E14C58" w:rsidRPr="0086605F" w:rsidRDefault="00E14C58" w:rsidP="00E1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435" w:type="pct"/>
          </w:tcPr>
          <w:p w14:paraId="752CAB38" w14:textId="2CC3DF05" w:rsidR="00E14C58" w:rsidRPr="0086605F" w:rsidRDefault="00E14C58" w:rsidP="00E14C5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4DB18844" w14:textId="7C792441" w:rsidR="00E14C58" w:rsidRPr="0086605F" w:rsidRDefault="000617FA" w:rsidP="00F7056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7" w:right="-15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</w:t>
            </w:r>
            <w:r w:rsidR="00B232D0"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805,523</w:t>
            </w:r>
          </w:p>
        </w:tc>
        <w:tc>
          <w:tcPr>
            <w:tcW w:w="145" w:type="pct"/>
          </w:tcPr>
          <w:p w14:paraId="2EC57B89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692100A6" w14:textId="4B2C9434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5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4,3</w:t>
            </w:r>
            <w:r w:rsidR="00B232D0"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34,132</w:t>
            </w:r>
          </w:p>
        </w:tc>
        <w:tc>
          <w:tcPr>
            <w:tcW w:w="145" w:type="pct"/>
          </w:tcPr>
          <w:p w14:paraId="3222BDE4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9DBA8A5" w14:textId="1CC7AE3F" w:rsidR="00E14C58" w:rsidRPr="0086605F" w:rsidRDefault="002959FA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484,615</w:t>
            </w:r>
          </w:p>
        </w:tc>
        <w:tc>
          <w:tcPr>
            <w:tcW w:w="145" w:type="pct"/>
          </w:tcPr>
          <w:p w14:paraId="7AE1B374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FAE7089" w14:textId="6623F93F" w:rsidR="00E14C58" w:rsidRPr="0086605F" w:rsidRDefault="002959FA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232D0" w:rsidRPr="0086605F">
              <w:rPr>
                <w:rFonts w:ascii="Angsana New" w:hAnsi="Angsana New" w:cs="Angsana New"/>
                <w:sz w:val="30"/>
                <w:szCs w:val="30"/>
              </w:rPr>
              <w:t>68,826</w:t>
            </w:r>
          </w:p>
        </w:tc>
      </w:tr>
      <w:tr w:rsidR="00E14C58" w:rsidRPr="0086605F" w14:paraId="0865EC8A" w14:textId="77777777" w:rsidTr="00F51902">
        <w:trPr>
          <w:trHeight w:hRule="exact" w:val="374"/>
        </w:trPr>
        <w:tc>
          <w:tcPr>
            <w:tcW w:w="2014" w:type="pct"/>
          </w:tcPr>
          <w:p w14:paraId="449DD058" w14:textId="26838B6C" w:rsidR="00E14C58" w:rsidRPr="0086605F" w:rsidRDefault="00E14C58" w:rsidP="00E1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81"/>
                <w:tab w:val="left" w:pos="1115"/>
              </w:tabs>
              <w:spacing w:line="240" w:lineRule="auto"/>
              <w:ind w:left="-110" w:right="4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บวก 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การเปลี่ยนแปลงในเจ้าหนี้</w:t>
            </w:r>
          </w:p>
        </w:tc>
        <w:tc>
          <w:tcPr>
            <w:tcW w:w="435" w:type="pct"/>
          </w:tcPr>
          <w:p w14:paraId="754E87AC" w14:textId="77777777" w:rsidR="00E14C58" w:rsidRPr="0086605F" w:rsidRDefault="00E14C58" w:rsidP="00E14C5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60B7CB2B" w14:textId="081A9352" w:rsidR="00E14C58" w:rsidRPr="0086605F" w:rsidRDefault="00F70563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617FA" w:rsidRPr="0086605F">
              <w:rPr>
                <w:rFonts w:ascii="Angsana New" w:hAnsi="Angsana New" w:cs="Angsana New"/>
                <w:sz w:val="30"/>
                <w:szCs w:val="30"/>
              </w:rPr>
              <w:t>361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617FA" w:rsidRPr="0086605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617FA" w:rsidRPr="0086605F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5FA09DD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64592392" w14:textId="3C58EDA2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(153,237)</w:t>
            </w:r>
          </w:p>
        </w:tc>
        <w:tc>
          <w:tcPr>
            <w:tcW w:w="145" w:type="pct"/>
          </w:tcPr>
          <w:p w14:paraId="4AB69266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91B1E48" w14:textId="3756885D" w:rsidR="00E14C58" w:rsidRPr="0086605F" w:rsidRDefault="002959FA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109,75</w:t>
            </w:r>
            <w:r w:rsidR="00770DA3" w:rsidRPr="0086605F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00659816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48834FF" w14:textId="5129A085" w:rsidR="00E14C58" w:rsidRPr="0086605F" w:rsidRDefault="002959FA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734</w:t>
            </w:r>
          </w:p>
        </w:tc>
      </w:tr>
      <w:tr w:rsidR="00E14C58" w:rsidRPr="0086605F" w14:paraId="176FC442" w14:textId="77777777" w:rsidTr="00F51902">
        <w:trPr>
          <w:trHeight w:hRule="exact" w:val="374"/>
        </w:trPr>
        <w:tc>
          <w:tcPr>
            <w:tcW w:w="2014" w:type="pct"/>
          </w:tcPr>
          <w:p w14:paraId="309BB084" w14:textId="77777777" w:rsidR="00E14C58" w:rsidRPr="0086605F" w:rsidRDefault="00E14C58" w:rsidP="00E1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35" w:type="pct"/>
          </w:tcPr>
          <w:p w14:paraId="5FCF776A" w14:textId="77777777" w:rsidR="00E14C58" w:rsidRPr="0086605F" w:rsidRDefault="00E14C58" w:rsidP="00E14C5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517F1" w14:textId="760C8794" w:rsidR="00E14C58" w:rsidRPr="0086605F" w:rsidRDefault="00F70563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B232D0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444,485</w:t>
            </w:r>
          </w:p>
        </w:tc>
        <w:tc>
          <w:tcPr>
            <w:tcW w:w="145" w:type="pct"/>
          </w:tcPr>
          <w:p w14:paraId="6B144ABF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46532" w14:textId="3C2FCE6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</w:t>
            </w:r>
            <w:r w:rsidR="00B232D0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180,895</w:t>
            </w:r>
          </w:p>
        </w:tc>
        <w:tc>
          <w:tcPr>
            <w:tcW w:w="145" w:type="pct"/>
          </w:tcPr>
          <w:p w14:paraId="662AE08A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15F502E0" w14:textId="393FCD9E" w:rsidR="00E14C58" w:rsidRPr="0086605F" w:rsidRDefault="002959FA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374,85</w:t>
            </w:r>
            <w:r w:rsidR="00770DA3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737BFEB3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76E7031F" w14:textId="2037C03C" w:rsidR="00E14C58" w:rsidRPr="0086605F" w:rsidRDefault="002959FA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B232D0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69,560</w:t>
            </w:r>
          </w:p>
        </w:tc>
      </w:tr>
    </w:tbl>
    <w:p w14:paraId="5EAA5080" w14:textId="03454F32" w:rsidR="000A0EF5" w:rsidRPr="0086605F" w:rsidRDefault="000A0EF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62"/>
        <w:gridCol w:w="809"/>
        <w:gridCol w:w="989"/>
        <w:gridCol w:w="269"/>
        <w:gridCol w:w="993"/>
        <w:gridCol w:w="269"/>
        <w:gridCol w:w="993"/>
        <w:gridCol w:w="269"/>
        <w:gridCol w:w="993"/>
      </w:tblGrid>
      <w:tr w:rsidR="00066702" w:rsidRPr="0086605F" w14:paraId="2BD6BE5D" w14:textId="77777777" w:rsidTr="00B00E4B">
        <w:trPr>
          <w:trHeight w:hRule="exact" w:val="374"/>
        </w:trPr>
        <w:tc>
          <w:tcPr>
            <w:tcW w:w="2013" w:type="pct"/>
          </w:tcPr>
          <w:p w14:paraId="3E0451B7" w14:textId="38500C26" w:rsidR="00066702" w:rsidRPr="0086605F" w:rsidRDefault="0039563C" w:rsidP="00EA0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47" w:firstLine="9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433" w:type="pct"/>
          </w:tcPr>
          <w:p w14:paraId="46BFAA54" w14:textId="77777777" w:rsidR="00066702" w:rsidRPr="0086605F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pct"/>
            <w:gridSpan w:val="3"/>
          </w:tcPr>
          <w:p w14:paraId="41F631FB" w14:textId="77777777" w:rsidR="00066702" w:rsidRPr="0086605F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CE83F61" w14:textId="77777777" w:rsidR="00066702" w:rsidRPr="0086605F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pct"/>
            <w:gridSpan w:val="3"/>
          </w:tcPr>
          <w:p w14:paraId="14D433DF" w14:textId="77777777" w:rsidR="00066702" w:rsidRPr="0086605F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C58" w:rsidRPr="0086605F" w14:paraId="52F8830D" w14:textId="77777777" w:rsidTr="00B00E4B">
        <w:trPr>
          <w:trHeight w:hRule="exact" w:val="374"/>
        </w:trPr>
        <w:tc>
          <w:tcPr>
            <w:tcW w:w="2013" w:type="pct"/>
          </w:tcPr>
          <w:p w14:paraId="6851D325" w14:textId="77777777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261E18B8" w14:textId="60EA15A9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6BA7225C" w14:textId="194BE28A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05DE0342" w14:textId="77777777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12FBABE" w14:textId="6E071F96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0F1BD49B" w14:textId="77777777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9B80005" w14:textId="422A3D16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62E5A51E" w14:textId="77777777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EFC5FEB" w14:textId="77963742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F1105" w:rsidRPr="0086605F" w14:paraId="24C6615C" w14:textId="77777777" w:rsidTr="00B00E4B">
        <w:trPr>
          <w:trHeight w:hRule="exact" w:val="374"/>
        </w:trPr>
        <w:tc>
          <w:tcPr>
            <w:tcW w:w="2013" w:type="pct"/>
          </w:tcPr>
          <w:p w14:paraId="22C86AE8" w14:textId="77777777" w:rsidR="007F1105" w:rsidRPr="0086605F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DBA104F" w14:textId="77777777" w:rsidR="007F1105" w:rsidRPr="0086605F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5" w:type="pct"/>
            <w:gridSpan w:val="7"/>
          </w:tcPr>
          <w:p w14:paraId="66109238" w14:textId="77777777" w:rsidR="007F1105" w:rsidRPr="0086605F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4C58" w:rsidRPr="0086605F" w14:paraId="592E9815" w14:textId="77777777" w:rsidTr="00B00E4B">
        <w:trPr>
          <w:trHeight w:hRule="exact" w:val="374"/>
        </w:trPr>
        <w:tc>
          <w:tcPr>
            <w:tcW w:w="2013" w:type="pct"/>
          </w:tcPr>
          <w:p w14:paraId="6991D94A" w14:textId="77777777" w:rsidR="00E14C58" w:rsidRPr="0086605F" w:rsidRDefault="00E14C58" w:rsidP="00E1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433" w:type="pct"/>
          </w:tcPr>
          <w:p w14:paraId="1B49E80B" w14:textId="0F4DEE4E" w:rsidR="00E14C58" w:rsidRPr="0086605F" w:rsidRDefault="00E14C58" w:rsidP="00E14C5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14:paraId="7D57A0A5" w14:textId="2DA9BE28" w:rsidR="00E14C58" w:rsidRPr="0086605F" w:rsidRDefault="003F6244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</w:t>
            </w:r>
            <w:r w:rsidR="0085324B"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</w:t>
            </w:r>
            <w:r w:rsidR="00E15637"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315</w:t>
            </w:r>
          </w:p>
        </w:tc>
        <w:tc>
          <w:tcPr>
            <w:tcW w:w="144" w:type="pct"/>
          </w:tcPr>
          <w:p w14:paraId="25BAD20E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B191D29" w14:textId="67B54560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62,522</w:t>
            </w:r>
          </w:p>
        </w:tc>
        <w:tc>
          <w:tcPr>
            <w:tcW w:w="144" w:type="pct"/>
          </w:tcPr>
          <w:p w14:paraId="5D80589A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FD3FA51" w14:textId="4A793882" w:rsidR="00E14C58" w:rsidRPr="0086605F" w:rsidRDefault="002959FA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4,063</w:t>
            </w:r>
          </w:p>
        </w:tc>
        <w:tc>
          <w:tcPr>
            <w:tcW w:w="144" w:type="pct"/>
          </w:tcPr>
          <w:p w14:paraId="2236BE42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92DB2BC" w14:textId="312D6868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7,834</w:t>
            </w:r>
          </w:p>
        </w:tc>
      </w:tr>
      <w:tr w:rsidR="00E14C58" w:rsidRPr="0086605F" w14:paraId="34602739" w14:textId="77777777" w:rsidTr="00B00E4B">
        <w:trPr>
          <w:trHeight w:hRule="exact" w:val="374"/>
        </w:trPr>
        <w:tc>
          <w:tcPr>
            <w:tcW w:w="2013" w:type="pct"/>
          </w:tcPr>
          <w:p w14:paraId="6B8D49E6" w14:textId="1DDA2E37" w:rsidR="00E14C58" w:rsidRPr="0086605F" w:rsidRDefault="00E14C58" w:rsidP="00E1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81"/>
                <w:tab w:val="left" w:pos="1115"/>
              </w:tabs>
              <w:spacing w:line="240" w:lineRule="auto"/>
              <w:ind w:left="-110" w:right="4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บวก 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การเปลี่ยนแปลงในเจ้าหนี้</w:t>
            </w:r>
          </w:p>
        </w:tc>
        <w:tc>
          <w:tcPr>
            <w:tcW w:w="433" w:type="pct"/>
          </w:tcPr>
          <w:p w14:paraId="2658E874" w14:textId="77777777" w:rsidR="00E14C58" w:rsidRPr="0086605F" w:rsidRDefault="00E14C58" w:rsidP="00E14C5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14:paraId="3BDA7332" w14:textId="06D2DB4D" w:rsidR="00E14C58" w:rsidRPr="0086605F" w:rsidRDefault="00F70563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6244" w:rsidRPr="0086605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6244" w:rsidRPr="0086605F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>0)</w:t>
            </w:r>
          </w:p>
        </w:tc>
        <w:tc>
          <w:tcPr>
            <w:tcW w:w="144" w:type="pct"/>
          </w:tcPr>
          <w:p w14:paraId="468222D3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97ED471" w14:textId="3D6C9DCE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(3,473)</w:t>
            </w:r>
          </w:p>
        </w:tc>
        <w:tc>
          <w:tcPr>
            <w:tcW w:w="144" w:type="pct"/>
          </w:tcPr>
          <w:p w14:paraId="61A8BA15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0F798F7" w14:textId="0501F38C" w:rsidR="00E14C58" w:rsidRPr="0086605F" w:rsidRDefault="002959FA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44" w:type="pct"/>
          </w:tcPr>
          <w:p w14:paraId="55B3ED55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2A4B928" w14:textId="683C2D9B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E14C58" w:rsidRPr="0086605F" w14:paraId="3254E6EC" w14:textId="77777777" w:rsidTr="00B00E4B">
        <w:trPr>
          <w:trHeight w:hRule="exact" w:val="374"/>
        </w:trPr>
        <w:tc>
          <w:tcPr>
            <w:tcW w:w="2013" w:type="pct"/>
          </w:tcPr>
          <w:p w14:paraId="67CD7A90" w14:textId="77777777" w:rsidR="00E14C58" w:rsidRPr="0086605F" w:rsidRDefault="00E14C58" w:rsidP="00E1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33" w:type="pct"/>
          </w:tcPr>
          <w:p w14:paraId="50E3E3BE" w14:textId="77777777" w:rsidR="00E14C58" w:rsidRPr="0086605F" w:rsidRDefault="00E14C58" w:rsidP="00E14C5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51A4CC69" w14:textId="5D2E7031" w:rsidR="00E14C58" w:rsidRPr="0086605F" w:rsidRDefault="0085324B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  <w:r w:rsidR="00005EF5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15637"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144" w:type="pct"/>
          </w:tcPr>
          <w:p w14:paraId="3A42B090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2B7C44AD" w14:textId="04271FEC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59,049</w:t>
            </w:r>
          </w:p>
        </w:tc>
        <w:tc>
          <w:tcPr>
            <w:tcW w:w="144" w:type="pct"/>
          </w:tcPr>
          <w:p w14:paraId="59637BCF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5891A1AB" w14:textId="1A48A913" w:rsidR="00E14C58" w:rsidRPr="0086605F" w:rsidRDefault="002959FA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4,124</w:t>
            </w:r>
          </w:p>
        </w:tc>
        <w:tc>
          <w:tcPr>
            <w:tcW w:w="144" w:type="pct"/>
          </w:tcPr>
          <w:p w14:paraId="65F4056B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5D80D414" w14:textId="2CFF558D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7,854</w:t>
            </w:r>
          </w:p>
        </w:tc>
      </w:tr>
    </w:tbl>
    <w:p w14:paraId="009DD24B" w14:textId="2135ED42" w:rsidR="00601663" w:rsidRPr="0086605F" w:rsidRDefault="00601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6DE045BF" w14:textId="5AD23BE1" w:rsidR="00804175" w:rsidRPr="0086605F" w:rsidRDefault="00804175" w:rsidP="009A713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0"/>
        </w:tabs>
        <w:ind w:left="540" w:right="-45" w:hanging="486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6605F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FE0AFB0" w14:textId="77777777" w:rsidR="0036476B" w:rsidRPr="0086605F" w:rsidRDefault="0036476B" w:rsidP="0036476B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5"/>
        <w:gridCol w:w="798"/>
        <w:gridCol w:w="1134"/>
        <w:gridCol w:w="250"/>
        <w:gridCol w:w="1121"/>
        <w:gridCol w:w="274"/>
        <w:gridCol w:w="1140"/>
        <w:gridCol w:w="276"/>
        <w:gridCol w:w="1114"/>
      </w:tblGrid>
      <w:tr w:rsidR="005E65D0" w:rsidRPr="0086605F" w14:paraId="5574B219" w14:textId="77777777" w:rsidTr="00DF028E">
        <w:trPr>
          <w:tblHeader/>
        </w:trPr>
        <w:tc>
          <w:tcPr>
            <w:tcW w:w="2131" w:type="pct"/>
            <w:gridSpan w:val="2"/>
          </w:tcPr>
          <w:p w14:paraId="796AA5C7" w14:textId="77777777" w:rsidR="00DB3FD7" w:rsidRPr="0086605F" w:rsidRDefault="00DB3FD7" w:rsidP="00C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0B66BB08" w14:textId="77777777" w:rsidR="00DB3FD7" w:rsidRPr="0086605F" w:rsidRDefault="00DB3FD7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F21DF92" w14:textId="77777777" w:rsidR="00DB3FD7" w:rsidRPr="0086605F" w:rsidRDefault="00DB3FD7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518AD0AF" w14:textId="77777777" w:rsidR="00DB3FD7" w:rsidRPr="0086605F" w:rsidRDefault="00DB3FD7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14C58" w:rsidRPr="0086605F" w14:paraId="7E310990" w14:textId="77777777" w:rsidTr="00DF028E">
        <w:trPr>
          <w:trHeight w:val="344"/>
          <w:tblHeader/>
        </w:trPr>
        <w:tc>
          <w:tcPr>
            <w:tcW w:w="2131" w:type="pct"/>
            <w:gridSpan w:val="2"/>
          </w:tcPr>
          <w:p w14:paraId="78E151D4" w14:textId="77777777" w:rsidR="00E14C58" w:rsidRPr="0086605F" w:rsidRDefault="00E14C58" w:rsidP="00E1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70D2FAB" w14:textId="40F0BE7F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5" w:type="pct"/>
          </w:tcPr>
          <w:p w14:paraId="4FEAA47D" w14:textId="77777777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7B52281" w14:textId="2E9D3ACB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7AF9998F" w14:textId="77777777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84F5F7" w14:textId="5F4F5559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9" w:type="pct"/>
          </w:tcPr>
          <w:p w14:paraId="0BDCD7AE" w14:textId="77777777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24AE49C" w14:textId="28A1F815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F1105" w:rsidRPr="0086605F" w14:paraId="07A0564C" w14:textId="77777777" w:rsidTr="00DF028E">
        <w:trPr>
          <w:tblHeader/>
        </w:trPr>
        <w:tc>
          <w:tcPr>
            <w:tcW w:w="1700" w:type="pct"/>
          </w:tcPr>
          <w:p w14:paraId="3A48D1CC" w14:textId="77777777" w:rsidR="007F1105" w:rsidRPr="0086605F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1" w:type="pct"/>
          </w:tcPr>
          <w:p w14:paraId="16A55BF3" w14:textId="77777777" w:rsidR="007F1105" w:rsidRPr="0086605F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69" w:type="pct"/>
            <w:gridSpan w:val="7"/>
          </w:tcPr>
          <w:p w14:paraId="60C52EC6" w14:textId="77777777" w:rsidR="007F1105" w:rsidRPr="0086605F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1105" w:rsidRPr="0086605F" w14:paraId="50F04CB4" w14:textId="77777777" w:rsidTr="00DF028E">
        <w:trPr>
          <w:tblHeader/>
        </w:trPr>
        <w:tc>
          <w:tcPr>
            <w:tcW w:w="1700" w:type="pct"/>
          </w:tcPr>
          <w:p w14:paraId="3CD56D03" w14:textId="1D68B891" w:rsidR="007F1105" w:rsidRPr="0086605F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431" w:type="pct"/>
          </w:tcPr>
          <w:p w14:paraId="62C3DD29" w14:textId="77777777" w:rsidR="007F1105" w:rsidRPr="0086605F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69" w:type="pct"/>
            <w:gridSpan w:val="7"/>
          </w:tcPr>
          <w:p w14:paraId="0F086AA7" w14:textId="77777777" w:rsidR="007F1105" w:rsidRPr="0086605F" w:rsidRDefault="007F1105" w:rsidP="007F1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14C58" w:rsidRPr="0086605F" w14:paraId="762FA14B" w14:textId="77777777" w:rsidTr="00DF028E">
        <w:tc>
          <w:tcPr>
            <w:tcW w:w="2131" w:type="pct"/>
            <w:gridSpan w:val="2"/>
          </w:tcPr>
          <w:p w14:paraId="1B10E1D0" w14:textId="77777777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13" w:type="pct"/>
            <w:vAlign w:val="bottom"/>
          </w:tcPr>
          <w:p w14:paraId="71B3B822" w14:textId="29D5994D" w:rsidR="00E14C58" w:rsidRPr="0086605F" w:rsidRDefault="00AA227C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481,401</w:t>
            </w:r>
          </w:p>
        </w:tc>
        <w:tc>
          <w:tcPr>
            <w:tcW w:w="135" w:type="pct"/>
            <w:vAlign w:val="bottom"/>
          </w:tcPr>
          <w:p w14:paraId="16ABECCF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vAlign w:val="bottom"/>
          </w:tcPr>
          <w:p w14:paraId="5CA88FCC" w14:textId="0E7D7F2E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776,651</w:t>
            </w:r>
          </w:p>
        </w:tc>
        <w:tc>
          <w:tcPr>
            <w:tcW w:w="148" w:type="pct"/>
            <w:vAlign w:val="bottom"/>
          </w:tcPr>
          <w:p w14:paraId="49A173B4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vAlign w:val="bottom"/>
          </w:tcPr>
          <w:p w14:paraId="51E09E20" w14:textId="78B21C4C" w:rsidR="00E14C58" w:rsidRPr="0086605F" w:rsidRDefault="003A1C0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27</w:t>
            </w: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029</w:t>
            </w:r>
          </w:p>
        </w:tc>
        <w:tc>
          <w:tcPr>
            <w:tcW w:w="149" w:type="pct"/>
            <w:vAlign w:val="bottom"/>
          </w:tcPr>
          <w:p w14:paraId="311F1462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vAlign w:val="bottom"/>
          </w:tcPr>
          <w:p w14:paraId="105DB684" w14:textId="6DC20EC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88,970</w:t>
            </w:r>
          </w:p>
        </w:tc>
      </w:tr>
      <w:tr w:rsidR="00E14C58" w:rsidRPr="0086605F" w14:paraId="4EE61A3A" w14:textId="77777777" w:rsidTr="00DF028E">
        <w:tc>
          <w:tcPr>
            <w:tcW w:w="2131" w:type="pct"/>
            <w:gridSpan w:val="2"/>
          </w:tcPr>
          <w:p w14:paraId="1C4BB50E" w14:textId="77777777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613" w:type="pct"/>
            <w:vAlign w:val="bottom"/>
          </w:tcPr>
          <w:p w14:paraId="1F6DA8D6" w14:textId="73BD1EFE" w:rsidR="00E14C58" w:rsidRPr="0086605F" w:rsidRDefault="00AA227C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3,677</w:t>
            </w:r>
          </w:p>
        </w:tc>
        <w:tc>
          <w:tcPr>
            <w:tcW w:w="135" w:type="pct"/>
            <w:vAlign w:val="bottom"/>
          </w:tcPr>
          <w:p w14:paraId="4CF2EFE9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vAlign w:val="bottom"/>
          </w:tcPr>
          <w:p w14:paraId="1EEA9324" w14:textId="24135AD5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14,926</w:t>
            </w:r>
          </w:p>
        </w:tc>
        <w:tc>
          <w:tcPr>
            <w:tcW w:w="148" w:type="pct"/>
            <w:vAlign w:val="bottom"/>
          </w:tcPr>
          <w:p w14:paraId="281B8939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vAlign w:val="bottom"/>
          </w:tcPr>
          <w:p w14:paraId="436C0B93" w14:textId="5490ED4B" w:rsidR="00E14C58" w:rsidRPr="0086605F" w:rsidRDefault="003A1C0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9" w:type="pct"/>
            <w:vAlign w:val="bottom"/>
          </w:tcPr>
          <w:p w14:paraId="2304E543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vAlign w:val="bottom"/>
          </w:tcPr>
          <w:p w14:paraId="0DDC1389" w14:textId="34CD0D14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2,790</w:t>
            </w:r>
          </w:p>
        </w:tc>
      </w:tr>
      <w:tr w:rsidR="00E14C58" w:rsidRPr="0086605F" w14:paraId="0E570D7D" w14:textId="77777777" w:rsidTr="00DF028E">
        <w:tc>
          <w:tcPr>
            <w:tcW w:w="2131" w:type="pct"/>
            <w:gridSpan w:val="2"/>
          </w:tcPr>
          <w:p w14:paraId="6C890A65" w14:textId="77777777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0B109" w14:textId="469C737C" w:rsidR="00E14C58" w:rsidRPr="0086605F" w:rsidRDefault="00AA227C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485,07</w:t>
            </w:r>
            <w:r w:rsidR="004A6C95"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135" w:type="pct"/>
            <w:vAlign w:val="bottom"/>
          </w:tcPr>
          <w:p w14:paraId="78749948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95864" w14:textId="604087C6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791,577</w:t>
            </w:r>
          </w:p>
        </w:tc>
        <w:tc>
          <w:tcPr>
            <w:tcW w:w="148" w:type="pct"/>
            <w:vAlign w:val="bottom"/>
          </w:tcPr>
          <w:p w14:paraId="4930CA45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CA004" w14:textId="5F9A3AFF" w:rsidR="00E14C58" w:rsidRPr="0086605F" w:rsidRDefault="003A1C0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27,029</w:t>
            </w:r>
          </w:p>
        </w:tc>
        <w:tc>
          <w:tcPr>
            <w:tcW w:w="149" w:type="pct"/>
            <w:vAlign w:val="bottom"/>
          </w:tcPr>
          <w:p w14:paraId="1823A953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38FF9" w14:textId="54E8C43F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91,760</w:t>
            </w:r>
          </w:p>
        </w:tc>
      </w:tr>
    </w:tbl>
    <w:p w14:paraId="074BB2EE" w14:textId="711B7DF0" w:rsidR="00500FBD" w:rsidRPr="0086605F" w:rsidRDefault="00500FBD">
      <w:pPr>
        <w:rPr>
          <w:rFonts w:cstheme="minorBidi"/>
        </w:rPr>
      </w:pPr>
    </w:p>
    <w:p w14:paraId="78160FA3" w14:textId="77777777" w:rsidR="00581921" w:rsidRPr="0086605F" w:rsidRDefault="00581921">
      <w:r w:rsidRPr="0086605F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3"/>
        <w:gridCol w:w="783"/>
        <w:gridCol w:w="15"/>
        <w:gridCol w:w="1135"/>
        <w:gridCol w:w="260"/>
        <w:gridCol w:w="1107"/>
        <w:gridCol w:w="15"/>
        <w:gridCol w:w="245"/>
        <w:gridCol w:w="30"/>
        <w:gridCol w:w="1122"/>
        <w:gridCol w:w="19"/>
        <w:gridCol w:w="263"/>
        <w:gridCol w:w="13"/>
        <w:gridCol w:w="1114"/>
        <w:gridCol w:w="6"/>
      </w:tblGrid>
      <w:tr w:rsidR="00581921" w:rsidRPr="0086605F" w14:paraId="77564454" w14:textId="77777777" w:rsidTr="00581921">
        <w:trPr>
          <w:gridAfter w:val="1"/>
          <w:wAfter w:w="10" w:type="pct"/>
          <w:tblHeader/>
        </w:trPr>
        <w:tc>
          <w:tcPr>
            <w:tcW w:w="2127" w:type="pct"/>
            <w:gridSpan w:val="3"/>
          </w:tcPr>
          <w:p w14:paraId="320F7E66" w14:textId="77777777" w:rsidR="00581921" w:rsidRPr="0086605F" w:rsidRDefault="00581921" w:rsidP="00E52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pct"/>
            <w:gridSpan w:val="4"/>
          </w:tcPr>
          <w:p w14:paraId="1770EA78" w14:textId="77777777" w:rsidR="00581921" w:rsidRPr="0086605F" w:rsidRDefault="00581921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14:paraId="61DFC825" w14:textId="77777777" w:rsidR="00581921" w:rsidRPr="0086605F" w:rsidRDefault="00581921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pct"/>
            <w:gridSpan w:val="5"/>
          </w:tcPr>
          <w:p w14:paraId="610E2960" w14:textId="77777777" w:rsidR="00581921" w:rsidRPr="0086605F" w:rsidRDefault="00581921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81921" w:rsidRPr="0086605F" w14:paraId="48F976AC" w14:textId="77777777" w:rsidTr="00581921">
        <w:trPr>
          <w:gridAfter w:val="1"/>
          <w:wAfter w:w="10" w:type="pct"/>
          <w:trHeight w:val="344"/>
          <w:tblHeader/>
        </w:trPr>
        <w:tc>
          <w:tcPr>
            <w:tcW w:w="2127" w:type="pct"/>
            <w:gridSpan w:val="3"/>
          </w:tcPr>
          <w:p w14:paraId="43883F67" w14:textId="77777777" w:rsidR="00581921" w:rsidRPr="0086605F" w:rsidRDefault="00581921" w:rsidP="00E52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5CF53A0B" w14:textId="77777777" w:rsidR="00581921" w:rsidRPr="0086605F" w:rsidRDefault="00581921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5" w:type="pct"/>
          </w:tcPr>
          <w:p w14:paraId="46C099DA" w14:textId="77777777" w:rsidR="00581921" w:rsidRPr="0086605F" w:rsidRDefault="00581921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65DB2293" w14:textId="77777777" w:rsidR="00581921" w:rsidRPr="0086605F" w:rsidRDefault="00581921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  <w:gridSpan w:val="2"/>
          </w:tcPr>
          <w:p w14:paraId="22CA4E33" w14:textId="77777777" w:rsidR="00581921" w:rsidRPr="0086605F" w:rsidRDefault="00581921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4626CA7A" w14:textId="77777777" w:rsidR="00581921" w:rsidRPr="0086605F" w:rsidRDefault="00581921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9" w:type="pct"/>
            <w:gridSpan w:val="2"/>
          </w:tcPr>
          <w:p w14:paraId="59327CE4" w14:textId="77777777" w:rsidR="00581921" w:rsidRPr="0086605F" w:rsidRDefault="00581921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0EE171D" w14:textId="77777777" w:rsidR="00581921" w:rsidRPr="0086605F" w:rsidRDefault="00581921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581921" w:rsidRPr="0086605F" w14:paraId="07A8BA8B" w14:textId="77777777" w:rsidTr="00581921">
        <w:trPr>
          <w:gridAfter w:val="1"/>
          <w:wAfter w:w="10" w:type="pct"/>
          <w:tblHeader/>
        </w:trPr>
        <w:tc>
          <w:tcPr>
            <w:tcW w:w="1696" w:type="pct"/>
          </w:tcPr>
          <w:p w14:paraId="254A74BC" w14:textId="77777777" w:rsidR="00581921" w:rsidRPr="0086605F" w:rsidRDefault="00581921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0" w:type="pct"/>
            <w:gridSpan w:val="2"/>
          </w:tcPr>
          <w:p w14:paraId="346D23D8" w14:textId="77777777" w:rsidR="00581921" w:rsidRPr="0086605F" w:rsidRDefault="00581921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64" w:type="pct"/>
            <w:gridSpan w:val="11"/>
          </w:tcPr>
          <w:p w14:paraId="5A04DD40" w14:textId="77777777" w:rsidR="00581921" w:rsidRPr="0086605F" w:rsidRDefault="00581921" w:rsidP="00E52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3E29" w:rsidRPr="0086605F" w14:paraId="6EA0AD2E" w14:textId="77777777" w:rsidTr="00581921">
        <w:trPr>
          <w:trHeight w:hRule="exact" w:val="403"/>
          <w:tblHeader/>
        </w:trPr>
        <w:tc>
          <w:tcPr>
            <w:tcW w:w="1695" w:type="pct"/>
          </w:tcPr>
          <w:p w14:paraId="2693ABAE" w14:textId="09A41DC0" w:rsidR="001C3E29" w:rsidRPr="0086605F" w:rsidRDefault="001C3E29" w:rsidP="00F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423" w:type="pct"/>
          </w:tcPr>
          <w:p w14:paraId="0A2DFFC4" w14:textId="77777777" w:rsidR="001C3E29" w:rsidRPr="0086605F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2" w:type="pct"/>
            <w:gridSpan w:val="13"/>
          </w:tcPr>
          <w:p w14:paraId="21B9C3FE" w14:textId="77777777" w:rsidR="001C3E29" w:rsidRPr="0086605F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C3E29" w:rsidRPr="0086605F" w14:paraId="643C3240" w14:textId="77777777" w:rsidTr="00581921">
        <w:trPr>
          <w:trHeight w:hRule="exact" w:val="403"/>
        </w:trPr>
        <w:tc>
          <w:tcPr>
            <w:tcW w:w="2118" w:type="pct"/>
            <w:gridSpan w:val="2"/>
          </w:tcPr>
          <w:p w14:paraId="34C2F349" w14:textId="497CCEE9" w:rsidR="001C3E29" w:rsidRPr="0086605F" w:rsidRDefault="001C3E29" w:rsidP="00F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</w:t>
            </w:r>
            <w:r w:rsidR="00500FBD" w:rsidRPr="0086605F">
              <w:rPr>
                <w:rFonts w:ascii="Angsana New" w:hAnsi="Angsana New" w:cs="Angsana New" w:hint="cs"/>
                <w:sz w:val="30"/>
                <w:szCs w:val="30"/>
                <w:cs/>
              </w:rPr>
              <w:t>ออกแล้ว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618" w:type="pct"/>
            <w:gridSpan w:val="2"/>
          </w:tcPr>
          <w:p w14:paraId="35FBF6C3" w14:textId="77777777" w:rsidR="001C3E29" w:rsidRPr="0086605F" w:rsidRDefault="001C3E29" w:rsidP="00FD26B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1E365602" w14:textId="77777777" w:rsidR="001C3E29" w:rsidRPr="0086605F" w:rsidRDefault="001C3E29" w:rsidP="001C3E2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258E42ED" w14:textId="77777777" w:rsidR="001C3E29" w:rsidRPr="0086605F" w:rsidRDefault="001C3E29" w:rsidP="001C3E2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5DAA3A6A" w14:textId="77777777" w:rsidR="001C3E29" w:rsidRPr="0086605F" w:rsidRDefault="001C3E29" w:rsidP="001C3E2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  <w:gridSpan w:val="2"/>
          </w:tcPr>
          <w:p w14:paraId="668FD6D0" w14:textId="1277172D" w:rsidR="001C3E29" w:rsidRPr="0086605F" w:rsidRDefault="001C3E29" w:rsidP="00FD26B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2" w:type="pct"/>
            <w:gridSpan w:val="2"/>
          </w:tcPr>
          <w:p w14:paraId="3730CF64" w14:textId="77777777" w:rsidR="001C3E29" w:rsidRPr="0086605F" w:rsidRDefault="001C3E29" w:rsidP="00FD26B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66910365" w14:textId="77777777" w:rsidR="001C3E29" w:rsidRPr="0086605F" w:rsidRDefault="001C3E29" w:rsidP="001C3E2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E14C58" w:rsidRPr="0086605F" w14:paraId="62D03B8B" w14:textId="77777777" w:rsidTr="00581921">
        <w:trPr>
          <w:trHeight w:hRule="exact" w:val="403"/>
        </w:trPr>
        <w:tc>
          <w:tcPr>
            <w:tcW w:w="2118" w:type="pct"/>
            <w:gridSpan w:val="2"/>
          </w:tcPr>
          <w:p w14:paraId="7460A50D" w14:textId="77777777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618" w:type="pct"/>
            <w:gridSpan w:val="2"/>
          </w:tcPr>
          <w:p w14:paraId="3AA8E1D4" w14:textId="0C2981CA" w:rsidR="00E14C58" w:rsidRPr="0086605F" w:rsidRDefault="00AA227C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1,324,600</w:t>
            </w:r>
          </w:p>
        </w:tc>
        <w:tc>
          <w:tcPr>
            <w:tcW w:w="140" w:type="pct"/>
          </w:tcPr>
          <w:p w14:paraId="7BEC5076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33D7C5E4" w14:textId="083BCF38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5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1,528,624</w:t>
            </w:r>
          </w:p>
        </w:tc>
        <w:tc>
          <w:tcPr>
            <w:tcW w:w="140" w:type="pct"/>
            <w:gridSpan w:val="2"/>
          </w:tcPr>
          <w:p w14:paraId="77CF7B97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6DC53FCC" w14:textId="27A6B916" w:rsidR="00E14C58" w:rsidRPr="0086605F" w:rsidRDefault="003A1C0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6,846</w:t>
            </w:r>
          </w:p>
        </w:tc>
        <w:tc>
          <w:tcPr>
            <w:tcW w:w="152" w:type="pct"/>
            <w:gridSpan w:val="2"/>
          </w:tcPr>
          <w:p w14:paraId="432D5D56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3E627932" w14:textId="7AD6E0E5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1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71,316</w:t>
            </w:r>
          </w:p>
        </w:tc>
      </w:tr>
      <w:tr w:rsidR="00E14C58" w:rsidRPr="0086605F" w14:paraId="414A6B65" w14:textId="77777777" w:rsidTr="00581921">
        <w:trPr>
          <w:trHeight w:hRule="exact" w:val="403"/>
        </w:trPr>
        <w:tc>
          <w:tcPr>
            <w:tcW w:w="2118" w:type="pct"/>
            <w:gridSpan w:val="2"/>
          </w:tcPr>
          <w:p w14:paraId="69892F2A" w14:textId="77777777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คำสั่งซื้อที่ผู้ขายสินค้าวัตถุดิบ วัสดุสิ้นเปลือง</w:t>
            </w:r>
          </w:p>
        </w:tc>
        <w:tc>
          <w:tcPr>
            <w:tcW w:w="618" w:type="pct"/>
            <w:gridSpan w:val="2"/>
          </w:tcPr>
          <w:p w14:paraId="4EE35F22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03C58561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4B9A8E8A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5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035B15BC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585D795B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2" w:type="pct"/>
            <w:gridSpan w:val="2"/>
          </w:tcPr>
          <w:p w14:paraId="15056A68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0BCFE32A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1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E14C58" w:rsidRPr="0086605F" w14:paraId="28F937DE" w14:textId="77777777" w:rsidTr="00581921">
        <w:trPr>
          <w:trHeight w:hRule="exact" w:val="403"/>
        </w:trPr>
        <w:tc>
          <w:tcPr>
            <w:tcW w:w="2118" w:type="pct"/>
            <w:gridSpan w:val="2"/>
          </w:tcPr>
          <w:p w14:paraId="5F06D0D0" w14:textId="77777777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และอื่นๆ</w:t>
            </w:r>
            <w:r w:rsidRPr="00866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6605F">
              <w:rPr>
                <w:rFonts w:ascii="Angsana New" w:hAnsi="Angsana New" w:cs="Angsana New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61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85B493" w14:textId="7BB2573E" w:rsidR="00E14C58" w:rsidRPr="0086605F" w:rsidRDefault="00AA227C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3,424,154</w:t>
            </w:r>
          </w:p>
        </w:tc>
        <w:tc>
          <w:tcPr>
            <w:tcW w:w="140" w:type="pct"/>
          </w:tcPr>
          <w:p w14:paraId="5B6D2C4A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0648F844" w14:textId="2538B2BF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5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1,643,026</w:t>
            </w:r>
          </w:p>
        </w:tc>
        <w:tc>
          <w:tcPr>
            <w:tcW w:w="140" w:type="pct"/>
            <w:gridSpan w:val="2"/>
          </w:tcPr>
          <w:p w14:paraId="3868F2F7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3DB24B" w14:textId="78F15445" w:rsidR="00E14C58" w:rsidRPr="0086605F" w:rsidRDefault="003A1C0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123,844</w:t>
            </w:r>
          </w:p>
        </w:tc>
        <w:tc>
          <w:tcPr>
            <w:tcW w:w="152" w:type="pct"/>
            <w:gridSpan w:val="2"/>
          </w:tcPr>
          <w:p w14:paraId="32EDA271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7D8F8E" w14:textId="36F82668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1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sz w:val="30"/>
                <w:szCs w:val="30"/>
                <w:lang w:eastAsia="ko-KR"/>
              </w:rPr>
              <w:t>139,512</w:t>
            </w:r>
          </w:p>
        </w:tc>
      </w:tr>
      <w:tr w:rsidR="00E14C58" w:rsidRPr="0086605F" w14:paraId="42963306" w14:textId="77777777" w:rsidTr="00581921">
        <w:trPr>
          <w:trHeight w:hRule="exact" w:val="403"/>
        </w:trPr>
        <w:tc>
          <w:tcPr>
            <w:tcW w:w="2118" w:type="pct"/>
            <w:gridSpan w:val="2"/>
          </w:tcPr>
          <w:p w14:paraId="7BE10E18" w14:textId="77777777" w:rsidR="00E14C58" w:rsidRPr="0086605F" w:rsidRDefault="00E14C58" w:rsidP="00E1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E6B5BE" w14:textId="521C0B4C" w:rsidR="00E14C58" w:rsidRPr="0086605F" w:rsidRDefault="00AA227C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4,748,754</w:t>
            </w:r>
          </w:p>
        </w:tc>
        <w:tc>
          <w:tcPr>
            <w:tcW w:w="140" w:type="pct"/>
          </w:tcPr>
          <w:p w14:paraId="44D6F9CA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983F7" w14:textId="7E89B91C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5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3,171,650</w:t>
            </w:r>
          </w:p>
        </w:tc>
        <w:tc>
          <w:tcPr>
            <w:tcW w:w="140" w:type="pct"/>
            <w:gridSpan w:val="2"/>
          </w:tcPr>
          <w:p w14:paraId="67885C71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F405A" w14:textId="1BA228BA" w:rsidR="00E14C58" w:rsidRPr="0086605F" w:rsidRDefault="003A1C0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130,690</w:t>
            </w:r>
          </w:p>
        </w:tc>
        <w:tc>
          <w:tcPr>
            <w:tcW w:w="152" w:type="pct"/>
            <w:gridSpan w:val="2"/>
          </w:tcPr>
          <w:p w14:paraId="7C64ACB6" w14:textId="77777777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2B13D" w14:textId="64DC62AA" w:rsidR="00E14C58" w:rsidRPr="0086605F" w:rsidRDefault="00E14C58" w:rsidP="00E14C5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10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660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210,828</w:t>
            </w:r>
          </w:p>
        </w:tc>
      </w:tr>
    </w:tbl>
    <w:p w14:paraId="51D37B39" w14:textId="16C86EC9" w:rsidR="006D7787" w:rsidRPr="0086605F" w:rsidRDefault="006D7787" w:rsidP="006D7787">
      <w:pPr>
        <w:rPr>
          <w:rFonts w:cstheme="minorBidi"/>
        </w:rPr>
      </w:pPr>
    </w:p>
    <w:p w14:paraId="224EE01A" w14:textId="16AF2A1C" w:rsidR="006D7787" w:rsidRPr="0086605F" w:rsidRDefault="006D7787" w:rsidP="006D7787">
      <w:pPr>
        <w:rPr>
          <w:rFonts w:cstheme="minorBidi"/>
        </w:rPr>
      </w:pPr>
    </w:p>
    <w:p w14:paraId="5BF8E68E" w14:textId="4B597C44" w:rsidR="006D7787" w:rsidRPr="0086605F" w:rsidRDefault="006D7787" w:rsidP="00E447A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86605F">
        <w:rPr>
          <w:rFonts w:ascii="Angsana New" w:hAnsi="Angsana New" w:cs="Angsana New" w:hint="cs"/>
          <w:sz w:val="30"/>
          <w:szCs w:val="30"/>
          <w:u w:val="none"/>
          <w:cs/>
        </w:rPr>
        <w:t>เหตุการณ์ภายหลังรอบระยะเวลาที่รายงาน</w:t>
      </w:r>
    </w:p>
    <w:p w14:paraId="43010B74" w14:textId="4AA0CB48" w:rsidR="00651EF8" w:rsidRPr="0086605F" w:rsidRDefault="00651EF8" w:rsidP="00651EF8">
      <w:pPr>
        <w:rPr>
          <w:rFonts w:asciiTheme="majorBidi" w:hAnsiTheme="majorBidi" w:cstheme="majorBidi"/>
          <w:sz w:val="30"/>
          <w:szCs w:val="30"/>
        </w:rPr>
      </w:pPr>
    </w:p>
    <w:p w14:paraId="15A370A3" w14:textId="669E7C2F" w:rsidR="00E447AE" w:rsidRPr="0086605F" w:rsidRDefault="00E447AE" w:rsidP="00E447A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6605F">
        <w:rPr>
          <w:rFonts w:asciiTheme="majorBidi" w:hAnsiTheme="majorBidi" w:cs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86605F">
        <w:rPr>
          <w:rFonts w:asciiTheme="majorBidi" w:hAnsiTheme="majorBidi" w:cs="Angsana New" w:hint="cs"/>
          <w:sz w:val="30"/>
          <w:szCs w:val="30"/>
        </w:rPr>
        <w:t>2</w:t>
      </w:r>
      <w:r w:rsidRPr="0086605F">
        <w:rPr>
          <w:rFonts w:asciiTheme="majorBidi" w:hAnsiTheme="majorBidi" w:cs="Angsana New"/>
          <w:sz w:val="30"/>
          <w:szCs w:val="30"/>
        </w:rPr>
        <w:t>1</w:t>
      </w:r>
      <w:r w:rsidRPr="0086605F">
        <w:rPr>
          <w:rFonts w:asciiTheme="majorBidi" w:hAnsiTheme="majorBidi" w:cs="Angsana New" w:hint="cs"/>
          <w:sz w:val="30"/>
          <w:szCs w:val="30"/>
          <w:cs/>
        </w:rPr>
        <w:t xml:space="preserve"> กุมภาพันธ์ </w:t>
      </w:r>
      <w:r w:rsidRPr="0086605F">
        <w:rPr>
          <w:rFonts w:asciiTheme="majorBidi" w:hAnsiTheme="majorBidi" w:cs="Angsana New" w:hint="cs"/>
          <w:sz w:val="30"/>
          <w:szCs w:val="30"/>
        </w:rPr>
        <w:t>256</w:t>
      </w:r>
      <w:r w:rsidRPr="0086605F">
        <w:rPr>
          <w:rFonts w:asciiTheme="majorBidi" w:hAnsiTheme="majorBidi" w:cs="Angsana New"/>
          <w:sz w:val="30"/>
          <w:szCs w:val="30"/>
        </w:rPr>
        <w:t>7</w:t>
      </w:r>
      <w:r w:rsidRPr="0086605F">
        <w:rPr>
          <w:rFonts w:asciiTheme="majorBidi" w:hAnsiTheme="majorBidi" w:cs="Angsana New" w:hint="cs"/>
          <w:sz w:val="30"/>
          <w:szCs w:val="30"/>
        </w:rPr>
        <w:t xml:space="preserve"> </w:t>
      </w:r>
      <w:r w:rsidRPr="0086605F">
        <w:rPr>
          <w:rFonts w:asciiTheme="majorBidi" w:hAnsiTheme="majorBidi" w:cs="Angsana New" w:hint="cs"/>
          <w:sz w:val="30"/>
          <w:szCs w:val="30"/>
          <w:cs/>
        </w:rPr>
        <w:t>คณะกรรมการของบริษัทได้อนุมัติ</w:t>
      </w:r>
      <w:r w:rsidRPr="0086605F">
        <w:rPr>
          <w:rFonts w:asciiTheme="majorBidi" w:hAnsiTheme="majorBidi" w:cs="Angsana New"/>
          <w:sz w:val="30"/>
          <w:szCs w:val="30"/>
          <w:cs/>
        </w:rPr>
        <w:t>มติที่สำคัญดังนี้</w:t>
      </w:r>
    </w:p>
    <w:p w14:paraId="2E5036D8" w14:textId="77777777" w:rsidR="00E447AE" w:rsidRPr="0086605F" w:rsidRDefault="00E447AE" w:rsidP="00E447AE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Angsana New" w:hAnsi="Angsana New"/>
          <w:sz w:val="30"/>
          <w:szCs w:val="30"/>
          <w:shd w:val="clear" w:color="auto" w:fill="FFFF00"/>
        </w:rPr>
      </w:pPr>
    </w:p>
    <w:p w14:paraId="2A0115B5" w14:textId="103AA501" w:rsidR="00E447AE" w:rsidRPr="0086605F" w:rsidRDefault="00E447AE" w:rsidP="00E447AE">
      <w:pPr>
        <w:pStyle w:val="ListParagraph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</w:tabs>
        <w:ind w:left="900"/>
        <w:jc w:val="thaiDistribute"/>
        <w:rPr>
          <w:rFonts w:asciiTheme="majorBidi" w:hAnsiTheme="majorBidi"/>
          <w:sz w:val="30"/>
          <w:szCs w:val="30"/>
        </w:rPr>
      </w:pPr>
      <w:r w:rsidRPr="0086605F">
        <w:rPr>
          <w:rFonts w:asciiTheme="majorBidi" w:hAnsiTheme="majorBidi" w:hint="cs"/>
          <w:sz w:val="30"/>
          <w:szCs w:val="30"/>
          <w:cs/>
        </w:rPr>
        <w:t>การออกและจัดสรรใบสำคัญแสดงสิทธิที่จะซื้อหุ้นสามัญเพิ่มทุนของบริษัทครั้งที่</w:t>
      </w:r>
      <w:r w:rsidRPr="0086605F">
        <w:rPr>
          <w:rFonts w:asciiTheme="majorBidi" w:hAnsiTheme="majorBidi"/>
          <w:sz w:val="30"/>
          <w:szCs w:val="30"/>
        </w:rPr>
        <w:t xml:space="preserve"> 4</w:t>
      </w:r>
      <w:r w:rsidRPr="0086605F">
        <w:rPr>
          <w:rFonts w:asciiTheme="majorBidi" w:hAnsiTheme="majorBidi" w:hint="cs"/>
          <w:sz w:val="30"/>
          <w:szCs w:val="30"/>
          <w:cs/>
        </w:rPr>
        <w:t xml:space="preserve"> </w:t>
      </w:r>
      <w:r w:rsidRPr="0086605F">
        <w:rPr>
          <w:rFonts w:asciiTheme="majorBidi" w:hAnsiTheme="majorBidi"/>
          <w:sz w:val="30"/>
          <w:szCs w:val="30"/>
          <w:cs/>
        </w:rPr>
        <w:t>(“</w:t>
      </w:r>
      <w:r w:rsidRPr="0086605F">
        <w:rPr>
          <w:rFonts w:asciiTheme="majorBidi" w:hAnsiTheme="majorBidi" w:hint="cs"/>
          <w:sz w:val="30"/>
          <w:szCs w:val="30"/>
          <w:cs/>
        </w:rPr>
        <w:t>ใบสำคัญแสดงสิทธิฯ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/>
          <w:sz w:val="30"/>
          <w:szCs w:val="30"/>
        </w:rPr>
        <w:t>TFG-W4</w:t>
      </w:r>
      <w:r w:rsidRPr="0086605F">
        <w:rPr>
          <w:rFonts w:asciiTheme="majorBidi" w:hAnsiTheme="majorBidi"/>
          <w:sz w:val="30"/>
          <w:szCs w:val="30"/>
          <w:cs/>
        </w:rPr>
        <w:t xml:space="preserve">”) </w:t>
      </w:r>
      <w:r w:rsidRPr="0086605F">
        <w:rPr>
          <w:rFonts w:asciiTheme="majorBidi" w:hAnsiTheme="majorBidi" w:hint="cs"/>
          <w:sz w:val="30"/>
          <w:szCs w:val="30"/>
          <w:cs/>
        </w:rPr>
        <w:t>โดยไม่คิดมูลค่า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>จำนวนไม่เกิน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/>
          <w:sz w:val="30"/>
          <w:szCs w:val="30"/>
        </w:rPr>
        <w:t xml:space="preserve">581.1 </w:t>
      </w:r>
      <w:r w:rsidRPr="0086605F">
        <w:rPr>
          <w:rFonts w:asciiTheme="majorBidi" w:hAnsiTheme="majorBidi" w:hint="cs"/>
          <w:sz w:val="30"/>
          <w:szCs w:val="30"/>
          <w:cs/>
        </w:rPr>
        <w:t>ล้านหน่วย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>ต่อผู้ถือหุ้นเดิมของบริษัทตามสัดส่วนการถือหุ้น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>ในอัตราส่วนการจัดสรรที่หุ้นสามัญเดิม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>มูลค่าหุ้นที่ตราไว้หุ้นละ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/>
          <w:sz w:val="30"/>
          <w:szCs w:val="30"/>
        </w:rPr>
        <w:t>1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>บาท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>จำนวน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/>
          <w:sz w:val="30"/>
          <w:szCs w:val="30"/>
        </w:rPr>
        <w:t>10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>หุ้น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>ต่อ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/>
          <w:sz w:val="30"/>
          <w:szCs w:val="30"/>
        </w:rPr>
        <w:t>1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>หน่วยใบสำคัญแสดงสิทธิฯ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/>
          <w:sz w:val="30"/>
          <w:szCs w:val="30"/>
        </w:rPr>
        <w:t>TFG-W4</w:t>
      </w:r>
      <w:r w:rsidRPr="0086605F">
        <w:rPr>
          <w:rFonts w:asciiTheme="majorBidi" w:hAnsiTheme="majorBidi"/>
          <w:sz w:val="30"/>
          <w:szCs w:val="30"/>
          <w:cs/>
        </w:rPr>
        <w:t xml:space="preserve"> (</w:t>
      </w:r>
      <w:r w:rsidRPr="0086605F">
        <w:rPr>
          <w:rFonts w:asciiTheme="majorBidi" w:hAnsiTheme="majorBidi"/>
          <w:sz w:val="30"/>
          <w:szCs w:val="30"/>
        </w:rPr>
        <w:t>10</w:t>
      </w:r>
      <w:r w:rsidRPr="0086605F">
        <w:rPr>
          <w:rFonts w:asciiTheme="majorBidi" w:hAnsiTheme="majorBidi"/>
          <w:sz w:val="30"/>
          <w:szCs w:val="30"/>
          <w:cs/>
        </w:rPr>
        <w:t>:</w:t>
      </w:r>
      <w:r w:rsidRPr="0086605F">
        <w:rPr>
          <w:rFonts w:asciiTheme="majorBidi" w:hAnsiTheme="majorBidi"/>
          <w:sz w:val="30"/>
          <w:szCs w:val="30"/>
        </w:rPr>
        <w:t>1</w:t>
      </w:r>
      <w:r w:rsidRPr="0086605F">
        <w:rPr>
          <w:rFonts w:asciiTheme="majorBidi" w:hAnsiTheme="majorBidi"/>
          <w:sz w:val="30"/>
          <w:szCs w:val="30"/>
          <w:cs/>
        </w:rPr>
        <w:t xml:space="preserve">) </w:t>
      </w:r>
      <w:r w:rsidRPr="0086605F">
        <w:rPr>
          <w:rFonts w:asciiTheme="majorBidi" w:hAnsiTheme="majorBidi" w:hint="cs"/>
          <w:sz w:val="30"/>
          <w:szCs w:val="30"/>
          <w:cs/>
        </w:rPr>
        <w:t>ทั้งนี้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>อัตราการใช้สิทธิ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>คือใบสำคัญแสดงสิทธิฯ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/>
          <w:sz w:val="30"/>
          <w:szCs w:val="30"/>
        </w:rPr>
        <w:t>TFG-W4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/>
          <w:sz w:val="30"/>
          <w:szCs w:val="30"/>
        </w:rPr>
        <w:t>1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>หน่วย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>มีสิทธิซื้อหุ้นสามัญของบริษัทได้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/>
          <w:sz w:val="30"/>
          <w:szCs w:val="30"/>
        </w:rPr>
        <w:t>1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>หุ้น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>และราคาใช้สิทธิคือ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="0086605F" w:rsidRPr="0086605F">
        <w:rPr>
          <w:rFonts w:asciiTheme="majorBidi" w:hAnsiTheme="majorBidi"/>
          <w:sz w:val="30"/>
          <w:szCs w:val="30"/>
        </w:rPr>
        <w:t>3.8</w:t>
      </w:r>
      <w:r w:rsidRPr="0086605F">
        <w:rPr>
          <w:rFonts w:asciiTheme="majorBidi" w:hAnsiTheme="majorBidi"/>
          <w:sz w:val="30"/>
          <w:szCs w:val="30"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>บาทต่อหุ้น</w:t>
      </w:r>
      <w:r w:rsidRPr="0086605F">
        <w:rPr>
          <w:rFonts w:asciiTheme="majorBidi" w:hAnsiTheme="majorBidi"/>
          <w:sz w:val="30"/>
          <w:szCs w:val="30"/>
          <w:cs/>
        </w:rPr>
        <w:t xml:space="preserve"> (</w:t>
      </w:r>
      <w:r w:rsidRPr="0086605F">
        <w:rPr>
          <w:rFonts w:asciiTheme="majorBidi" w:hAnsiTheme="majorBidi" w:hint="cs"/>
          <w:sz w:val="30"/>
          <w:szCs w:val="30"/>
          <w:cs/>
        </w:rPr>
        <w:t>เว้นแต่ในกรณีมีการปรับสิทธิ</w:t>
      </w:r>
      <w:r w:rsidRPr="0086605F">
        <w:rPr>
          <w:rFonts w:asciiTheme="majorBidi" w:hAnsiTheme="majorBidi"/>
          <w:sz w:val="30"/>
          <w:szCs w:val="30"/>
          <w:cs/>
        </w:rPr>
        <w:t xml:space="preserve">) </w:t>
      </w:r>
      <w:r w:rsidRPr="0086605F">
        <w:rPr>
          <w:rFonts w:asciiTheme="majorBidi" w:hAnsiTheme="majorBidi" w:hint="cs"/>
          <w:sz w:val="30"/>
          <w:szCs w:val="30"/>
          <w:cs/>
        </w:rPr>
        <w:t>ใบสำคัญแสดงสิทธิฯ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/>
          <w:sz w:val="30"/>
          <w:szCs w:val="30"/>
        </w:rPr>
        <w:t>TFG-W4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>มีอายุ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="0086605F" w:rsidRPr="0086605F">
        <w:rPr>
          <w:rFonts w:asciiTheme="majorBidi" w:hAnsiTheme="majorBidi"/>
          <w:sz w:val="30"/>
          <w:szCs w:val="30"/>
        </w:rPr>
        <w:t>3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>ปี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>นับแต่วันที่ออกใบสำคัญแสดงสิทธิฯ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/>
          <w:sz w:val="30"/>
          <w:szCs w:val="30"/>
        </w:rPr>
        <w:t>TFG-W4</w:t>
      </w:r>
    </w:p>
    <w:p w14:paraId="6FA79611" w14:textId="77777777" w:rsidR="00057913" w:rsidRPr="0086605F" w:rsidRDefault="00057913" w:rsidP="00057913">
      <w:pPr>
        <w:rPr>
          <w:rFonts w:asciiTheme="majorBidi" w:hAnsiTheme="majorBidi" w:cstheme="majorBidi"/>
          <w:sz w:val="30"/>
          <w:szCs w:val="30"/>
        </w:rPr>
      </w:pPr>
    </w:p>
    <w:p w14:paraId="0B34FD45" w14:textId="7CBB3E9B" w:rsidR="00057913" w:rsidRPr="0086605F" w:rsidRDefault="00057913" w:rsidP="00057913">
      <w:pPr>
        <w:pStyle w:val="ListParagraph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</w:tabs>
        <w:ind w:left="900"/>
        <w:jc w:val="thaiDistribute"/>
        <w:rPr>
          <w:rFonts w:asciiTheme="majorBidi" w:hAnsiTheme="majorBidi"/>
          <w:sz w:val="30"/>
          <w:szCs w:val="30"/>
        </w:rPr>
      </w:pPr>
      <w:r w:rsidRPr="0086605F">
        <w:rPr>
          <w:rFonts w:asciiTheme="majorBidi" w:hAnsiTheme="majorBidi" w:hint="cs"/>
          <w:sz w:val="30"/>
          <w:szCs w:val="30"/>
          <w:cs/>
        </w:rPr>
        <w:t>การเพิ่มทุนจดทะเบียนของบริษัทเป็นจำนวนเงิน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/>
          <w:sz w:val="30"/>
          <w:szCs w:val="30"/>
        </w:rPr>
        <w:t>581.1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>ล้านบาท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 xml:space="preserve">จากทุนจดทะเบียนจำนวน </w:t>
      </w:r>
      <w:r w:rsidRPr="0086605F">
        <w:rPr>
          <w:rFonts w:asciiTheme="majorBidi" w:hAnsiTheme="majorBidi"/>
          <w:sz w:val="30"/>
          <w:szCs w:val="30"/>
        </w:rPr>
        <w:t xml:space="preserve">6,168.3 </w:t>
      </w:r>
      <w:r w:rsidRPr="0086605F">
        <w:rPr>
          <w:rFonts w:asciiTheme="majorBidi" w:hAnsiTheme="majorBidi" w:hint="cs"/>
          <w:sz w:val="30"/>
          <w:szCs w:val="30"/>
          <w:cs/>
        </w:rPr>
        <w:t xml:space="preserve">ล้านบาทเป็น </w:t>
      </w:r>
      <w:r w:rsidRPr="0086605F">
        <w:rPr>
          <w:rFonts w:asciiTheme="majorBidi" w:hAnsiTheme="majorBidi"/>
          <w:sz w:val="30"/>
          <w:szCs w:val="30"/>
        </w:rPr>
        <w:t xml:space="preserve">6,749.4 </w:t>
      </w:r>
      <w:r w:rsidRPr="0086605F">
        <w:rPr>
          <w:rFonts w:asciiTheme="majorBidi" w:hAnsiTheme="majorBidi" w:hint="cs"/>
          <w:sz w:val="30"/>
          <w:szCs w:val="30"/>
          <w:cs/>
        </w:rPr>
        <w:t xml:space="preserve">ล้านบาท โดยการออกหุ้นสามัญเพิ่มทุนใหม่จำนวน </w:t>
      </w:r>
      <w:r w:rsidRPr="0086605F">
        <w:rPr>
          <w:rFonts w:asciiTheme="majorBidi" w:hAnsiTheme="majorBidi"/>
          <w:sz w:val="30"/>
          <w:szCs w:val="30"/>
        </w:rPr>
        <w:t>581.1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>ล้านหุ้น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>มูลค่าหุ้นละ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/>
          <w:sz w:val="30"/>
          <w:szCs w:val="30"/>
        </w:rPr>
        <w:t>1</w:t>
      </w:r>
      <w:r w:rsidRPr="0086605F">
        <w:rPr>
          <w:rFonts w:asciiTheme="majorBidi" w:hAnsiTheme="majorBidi"/>
          <w:sz w:val="30"/>
          <w:szCs w:val="30"/>
          <w:cs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>บาท</w:t>
      </w:r>
      <w:r w:rsidRPr="0086605F">
        <w:rPr>
          <w:rFonts w:asciiTheme="majorBidi" w:hAnsiTheme="majorBidi"/>
          <w:sz w:val="30"/>
          <w:szCs w:val="30"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 xml:space="preserve">เพื่อรองรับการใช้สิทธิตามใบสำคัญแสดงสิทธิฯ </w:t>
      </w:r>
      <w:r w:rsidRPr="0086605F">
        <w:rPr>
          <w:rFonts w:asciiTheme="majorBidi" w:hAnsiTheme="majorBidi"/>
          <w:sz w:val="30"/>
          <w:szCs w:val="30"/>
        </w:rPr>
        <w:t>TFG-W4</w:t>
      </w:r>
    </w:p>
    <w:p w14:paraId="00A32602" w14:textId="77777777" w:rsidR="00057913" w:rsidRPr="0086605F" w:rsidRDefault="00057913" w:rsidP="00E447AE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Angsana New" w:hAnsi="Angsana New" w:cstheme="minorBidi"/>
          <w:sz w:val="30"/>
          <w:szCs w:val="30"/>
          <w:shd w:val="clear" w:color="auto" w:fill="FFFF00"/>
        </w:rPr>
      </w:pPr>
    </w:p>
    <w:p w14:paraId="48465933" w14:textId="77777777" w:rsidR="00E447AE" w:rsidRPr="00D3194D" w:rsidRDefault="00E447AE" w:rsidP="0086605F">
      <w:pPr>
        <w:pStyle w:val="ListParagraph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</w:tabs>
        <w:ind w:left="900"/>
        <w:jc w:val="thaiDistribute"/>
        <w:rPr>
          <w:rFonts w:asciiTheme="majorBidi" w:hAnsiTheme="majorBidi"/>
          <w:sz w:val="30"/>
          <w:szCs w:val="30"/>
        </w:rPr>
      </w:pPr>
      <w:r w:rsidRPr="0086605F">
        <w:rPr>
          <w:rFonts w:asciiTheme="majorBidi" w:hAnsiTheme="majorBidi" w:hint="cs"/>
          <w:sz w:val="30"/>
          <w:szCs w:val="30"/>
          <w:cs/>
        </w:rPr>
        <w:t>การประกาศจ่ายเงินปันผลประจำปีจากผลประกอบการของปี</w:t>
      </w:r>
      <w:r w:rsidRPr="0086605F">
        <w:rPr>
          <w:rFonts w:asciiTheme="majorBidi" w:hAnsiTheme="majorBidi" w:hint="cs"/>
          <w:sz w:val="30"/>
          <w:szCs w:val="30"/>
        </w:rPr>
        <w:t xml:space="preserve"> 256</w:t>
      </w:r>
      <w:r w:rsidRPr="0086605F">
        <w:rPr>
          <w:rFonts w:asciiTheme="majorBidi" w:hAnsiTheme="majorBidi"/>
          <w:sz w:val="30"/>
          <w:szCs w:val="30"/>
        </w:rPr>
        <w:t>6</w:t>
      </w:r>
      <w:r w:rsidRPr="0086605F">
        <w:rPr>
          <w:rFonts w:asciiTheme="majorBidi" w:hAnsiTheme="majorBidi" w:hint="cs"/>
          <w:sz w:val="30"/>
          <w:szCs w:val="30"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 xml:space="preserve">และกำไรสะสมที่ยังไม่ได้จัดสรร ณ วันที่ </w:t>
      </w:r>
      <w:r w:rsidRPr="0086605F">
        <w:rPr>
          <w:rFonts w:asciiTheme="majorBidi" w:hAnsiTheme="majorBidi" w:hint="cs"/>
          <w:sz w:val="30"/>
          <w:szCs w:val="30"/>
        </w:rPr>
        <w:t xml:space="preserve">31 </w:t>
      </w:r>
      <w:r w:rsidRPr="0086605F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86605F">
        <w:rPr>
          <w:rFonts w:asciiTheme="majorBidi" w:hAnsiTheme="majorBidi" w:hint="cs"/>
          <w:sz w:val="30"/>
          <w:szCs w:val="30"/>
        </w:rPr>
        <w:t>256</w:t>
      </w:r>
      <w:r w:rsidRPr="0086605F">
        <w:rPr>
          <w:rFonts w:asciiTheme="majorBidi" w:hAnsiTheme="majorBidi"/>
          <w:sz w:val="30"/>
          <w:szCs w:val="30"/>
        </w:rPr>
        <w:t>6</w:t>
      </w:r>
      <w:r w:rsidRPr="0086605F">
        <w:rPr>
          <w:rFonts w:asciiTheme="majorBidi" w:hAnsiTheme="majorBidi" w:hint="cs"/>
          <w:sz w:val="30"/>
          <w:szCs w:val="30"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 xml:space="preserve">ในอัตราหุ้นละ </w:t>
      </w:r>
      <w:r w:rsidR="0086605F" w:rsidRPr="0086605F">
        <w:rPr>
          <w:rFonts w:asciiTheme="majorBidi" w:hAnsiTheme="majorBidi"/>
          <w:sz w:val="30"/>
          <w:szCs w:val="30"/>
        </w:rPr>
        <w:t>0.01</w:t>
      </w:r>
      <w:r w:rsidRPr="0086605F">
        <w:rPr>
          <w:rFonts w:asciiTheme="majorBidi" w:hAnsiTheme="majorBidi"/>
          <w:sz w:val="30"/>
          <w:szCs w:val="30"/>
        </w:rPr>
        <w:t xml:space="preserve"> </w:t>
      </w:r>
      <w:r w:rsidRPr="0086605F">
        <w:rPr>
          <w:rFonts w:asciiTheme="majorBidi" w:hAnsiTheme="majorBidi" w:hint="cs"/>
          <w:sz w:val="30"/>
          <w:szCs w:val="30"/>
          <w:cs/>
        </w:rPr>
        <w:t xml:space="preserve">บาท สำหรับหุ้นสามัญจำนวน </w:t>
      </w:r>
      <w:r w:rsidRPr="0086605F">
        <w:rPr>
          <w:rFonts w:asciiTheme="majorBidi" w:hAnsiTheme="majorBidi"/>
          <w:sz w:val="30"/>
          <w:szCs w:val="30"/>
        </w:rPr>
        <w:t>5,810.8</w:t>
      </w:r>
      <w:r w:rsidRPr="0086605F">
        <w:rPr>
          <w:rFonts w:asciiTheme="majorBidi" w:hAnsiTheme="majorBidi" w:hint="cs"/>
          <w:sz w:val="30"/>
          <w:szCs w:val="30"/>
          <w:cs/>
        </w:rPr>
        <w:t xml:space="preserve"> ล้านหุ้น เป็นจำนวนเงินรวม</w:t>
      </w:r>
      <w:r w:rsidRPr="0086605F">
        <w:rPr>
          <w:rFonts w:asciiTheme="majorBidi" w:hAnsiTheme="majorBidi"/>
          <w:sz w:val="30"/>
          <w:szCs w:val="30"/>
        </w:rPr>
        <w:t xml:space="preserve"> </w:t>
      </w:r>
      <w:r w:rsidR="0086605F" w:rsidRPr="0086605F">
        <w:rPr>
          <w:rFonts w:asciiTheme="majorBidi" w:hAnsiTheme="majorBidi"/>
          <w:sz w:val="30"/>
          <w:szCs w:val="30"/>
        </w:rPr>
        <w:t xml:space="preserve">   </w:t>
      </w:r>
      <w:r w:rsidR="0086605F" w:rsidRPr="00472396">
        <w:rPr>
          <w:rFonts w:asciiTheme="majorBidi" w:hAnsiTheme="majorBidi"/>
          <w:spacing w:val="8"/>
          <w:sz w:val="30"/>
          <w:szCs w:val="30"/>
        </w:rPr>
        <w:t>58.1</w:t>
      </w:r>
      <w:r w:rsidRPr="00472396">
        <w:rPr>
          <w:rFonts w:asciiTheme="majorBidi" w:hAnsiTheme="majorBidi" w:hint="cs"/>
          <w:spacing w:val="8"/>
          <w:sz w:val="30"/>
          <w:szCs w:val="30"/>
          <w:cs/>
        </w:rPr>
        <w:t xml:space="preserve"> ล้านบาท ทั้งนี้โดยการประกาศจ่ายเงินปันผลดังกล่าวจะต้องได้รับการอนุมัติจากที่ประชุมผู้ถือหุ้นของบริษัท</w:t>
      </w:r>
    </w:p>
    <w:p w14:paraId="2EB8AF47" w14:textId="74375051" w:rsidR="00621C52" w:rsidRPr="0036402C" w:rsidRDefault="00621C52" w:rsidP="0006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sectPr w:rsidR="00621C52" w:rsidRPr="0036402C" w:rsidSect="00D3194D">
      <w:headerReference w:type="default" r:id="rId3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81B57" w14:textId="77777777" w:rsidR="003C027A" w:rsidRDefault="003C027A">
      <w:r>
        <w:separator/>
      </w:r>
    </w:p>
  </w:endnote>
  <w:endnote w:type="continuationSeparator" w:id="0">
    <w:p w14:paraId="4E4F88B2" w14:textId="77777777" w:rsidR="003C027A" w:rsidRDefault="003C0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s">
    <w:altName w:val="Cambria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50152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6EB08AB" w14:textId="539D688B" w:rsidR="005B1EE3" w:rsidRPr="00A644FD" w:rsidRDefault="005B1EE3" w:rsidP="00A644F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205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205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205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8B0" w:rsidRPr="00C418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B205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E068A" w14:textId="1F118BC7" w:rsidR="005B1EE3" w:rsidRPr="00C827F6" w:rsidRDefault="005B1EE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D3194D">
      <w:rPr>
        <w:rFonts w:ascii="Angsana New" w:hAnsi="Angsana New"/>
        <w:noProof/>
        <w:sz w:val="30"/>
        <w:szCs w:val="30"/>
        <w:lang w:val="fr-FR"/>
      </w:rPr>
      <w:t>TFGT3-Ye'23-set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C418B0" w:rsidRPr="00C418B0">
      <w:rPr>
        <w:rFonts w:ascii="Angsana New" w:hAnsi="Angsana New" w:cs="Angsana New"/>
        <w:noProof/>
        <w:sz w:val="30"/>
        <w:szCs w:val="30"/>
      </w:rPr>
      <w:t>4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4E2DCAE0" w14:textId="77777777" w:rsidR="005B1EE3" w:rsidRPr="00C827F6" w:rsidRDefault="005B1EE3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04A31" w14:textId="0831E89F" w:rsidR="00D64D66" w:rsidRPr="00A644FD" w:rsidRDefault="00651210" w:rsidP="00651210">
    <w:pPr>
      <w:pStyle w:val="Footer"/>
      <w:tabs>
        <w:tab w:val="center" w:pos="7265"/>
        <w:tab w:val="left" w:pos="7789"/>
      </w:tabs>
      <w:rPr>
        <w:rFonts w:asciiTheme="majorBidi" w:hAnsiTheme="majorBidi" w:cstheme="majorBidi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dt>
      <w:sdtPr>
        <w:id w:val="578030833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D64D66" w:rsidRPr="00BB205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D64D66" w:rsidRPr="00BB205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D64D66" w:rsidRPr="00BB205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8B0" w:rsidRPr="00C418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D64D66" w:rsidRPr="00BB205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  <w:r>
      <w:rPr>
        <w:rFonts w:asciiTheme="majorBidi" w:hAnsiTheme="majorBidi" w:cstheme="majorBidi"/>
        <w:noProof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23763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FAC539" w14:textId="17C79DEB" w:rsidR="005B1EE3" w:rsidRPr="00104DE8" w:rsidRDefault="005B1EE3" w:rsidP="00104D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04D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04D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04D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8B0" w:rsidRPr="00C418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04D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6125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D69FE39" w14:textId="34612198" w:rsidR="00750D5C" w:rsidRPr="00104DE8" w:rsidRDefault="00750D5C" w:rsidP="00104D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04D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04D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04D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8B0" w:rsidRPr="00C418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04D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CE9EB" w14:textId="58693819" w:rsidR="00750D5C" w:rsidRPr="00C827F6" w:rsidRDefault="00750D5C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D3194D">
      <w:rPr>
        <w:rFonts w:ascii="Angsana New" w:hAnsi="Angsana New"/>
        <w:noProof/>
        <w:sz w:val="30"/>
        <w:szCs w:val="30"/>
        <w:lang w:val="fr-FR"/>
      </w:rPr>
      <w:t>TFGT3-Ye'23-set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C418B0" w:rsidRPr="00C418B0">
      <w:rPr>
        <w:rFonts w:ascii="Angsana New" w:hAnsi="Angsana New" w:cs="Angsana New"/>
        <w:noProof/>
        <w:sz w:val="30"/>
        <w:szCs w:val="30"/>
      </w:rPr>
      <w:t>4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1FD6CBCB" w14:textId="77777777" w:rsidR="00750D5C" w:rsidRPr="00C827F6" w:rsidRDefault="00750D5C">
    <w:pPr>
      <w:pStyle w:val="Footer"/>
      <w:rPr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4D8DB" w14:textId="2A9769B1" w:rsidR="005B1EE3" w:rsidRPr="00104DE8" w:rsidRDefault="00651210" w:rsidP="00651210">
    <w:pPr>
      <w:pStyle w:val="Footer"/>
      <w:tabs>
        <w:tab w:val="center" w:pos="7495"/>
        <w:tab w:val="left" w:pos="8026"/>
      </w:tabs>
      <w:rPr>
        <w:rFonts w:asciiTheme="majorBidi" w:hAnsiTheme="majorBidi" w:cstheme="majorBidi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dt>
      <w:sdtPr>
        <w:id w:val="109744431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5B1EE3" w:rsidRPr="00104D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5B1EE3" w:rsidRPr="00104D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5B1EE3" w:rsidRPr="00104D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8B0" w:rsidRPr="00C418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5B1EE3" w:rsidRPr="00104D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  <w:r>
      <w:rPr>
        <w:rFonts w:asciiTheme="majorBidi" w:hAnsiTheme="majorBidi" w:cstheme="majorBidi"/>
        <w:noProof/>
        <w:sz w:val="30"/>
        <w:szCs w:val="30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5490045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B67877" w14:textId="373CD14E" w:rsidR="005B1EE3" w:rsidRPr="00104DE8" w:rsidRDefault="005B1EE3" w:rsidP="00104D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04D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04D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04D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8B0" w:rsidRPr="00C418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04D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E0A74" w14:textId="77777777" w:rsidR="003C027A" w:rsidRDefault="003C027A">
      <w:r>
        <w:separator/>
      </w:r>
    </w:p>
  </w:footnote>
  <w:footnote w:type="continuationSeparator" w:id="0">
    <w:p w14:paraId="5E79143B" w14:textId="77777777" w:rsidR="003C027A" w:rsidRDefault="003C0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274AF" w14:textId="77777777" w:rsidR="005B1EE3" w:rsidRPr="00FA7747" w:rsidRDefault="005B1EE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26135815" w14:textId="77777777" w:rsidR="005B1EE3" w:rsidRPr="00FA7747" w:rsidRDefault="005B1EE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F26F6DE" w14:textId="3A8AFE80" w:rsidR="005B1EE3" w:rsidRPr="00074891" w:rsidRDefault="005B1EE3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C418B0" w:rsidRPr="00C418B0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C418B0" w:rsidRPr="00C418B0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97C98" w14:textId="77777777" w:rsidR="005B1EE3" w:rsidRPr="00300E85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84D9AC7" w14:textId="77777777" w:rsidR="005B1EE3" w:rsidRPr="00FA7747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43789AC" w14:textId="4D8C9524" w:rsidR="005B1EE3" w:rsidRDefault="005B1EE3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3730DC">
      <w:rPr>
        <w:rFonts w:ascii="Angsana New" w:hAnsi="Angsana New" w:cs="Angsana New"/>
        <w:bCs/>
        <w:sz w:val="32"/>
        <w:szCs w:val="32"/>
        <w:lang w:val="en-US" w:bidi="th-TH"/>
      </w:rPr>
      <w:t>6</w:t>
    </w:r>
  </w:p>
  <w:p w14:paraId="5D7B31C7" w14:textId="77777777" w:rsidR="005B1EE3" w:rsidRDefault="005B1EE3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C0940" w14:textId="77777777" w:rsidR="005B1EE3" w:rsidRPr="00300E85" w:rsidRDefault="005B1EE3" w:rsidP="002C0C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8EBDCE7" w14:textId="77777777" w:rsidR="005B1EE3" w:rsidRPr="00FA7747" w:rsidRDefault="005B1EE3" w:rsidP="002C0C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B865F1C" w14:textId="3E5D07B1" w:rsidR="005B1EE3" w:rsidRDefault="005B1EE3" w:rsidP="002C0C35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B96A61">
      <w:rPr>
        <w:rFonts w:ascii="Angsana New" w:hAnsi="Angsana New" w:cs="Angsana New"/>
        <w:bCs/>
        <w:sz w:val="32"/>
        <w:szCs w:val="32"/>
        <w:lang w:val="en-US" w:bidi="th-TH"/>
      </w:rPr>
      <w:t>6</w:t>
    </w:r>
  </w:p>
  <w:p w14:paraId="60F14B22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94B13" w14:textId="77777777" w:rsidR="005B1EE3" w:rsidRPr="00300E85" w:rsidRDefault="005B1EE3" w:rsidP="007A33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firstLine="54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EF1D7BE" w14:textId="77777777" w:rsidR="005B1EE3" w:rsidRPr="00FA7747" w:rsidRDefault="005B1EE3" w:rsidP="007A33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EEE6493" w14:textId="34DED677" w:rsidR="005B1EE3" w:rsidRDefault="005B1EE3" w:rsidP="007A339E">
    <w:pPr>
      <w:pStyle w:val="acctmainheading"/>
      <w:tabs>
        <w:tab w:val="center" w:pos="4802"/>
      </w:tabs>
      <w:spacing w:after="0" w:line="240" w:lineRule="atLeast"/>
      <w:ind w:firstLine="540"/>
      <w:rPr>
        <w:rFonts w:ascii="Angsana New" w:hAnsi="Angsana New" w:cs="Angsana New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4A16F3">
      <w:rPr>
        <w:rFonts w:ascii="Angsana New" w:hAnsi="Angsana New" w:cs="Angsana New"/>
        <w:bCs/>
        <w:sz w:val="32"/>
        <w:szCs w:val="32"/>
        <w:lang w:val="en-US" w:bidi="th-TH"/>
      </w:rPr>
      <w:t>6</w:t>
    </w:r>
  </w:p>
  <w:p w14:paraId="58E594F8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3AAD0" w14:textId="77777777" w:rsidR="00D3194D" w:rsidRPr="00300E85" w:rsidRDefault="00D3194D" w:rsidP="004A05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firstLine="45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36CDA49" w14:textId="77777777" w:rsidR="00D3194D" w:rsidRPr="00FA7747" w:rsidRDefault="00D3194D" w:rsidP="004A05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firstLine="45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1FEEB80" w14:textId="77777777" w:rsidR="00D3194D" w:rsidRDefault="00D3194D" w:rsidP="004A05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firstLine="450"/>
      <w:rPr>
        <w:rFonts w:ascii="Angsana New" w:hAnsi="Angsana New" w:cs="Angsana New"/>
        <w:b/>
        <w:bCs/>
        <w:sz w:val="32"/>
        <w:szCs w:val="32"/>
      </w:rPr>
    </w:pPr>
    <w:r w:rsidRPr="00300E85">
      <w:rPr>
        <w:rFonts w:ascii="Angsana New" w:hAnsi="Angsana New" w:cs="Angsana New"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Cs/>
        <w:sz w:val="32"/>
        <w:szCs w:val="32"/>
        <w:cs/>
      </w:rPr>
      <w:t>ปี</w:t>
    </w:r>
    <w:r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 w:rsidRPr="00074610">
      <w:rPr>
        <w:rFonts w:ascii="Angsana New" w:hAnsi="Angsana New" w:cs="Angsana New"/>
        <w:b/>
        <w:sz w:val="32"/>
        <w:szCs w:val="32"/>
      </w:rPr>
      <w:t>31</w:t>
    </w:r>
    <w:r w:rsidRPr="00074610">
      <w:rPr>
        <w:rFonts w:ascii="Angsana New" w:hAnsi="Angsana New" w:cs="Angsana New" w:hint="cs"/>
        <w:b/>
        <w:sz w:val="32"/>
        <w:szCs w:val="32"/>
        <w:cs/>
      </w:rPr>
      <w:t xml:space="preserve"> </w:t>
    </w:r>
    <w:r w:rsidRPr="00074610">
      <w:rPr>
        <w:rFonts w:ascii="Angsana New" w:hAnsi="Angsana New" w:cs="Angsana New" w:hint="cs"/>
        <w:bCs/>
        <w:sz w:val="32"/>
        <w:szCs w:val="32"/>
        <w:cs/>
      </w:rPr>
      <w:t>ธันวาคม</w:t>
    </w:r>
    <w:r w:rsidRPr="00074610">
      <w:rPr>
        <w:rFonts w:ascii="Angsana New" w:hAnsi="Angsana New" w:cs="Angsana New"/>
        <w:b/>
        <w:sz w:val="32"/>
        <w:szCs w:val="32"/>
        <w:cs/>
      </w:rPr>
      <w:t xml:space="preserve"> </w:t>
    </w:r>
    <w:r w:rsidRPr="00074610">
      <w:rPr>
        <w:rFonts w:ascii="Angsana New" w:hAnsi="Angsana New" w:cs="Angsana New"/>
        <w:b/>
        <w:sz w:val="32"/>
        <w:szCs w:val="32"/>
      </w:rPr>
      <w:t>2566</w:t>
    </w:r>
  </w:p>
  <w:p w14:paraId="4B9D6431" w14:textId="77777777" w:rsidR="00D3194D" w:rsidRPr="00410770" w:rsidRDefault="00D3194D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522F8" w14:textId="77777777" w:rsidR="005B1EE3" w:rsidRPr="00FA7747" w:rsidRDefault="005B1EE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0CB4F52" w14:textId="77777777" w:rsidR="005B1EE3" w:rsidRDefault="005B1EE3" w:rsidP="00DA2C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2AEE4B7" w14:textId="719E0CE7" w:rsidR="005B1EE3" w:rsidRDefault="005B1EE3" w:rsidP="00DA2C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ปี</w:t>
    </w:r>
    <w:r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C418B0" w:rsidRPr="00C418B0">
      <w:rPr>
        <w:rFonts w:ascii="Angsana New" w:hAnsi="Angsana New" w:cs="Angsana New"/>
        <w:b/>
        <w:bCs/>
        <w:sz w:val="32"/>
        <w:szCs w:val="32"/>
      </w:rPr>
      <w:t>31</w:t>
    </w:r>
    <w:r w:rsidRPr="00056AD8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C418B0" w:rsidRPr="00C418B0">
      <w:rPr>
        <w:rFonts w:ascii="Angsana New" w:hAnsi="Angsana New" w:cs="Angsana New"/>
        <w:b/>
        <w:bCs/>
        <w:sz w:val="32"/>
        <w:szCs w:val="32"/>
      </w:rPr>
      <w:t>256</w:t>
    </w:r>
    <w:r w:rsidR="006B1666">
      <w:rPr>
        <w:rFonts w:ascii="Angsana New" w:hAnsi="Angsana New" w:cs="Angsana New"/>
        <w:b/>
        <w:bCs/>
        <w:sz w:val="32"/>
        <w:szCs w:val="32"/>
      </w:rPr>
      <w:t>6</w:t>
    </w:r>
  </w:p>
  <w:p w14:paraId="2A8917D9" w14:textId="77777777" w:rsidR="005B1EE3" w:rsidRPr="00410770" w:rsidRDefault="005B1EE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97A95" w14:textId="77777777" w:rsidR="005B1EE3" w:rsidRPr="00300E85" w:rsidRDefault="005B1EE3" w:rsidP="00D02C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hanging="9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EE0819E" w14:textId="77777777" w:rsidR="005B1EE3" w:rsidRPr="00FA7747" w:rsidRDefault="005B1EE3" w:rsidP="00D02C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hanging="9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5D95BEC" w14:textId="5A6677C9" w:rsidR="005B1EE3" w:rsidRPr="00C856F1" w:rsidRDefault="005B1EE3" w:rsidP="00D02C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hanging="90"/>
      <w:rPr>
        <w:rFonts w:ascii="Angsana New" w:hAnsi="Angsana New" w:cs="Angsana New"/>
        <w:b/>
        <w:bCs/>
        <w:sz w:val="32"/>
        <w:szCs w:val="32"/>
      </w:rPr>
    </w:pPr>
    <w:r w:rsidRPr="00B93CE0">
      <w:rPr>
        <w:rFonts w:ascii="Angsana New" w:hAnsi="Angsana New" w:cs="Angsana New"/>
        <w:b/>
        <w:bCs/>
        <w:sz w:val="32"/>
        <w:szCs w:val="32"/>
        <w:cs/>
      </w:rPr>
      <w:t>สำหรับ</w:t>
    </w:r>
    <w:r w:rsidRPr="00B93CE0"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B93CE0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C418B0" w:rsidRPr="00B93CE0">
      <w:rPr>
        <w:rFonts w:ascii="Angsana New" w:hAnsi="Angsana New" w:cs="Angsana New"/>
        <w:b/>
        <w:bCs/>
        <w:sz w:val="32"/>
        <w:szCs w:val="32"/>
      </w:rPr>
      <w:t>31</w:t>
    </w:r>
    <w:r w:rsidRPr="00B93CE0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</w:t>
    </w:r>
    <w:r w:rsidRPr="00B93CE0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C418B0" w:rsidRPr="00B93CE0">
      <w:rPr>
        <w:rFonts w:ascii="Angsana New" w:hAnsi="Angsana New" w:cs="Angsana New"/>
        <w:b/>
        <w:bCs/>
        <w:sz w:val="32"/>
        <w:szCs w:val="32"/>
      </w:rPr>
      <w:t>256</w:t>
    </w:r>
    <w:r w:rsidR="00444E03" w:rsidRPr="00B93CE0">
      <w:rPr>
        <w:rFonts w:ascii="Angsana New" w:hAnsi="Angsana New" w:cs="Angsana New"/>
        <w:b/>
        <w:bCs/>
        <w:sz w:val="32"/>
        <w:szCs w:val="32"/>
      </w:rPr>
      <w:t>6</w:t>
    </w:r>
    <w:r w:rsidR="00D37C14">
      <w:rPr>
        <w:rFonts w:ascii="Angsana New" w:hAnsi="Angsana New" w:cs="Angsana New"/>
        <w:bCs/>
        <w:sz w:val="32"/>
        <w:szCs w:val="32"/>
      </w:rPr>
      <w:tab/>
    </w:r>
  </w:p>
  <w:p w14:paraId="3EA83830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A2B01" w14:textId="77777777" w:rsidR="003D362B" w:rsidRPr="00300E85" w:rsidRDefault="003D362B" w:rsidP="001C59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EA08307" w14:textId="77777777" w:rsidR="003D362B" w:rsidRPr="00FA7747" w:rsidRDefault="003D362B" w:rsidP="001C59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ECF9031" w14:textId="00BCF4C2" w:rsidR="003D362B" w:rsidRPr="00C856F1" w:rsidRDefault="003D362B" w:rsidP="001C592E">
    <w:pPr>
      <w:pStyle w:val="acctmainheading"/>
      <w:tabs>
        <w:tab w:val="left" w:pos="72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BC0E50">
      <w:rPr>
        <w:rFonts w:ascii="Angsana New" w:hAnsi="Angsana New" w:cs="Angsana New"/>
        <w:bCs/>
        <w:sz w:val="32"/>
        <w:szCs w:val="32"/>
        <w:lang w:val="en-US" w:bidi="th-TH"/>
      </w:rPr>
      <w:t>6</w:t>
    </w:r>
  </w:p>
  <w:p w14:paraId="1BDB69F7" w14:textId="77777777" w:rsidR="003D362B" w:rsidRPr="00410770" w:rsidRDefault="003D362B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1CA6D" w14:textId="77777777" w:rsidR="00750D5C" w:rsidRPr="00300E85" w:rsidRDefault="00750D5C" w:rsidP="00260F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9AF8885" w14:textId="77777777" w:rsidR="00750D5C" w:rsidRPr="00FA7747" w:rsidRDefault="00750D5C" w:rsidP="00260F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E1536C1" w14:textId="2484A9F7" w:rsidR="00750D5C" w:rsidRDefault="00750D5C" w:rsidP="00260F77">
    <w:pPr>
      <w:pStyle w:val="acctmainheading"/>
      <w:tabs>
        <w:tab w:val="center" w:pos="4802"/>
      </w:tabs>
      <w:spacing w:after="0" w:line="240" w:lineRule="atLeast"/>
      <w:ind w:left="9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2172B4">
      <w:rPr>
        <w:rFonts w:ascii="Angsana New" w:hAnsi="Angsana New" w:cs="Angsana New"/>
        <w:bCs/>
        <w:sz w:val="32"/>
        <w:szCs w:val="32"/>
        <w:lang w:val="en-US" w:bidi="th-TH"/>
      </w:rPr>
      <w:t>6</w:t>
    </w:r>
  </w:p>
  <w:p w14:paraId="5EE234D2" w14:textId="77777777" w:rsidR="00750D5C" w:rsidRPr="00410770" w:rsidRDefault="00750D5C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DE9CE" w14:textId="77777777" w:rsidR="00750D5C" w:rsidRDefault="00750D5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0EF72" w14:textId="77777777" w:rsidR="005B1EE3" w:rsidRPr="00300E85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04EE46C" w14:textId="77777777" w:rsidR="005B1EE3" w:rsidRPr="00FA7747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D9DCE50" w14:textId="636266F5" w:rsidR="005B1EE3" w:rsidRDefault="005B1EE3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29662F">
      <w:rPr>
        <w:rFonts w:ascii="Angsana New" w:hAnsi="Angsana New" w:cs="Angsana New"/>
        <w:bCs/>
        <w:sz w:val="32"/>
        <w:szCs w:val="32"/>
        <w:lang w:val="en-US" w:bidi="th-TH"/>
      </w:rPr>
      <w:t>6</w:t>
    </w:r>
  </w:p>
  <w:p w14:paraId="0A00AD0E" w14:textId="4EA5B89F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241AA" w14:textId="77777777" w:rsidR="005B1EE3" w:rsidRPr="00300E85" w:rsidRDefault="005B1EE3" w:rsidP="004C5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ind w:left="720" w:hanging="72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EADBB3F" w14:textId="77777777" w:rsidR="005B1EE3" w:rsidRPr="00FA7747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9F54B57" w14:textId="1824B5A3" w:rsidR="005B1EE3" w:rsidRDefault="005B1EE3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725A6F">
      <w:rPr>
        <w:rFonts w:ascii="Angsana New" w:hAnsi="Angsana New" w:cs="Angsana New"/>
        <w:bCs/>
        <w:sz w:val="32"/>
        <w:szCs w:val="32"/>
        <w:lang w:val="en-US" w:bidi="th-TH"/>
      </w:rPr>
      <w:t>6</w:t>
    </w:r>
  </w:p>
  <w:p w14:paraId="7257F63C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53C97" w14:textId="77777777" w:rsidR="005B1EE3" w:rsidRPr="00300E85" w:rsidRDefault="005B1EE3" w:rsidP="004C5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ind w:left="720" w:hanging="72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5222115" w14:textId="77777777" w:rsidR="005B1EE3" w:rsidRPr="00FA7747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95BED41" w14:textId="57192494" w:rsidR="005B1EE3" w:rsidRDefault="005B1EE3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602E90">
      <w:rPr>
        <w:rFonts w:ascii="Angsana New" w:hAnsi="Angsana New" w:cs="Angsana New"/>
        <w:bCs/>
        <w:sz w:val="32"/>
        <w:szCs w:val="32"/>
        <w:lang w:val="en-US" w:bidi="th-TH"/>
      </w:rPr>
      <w:t>6</w:t>
    </w:r>
  </w:p>
  <w:p w14:paraId="56A9D385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6157B"/>
    <w:multiLevelType w:val="multilevel"/>
    <w:tmpl w:val="1A8238B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C8E54DA"/>
    <w:multiLevelType w:val="hybridMultilevel"/>
    <w:tmpl w:val="33801968"/>
    <w:lvl w:ilvl="0" w:tplc="FB9E5F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5B68CD"/>
    <w:multiLevelType w:val="hybridMultilevel"/>
    <w:tmpl w:val="D6ECD696"/>
    <w:lvl w:ilvl="0" w:tplc="0170A502">
      <w:start w:val="29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0FC8247F"/>
    <w:multiLevelType w:val="hybridMultilevel"/>
    <w:tmpl w:val="8B360670"/>
    <w:lvl w:ilvl="0" w:tplc="6A3CD89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7" w15:restartNumberingAfterBreak="0">
    <w:nsid w:val="12AC16EE"/>
    <w:multiLevelType w:val="hybridMultilevel"/>
    <w:tmpl w:val="BD20E926"/>
    <w:lvl w:ilvl="0" w:tplc="CE2E57F0">
      <w:start w:val="3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0544858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5A3F09"/>
    <w:multiLevelType w:val="hybridMultilevel"/>
    <w:tmpl w:val="3F340342"/>
    <w:lvl w:ilvl="0" w:tplc="4C50176C">
      <w:start w:val="29"/>
      <w:numFmt w:val="decimal"/>
      <w:lvlText w:val="%1"/>
      <w:lvlJc w:val="left"/>
      <w:pPr>
        <w:ind w:left="414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4" w15:restartNumberingAfterBreak="0">
    <w:nsid w:val="24D535C0"/>
    <w:multiLevelType w:val="singleLevel"/>
    <w:tmpl w:val="8996C4D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25BE1A48"/>
    <w:multiLevelType w:val="multilevel"/>
    <w:tmpl w:val="1A8238B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9EE5B97"/>
    <w:multiLevelType w:val="hybridMultilevel"/>
    <w:tmpl w:val="E000E5C8"/>
    <w:lvl w:ilvl="0" w:tplc="11BA8B28">
      <w:start w:val="1"/>
      <w:numFmt w:val="bullet"/>
      <w:pStyle w:val="ListBullet2"/>
      <w:lvlText w:val="-"/>
      <w:lvlJc w:val="left"/>
      <w:pPr>
        <w:tabs>
          <w:tab w:val="num" w:pos="1247"/>
        </w:tabs>
        <w:ind w:left="1247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AE67077"/>
    <w:multiLevelType w:val="hybridMultilevel"/>
    <w:tmpl w:val="8842DE3C"/>
    <w:lvl w:ilvl="0" w:tplc="91A013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7852C48"/>
    <w:multiLevelType w:val="hybridMultilevel"/>
    <w:tmpl w:val="F38C09B8"/>
    <w:lvl w:ilvl="0" w:tplc="14F8BFE4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920C60"/>
    <w:multiLevelType w:val="multilevel"/>
    <w:tmpl w:val="03682BB6"/>
    <w:lvl w:ilvl="0">
      <w:numFmt w:val="decimal"/>
      <w:lvlText w:val="%1.0-"/>
      <w:lvlJc w:val="left"/>
      <w:pPr>
        <w:ind w:left="480" w:hanging="588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1186" w:hanging="588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024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73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796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502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208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274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6980" w:hanging="1440"/>
      </w:pPr>
      <w:rPr>
        <w:rFonts w:hint="default"/>
      </w:rPr>
    </w:lvl>
  </w:abstractNum>
  <w:abstractNum w:abstractNumId="24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FC94AA7"/>
    <w:multiLevelType w:val="hybridMultilevel"/>
    <w:tmpl w:val="306CFE90"/>
    <w:lvl w:ilvl="0" w:tplc="8DC678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25B5A3E"/>
    <w:multiLevelType w:val="hybridMultilevel"/>
    <w:tmpl w:val="C6A2D344"/>
    <w:lvl w:ilvl="0" w:tplc="6DA4A34E">
      <w:start w:val="28"/>
      <w:numFmt w:val="decimal"/>
      <w:lvlText w:val="%1"/>
      <w:lvlJc w:val="left"/>
      <w:pPr>
        <w:ind w:left="414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63C93"/>
    <w:multiLevelType w:val="multilevel"/>
    <w:tmpl w:val="DDEE9D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48DF46ED"/>
    <w:multiLevelType w:val="hybridMultilevel"/>
    <w:tmpl w:val="745E9346"/>
    <w:lvl w:ilvl="0" w:tplc="74A6965A">
      <w:start w:val="706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A454AF"/>
    <w:multiLevelType w:val="hybridMultilevel"/>
    <w:tmpl w:val="8C400564"/>
    <w:lvl w:ilvl="0" w:tplc="19AC4482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F83556"/>
    <w:multiLevelType w:val="hybridMultilevel"/>
    <w:tmpl w:val="E6C0D1C4"/>
    <w:lvl w:ilvl="0" w:tplc="84AEA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0055AF9"/>
    <w:multiLevelType w:val="hybridMultilevel"/>
    <w:tmpl w:val="B808B1C6"/>
    <w:lvl w:ilvl="0" w:tplc="FCEC74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B71170"/>
    <w:multiLevelType w:val="hybridMultilevel"/>
    <w:tmpl w:val="5FB29144"/>
    <w:lvl w:ilvl="0" w:tplc="3BB03E0A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10F1340"/>
    <w:multiLevelType w:val="multilevel"/>
    <w:tmpl w:val="CB0622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D1D2239"/>
    <w:multiLevelType w:val="hybridMultilevel"/>
    <w:tmpl w:val="BC7C6E38"/>
    <w:lvl w:ilvl="0" w:tplc="D018E5B2">
      <w:start w:val="1"/>
      <w:numFmt w:val="bullet"/>
      <w:lvlText w:val="•"/>
      <w:lvlJc w:val="left"/>
      <w:pPr>
        <w:tabs>
          <w:tab w:val="num" w:pos="1247"/>
        </w:tabs>
        <w:ind w:left="1247" w:hanging="340"/>
      </w:pPr>
      <w:rPr>
        <w:rFonts w:ascii="Arial" w:hAnsi="Arial" w:cs="Arial"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F495B50"/>
    <w:multiLevelType w:val="singleLevel"/>
    <w:tmpl w:val="A35A476E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/>
        <w:bCs w:val="0"/>
        <w:color w:val="auto"/>
        <w:sz w:val="22"/>
      </w:rPr>
    </w:lvl>
  </w:abstractNum>
  <w:abstractNum w:abstractNumId="4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8"/>
  </w:num>
  <w:num w:numId="4">
    <w:abstractNumId w:val="25"/>
  </w:num>
  <w:num w:numId="5">
    <w:abstractNumId w:val="1"/>
  </w:num>
  <w:num w:numId="6">
    <w:abstractNumId w:val="34"/>
  </w:num>
  <w:num w:numId="7">
    <w:abstractNumId w:val="10"/>
  </w:num>
  <w:num w:numId="8">
    <w:abstractNumId w:val="20"/>
  </w:num>
  <w:num w:numId="9">
    <w:abstractNumId w:val="9"/>
  </w:num>
  <w:num w:numId="10">
    <w:abstractNumId w:val="42"/>
  </w:num>
  <w:num w:numId="11">
    <w:abstractNumId w:val="12"/>
  </w:num>
  <w:num w:numId="12">
    <w:abstractNumId w:val="8"/>
  </w:num>
  <w:num w:numId="13">
    <w:abstractNumId w:val="36"/>
  </w:num>
  <w:num w:numId="14">
    <w:abstractNumId w:val="31"/>
  </w:num>
  <w:num w:numId="15">
    <w:abstractNumId w:val="27"/>
  </w:num>
  <w:num w:numId="16">
    <w:abstractNumId w:val="5"/>
  </w:num>
  <w:num w:numId="17">
    <w:abstractNumId w:val="38"/>
  </w:num>
  <w:num w:numId="18">
    <w:abstractNumId w:val="16"/>
  </w:num>
  <w:num w:numId="19">
    <w:abstractNumId w:val="43"/>
  </w:num>
  <w:num w:numId="20">
    <w:abstractNumId w:val="26"/>
  </w:num>
  <w:num w:numId="21">
    <w:abstractNumId w:val="19"/>
  </w:num>
  <w:num w:numId="22">
    <w:abstractNumId w:val="32"/>
  </w:num>
  <w:num w:numId="23">
    <w:abstractNumId w:val="4"/>
  </w:num>
  <w:num w:numId="24">
    <w:abstractNumId w:val="39"/>
  </w:num>
  <w:num w:numId="25">
    <w:abstractNumId w:val="13"/>
  </w:num>
  <w:num w:numId="26">
    <w:abstractNumId w:val="30"/>
  </w:num>
  <w:num w:numId="27">
    <w:abstractNumId w:val="24"/>
  </w:num>
  <w:num w:numId="28">
    <w:abstractNumId w:val="35"/>
  </w:num>
  <w:num w:numId="29">
    <w:abstractNumId w:val="18"/>
  </w:num>
  <w:num w:numId="30">
    <w:abstractNumId w:val="7"/>
  </w:num>
  <w:num w:numId="3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3"/>
  </w:num>
  <w:num w:numId="33">
    <w:abstractNumId w:val="3"/>
  </w:num>
  <w:num w:numId="34">
    <w:abstractNumId w:val="29"/>
  </w:num>
  <w:num w:numId="35">
    <w:abstractNumId w:val="11"/>
  </w:num>
  <w:num w:numId="36">
    <w:abstractNumId w:val="21"/>
  </w:num>
  <w:num w:numId="37">
    <w:abstractNumId w:val="0"/>
  </w:num>
  <w:num w:numId="38">
    <w:abstractNumId w:val="40"/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15"/>
  </w:num>
  <w:num w:numId="42">
    <w:abstractNumId w:val="2"/>
  </w:num>
  <w:num w:numId="43">
    <w:abstractNumId w:val="23"/>
  </w:num>
  <w:num w:numId="44">
    <w:abstractNumId w:val="0"/>
  </w:num>
  <w:num w:numId="45">
    <w:abstractNumId w:val="0"/>
  </w:num>
  <w:num w:numId="46">
    <w:abstractNumId w:val="0"/>
  </w:num>
  <w:num w:numId="47">
    <w:abstractNumId w:val="17"/>
  </w:num>
  <w:num w:numId="48">
    <w:abstractNumId w:val="41"/>
  </w:num>
  <w:num w:numId="49">
    <w:abstractNumId w:val="3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696"/>
    <w:rsid w:val="00000710"/>
    <w:rsid w:val="00000C9F"/>
    <w:rsid w:val="00000CFC"/>
    <w:rsid w:val="00001108"/>
    <w:rsid w:val="00001496"/>
    <w:rsid w:val="00001BDB"/>
    <w:rsid w:val="00001BEF"/>
    <w:rsid w:val="00001CD0"/>
    <w:rsid w:val="00002D6B"/>
    <w:rsid w:val="00002E48"/>
    <w:rsid w:val="000037F1"/>
    <w:rsid w:val="000039AE"/>
    <w:rsid w:val="00003C10"/>
    <w:rsid w:val="00003CF2"/>
    <w:rsid w:val="00003EC3"/>
    <w:rsid w:val="000041D2"/>
    <w:rsid w:val="0000435C"/>
    <w:rsid w:val="0000464A"/>
    <w:rsid w:val="00004819"/>
    <w:rsid w:val="000048AA"/>
    <w:rsid w:val="000048D4"/>
    <w:rsid w:val="00004924"/>
    <w:rsid w:val="00004E7B"/>
    <w:rsid w:val="00005185"/>
    <w:rsid w:val="000053AE"/>
    <w:rsid w:val="0000586A"/>
    <w:rsid w:val="0000588E"/>
    <w:rsid w:val="00005ACB"/>
    <w:rsid w:val="00005BAB"/>
    <w:rsid w:val="00005D4F"/>
    <w:rsid w:val="00005DC8"/>
    <w:rsid w:val="00005EF5"/>
    <w:rsid w:val="0000618B"/>
    <w:rsid w:val="00006518"/>
    <w:rsid w:val="00006A4E"/>
    <w:rsid w:val="00006EAC"/>
    <w:rsid w:val="000071A6"/>
    <w:rsid w:val="00007244"/>
    <w:rsid w:val="000074EA"/>
    <w:rsid w:val="0000786B"/>
    <w:rsid w:val="00007B57"/>
    <w:rsid w:val="0001026B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345"/>
    <w:rsid w:val="000126E1"/>
    <w:rsid w:val="00012E83"/>
    <w:rsid w:val="00013293"/>
    <w:rsid w:val="00013298"/>
    <w:rsid w:val="000135F7"/>
    <w:rsid w:val="0001362D"/>
    <w:rsid w:val="0001364C"/>
    <w:rsid w:val="0001396E"/>
    <w:rsid w:val="00013BC5"/>
    <w:rsid w:val="00013C82"/>
    <w:rsid w:val="00013E68"/>
    <w:rsid w:val="00013F84"/>
    <w:rsid w:val="000147D2"/>
    <w:rsid w:val="00014842"/>
    <w:rsid w:val="00014A28"/>
    <w:rsid w:val="00014E88"/>
    <w:rsid w:val="00014FAB"/>
    <w:rsid w:val="000151A9"/>
    <w:rsid w:val="000151B6"/>
    <w:rsid w:val="000154B5"/>
    <w:rsid w:val="00015811"/>
    <w:rsid w:val="00015C52"/>
    <w:rsid w:val="00015C94"/>
    <w:rsid w:val="000160AC"/>
    <w:rsid w:val="00016375"/>
    <w:rsid w:val="00016519"/>
    <w:rsid w:val="000166C1"/>
    <w:rsid w:val="000167B2"/>
    <w:rsid w:val="000167F4"/>
    <w:rsid w:val="00016879"/>
    <w:rsid w:val="0001741A"/>
    <w:rsid w:val="00017571"/>
    <w:rsid w:val="000177F4"/>
    <w:rsid w:val="0001796D"/>
    <w:rsid w:val="000179F5"/>
    <w:rsid w:val="00020021"/>
    <w:rsid w:val="00020144"/>
    <w:rsid w:val="00020380"/>
    <w:rsid w:val="0002041C"/>
    <w:rsid w:val="0002055E"/>
    <w:rsid w:val="00020575"/>
    <w:rsid w:val="00020882"/>
    <w:rsid w:val="00020A9B"/>
    <w:rsid w:val="00020E32"/>
    <w:rsid w:val="00020E35"/>
    <w:rsid w:val="00020F04"/>
    <w:rsid w:val="00020F08"/>
    <w:rsid w:val="00020F97"/>
    <w:rsid w:val="00021255"/>
    <w:rsid w:val="000213D3"/>
    <w:rsid w:val="0002165D"/>
    <w:rsid w:val="00022087"/>
    <w:rsid w:val="000222F7"/>
    <w:rsid w:val="00022304"/>
    <w:rsid w:val="00022308"/>
    <w:rsid w:val="00022CE8"/>
    <w:rsid w:val="000238F9"/>
    <w:rsid w:val="00023CE6"/>
    <w:rsid w:val="00024174"/>
    <w:rsid w:val="000246A7"/>
    <w:rsid w:val="00024953"/>
    <w:rsid w:val="00024DB8"/>
    <w:rsid w:val="00024F0E"/>
    <w:rsid w:val="00024F30"/>
    <w:rsid w:val="00024FF7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889"/>
    <w:rsid w:val="00027A4F"/>
    <w:rsid w:val="00027BD5"/>
    <w:rsid w:val="00027CF8"/>
    <w:rsid w:val="00030052"/>
    <w:rsid w:val="0003059C"/>
    <w:rsid w:val="00030C5C"/>
    <w:rsid w:val="0003134F"/>
    <w:rsid w:val="000313AF"/>
    <w:rsid w:val="00031492"/>
    <w:rsid w:val="0003153E"/>
    <w:rsid w:val="0003169D"/>
    <w:rsid w:val="00031980"/>
    <w:rsid w:val="00031A44"/>
    <w:rsid w:val="00031ADE"/>
    <w:rsid w:val="00031B7F"/>
    <w:rsid w:val="00031F4E"/>
    <w:rsid w:val="00031F68"/>
    <w:rsid w:val="000320F5"/>
    <w:rsid w:val="00032216"/>
    <w:rsid w:val="000327D3"/>
    <w:rsid w:val="00032891"/>
    <w:rsid w:val="00032ABF"/>
    <w:rsid w:val="00032BC0"/>
    <w:rsid w:val="00032D73"/>
    <w:rsid w:val="0003340E"/>
    <w:rsid w:val="00033483"/>
    <w:rsid w:val="000335AA"/>
    <w:rsid w:val="000336E5"/>
    <w:rsid w:val="00033EFB"/>
    <w:rsid w:val="0003448F"/>
    <w:rsid w:val="000347E9"/>
    <w:rsid w:val="000349F5"/>
    <w:rsid w:val="00034F17"/>
    <w:rsid w:val="00035010"/>
    <w:rsid w:val="000351D6"/>
    <w:rsid w:val="00035579"/>
    <w:rsid w:val="000357E6"/>
    <w:rsid w:val="00035878"/>
    <w:rsid w:val="0003598D"/>
    <w:rsid w:val="00035A15"/>
    <w:rsid w:val="00035AF0"/>
    <w:rsid w:val="00035B88"/>
    <w:rsid w:val="00035EDC"/>
    <w:rsid w:val="00036165"/>
    <w:rsid w:val="00036647"/>
    <w:rsid w:val="000366B9"/>
    <w:rsid w:val="00036768"/>
    <w:rsid w:val="00036C24"/>
    <w:rsid w:val="00036E95"/>
    <w:rsid w:val="00036FB5"/>
    <w:rsid w:val="0003743E"/>
    <w:rsid w:val="00037582"/>
    <w:rsid w:val="0003790F"/>
    <w:rsid w:val="0003795C"/>
    <w:rsid w:val="00037979"/>
    <w:rsid w:val="00037C93"/>
    <w:rsid w:val="00037D91"/>
    <w:rsid w:val="00037E6A"/>
    <w:rsid w:val="0004047E"/>
    <w:rsid w:val="000404E2"/>
    <w:rsid w:val="00040791"/>
    <w:rsid w:val="00040952"/>
    <w:rsid w:val="000409B3"/>
    <w:rsid w:val="00040A82"/>
    <w:rsid w:val="00040D36"/>
    <w:rsid w:val="00040E69"/>
    <w:rsid w:val="00041128"/>
    <w:rsid w:val="0004126A"/>
    <w:rsid w:val="00041597"/>
    <w:rsid w:val="00041609"/>
    <w:rsid w:val="00041811"/>
    <w:rsid w:val="000418B6"/>
    <w:rsid w:val="000418E4"/>
    <w:rsid w:val="00041950"/>
    <w:rsid w:val="00041C82"/>
    <w:rsid w:val="00041E72"/>
    <w:rsid w:val="00041FA0"/>
    <w:rsid w:val="000423BE"/>
    <w:rsid w:val="00042503"/>
    <w:rsid w:val="00042F74"/>
    <w:rsid w:val="00043002"/>
    <w:rsid w:val="0004334B"/>
    <w:rsid w:val="00043355"/>
    <w:rsid w:val="000433E0"/>
    <w:rsid w:val="000434F1"/>
    <w:rsid w:val="00043523"/>
    <w:rsid w:val="00043ACD"/>
    <w:rsid w:val="00043DDD"/>
    <w:rsid w:val="00043EF5"/>
    <w:rsid w:val="000441C7"/>
    <w:rsid w:val="0004445C"/>
    <w:rsid w:val="000444A8"/>
    <w:rsid w:val="00044B69"/>
    <w:rsid w:val="00044BAF"/>
    <w:rsid w:val="0004503B"/>
    <w:rsid w:val="000452CD"/>
    <w:rsid w:val="000455BD"/>
    <w:rsid w:val="000456CC"/>
    <w:rsid w:val="00045740"/>
    <w:rsid w:val="00045BE3"/>
    <w:rsid w:val="00045C10"/>
    <w:rsid w:val="00045E6A"/>
    <w:rsid w:val="00045F5E"/>
    <w:rsid w:val="000463AC"/>
    <w:rsid w:val="000465C7"/>
    <w:rsid w:val="000468A5"/>
    <w:rsid w:val="00046BCB"/>
    <w:rsid w:val="00046DBF"/>
    <w:rsid w:val="00046EB1"/>
    <w:rsid w:val="00047695"/>
    <w:rsid w:val="000477A9"/>
    <w:rsid w:val="000478DC"/>
    <w:rsid w:val="00047A75"/>
    <w:rsid w:val="00047A7F"/>
    <w:rsid w:val="00050005"/>
    <w:rsid w:val="000500D1"/>
    <w:rsid w:val="00050223"/>
    <w:rsid w:val="000502D0"/>
    <w:rsid w:val="00050935"/>
    <w:rsid w:val="00050C03"/>
    <w:rsid w:val="00050DDE"/>
    <w:rsid w:val="00051179"/>
    <w:rsid w:val="00051417"/>
    <w:rsid w:val="00051519"/>
    <w:rsid w:val="00051544"/>
    <w:rsid w:val="00051644"/>
    <w:rsid w:val="000517C5"/>
    <w:rsid w:val="00051E25"/>
    <w:rsid w:val="00052251"/>
    <w:rsid w:val="000523E0"/>
    <w:rsid w:val="00052902"/>
    <w:rsid w:val="000529F4"/>
    <w:rsid w:val="0005373E"/>
    <w:rsid w:val="000537B4"/>
    <w:rsid w:val="000540DA"/>
    <w:rsid w:val="00054433"/>
    <w:rsid w:val="000545DF"/>
    <w:rsid w:val="00054791"/>
    <w:rsid w:val="00054A85"/>
    <w:rsid w:val="00054E30"/>
    <w:rsid w:val="0005542F"/>
    <w:rsid w:val="000554F0"/>
    <w:rsid w:val="00055589"/>
    <w:rsid w:val="0005578C"/>
    <w:rsid w:val="00055825"/>
    <w:rsid w:val="000558C4"/>
    <w:rsid w:val="00055A41"/>
    <w:rsid w:val="00056408"/>
    <w:rsid w:val="000567D5"/>
    <w:rsid w:val="00056866"/>
    <w:rsid w:val="00056AD8"/>
    <w:rsid w:val="00056DAC"/>
    <w:rsid w:val="000570A0"/>
    <w:rsid w:val="00057543"/>
    <w:rsid w:val="00057913"/>
    <w:rsid w:val="00057AD9"/>
    <w:rsid w:val="00057CD9"/>
    <w:rsid w:val="000607CE"/>
    <w:rsid w:val="000607E3"/>
    <w:rsid w:val="000609B2"/>
    <w:rsid w:val="00061040"/>
    <w:rsid w:val="000611C6"/>
    <w:rsid w:val="00061492"/>
    <w:rsid w:val="00061661"/>
    <w:rsid w:val="000617FA"/>
    <w:rsid w:val="0006186D"/>
    <w:rsid w:val="00061B0E"/>
    <w:rsid w:val="00061CDD"/>
    <w:rsid w:val="00061FB5"/>
    <w:rsid w:val="000623B2"/>
    <w:rsid w:val="00062766"/>
    <w:rsid w:val="0006276B"/>
    <w:rsid w:val="00062A3C"/>
    <w:rsid w:val="00062B25"/>
    <w:rsid w:val="00062B9C"/>
    <w:rsid w:val="00062CF4"/>
    <w:rsid w:val="00062F48"/>
    <w:rsid w:val="00063267"/>
    <w:rsid w:val="000639A9"/>
    <w:rsid w:val="00063DE4"/>
    <w:rsid w:val="00064391"/>
    <w:rsid w:val="000643EC"/>
    <w:rsid w:val="000648BA"/>
    <w:rsid w:val="00064DF1"/>
    <w:rsid w:val="00064E45"/>
    <w:rsid w:val="00064F27"/>
    <w:rsid w:val="00064F5A"/>
    <w:rsid w:val="00065008"/>
    <w:rsid w:val="0006504B"/>
    <w:rsid w:val="0006537A"/>
    <w:rsid w:val="00065604"/>
    <w:rsid w:val="000659DC"/>
    <w:rsid w:val="00065C76"/>
    <w:rsid w:val="00065E36"/>
    <w:rsid w:val="00065E8B"/>
    <w:rsid w:val="00065F63"/>
    <w:rsid w:val="00065FEA"/>
    <w:rsid w:val="000660C5"/>
    <w:rsid w:val="000661A8"/>
    <w:rsid w:val="00066236"/>
    <w:rsid w:val="00066642"/>
    <w:rsid w:val="00066702"/>
    <w:rsid w:val="00066F5E"/>
    <w:rsid w:val="00067039"/>
    <w:rsid w:val="000672F9"/>
    <w:rsid w:val="00067374"/>
    <w:rsid w:val="00067392"/>
    <w:rsid w:val="000674BB"/>
    <w:rsid w:val="000675C1"/>
    <w:rsid w:val="00067F78"/>
    <w:rsid w:val="00070559"/>
    <w:rsid w:val="0007075C"/>
    <w:rsid w:val="00070791"/>
    <w:rsid w:val="000717C9"/>
    <w:rsid w:val="00071C18"/>
    <w:rsid w:val="00071C3D"/>
    <w:rsid w:val="00071D54"/>
    <w:rsid w:val="00071DAC"/>
    <w:rsid w:val="00071E82"/>
    <w:rsid w:val="00072003"/>
    <w:rsid w:val="00072552"/>
    <w:rsid w:val="00072E91"/>
    <w:rsid w:val="0007321B"/>
    <w:rsid w:val="00073367"/>
    <w:rsid w:val="00073815"/>
    <w:rsid w:val="00074610"/>
    <w:rsid w:val="00074891"/>
    <w:rsid w:val="00074BDD"/>
    <w:rsid w:val="00074F14"/>
    <w:rsid w:val="00075255"/>
    <w:rsid w:val="00075907"/>
    <w:rsid w:val="00075927"/>
    <w:rsid w:val="00075937"/>
    <w:rsid w:val="00075B4D"/>
    <w:rsid w:val="00075EC4"/>
    <w:rsid w:val="00075EEF"/>
    <w:rsid w:val="00075FFE"/>
    <w:rsid w:val="00076269"/>
    <w:rsid w:val="00076E2C"/>
    <w:rsid w:val="00076EBF"/>
    <w:rsid w:val="00076F6A"/>
    <w:rsid w:val="00077166"/>
    <w:rsid w:val="00077245"/>
    <w:rsid w:val="00077588"/>
    <w:rsid w:val="00077637"/>
    <w:rsid w:val="00077E11"/>
    <w:rsid w:val="00080197"/>
    <w:rsid w:val="000804DC"/>
    <w:rsid w:val="000805D4"/>
    <w:rsid w:val="0008074C"/>
    <w:rsid w:val="00081278"/>
    <w:rsid w:val="0008157C"/>
    <w:rsid w:val="00081A14"/>
    <w:rsid w:val="00081A69"/>
    <w:rsid w:val="0008283A"/>
    <w:rsid w:val="00082881"/>
    <w:rsid w:val="00082944"/>
    <w:rsid w:val="00083190"/>
    <w:rsid w:val="000831D8"/>
    <w:rsid w:val="0008327F"/>
    <w:rsid w:val="00083728"/>
    <w:rsid w:val="000837D5"/>
    <w:rsid w:val="00084299"/>
    <w:rsid w:val="00084448"/>
    <w:rsid w:val="000847C3"/>
    <w:rsid w:val="0008483D"/>
    <w:rsid w:val="00084E43"/>
    <w:rsid w:val="00084E93"/>
    <w:rsid w:val="00084F56"/>
    <w:rsid w:val="00085069"/>
    <w:rsid w:val="0008536D"/>
    <w:rsid w:val="00085378"/>
    <w:rsid w:val="00085844"/>
    <w:rsid w:val="00085888"/>
    <w:rsid w:val="00085A39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A14"/>
    <w:rsid w:val="00086D0E"/>
    <w:rsid w:val="00086F0F"/>
    <w:rsid w:val="00087329"/>
    <w:rsid w:val="00087679"/>
    <w:rsid w:val="00087870"/>
    <w:rsid w:val="00087ECB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636"/>
    <w:rsid w:val="00092A70"/>
    <w:rsid w:val="00092B09"/>
    <w:rsid w:val="00092C61"/>
    <w:rsid w:val="00093242"/>
    <w:rsid w:val="00093459"/>
    <w:rsid w:val="0009353D"/>
    <w:rsid w:val="00093696"/>
    <w:rsid w:val="00093AC9"/>
    <w:rsid w:val="00093B30"/>
    <w:rsid w:val="00093F84"/>
    <w:rsid w:val="0009430A"/>
    <w:rsid w:val="0009439D"/>
    <w:rsid w:val="00094475"/>
    <w:rsid w:val="0009470A"/>
    <w:rsid w:val="00094936"/>
    <w:rsid w:val="00094BAF"/>
    <w:rsid w:val="00094D1B"/>
    <w:rsid w:val="00094DD3"/>
    <w:rsid w:val="00094F75"/>
    <w:rsid w:val="00094FB4"/>
    <w:rsid w:val="00094FF6"/>
    <w:rsid w:val="00095711"/>
    <w:rsid w:val="00095A5F"/>
    <w:rsid w:val="00095A79"/>
    <w:rsid w:val="00095E09"/>
    <w:rsid w:val="00096423"/>
    <w:rsid w:val="0009664B"/>
    <w:rsid w:val="000966D3"/>
    <w:rsid w:val="000967D6"/>
    <w:rsid w:val="000973CF"/>
    <w:rsid w:val="00097492"/>
    <w:rsid w:val="000975F5"/>
    <w:rsid w:val="00097659"/>
    <w:rsid w:val="00097704"/>
    <w:rsid w:val="0009782A"/>
    <w:rsid w:val="00097B4C"/>
    <w:rsid w:val="00097CFE"/>
    <w:rsid w:val="00097E0C"/>
    <w:rsid w:val="000A0212"/>
    <w:rsid w:val="000A026B"/>
    <w:rsid w:val="000A0559"/>
    <w:rsid w:val="000A0727"/>
    <w:rsid w:val="000A0AB8"/>
    <w:rsid w:val="000A0BB9"/>
    <w:rsid w:val="000A0EF5"/>
    <w:rsid w:val="000A0FBB"/>
    <w:rsid w:val="000A12A1"/>
    <w:rsid w:val="000A1381"/>
    <w:rsid w:val="000A1388"/>
    <w:rsid w:val="000A159F"/>
    <w:rsid w:val="000A171A"/>
    <w:rsid w:val="000A18AB"/>
    <w:rsid w:val="000A18C3"/>
    <w:rsid w:val="000A1E4E"/>
    <w:rsid w:val="000A2067"/>
    <w:rsid w:val="000A2B8B"/>
    <w:rsid w:val="000A2E63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DC6"/>
    <w:rsid w:val="000A5E26"/>
    <w:rsid w:val="000A6842"/>
    <w:rsid w:val="000A6880"/>
    <w:rsid w:val="000A6B33"/>
    <w:rsid w:val="000A6D5A"/>
    <w:rsid w:val="000A6F53"/>
    <w:rsid w:val="000A72D0"/>
    <w:rsid w:val="000A74A7"/>
    <w:rsid w:val="000A78E1"/>
    <w:rsid w:val="000A7908"/>
    <w:rsid w:val="000A7970"/>
    <w:rsid w:val="000B00A5"/>
    <w:rsid w:val="000B0485"/>
    <w:rsid w:val="000B0A84"/>
    <w:rsid w:val="000B0C04"/>
    <w:rsid w:val="000B0C30"/>
    <w:rsid w:val="000B0D32"/>
    <w:rsid w:val="000B0DDA"/>
    <w:rsid w:val="000B12D4"/>
    <w:rsid w:val="000B142E"/>
    <w:rsid w:val="000B14A1"/>
    <w:rsid w:val="000B1660"/>
    <w:rsid w:val="000B1692"/>
    <w:rsid w:val="000B181A"/>
    <w:rsid w:val="000B1C16"/>
    <w:rsid w:val="000B1CB1"/>
    <w:rsid w:val="000B1EEB"/>
    <w:rsid w:val="000B212E"/>
    <w:rsid w:val="000B26F3"/>
    <w:rsid w:val="000B2717"/>
    <w:rsid w:val="000B287F"/>
    <w:rsid w:val="000B2C43"/>
    <w:rsid w:val="000B2D62"/>
    <w:rsid w:val="000B2FDB"/>
    <w:rsid w:val="000B3154"/>
    <w:rsid w:val="000B3258"/>
    <w:rsid w:val="000B32DD"/>
    <w:rsid w:val="000B33CE"/>
    <w:rsid w:val="000B33FE"/>
    <w:rsid w:val="000B39D9"/>
    <w:rsid w:val="000B3BD2"/>
    <w:rsid w:val="000B3D52"/>
    <w:rsid w:val="000B3E60"/>
    <w:rsid w:val="000B441A"/>
    <w:rsid w:val="000B494D"/>
    <w:rsid w:val="000B5009"/>
    <w:rsid w:val="000B5589"/>
    <w:rsid w:val="000B57F9"/>
    <w:rsid w:val="000B593F"/>
    <w:rsid w:val="000B5A36"/>
    <w:rsid w:val="000B65E3"/>
    <w:rsid w:val="000B67BE"/>
    <w:rsid w:val="000B6CDD"/>
    <w:rsid w:val="000B7081"/>
    <w:rsid w:val="000B7260"/>
    <w:rsid w:val="000B7292"/>
    <w:rsid w:val="000B7375"/>
    <w:rsid w:val="000B779E"/>
    <w:rsid w:val="000B7961"/>
    <w:rsid w:val="000B79D3"/>
    <w:rsid w:val="000B7BB3"/>
    <w:rsid w:val="000B7C33"/>
    <w:rsid w:val="000B7D1D"/>
    <w:rsid w:val="000C00BB"/>
    <w:rsid w:val="000C026D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CD0"/>
    <w:rsid w:val="000C1F47"/>
    <w:rsid w:val="000C1FB8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53C"/>
    <w:rsid w:val="000C49CD"/>
    <w:rsid w:val="000C4ACA"/>
    <w:rsid w:val="000C4CF9"/>
    <w:rsid w:val="000C4DF0"/>
    <w:rsid w:val="000C5291"/>
    <w:rsid w:val="000C539F"/>
    <w:rsid w:val="000C569B"/>
    <w:rsid w:val="000C582A"/>
    <w:rsid w:val="000C5977"/>
    <w:rsid w:val="000C5C9D"/>
    <w:rsid w:val="000C5EB5"/>
    <w:rsid w:val="000C6133"/>
    <w:rsid w:val="000C6428"/>
    <w:rsid w:val="000C6490"/>
    <w:rsid w:val="000C698D"/>
    <w:rsid w:val="000C6AB3"/>
    <w:rsid w:val="000C6B3B"/>
    <w:rsid w:val="000C6FBF"/>
    <w:rsid w:val="000C72DF"/>
    <w:rsid w:val="000C75CC"/>
    <w:rsid w:val="000C7735"/>
    <w:rsid w:val="000C7BB1"/>
    <w:rsid w:val="000C7E2F"/>
    <w:rsid w:val="000D041B"/>
    <w:rsid w:val="000D0AE2"/>
    <w:rsid w:val="000D0CDC"/>
    <w:rsid w:val="000D0D55"/>
    <w:rsid w:val="000D0D81"/>
    <w:rsid w:val="000D0F9A"/>
    <w:rsid w:val="000D0FED"/>
    <w:rsid w:val="000D165D"/>
    <w:rsid w:val="000D16F5"/>
    <w:rsid w:val="000D1702"/>
    <w:rsid w:val="000D1947"/>
    <w:rsid w:val="000D1CA5"/>
    <w:rsid w:val="000D1E6D"/>
    <w:rsid w:val="000D1F12"/>
    <w:rsid w:val="000D22A9"/>
    <w:rsid w:val="000D22D4"/>
    <w:rsid w:val="000D2500"/>
    <w:rsid w:val="000D278A"/>
    <w:rsid w:val="000D2879"/>
    <w:rsid w:val="000D2B51"/>
    <w:rsid w:val="000D2E99"/>
    <w:rsid w:val="000D30D7"/>
    <w:rsid w:val="000D3629"/>
    <w:rsid w:val="000D3996"/>
    <w:rsid w:val="000D3B7D"/>
    <w:rsid w:val="000D3BDB"/>
    <w:rsid w:val="000D3CB1"/>
    <w:rsid w:val="000D3DE6"/>
    <w:rsid w:val="000D3E01"/>
    <w:rsid w:val="000D3EDE"/>
    <w:rsid w:val="000D3F3E"/>
    <w:rsid w:val="000D43B1"/>
    <w:rsid w:val="000D447E"/>
    <w:rsid w:val="000D450D"/>
    <w:rsid w:val="000D4AEC"/>
    <w:rsid w:val="000D4AED"/>
    <w:rsid w:val="000D4CEA"/>
    <w:rsid w:val="000D4E2B"/>
    <w:rsid w:val="000D4FC7"/>
    <w:rsid w:val="000D53ED"/>
    <w:rsid w:val="000D55EA"/>
    <w:rsid w:val="000D5A9D"/>
    <w:rsid w:val="000D5AE6"/>
    <w:rsid w:val="000D5B4A"/>
    <w:rsid w:val="000D5D7D"/>
    <w:rsid w:val="000D631A"/>
    <w:rsid w:val="000D649B"/>
    <w:rsid w:val="000D64A5"/>
    <w:rsid w:val="000D64CF"/>
    <w:rsid w:val="000D6696"/>
    <w:rsid w:val="000D6971"/>
    <w:rsid w:val="000D6DF9"/>
    <w:rsid w:val="000D6ED2"/>
    <w:rsid w:val="000D6FB3"/>
    <w:rsid w:val="000D7072"/>
    <w:rsid w:val="000D709A"/>
    <w:rsid w:val="000D7184"/>
    <w:rsid w:val="000D73A1"/>
    <w:rsid w:val="000D7B24"/>
    <w:rsid w:val="000E0256"/>
    <w:rsid w:val="000E0283"/>
    <w:rsid w:val="000E069E"/>
    <w:rsid w:val="000E06BD"/>
    <w:rsid w:val="000E0B92"/>
    <w:rsid w:val="000E10DB"/>
    <w:rsid w:val="000E118E"/>
    <w:rsid w:val="000E147D"/>
    <w:rsid w:val="000E14C0"/>
    <w:rsid w:val="000E16D7"/>
    <w:rsid w:val="000E1A5D"/>
    <w:rsid w:val="000E1D0B"/>
    <w:rsid w:val="000E211F"/>
    <w:rsid w:val="000E28E6"/>
    <w:rsid w:val="000E2F85"/>
    <w:rsid w:val="000E3136"/>
    <w:rsid w:val="000E31D7"/>
    <w:rsid w:val="000E34D1"/>
    <w:rsid w:val="000E3890"/>
    <w:rsid w:val="000E39C9"/>
    <w:rsid w:val="000E3AEF"/>
    <w:rsid w:val="000E3B4D"/>
    <w:rsid w:val="000E3BE7"/>
    <w:rsid w:val="000E3ECE"/>
    <w:rsid w:val="000E409D"/>
    <w:rsid w:val="000E42B7"/>
    <w:rsid w:val="000E4576"/>
    <w:rsid w:val="000E46C4"/>
    <w:rsid w:val="000E4A58"/>
    <w:rsid w:val="000E4B34"/>
    <w:rsid w:val="000E4BD7"/>
    <w:rsid w:val="000E5061"/>
    <w:rsid w:val="000E519C"/>
    <w:rsid w:val="000E523C"/>
    <w:rsid w:val="000E56AF"/>
    <w:rsid w:val="000E5810"/>
    <w:rsid w:val="000E5B65"/>
    <w:rsid w:val="000E5F52"/>
    <w:rsid w:val="000E6471"/>
    <w:rsid w:val="000E6788"/>
    <w:rsid w:val="000E68A5"/>
    <w:rsid w:val="000E69DF"/>
    <w:rsid w:val="000E6A32"/>
    <w:rsid w:val="000E6B10"/>
    <w:rsid w:val="000E6C45"/>
    <w:rsid w:val="000E6D8B"/>
    <w:rsid w:val="000E6E8B"/>
    <w:rsid w:val="000E776A"/>
    <w:rsid w:val="000E778B"/>
    <w:rsid w:val="000E7886"/>
    <w:rsid w:val="000E796B"/>
    <w:rsid w:val="000E7A44"/>
    <w:rsid w:val="000F06DC"/>
    <w:rsid w:val="000F08E2"/>
    <w:rsid w:val="000F0967"/>
    <w:rsid w:val="000F0BC6"/>
    <w:rsid w:val="000F0D0B"/>
    <w:rsid w:val="000F13B5"/>
    <w:rsid w:val="000F16E4"/>
    <w:rsid w:val="000F1A6F"/>
    <w:rsid w:val="000F1DBB"/>
    <w:rsid w:val="000F1DC5"/>
    <w:rsid w:val="000F1E1F"/>
    <w:rsid w:val="000F2983"/>
    <w:rsid w:val="000F29B7"/>
    <w:rsid w:val="000F2C64"/>
    <w:rsid w:val="000F2F01"/>
    <w:rsid w:val="000F34A4"/>
    <w:rsid w:val="000F35CD"/>
    <w:rsid w:val="000F38A1"/>
    <w:rsid w:val="000F3E71"/>
    <w:rsid w:val="000F4772"/>
    <w:rsid w:val="000F47CB"/>
    <w:rsid w:val="000F4917"/>
    <w:rsid w:val="000F4A75"/>
    <w:rsid w:val="000F5991"/>
    <w:rsid w:val="000F59C8"/>
    <w:rsid w:val="000F5A63"/>
    <w:rsid w:val="000F5AA6"/>
    <w:rsid w:val="000F6176"/>
    <w:rsid w:val="000F6279"/>
    <w:rsid w:val="000F653F"/>
    <w:rsid w:val="000F6F02"/>
    <w:rsid w:val="000F71DD"/>
    <w:rsid w:val="000F751F"/>
    <w:rsid w:val="000F776F"/>
    <w:rsid w:val="000F7B6C"/>
    <w:rsid w:val="00100142"/>
    <w:rsid w:val="00100299"/>
    <w:rsid w:val="0010035F"/>
    <w:rsid w:val="001005C5"/>
    <w:rsid w:val="00100A6A"/>
    <w:rsid w:val="00101186"/>
    <w:rsid w:val="0010121B"/>
    <w:rsid w:val="001016E0"/>
    <w:rsid w:val="00101765"/>
    <w:rsid w:val="00101934"/>
    <w:rsid w:val="00101E1D"/>
    <w:rsid w:val="0010203F"/>
    <w:rsid w:val="00102418"/>
    <w:rsid w:val="00102489"/>
    <w:rsid w:val="00102818"/>
    <w:rsid w:val="001028C1"/>
    <w:rsid w:val="0010293D"/>
    <w:rsid w:val="00102A49"/>
    <w:rsid w:val="00102ABA"/>
    <w:rsid w:val="00103304"/>
    <w:rsid w:val="00103783"/>
    <w:rsid w:val="0010397C"/>
    <w:rsid w:val="00103B77"/>
    <w:rsid w:val="00103E4A"/>
    <w:rsid w:val="00104302"/>
    <w:rsid w:val="00104960"/>
    <w:rsid w:val="00104DC2"/>
    <w:rsid w:val="00104DDE"/>
    <w:rsid w:val="00104DE8"/>
    <w:rsid w:val="00104FB2"/>
    <w:rsid w:val="00105060"/>
    <w:rsid w:val="00105094"/>
    <w:rsid w:val="001055BC"/>
    <w:rsid w:val="00105A03"/>
    <w:rsid w:val="00105E29"/>
    <w:rsid w:val="00105FC1"/>
    <w:rsid w:val="00106094"/>
    <w:rsid w:val="0010622B"/>
    <w:rsid w:val="001064B4"/>
    <w:rsid w:val="001064C3"/>
    <w:rsid w:val="001068D4"/>
    <w:rsid w:val="00106B1E"/>
    <w:rsid w:val="00106B77"/>
    <w:rsid w:val="00106CB8"/>
    <w:rsid w:val="00106D5B"/>
    <w:rsid w:val="00106D77"/>
    <w:rsid w:val="00107161"/>
    <w:rsid w:val="0010764B"/>
    <w:rsid w:val="0011021A"/>
    <w:rsid w:val="001103C5"/>
    <w:rsid w:val="001107F8"/>
    <w:rsid w:val="00110A19"/>
    <w:rsid w:val="00110A96"/>
    <w:rsid w:val="00110C30"/>
    <w:rsid w:val="00110D69"/>
    <w:rsid w:val="00110E84"/>
    <w:rsid w:val="00110EA1"/>
    <w:rsid w:val="0011103A"/>
    <w:rsid w:val="001110EB"/>
    <w:rsid w:val="001111E1"/>
    <w:rsid w:val="00111336"/>
    <w:rsid w:val="00111498"/>
    <w:rsid w:val="001120EC"/>
    <w:rsid w:val="00112677"/>
    <w:rsid w:val="001127F8"/>
    <w:rsid w:val="00112DA9"/>
    <w:rsid w:val="00112FCF"/>
    <w:rsid w:val="001131D0"/>
    <w:rsid w:val="001132B7"/>
    <w:rsid w:val="0011336B"/>
    <w:rsid w:val="00113645"/>
    <w:rsid w:val="00113BCC"/>
    <w:rsid w:val="00113C10"/>
    <w:rsid w:val="00113DEC"/>
    <w:rsid w:val="00113FF0"/>
    <w:rsid w:val="00114121"/>
    <w:rsid w:val="001144C8"/>
    <w:rsid w:val="00114B52"/>
    <w:rsid w:val="00114C73"/>
    <w:rsid w:val="00114DEB"/>
    <w:rsid w:val="0011501A"/>
    <w:rsid w:val="00115119"/>
    <w:rsid w:val="00115D9F"/>
    <w:rsid w:val="00115FCB"/>
    <w:rsid w:val="00116265"/>
    <w:rsid w:val="00116572"/>
    <w:rsid w:val="0011673B"/>
    <w:rsid w:val="001169F5"/>
    <w:rsid w:val="00116EC2"/>
    <w:rsid w:val="00116F60"/>
    <w:rsid w:val="0011717B"/>
    <w:rsid w:val="001175B0"/>
    <w:rsid w:val="00117DC9"/>
    <w:rsid w:val="001201B0"/>
    <w:rsid w:val="001201E1"/>
    <w:rsid w:val="001202FD"/>
    <w:rsid w:val="001204A9"/>
    <w:rsid w:val="001207C9"/>
    <w:rsid w:val="00120883"/>
    <w:rsid w:val="0012095D"/>
    <w:rsid w:val="00120A19"/>
    <w:rsid w:val="00120C4E"/>
    <w:rsid w:val="00120E82"/>
    <w:rsid w:val="0012124A"/>
    <w:rsid w:val="001215C0"/>
    <w:rsid w:val="00121944"/>
    <w:rsid w:val="0012198D"/>
    <w:rsid w:val="00121ADB"/>
    <w:rsid w:val="00121E20"/>
    <w:rsid w:val="00121F2D"/>
    <w:rsid w:val="001221B4"/>
    <w:rsid w:val="0012237B"/>
    <w:rsid w:val="001224AB"/>
    <w:rsid w:val="00122502"/>
    <w:rsid w:val="001228CD"/>
    <w:rsid w:val="00122BAF"/>
    <w:rsid w:val="00122D9A"/>
    <w:rsid w:val="00123530"/>
    <w:rsid w:val="00123587"/>
    <w:rsid w:val="001238A0"/>
    <w:rsid w:val="001239BC"/>
    <w:rsid w:val="00123B2D"/>
    <w:rsid w:val="00123DB5"/>
    <w:rsid w:val="00123DBE"/>
    <w:rsid w:val="0012491A"/>
    <w:rsid w:val="00124ABA"/>
    <w:rsid w:val="0012500A"/>
    <w:rsid w:val="00125754"/>
    <w:rsid w:val="0012598E"/>
    <w:rsid w:val="001269B8"/>
    <w:rsid w:val="00126CF4"/>
    <w:rsid w:val="001272F0"/>
    <w:rsid w:val="00130237"/>
    <w:rsid w:val="00131106"/>
    <w:rsid w:val="00131178"/>
    <w:rsid w:val="001311D3"/>
    <w:rsid w:val="00131549"/>
    <w:rsid w:val="00131892"/>
    <w:rsid w:val="0013195A"/>
    <w:rsid w:val="00131B88"/>
    <w:rsid w:val="00131BC2"/>
    <w:rsid w:val="00131E15"/>
    <w:rsid w:val="00131EB2"/>
    <w:rsid w:val="00132011"/>
    <w:rsid w:val="00132036"/>
    <w:rsid w:val="00132222"/>
    <w:rsid w:val="001322F9"/>
    <w:rsid w:val="00132980"/>
    <w:rsid w:val="001329A4"/>
    <w:rsid w:val="00132B37"/>
    <w:rsid w:val="00132C96"/>
    <w:rsid w:val="00132F57"/>
    <w:rsid w:val="0013305F"/>
    <w:rsid w:val="001331BF"/>
    <w:rsid w:val="00133367"/>
    <w:rsid w:val="001333FA"/>
    <w:rsid w:val="001335E6"/>
    <w:rsid w:val="00133B51"/>
    <w:rsid w:val="00133F06"/>
    <w:rsid w:val="00134349"/>
    <w:rsid w:val="001346C0"/>
    <w:rsid w:val="001346D4"/>
    <w:rsid w:val="0013491E"/>
    <w:rsid w:val="0013492C"/>
    <w:rsid w:val="00134B89"/>
    <w:rsid w:val="00134D5F"/>
    <w:rsid w:val="00134FDF"/>
    <w:rsid w:val="00135138"/>
    <w:rsid w:val="001351A0"/>
    <w:rsid w:val="0013549D"/>
    <w:rsid w:val="00135511"/>
    <w:rsid w:val="00135566"/>
    <w:rsid w:val="001357F2"/>
    <w:rsid w:val="00135AB7"/>
    <w:rsid w:val="00136552"/>
    <w:rsid w:val="0013657B"/>
    <w:rsid w:val="00136BAD"/>
    <w:rsid w:val="00136F2B"/>
    <w:rsid w:val="00137083"/>
    <w:rsid w:val="0013717D"/>
    <w:rsid w:val="0013746F"/>
    <w:rsid w:val="0013796D"/>
    <w:rsid w:val="00137D48"/>
    <w:rsid w:val="001400CC"/>
    <w:rsid w:val="001401E0"/>
    <w:rsid w:val="00140292"/>
    <w:rsid w:val="0014050B"/>
    <w:rsid w:val="00140554"/>
    <w:rsid w:val="00140D39"/>
    <w:rsid w:val="001412B3"/>
    <w:rsid w:val="001413A8"/>
    <w:rsid w:val="00141A09"/>
    <w:rsid w:val="00141A20"/>
    <w:rsid w:val="00141D2E"/>
    <w:rsid w:val="001420E7"/>
    <w:rsid w:val="001422FE"/>
    <w:rsid w:val="00142376"/>
    <w:rsid w:val="001423A2"/>
    <w:rsid w:val="001427A9"/>
    <w:rsid w:val="00142B35"/>
    <w:rsid w:val="00142C71"/>
    <w:rsid w:val="001435C0"/>
    <w:rsid w:val="001437D5"/>
    <w:rsid w:val="00143F40"/>
    <w:rsid w:val="00143F96"/>
    <w:rsid w:val="001443B0"/>
    <w:rsid w:val="001443F2"/>
    <w:rsid w:val="0014476D"/>
    <w:rsid w:val="001447B2"/>
    <w:rsid w:val="001447F7"/>
    <w:rsid w:val="00144988"/>
    <w:rsid w:val="00144D6B"/>
    <w:rsid w:val="00144E78"/>
    <w:rsid w:val="00144F1D"/>
    <w:rsid w:val="0014517B"/>
    <w:rsid w:val="00145253"/>
    <w:rsid w:val="001452C0"/>
    <w:rsid w:val="00145548"/>
    <w:rsid w:val="00145AA9"/>
    <w:rsid w:val="0014635E"/>
    <w:rsid w:val="001467F9"/>
    <w:rsid w:val="00146EC2"/>
    <w:rsid w:val="00146F9C"/>
    <w:rsid w:val="0014703F"/>
    <w:rsid w:val="0014738E"/>
    <w:rsid w:val="001476E8"/>
    <w:rsid w:val="0014774F"/>
    <w:rsid w:val="00150005"/>
    <w:rsid w:val="00150273"/>
    <w:rsid w:val="001503B7"/>
    <w:rsid w:val="001503C5"/>
    <w:rsid w:val="00150E82"/>
    <w:rsid w:val="0015137E"/>
    <w:rsid w:val="00151687"/>
    <w:rsid w:val="00151754"/>
    <w:rsid w:val="00151CA8"/>
    <w:rsid w:val="00151F7B"/>
    <w:rsid w:val="001520E0"/>
    <w:rsid w:val="0015223A"/>
    <w:rsid w:val="0015228F"/>
    <w:rsid w:val="00152476"/>
    <w:rsid w:val="001525FB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E26"/>
    <w:rsid w:val="00154240"/>
    <w:rsid w:val="001544E3"/>
    <w:rsid w:val="0015451C"/>
    <w:rsid w:val="001545E0"/>
    <w:rsid w:val="00154776"/>
    <w:rsid w:val="00154B74"/>
    <w:rsid w:val="00154D09"/>
    <w:rsid w:val="001550B0"/>
    <w:rsid w:val="00155479"/>
    <w:rsid w:val="00155582"/>
    <w:rsid w:val="001557BD"/>
    <w:rsid w:val="00156307"/>
    <w:rsid w:val="001565AF"/>
    <w:rsid w:val="00157155"/>
    <w:rsid w:val="001573FD"/>
    <w:rsid w:val="001576A2"/>
    <w:rsid w:val="00157C97"/>
    <w:rsid w:val="0016031D"/>
    <w:rsid w:val="00160769"/>
    <w:rsid w:val="00160C44"/>
    <w:rsid w:val="00160D53"/>
    <w:rsid w:val="00160DB6"/>
    <w:rsid w:val="00161500"/>
    <w:rsid w:val="001616AA"/>
    <w:rsid w:val="00161747"/>
    <w:rsid w:val="0016178C"/>
    <w:rsid w:val="00161AC9"/>
    <w:rsid w:val="00161C6E"/>
    <w:rsid w:val="00161E0A"/>
    <w:rsid w:val="00162451"/>
    <w:rsid w:val="0016266F"/>
    <w:rsid w:val="00162E93"/>
    <w:rsid w:val="00162E95"/>
    <w:rsid w:val="001634BD"/>
    <w:rsid w:val="001639BA"/>
    <w:rsid w:val="00163BA1"/>
    <w:rsid w:val="00163BFE"/>
    <w:rsid w:val="00163CA8"/>
    <w:rsid w:val="00163CCD"/>
    <w:rsid w:val="00163FB1"/>
    <w:rsid w:val="0016412D"/>
    <w:rsid w:val="00164366"/>
    <w:rsid w:val="0016447C"/>
    <w:rsid w:val="00164504"/>
    <w:rsid w:val="001648FD"/>
    <w:rsid w:val="00164AD1"/>
    <w:rsid w:val="00164BF3"/>
    <w:rsid w:val="00164BFA"/>
    <w:rsid w:val="00164E03"/>
    <w:rsid w:val="00164E72"/>
    <w:rsid w:val="00164FA7"/>
    <w:rsid w:val="00165090"/>
    <w:rsid w:val="001650FA"/>
    <w:rsid w:val="0016535E"/>
    <w:rsid w:val="001653FA"/>
    <w:rsid w:val="00165639"/>
    <w:rsid w:val="001656D7"/>
    <w:rsid w:val="001657B2"/>
    <w:rsid w:val="00165A2C"/>
    <w:rsid w:val="00165A63"/>
    <w:rsid w:val="00165CC7"/>
    <w:rsid w:val="00165E86"/>
    <w:rsid w:val="00165E89"/>
    <w:rsid w:val="00166020"/>
    <w:rsid w:val="00166027"/>
    <w:rsid w:val="0016651A"/>
    <w:rsid w:val="00166654"/>
    <w:rsid w:val="00166A73"/>
    <w:rsid w:val="0016718C"/>
    <w:rsid w:val="00167631"/>
    <w:rsid w:val="00167728"/>
    <w:rsid w:val="00167EB5"/>
    <w:rsid w:val="00167F29"/>
    <w:rsid w:val="00170084"/>
    <w:rsid w:val="0017045E"/>
    <w:rsid w:val="00170693"/>
    <w:rsid w:val="00170DF6"/>
    <w:rsid w:val="00170EB5"/>
    <w:rsid w:val="00170F21"/>
    <w:rsid w:val="00171042"/>
    <w:rsid w:val="00171361"/>
    <w:rsid w:val="001714D0"/>
    <w:rsid w:val="00171579"/>
    <w:rsid w:val="001717D4"/>
    <w:rsid w:val="001719AF"/>
    <w:rsid w:val="00172308"/>
    <w:rsid w:val="0017232A"/>
    <w:rsid w:val="001725DA"/>
    <w:rsid w:val="0017264D"/>
    <w:rsid w:val="0017281E"/>
    <w:rsid w:val="00173059"/>
    <w:rsid w:val="001732C5"/>
    <w:rsid w:val="00173409"/>
    <w:rsid w:val="00173796"/>
    <w:rsid w:val="00174060"/>
    <w:rsid w:val="00174161"/>
    <w:rsid w:val="00174BF5"/>
    <w:rsid w:val="001751A8"/>
    <w:rsid w:val="001751E0"/>
    <w:rsid w:val="00175280"/>
    <w:rsid w:val="00175509"/>
    <w:rsid w:val="001757CF"/>
    <w:rsid w:val="00175E89"/>
    <w:rsid w:val="00175F1A"/>
    <w:rsid w:val="0017652D"/>
    <w:rsid w:val="00176F39"/>
    <w:rsid w:val="00176FD5"/>
    <w:rsid w:val="00177334"/>
    <w:rsid w:val="00177576"/>
    <w:rsid w:val="0017765D"/>
    <w:rsid w:val="00180311"/>
    <w:rsid w:val="0018075B"/>
    <w:rsid w:val="0018118C"/>
    <w:rsid w:val="0018139F"/>
    <w:rsid w:val="00181740"/>
    <w:rsid w:val="00181E8B"/>
    <w:rsid w:val="0018215F"/>
    <w:rsid w:val="00182257"/>
    <w:rsid w:val="00182339"/>
    <w:rsid w:val="001826F7"/>
    <w:rsid w:val="00182B54"/>
    <w:rsid w:val="00182D71"/>
    <w:rsid w:val="0018329F"/>
    <w:rsid w:val="001836C5"/>
    <w:rsid w:val="00184273"/>
    <w:rsid w:val="0018465C"/>
    <w:rsid w:val="00184715"/>
    <w:rsid w:val="00184D43"/>
    <w:rsid w:val="00184E51"/>
    <w:rsid w:val="00184FAD"/>
    <w:rsid w:val="001854C0"/>
    <w:rsid w:val="0018561C"/>
    <w:rsid w:val="00185785"/>
    <w:rsid w:val="00185A42"/>
    <w:rsid w:val="00185FDB"/>
    <w:rsid w:val="0018606D"/>
    <w:rsid w:val="00186387"/>
    <w:rsid w:val="0018681D"/>
    <w:rsid w:val="0018697F"/>
    <w:rsid w:val="00186A27"/>
    <w:rsid w:val="00186A8F"/>
    <w:rsid w:val="00186D08"/>
    <w:rsid w:val="00186E33"/>
    <w:rsid w:val="00186E89"/>
    <w:rsid w:val="00187423"/>
    <w:rsid w:val="001876E1"/>
    <w:rsid w:val="001876F8"/>
    <w:rsid w:val="00187906"/>
    <w:rsid w:val="00187F9A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940"/>
    <w:rsid w:val="001919E9"/>
    <w:rsid w:val="00191B7A"/>
    <w:rsid w:val="00191B81"/>
    <w:rsid w:val="00191FBB"/>
    <w:rsid w:val="001921AD"/>
    <w:rsid w:val="001921AF"/>
    <w:rsid w:val="0019269C"/>
    <w:rsid w:val="00192A8F"/>
    <w:rsid w:val="00192F3E"/>
    <w:rsid w:val="0019332D"/>
    <w:rsid w:val="001934B6"/>
    <w:rsid w:val="00193556"/>
    <w:rsid w:val="001936A9"/>
    <w:rsid w:val="00193725"/>
    <w:rsid w:val="00193BFA"/>
    <w:rsid w:val="00193CD8"/>
    <w:rsid w:val="00194116"/>
    <w:rsid w:val="001942DE"/>
    <w:rsid w:val="0019439A"/>
    <w:rsid w:val="001943F0"/>
    <w:rsid w:val="001944EF"/>
    <w:rsid w:val="001949BC"/>
    <w:rsid w:val="001949EE"/>
    <w:rsid w:val="00194A7B"/>
    <w:rsid w:val="00194D35"/>
    <w:rsid w:val="00194D7B"/>
    <w:rsid w:val="00194DD2"/>
    <w:rsid w:val="00194DD6"/>
    <w:rsid w:val="00194F72"/>
    <w:rsid w:val="00195304"/>
    <w:rsid w:val="001954EA"/>
    <w:rsid w:val="001955DA"/>
    <w:rsid w:val="0019564E"/>
    <w:rsid w:val="001956DF"/>
    <w:rsid w:val="0019586A"/>
    <w:rsid w:val="00195B05"/>
    <w:rsid w:val="00195B1F"/>
    <w:rsid w:val="00195CAE"/>
    <w:rsid w:val="00195D7F"/>
    <w:rsid w:val="00195DC1"/>
    <w:rsid w:val="00196228"/>
    <w:rsid w:val="0019646C"/>
    <w:rsid w:val="001964D6"/>
    <w:rsid w:val="00196993"/>
    <w:rsid w:val="00196B87"/>
    <w:rsid w:val="00196C3A"/>
    <w:rsid w:val="00196CBF"/>
    <w:rsid w:val="00197205"/>
    <w:rsid w:val="0019739F"/>
    <w:rsid w:val="00197591"/>
    <w:rsid w:val="0019765D"/>
    <w:rsid w:val="00197ACB"/>
    <w:rsid w:val="00197EE5"/>
    <w:rsid w:val="00197F77"/>
    <w:rsid w:val="001A00BE"/>
    <w:rsid w:val="001A0516"/>
    <w:rsid w:val="001A0539"/>
    <w:rsid w:val="001A0771"/>
    <w:rsid w:val="001A0B75"/>
    <w:rsid w:val="001A0CFB"/>
    <w:rsid w:val="001A0DC4"/>
    <w:rsid w:val="001A1645"/>
    <w:rsid w:val="001A177A"/>
    <w:rsid w:val="001A19A5"/>
    <w:rsid w:val="001A215C"/>
    <w:rsid w:val="001A21FD"/>
    <w:rsid w:val="001A2289"/>
    <w:rsid w:val="001A249A"/>
    <w:rsid w:val="001A269D"/>
    <w:rsid w:val="001A2ACE"/>
    <w:rsid w:val="001A2BC9"/>
    <w:rsid w:val="001A2FA8"/>
    <w:rsid w:val="001A2FB0"/>
    <w:rsid w:val="001A31E2"/>
    <w:rsid w:val="001A396A"/>
    <w:rsid w:val="001A3980"/>
    <w:rsid w:val="001A39FC"/>
    <w:rsid w:val="001A3E71"/>
    <w:rsid w:val="001A442F"/>
    <w:rsid w:val="001A4825"/>
    <w:rsid w:val="001A485D"/>
    <w:rsid w:val="001A48DB"/>
    <w:rsid w:val="001A4D48"/>
    <w:rsid w:val="001A4DF7"/>
    <w:rsid w:val="001A54E0"/>
    <w:rsid w:val="001A5A3E"/>
    <w:rsid w:val="001A5B42"/>
    <w:rsid w:val="001A5E35"/>
    <w:rsid w:val="001A629A"/>
    <w:rsid w:val="001A6678"/>
    <w:rsid w:val="001A66E5"/>
    <w:rsid w:val="001A6A8C"/>
    <w:rsid w:val="001A6AA1"/>
    <w:rsid w:val="001A6AAF"/>
    <w:rsid w:val="001A6BB5"/>
    <w:rsid w:val="001A6CE5"/>
    <w:rsid w:val="001A6F53"/>
    <w:rsid w:val="001A74AB"/>
    <w:rsid w:val="001A74B6"/>
    <w:rsid w:val="001A757C"/>
    <w:rsid w:val="001A75D7"/>
    <w:rsid w:val="001A7791"/>
    <w:rsid w:val="001A7A23"/>
    <w:rsid w:val="001A7AEF"/>
    <w:rsid w:val="001A7C47"/>
    <w:rsid w:val="001A7E94"/>
    <w:rsid w:val="001B011F"/>
    <w:rsid w:val="001B0239"/>
    <w:rsid w:val="001B04F7"/>
    <w:rsid w:val="001B05DC"/>
    <w:rsid w:val="001B0805"/>
    <w:rsid w:val="001B087C"/>
    <w:rsid w:val="001B09D7"/>
    <w:rsid w:val="001B0CE2"/>
    <w:rsid w:val="001B0CF7"/>
    <w:rsid w:val="001B1239"/>
    <w:rsid w:val="001B12CC"/>
    <w:rsid w:val="001B1480"/>
    <w:rsid w:val="001B15BE"/>
    <w:rsid w:val="001B18A9"/>
    <w:rsid w:val="001B1921"/>
    <w:rsid w:val="001B1BE6"/>
    <w:rsid w:val="001B1E14"/>
    <w:rsid w:val="001B1EFC"/>
    <w:rsid w:val="001B2251"/>
    <w:rsid w:val="001B2450"/>
    <w:rsid w:val="001B24DE"/>
    <w:rsid w:val="001B2866"/>
    <w:rsid w:val="001B2937"/>
    <w:rsid w:val="001B2C1D"/>
    <w:rsid w:val="001B340D"/>
    <w:rsid w:val="001B3460"/>
    <w:rsid w:val="001B37F6"/>
    <w:rsid w:val="001B3C33"/>
    <w:rsid w:val="001B3E97"/>
    <w:rsid w:val="001B43EA"/>
    <w:rsid w:val="001B4474"/>
    <w:rsid w:val="001B4846"/>
    <w:rsid w:val="001B4977"/>
    <w:rsid w:val="001B49E6"/>
    <w:rsid w:val="001B4B2D"/>
    <w:rsid w:val="001B4D3E"/>
    <w:rsid w:val="001B4ECD"/>
    <w:rsid w:val="001B4F5D"/>
    <w:rsid w:val="001B5485"/>
    <w:rsid w:val="001B5503"/>
    <w:rsid w:val="001B59BD"/>
    <w:rsid w:val="001B5F0C"/>
    <w:rsid w:val="001B5FAE"/>
    <w:rsid w:val="001B6238"/>
    <w:rsid w:val="001B639B"/>
    <w:rsid w:val="001B652F"/>
    <w:rsid w:val="001B662B"/>
    <w:rsid w:val="001B66DD"/>
    <w:rsid w:val="001B6DC0"/>
    <w:rsid w:val="001B6DFB"/>
    <w:rsid w:val="001B6F51"/>
    <w:rsid w:val="001B72F7"/>
    <w:rsid w:val="001B764F"/>
    <w:rsid w:val="001B7900"/>
    <w:rsid w:val="001B7B73"/>
    <w:rsid w:val="001B7B9B"/>
    <w:rsid w:val="001B7E1F"/>
    <w:rsid w:val="001C069E"/>
    <w:rsid w:val="001C0C71"/>
    <w:rsid w:val="001C0CE9"/>
    <w:rsid w:val="001C0ED7"/>
    <w:rsid w:val="001C1415"/>
    <w:rsid w:val="001C1B46"/>
    <w:rsid w:val="001C1BAC"/>
    <w:rsid w:val="001C1DF1"/>
    <w:rsid w:val="001C2307"/>
    <w:rsid w:val="001C246C"/>
    <w:rsid w:val="001C28A3"/>
    <w:rsid w:val="001C2A2F"/>
    <w:rsid w:val="001C2BF8"/>
    <w:rsid w:val="001C33C4"/>
    <w:rsid w:val="001C351A"/>
    <w:rsid w:val="001C35B7"/>
    <w:rsid w:val="001C367A"/>
    <w:rsid w:val="001C36FE"/>
    <w:rsid w:val="001C39CD"/>
    <w:rsid w:val="001C3B09"/>
    <w:rsid w:val="001C3CD5"/>
    <w:rsid w:val="001C3E29"/>
    <w:rsid w:val="001C4325"/>
    <w:rsid w:val="001C4351"/>
    <w:rsid w:val="001C4912"/>
    <w:rsid w:val="001C4E56"/>
    <w:rsid w:val="001C50F2"/>
    <w:rsid w:val="001C5369"/>
    <w:rsid w:val="001C5532"/>
    <w:rsid w:val="001C592E"/>
    <w:rsid w:val="001C5D17"/>
    <w:rsid w:val="001C616B"/>
    <w:rsid w:val="001C632A"/>
    <w:rsid w:val="001C655A"/>
    <w:rsid w:val="001C68DF"/>
    <w:rsid w:val="001C6B2D"/>
    <w:rsid w:val="001C6D57"/>
    <w:rsid w:val="001C6DCF"/>
    <w:rsid w:val="001C70BC"/>
    <w:rsid w:val="001C74C6"/>
    <w:rsid w:val="001C7AD4"/>
    <w:rsid w:val="001C7DD6"/>
    <w:rsid w:val="001C7E7A"/>
    <w:rsid w:val="001D0217"/>
    <w:rsid w:val="001D0307"/>
    <w:rsid w:val="001D046D"/>
    <w:rsid w:val="001D0EFA"/>
    <w:rsid w:val="001D0F19"/>
    <w:rsid w:val="001D11F5"/>
    <w:rsid w:val="001D13A9"/>
    <w:rsid w:val="001D176A"/>
    <w:rsid w:val="001D1889"/>
    <w:rsid w:val="001D1A41"/>
    <w:rsid w:val="001D1CC5"/>
    <w:rsid w:val="001D2A33"/>
    <w:rsid w:val="001D2FEC"/>
    <w:rsid w:val="001D31A4"/>
    <w:rsid w:val="001D31FA"/>
    <w:rsid w:val="001D326A"/>
    <w:rsid w:val="001D379A"/>
    <w:rsid w:val="001D38AB"/>
    <w:rsid w:val="001D3D7E"/>
    <w:rsid w:val="001D3DA4"/>
    <w:rsid w:val="001D3F6A"/>
    <w:rsid w:val="001D4464"/>
    <w:rsid w:val="001D4480"/>
    <w:rsid w:val="001D522E"/>
    <w:rsid w:val="001D54BF"/>
    <w:rsid w:val="001D5884"/>
    <w:rsid w:val="001D59E6"/>
    <w:rsid w:val="001D5B01"/>
    <w:rsid w:val="001D5C23"/>
    <w:rsid w:val="001D5D99"/>
    <w:rsid w:val="001D6282"/>
    <w:rsid w:val="001D65E4"/>
    <w:rsid w:val="001D68C7"/>
    <w:rsid w:val="001D68D1"/>
    <w:rsid w:val="001D6EB3"/>
    <w:rsid w:val="001D6F45"/>
    <w:rsid w:val="001D73BB"/>
    <w:rsid w:val="001D73E2"/>
    <w:rsid w:val="001D7F06"/>
    <w:rsid w:val="001E0107"/>
    <w:rsid w:val="001E01F2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205A"/>
    <w:rsid w:val="001E20C8"/>
    <w:rsid w:val="001E2295"/>
    <w:rsid w:val="001E2CC3"/>
    <w:rsid w:val="001E2CCA"/>
    <w:rsid w:val="001E30C4"/>
    <w:rsid w:val="001E324E"/>
    <w:rsid w:val="001E3EFD"/>
    <w:rsid w:val="001E3F31"/>
    <w:rsid w:val="001E432D"/>
    <w:rsid w:val="001E4475"/>
    <w:rsid w:val="001E45BD"/>
    <w:rsid w:val="001E4733"/>
    <w:rsid w:val="001E4AE4"/>
    <w:rsid w:val="001E4FB5"/>
    <w:rsid w:val="001E5395"/>
    <w:rsid w:val="001E5464"/>
    <w:rsid w:val="001E56F2"/>
    <w:rsid w:val="001E5A67"/>
    <w:rsid w:val="001E60FF"/>
    <w:rsid w:val="001E6102"/>
    <w:rsid w:val="001E6222"/>
    <w:rsid w:val="001E6320"/>
    <w:rsid w:val="001E6607"/>
    <w:rsid w:val="001E6B47"/>
    <w:rsid w:val="001E7058"/>
    <w:rsid w:val="001E727C"/>
    <w:rsid w:val="001E761A"/>
    <w:rsid w:val="001E7747"/>
    <w:rsid w:val="001E7A88"/>
    <w:rsid w:val="001E7B31"/>
    <w:rsid w:val="001E7B58"/>
    <w:rsid w:val="001E7EF8"/>
    <w:rsid w:val="001F0947"/>
    <w:rsid w:val="001F0B07"/>
    <w:rsid w:val="001F122A"/>
    <w:rsid w:val="001F134A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36E"/>
    <w:rsid w:val="001F34F7"/>
    <w:rsid w:val="001F3766"/>
    <w:rsid w:val="001F3A38"/>
    <w:rsid w:val="001F3A93"/>
    <w:rsid w:val="001F3D41"/>
    <w:rsid w:val="001F3D49"/>
    <w:rsid w:val="001F3EA5"/>
    <w:rsid w:val="001F4050"/>
    <w:rsid w:val="001F41D4"/>
    <w:rsid w:val="001F442A"/>
    <w:rsid w:val="001F4849"/>
    <w:rsid w:val="001F4B0C"/>
    <w:rsid w:val="001F4B2B"/>
    <w:rsid w:val="001F4FEF"/>
    <w:rsid w:val="001F53F8"/>
    <w:rsid w:val="001F568E"/>
    <w:rsid w:val="001F5860"/>
    <w:rsid w:val="001F5A31"/>
    <w:rsid w:val="001F5AF5"/>
    <w:rsid w:val="001F5C19"/>
    <w:rsid w:val="001F5C3D"/>
    <w:rsid w:val="001F624B"/>
    <w:rsid w:val="001F64C8"/>
    <w:rsid w:val="001F6556"/>
    <w:rsid w:val="001F6576"/>
    <w:rsid w:val="001F680F"/>
    <w:rsid w:val="001F68E5"/>
    <w:rsid w:val="001F6DAD"/>
    <w:rsid w:val="001F6F8F"/>
    <w:rsid w:val="001F70AE"/>
    <w:rsid w:val="001F79B7"/>
    <w:rsid w:val="001F7C7B"/>
    <w:rsid w:val="001F7CA1"/>
    <w:rsid w:val="002001C6"/>
    <w:rsid w:val="002005C7"/>
    <w:rsid w:val="00200861"/>
    <w:rsid w:val="00200865"/>
    <w:rsid w:val="00200A63"/>
    <w:rsid w:val="00200C88"/>
    <w:rsid w:val="002010D1"/>
    <w:rsid w:val="002011EF"/>
    <w:rsid w:val="00201484"/>
    <w:rsid w:val="002014D4"/>
    <w:rsid w:val="0020150A"/>
    <w:rsid w:val="0020157D"/>
    <w:rsid w:val="00201AC8"/>
    <w:rsid w:val="00201CF8"/>
    <w:rsid w:val="00202245"/>
    <w:rsid w:val="00202587"/>
    <w:rsid w:val="00202B12"/>
    <w:rsid w:val="00202E8C"/>
    <w:rsid w:val="00202E9D"/>
    <w:rsid w:val="00203267"/>
    <w:rsid w:val="0020379E"/>
    <w:rsid w:val="00203B9F"/>
    <w:rsid w:val="00203C56"/>
    <w:rsid w:val="00203DA3"/>
    <w:rsid w:val="00204011"/>
    <w:rsid w:val="002040C8"/>
    <w:rsid w:val="002041D3"/>
    <w:rsid w:val="00204253"/>
    <w:rsid w:val="00204918"/>
    <w:rsid w:val="00204CC3"/>
    <w:rsid w:val="00204E6B"/>
    <w:rsid w:val="00204E7A"/>
    <w:rsid w:val="00204EA3"/>
    <w:rsid w:val="00204F0B"/>
    <w:rsid w:val="002057E5"/>
    <w:rsid w:val="00205FE9"/>
    <w:rsid w:val="00206595"/>
    <w:rsid w:val="002066A4"/>
    <w:rsid w:val="0020690E"/>
    <w:rsid w:val="00206C1B"/>
    <w:rsid w:val="00206CF7"/>
    <w:rsid w:val="00206DEC"/>
    <w:rsid w:val="00206EA1"/>
    <w:rsid w:val="00207168"/>
    <w:rsid w:val="002073A0"/>
    <w:rsid w:val="00207B58"/>
    <w:rsid w:val="00207E1F"/>
    <w:rsid w:val="002100B6"/>
    <w:rsid w:val="00210907"/>
    <w:rsid w:val="00210DA9"/>
    <w:rsid w:val="00210E64"/>
    <w:rsid w:val="00211165"/>
    <w:rsid w:val="00211F8A"/>
    <w:rsid w:val="00212214"/>
    <w:rsid w:val="002124BD"/>
    <w:rsid w:val="002125CD"/>
    <w:rsid w:val="0021287D"/>
    <w:rsid w:val="00212919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3E35"/>
    <w:rsid w:val="002140E9"/>
    <w:rsid w:val="0021414B"/>
    <w:rsid w:val="00214177"/>
    <w:rsid w:val="002141F0"/>
    <w:rsid w:val="0021449F"/>
    <w:rsid w:val="0021469E"/>
    <w:rsid w:val="00214C30"/>
    <w:rsid w:val="00215113"/>
    <w:rsid w:val="00215303"/>
    <w:rsid w:val="00215A71"/>
    <w:rsid w:val="002160DB"/>
    <w:rsid w:val="00216313"/>
    <w:rsid w:val="002164A3"/>
    <w:rsid w:val="002164EE"/>
    <w:rsid w:val="00216D7A"/>
    <w:rsid w:val="002172B4"/>
    <w:rsid w:val="002175E4"/>
    <w:rsid w:val="00217890"/>
    <w:rsid w:val="0021790A"/>
    <w:rsid w:val="00217935"/>
    <w:rsid w:val="00217ABA"/>
    <w:rsid w:val="00217CCD"/>
    <w:rsid w:val="00217F39"/>
    <w:rsid w:val="00220259"/>
    <w:rsid w:val="00220572"/>
    <w:rsid w:val="00220576"/>
    <w:rsid w:val="00220A53"/>
    <w:rsid w:val="00220B8A"/>
    <w:rsid w:val="00220CFA"/>
    <w:rsid w:val="00220D3B"/>
    <w:rsid w:val="00220F09"/>
    <w:rsid w:val="00220F81"/>
    <w:rsid w:val="00220FDE"/>
    <w:rsid w:val="0022129D"/>
    <w:rsid w:val="0022159F"/>
    <w:rsid w:val="00221CB4"/>
    <w:rsid w:val="00221EB8"/>
    <w:rsid w:val="00221F0A"/>
    <w:rsid w:val="00222360"/>
    <w:rsid w:val="00222558"/>
    <w:rsid w:val="00222634"/>
    <w:rsid w:val="002228EB"/>
    <w:rsid w:val="002228EE"/>
    <w:rsid w:val="0022304A"/>
    <w:rsid w:val="00223650"/>
    <w:rsid w:val="002236C4"/>
    <w:rsid w:val="00223738"/>
    <w:rsid w:val="00223916"/>
    <w:rsid w:val="00223AEC"/>
    <w:rsid w:val="00223CD5"/>
    <w:rsid w:val="00224726"/>
    <w:rsid w:val="00224879"/>
    <w:rsid w:val="002249B4"/>
    <w:rsid w:val="00224BB2"/>
    <w:rsid w:val="00224BC3"/>
    <w:rsid w:val="00224D67"/>
    <w:rsid w:val="00224F3C"/>
    <w:rsid w:val="002254D7"/>
    <w:rsid w:val="0022555C"/>
    <w:rsid w:val="002257E4"/>
    <w:rsid w:val="002259A2"/>
    <w:rsid w:val="00225A7B"/>
    <w:rsid w:val="00225AB5"/>
    <w:rsid w:val="00225D4D"/>
    <w:rsid w:val="00226402"/>
    <w:rsid w:val="002265D8"/>
    <w:rsid w:val="002268BE"/>
    <w:rsid w:val="00226B73"/>
    <w:rsid w:val="00226C7A"/>
    <w:rsid w:val="00226DE3"/>
    <w:rsid w:val="00227207"/>
    <w:rsid w:val="00227216"/>
    <w:rsid w:val="00227250"/>
    <w:rsid w:val="0022736F"/>
    <w:rsid w:val="002278CF"/>
    <w:rsid w:val="00227944"/>
    <w:rsid w:val="00227969"/>
    <w:rsid w:val="00227B28"/>
    <w:rsid w:val="00227C6C"/>
    <w:rsid w:val="00227D60"/>
    <w:rsid w:val="00227E99"/>
    <w:rsid w:val="0023015A"/>
    <w:rsid w:val="00230246"/>
    <w:rsid w:val="002308F1"/>
    <w:rsid w:val="00230DF7"/>
    <w:rsid w:val="00230FE6"/>
    <w:rsid w:val="0023124B"/>
    <w:rsid w:val="00231388"/>
    <w:rsid w:val="00231422"/>
    <w:rsid w:val="00231565"/>
    <w:rsid w:val="0023184F"/>
    <w:rsid w:val="002319EB"/>
    <w:rsid w:val="00231A1B"/>
    <w:rsid w:val="00231C4B"/>
    <w:rsid w:val="0023200A"/>
    <w:rsid w:val="00232448"/>
    <w:rsid w:val="002327EF"/>
    <w:rsid w:val="002329E6"/>
    <w:rsid w:val="00232A65"/>
    <w:rsid w:val="00232FAD"/>
    <w:rsid w:val="00233426"/>
    <w:rsid w:val="002335BC"/>
    <w:rsid w:val="00233893"/>
    <w:rsid w:val="002338AE"/>
    <w:rsid w:val="00233A61"/>
    <w:rsid w:val="00233A85"/>
    <w:rsid w:val="00233CB3"/>
    <w:rsid w:val="00233CFA"/>
    <w:rsid w:val="00233F08"/>
    <w:rsid w:val="0023412E"/>
    <w:rsid w:val="002342D3"/>
    <w:rsid w:val="002342F9"/>
    <w:rsid w:val="0023438E"/>
    <w:rsid w:val="002344DD"/>
    <w:rsid w:val="002347B3"/>
    <w:rsid w:val="00234B12"/>
    <w:rsid w:val="00234B83"/>
    <w:rsid w:val="00234C72"/>
    <w:rsid w:val="00234D2A"/>
    <w:rsid w:val="00234D4B"/>
    <w:rsid w:val="00234ED9"/>
    <w:rsid w:val="0023524D"/>
    <w:rsid w:val="0023532F"/>
    <w:rsid w:val="002354B9"/>
    <w:rsid w:val="00235549"/>
    <w:rsid w:val="00235586"/>
    <w:rsid w:val="0023559E"/>
    <w:rsid w:val="00235A00"/>
    <w:rsid w:val="00236096"/>
    <w:rsid w:val="002363BD"/>
    <w:rsid w:val="00236BB1"/>
    <w:rsid w:val="00236EA1"/>
    <w:rsid w:val="00236EFF"/>
    <w:rsid w:val="00236F74"/>
    <w:rsid w:val="00237317"/>
    <w:rsid w:val="00237333"/>
    <w:rsid w:val="002375CA"/>
    <w:rsid w:val="00237BCA"/>
    <w:rsid w:val="00237DA6"/>
    <w:rsid w:val="00237EF0"/>
    <w:rsid w:val="002400CE"/>
    <w:rsid w:val="002403EE"/>
    <w:rsid w:val="00240B99"/>
    <w:rsid w:val="00240E08"/>
    <w:rsid w:val="00240E83"/>
    <w:rsid w:val="00240F6C"/>
    <w:rsid w:val="00241031"/>
    <w:rsid w:val="00241579"/>
    <w:rsid w:val="00242375"/>
    <w:rsid w:val="002423E1"/>
    <w:rsid w:val="002424EE"/>
    <w:rsid w:val="00242629"/>
    <w:rsid w:val="00242904"/>
    <w:rsid w:val="00242AF0"/>
    <w:rsid w:val="0024351C"/>
    <w:rsid w:val="00243648"/>
    <w:rsid w:val="002437E8"/>
    <w:rsid w:val="00243A2D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47EB8"/>
    <w:rsid w:val="0025005D"/>
    <w:rsid w:val="00250290"/>
    <w:rsid w:val="00250384"/>
    <w:rsid w:val="00250423"/>
    <w:rsid w:val="00250B66"/>
    <w:rsid w:val="0025105F"/>
    <w:rsid w:val="0025118A"/>
    <w:rsid w:val="0025164D"/>
    <w:rsid w:val="00251BB8"/>
    <w:rsid w:val="00251BEC"/>
    <w:rsid w:val="00251ED8"/>
    <w:rsid w:val="00252647"/>
    <w:rsid w:val="002527E8"/>
    <w:rsid w:val="0025287A"/>
    <w:rsid w:val="00252A5D"/>
    <w:rsid w:val="00252D9F"/>
    <w:rsid w:val="00252E04"/>
    <w:rsid w:val="0025326E"/>
    <w:rsid w:val="00253524"/>
    <w:rsid w:val="0025399B"/>
    <w:rsid w:val="002539C6"/>
    <w:rsid w:val="00253AA8"/>
    <w:rsid w:val="00253ECD"/>
    <w:rsid w:val="0025422D"/>
    <w:rsid w:val="002542FE"/>
    <w:rsid w:val="002543A0"/>
    <w:rsid w:val="00254490"/>
    <w:rsid w:val="002544AB"/>
    <w:rsid w:val="00254876"/>
    <w:rsid w:val="002548AF"/>
    <w:rsid w:val="00254AA2"/>
    <w:rsid w:val="00254DAB"/>
    <w:rsid w:val="00254DB9"/>
    <w:rsid w:val="00254FD9"/>
    <w:rsid w:val="00255332"/>
    <w:rsid w:val="00255C1A"/>
    <w:rsid w:val="00255C3F"/>
    <w:rsid w:val="00255D3A"/>
    <w:rsid w:val="002563D5"/>
    <w:rsid w:val="002567ED"/>
    <w:rsid w:val="002568AE"/>
    <w:rsid w:val="00256C2E"/>
    <w:rsid w:val="00256C84"/>
    <w:rsid w:val="002570E9"/>
    <w:rsid w:val="00257190"/>
    <w:rsid w:val="002571B5"/>
    <w:rsid w:val="002573B5"/>
    <w:rsid w:val="00257704"/>
    <w:rsid w:val="00257CDC"/>
    <w:rsid w:val="00257EDC"/>
    <w:rsid w:val="00257EF5"/>
    <w:rsid w:val="00257F90"/>
    <w:rsid w:val="002603B1"/>
    <w:rsid w:val="002606AD"/>
    <w:rsid w:val="002607D8"/>
    <w:rsid w:val="0026092F"/>
    <w:rsid w:val="00260A64"/>
    <w:rsid w:val="00260AA1"/>
    <w:rsid w:val="00260B1F"/>
    <w:rsid w:val="00260DA2"/>
    <w:rsid w:val="00260F18"/>
    <w:rsid w:val="00260F77"/>
    <w:rsid w:val="00260F81"/>
    <w:rsid w:val="0026126D"/>
    <w:rsid w:val="00261B58"/>
    <w:rsid w:val="00261FC8"/>
    <w:rsid w:val="00262145"/>
    <w:rsid w:val="002625D1"/>
    <w:rsid w:val="00262A8C"/>
    <w:rsid w:val="00263417"/>
    <w:rsid w:val="0026359D"/>
    <w:rsid w:val="00263723"/>
    <w:rsid w:val="00263A33"/>
    <w:rsid w:val="00263D6A"/>
    <w:rsid w:val="00264106"/>
    <w:rsid w:val="00264142"/>
    <w:rsid w:val="00264214"/>
    <w:rsid w:val="00264686"/>
    <w:rsid w:val="002646D4"/>
    <w:rsid w:val="00264C43"/>
    <w:rsid w:val="00264E37"/>
    <w:rsid w:val="0026541B"/>
    <w:rsid w:val="00265F36"/>
    <w:rsid w:val="00265F65"/>
    <w:rsid w:val="00266171"/>
    <w:rsid w:val="002662D6"/>
    <w:rsid w:val="00266451"/>
    <w:rsid w:val="0026657D"/>
    <w:rsid w:val="00266610"/>
    <w:rsid w:val="0026662F"/>
    <w:rsid w:val="0026673A"/>
    <w:rsid w:val="002667C3"/>
    <w:rsid w:val="00266D40"/>
    <w:rsid w:val="00266D5B"/>
    <w:rsid w:val="00266E02"/>
    <w:rsid w:val="00266EB9"/>
    <w:rsid w:val="0026715B"/>
    <w:rsid w:val="0026715E"/>
    <w:rsid w:val="002675AC"/>
    <w:rsid w:val="00267673"/>
    <w:rsid w:val="0026774E"/>
    <w:rsid w:val="00267877"/>
    <w:rsid w:val="00267A3B"/>
    <w:rsid w:val="00267B1A"/>
    <w:rsid w:val="00267D78"/>
    <w:rsid w:val="002700C7"/>
    <w:rsid w:val="002700CC"/>
    <w:rsid w:val="0027013B"/>
    <w:rsid w:val="00270376"/>
    <w:rsid w:val="002704DF"/>
    <w:rsid w:val="00270EF8"/>
    <w:rsid w:val="00270F60"/>
    <w:rsid w:val="00271216"/>
    <w:rsid w:val="0027146B"/>
    <w:rsid w:val="00271801"/>
    <w:rsid w:val="002719A7"/>
    <w:rsid w:val="00271A46"/>
    <w:rsid w:val="00271A4A"/>
    <w:rsid w:val="00271C3F"/>
    <w:rsid w:val="00271CB4"/>
    <w:rsid w:val="00271FD4"/>
    <w:rsid w:val="0027212C"/>
    <w:rsid w:val="002723E7"/>
    <w:rsid w:val="00272D23"/>
    <w:rsid w:val="00272FC2"/>
    <w:rsid w:val="002730E5"/>
    <w:rsid w:val="00273272"/>
    <w:rsid w:val="0027333F"/>
    <w:rsid w:val="00273342"/>
    <w:rsid w:val="002734AC"/>
    <w:rsid w:val="0027358C"/>
    <w:rsid w:val="0027366A"/>
    <w:rsid w:val="0027370B"/>
    <w:rsid w:val="0027389A"/>
    <w:rsid w:val="002739C1"/>
    <w:rsid w:val="00273B52"/>
    <w:rsid w:val="00273C1A"/>
    <w:rsid w:val="00273F81"/>
    <w:rsid w:val="00274B49"/>
    <w:rsid w:val="00274FD1"/>
    <w:rsid w:val="00274FF7"/>
    <w:rsid w:val="00275033"/>
    <w:rsid w:val="0027508F"/>
    <w:rsid w:val="002752BB"/>
    <w:rsid w:val="00275359"/>
    <w:rsid w:val="00275586"/>
    <w:rsid w:val="002759A8"/>
    <w:rsid w:val="00275AF1"/>
    <w:rsid w:val="00275D10"/>
    <w:rsid w:val="00275F4E"/>
    <w:rsid w:val="00276157"/>
    <w:rsid w:val="00276171"/>
    <w:rsid w:val="00276175"/>
    <w:rsid w:val="0027618C"/>
    <w:rsid w:val="00276352"/>
    <w:rsid w:val="00276423"/>
    <w:rsid w:val="0027659F"/>
    <w:rsid w:val="0027682A"/>
    <w:rsid w:val="00276F0F"/>
    <w:rsid w:val="0027703D"/>
    <w:rsid w:val="0027745D"/>
    <w:rsid w:val="0027749A"/>
    <w:rsid w:val="0027751C"/>
    <w:rsid w:val="002775DC"/>
    <w:rsid w:val="0027789C"/>
    <w:rsid w:val="002778D8"/>
    <w:rsid w:val="00277C4D"/>
    <w:rsid w:val="00277CD5"/>
    <w:rsid w:val="00280171"/>
    <w:rsid w:val="0028029D"/>
    <w:rsid w:val="002803F6"/>
    <w:rsid w:val="0028096A"/>
    <w:rsid w:val="00280AEB"/>
    <w:rsid w:val="00280B2C"/>
    <w:rsid w:val="00280F50"/>
    <w:rsid w:val="00280FFC"/>
    <w:rsid w:val="0028103D"/>
    <w:rsid w:val="002812A9"/>
    <w:rsid w:val="002816E9"/>
    <w:rsid w:val="00281A8C"/>
    <w:rsid w:val="00282166"/>
    <w:rsid w:val="00282600"/>
    <w:rsid w:val="002826A3"/>
    <w:rsid w:val="0028299C"/>
    <w:rsid w:val="00282A6D"/>
    <w:rsid w:val="00283165"/>
    <w:rsid w:val="0028327B"/>
    <w:rsid w:val="002832A6"/>
    <w:rsid w:val="00283390"/>
    <w:rsid w:val="00283921"/>
    <w:rsid w:val="00283EFF"/>
    <w:rsid w:val="0028456D"/>
    <w:rsid w:val="002847C8"/>
    <w:rsid w:val="0028480C"/>
    <w:rsid w:val="00284C79"/>
    <w:rsid w:val="00284E05"/>
    <w:rsid w:val="00284FE0"/>
    <w:rsid w:val="002852C8"/>
    <w:rsid w:val="0028546A"/>
    <w:rsid w:val="00286420"/>
    <w:rsid w:val="00286617"/>
    <w:rsid w:val="00286671"/>
    <w:rsid w:val="00286FF3"/>
    <w:rsid w:val="002872A8"/>
    <w:rsid w:val="00287985"/>
    <w:rsid w:val="0028799B"/>
    <w:rsid w:val="00287AF8"/>
    <w:rsid w:val="00287B6A"/>
    <w:rsid w:val="00287BD1"/>
    <w:rsid w:val="00287BD2"/>
    <w:rsid w:val="00290064"/>
    <w:rsid w:val="002900A6"/>
    <w:rsid w:val="002904B2"/>
    <w:rsid w:val="002904B9"/>
    <w:rsid w:val="0029057B"/>
    <w:rsid w:val="002909F0"/>
    <w:rsid w:val="00290D31"/>
    <w:rsid w:val="00290EF0"/>
    <w:rsid w:val="00291316"/>
    <w:rsid w:val="002914CF"/>
    <w:rsid w:val="002917D4"/>
    <w:rsid w:val="002917DD"/>
    <w:rsid w:val="0029193F"/>
    <w:rsid w:val="00291FB2"/>
    <w:rsid w:val="00291FC2"/>
    <w:rsid w:val="00291FD8"/>
    <w:rsid w:val="00292025"/>
    <w:rsid w:val="0029223D"/>
    <w:rsid w:val="002925F7"/>
    <w:rsid w:val="00292BD0"/>
    <w:rsid w:val="00292EAE"/>
    <w:rsid w:val="00293041"/>
    <w:rsid w:val="002932B6"/>
    <w:rsid w:val="00293416"/>
    <w:rsid w:val="0029350B"/>
    <w:rsid w:val="00293648"/>
    <w:rsid w:val="00293BE2"/>
    <w:rsid w:val="00293D47"/>
    <w:rsid w:val="00293E24"/>
    <w:rsid w:val="002940F8"/>
    <w:rsid w:val="00294143"/>
    <w:rsid w:val="0029489D"/>
    <w:rsid w:val="00294959"/>
    <w:rsid w:val="00294C8E"/>
    <w:rsid w:val="00295035"/>
    <w:rsid w:val="00295391"/>
    <w:rsid w:val="002959FA"/>
    <w:rsid w:val="00295DB3"/>
    <w:rsid w:val="00295DE2"/>
    <w:rsid w:val="00296094"/>
    <w:rsid w:val="00296237"/>
    <w:rsid w:val="00296270"/>
    <w:rsid w:val="0029662F"/>
    <w:rsid w:val="0029672F"/>
    <w:rsid w:val="00296759"/>
    <w:rsid w:val="002967ED"/>
    <w:rsid w:val="002968DE"/>
    <w:rsid w:val="002969A7"/>
    <w:rsid w:val="00296A92"/>
    <w:rsid w:val="002970A2"/>
    <w:rsid w:val="002975B1"/>
    <w:rsid w:val="00297748"/>
    <w:rsid w:val="0029779A"/>
    <w:rsid w:val="00297A79"/>
    <w:rsid w:val="002A02C6"/>
    <w:rsid w:val="002A03F0"/>
    <w:rsid w:val="002A05E9"/>
    <w:rsid w:val="002A088D"/>
    <w:rsid w:val="002A09C2"/>
    <w:rsid w:val="002A0F8F"/>
    <w:rsid w:val="002A1176"/>
    <w:rsid w:val="002A11D5"/>
    <w:rsid w:val="002A1232"/>
    <w:rsid w:val="002A1809"/>
    <w:rsid w:val="002A1922"/>
    <w:rsid w:val="002A1D3B"/>
    <w:rsid w:val="002A1E42"/>
    <w:rsid w:val="002A2245"/>
    <w:rsid w:val="002A2271"/>
    <w:rsid w:val="002A28E1"/>
    <w:rsid w:val="002A28EF"/>
    <w:rsid w:val="002A2AD9"/>
    <w:rsid w:val="002A2D02"/>
    <w:rsid w:val="002A2D24"/>
    <w:rsid w:val="002A2DBB"/>
    <w:rsid w:val="002A2F1C"/>
    <w:rsid w:val="002A36F5"/>
    <w:rsid w:val="002A388D"/>
    <w:rsid w:val="002A3901"/>
    <w:rsid w:val="002A40C4"/>
    <w:rsid w:val="002A4118"/>
    <w:rsid w:val="002A4170"/>
    <w:rsid w:val="002A443C"/>
    <w:rsid w:val="002A447F"/>
    <w:rsid w:val="002A46C7"/>
    <w:rsid w:val="002A484A"/>
    <w:rsid w:val="002A495F"/>
    <w:rsid w:val="002A4B3E"/>
    <w:rsid w:val="002A4B92"/>
    <w:rsid w:val="002A4C02"/>
    <w:rsid w:val="002A51FD"/>
    <w:rsid w:val="002A5C50"/>
    <w:rsid w:val="002A6275"/>
    <w:rsid w:val="002A63A5"/>
    <w:rsid w:val="002A689B"/>
    <w:rsid w:val="002A689D"/>
    <w:rsid w:val="002A6930"/>
    <w:rsid w:val="002A6E67"/>
    <w:rsid w:val="002A7052"/>
    <w:rsid w:val="002A71D9"/>
    <w:rsid w:val="002A7BA5"/>
    <w:rsid w:val="002A7D0F"/>
    <w:rsid w:val="002A7E5D"/>
    <w:rsid w:val="002B0D3D"/>
    <w:rsid w:val="002B0FE1"/>
    <w:rsid w:val="002B1045"/>
    <w:rsid w:val="002B10BB"/>
    <w:rsid w:val="002B12F2"/>
    <w:rsid w:val="002B1749"/>
    <w:rsid w:val="002B1B18"/>
    <w:rsid w:val="002B2176"/>
    <w:rsid w:val="002B245C"/>
    <w:rsid w:val="002B2D9E"/>
    <w:rsid w:val="002B2E0A"/>
    <w:rsid w:val="002B35E0"/>
    <w:rsid w:val="002B3C65"/>
    <w:rsid w:val="002B3CF6"/>
    <w:rsid w:val="002B3EC7"/>
    <w:rsid w:val="002B3FCF"/>
    <w:rsid w:val="002B41AE"/>
    <w:rsid w:val="002B4469"/>
    <w:rsid w:val="002B4516"/>
    <w:rsid w:val="002B4E76"/>
    <w:rsid w:val="002B5715"/>
    <w:rsid w:val="002B57A1"/>
    <w:rsid w:val="002B59DD"/>
    <w:rsid w:val="002B5A1E"/>
    <w:rsid w:val="002B5A31"/>
    <w:rsid w:val="002B5B13"/>
    <w:rsid w:val="002B5B7D"/>
    <w:rsid w:val="002B60AF"/>
    <w:rsid w:val="002B6363"/>
    <w:rsid w:val="002B64A4"/>
    <w:rsid w:val="002B6C10"/>
    <w:rsid w:val="002B6FF3"/>
    <w:rsid w:val="002B7001"/>
    <w:rsid w:val="002B71F8"/>
    <w:rsid w:val="002B721A"/>
    <w:rsid w:val="002B727A"/>
    <w:rsid w:val="002B7299"/>
    <w:rsid w:val="002B73AD"/>
    <w:rsid w:val="002B750B"/>
    <w:rsid w:val="002B7574"/>
    <w:rsid w:val="002B75DA"/>
    <w:rsid w:val="002B774C"/>
    <w:rsid w:val="002B7D72"/>
    <w:rsid w:val="002B7EDD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43"/>
    <w:rsid w:val="002C2083"/>
    <w:rsid w:val="002C2193"/>
    <w:rsid w:val="002C2294"/>
    <w:rsid w:val="002C26CC"/>
    <w:rsid w:val="002C28AA"/>
    <w:rsid w:val="002C28DC"/>
    <w:rsid w:val="002C3045"/>
    <w:rsid w:val="002C331F"/>
    <w:rsid w:val="002C344F"/>
    <w:rsid w:val="002C3595"/>
    <w:rsid w:val="002C36E2"/>
    <w:rsid w:val="002C39B0"/>
    <w:rsid w:val="002C3E54"/>
    <w:rsid w:val="002C3E63"/>
    <w:rsid w:val="002C3F15"/>
    <w:rsid w:val="002C3F17"/>
    <w:rsid w:val="002C42F7"/>
    <w:rsid w:val="002C4729"/>
    <w:rsid w:val="002C4AF6"/>
    <w:rsid w:val="002C4E76"/>
    <w:rsid w:val="002C5085"/>
    <w:rsid w:val="002C519B"/>
    <w:rsid w:val="002C5833"/>
    <w:rsid w:val="002C5873"/>
    <w:rsid w:val="002C5BEA"/>
    <w:rsid w:val="002C7739"/>
    <w:rsid w:val="002C7791"/>
    <w:rsid w:val="002C783C"/>
    <w:rsid w:val="002C7988"/>
    <w:rsid w:val="002D02F4"/>
    <w:rsid w:val="002D03EF"/>
    <w:rsid w:val="002D07A9"/>
    <w:rsid w:val="002D07E9"/>
    <w:rsid w:val="002D0958"/>
    <w:rsid w:val="002D0992"/>
    <w:rsid w:val="002D0B8C"/>
    <w:rsid w:val="002D0E11"/>
    <w:rsid w:val="002D0E8D"/>
    <w:rsid w:val="002D0EE1"/>
    <w:rsid w:val="002D0F68"/>
    <w:rsid w:val="002D11E0"/>
    <w:rsid w:val="002D12F3"/>
    <w:rsid w:val="002D12F7"/>
    <w:rsid w:val="002D15EA"/>
    <w:rsid w:val="002D16AB"/>
    <w:rsid w:val="002D17E7"/>
    <w:rsid w:val="002D19A5"/>
    <w:rsid w:val="002D1A3E"/>
    <w:rsid w:val="002D1DE1"/>
    <w:rsid w:val="002D1E31"/>
    <w:rsid w:val="002D203E"/>
    <w:rsid w:val="002D2096"/>
    <w:rsid w:val="002D2615"/>
    <w:rsid w:val="002D27B4"/>
    <w:rsid w:val="002D2B73"/>
    <w:rsid w:val="002D2C8D"/>
    <w:rsid w:val="002D2CF3"/>
    <w:rsid w:val="002D304C"/>
    <w:rsid w:val="002D3165"/>
    <w:rsid w:val="002D3509"/>
    <w:rsid w:val="002D369B"/>
    <w:rsid w:val="002D37AE"/>
    <w:rsid w:val="002D3963"/>
    <w:rsid w:val="002D3C55"/>
    <w:rsid w:val="002D3FF3"/>
    <w:rsid w:val="002D421F"/>
    <w:rsid w:val="002D45A1"/>
    <w:rsid w:val="002D472A"/>
    <w:rsid w:val="002D4A98"/>
    <w:rsid w:val="002D4CD6"/>
    <w:rsid w:val="002D4F66"/>
    <w:rsid w:val="002D50F1"/>
    <w:rsid w:val="002D52E4"/>
    <w:rsid w:val="002D53F4"/>
    <w:rsid w:val="002D55E7"/>
    <w:rsid w:val="002D5678"/>
    <w:rsid w:val="002D56BF"/>
    <w:rsid w:val="002D5BE0"/>
    <w:rsid w:val="002D5F58"/>
    <w:rsid w:val="002D5F8C"/>
    <w:rsid w:val="002D5FD4"/>
    <w:rsid w:val="002D60EF"/>
    <w:rsid w:val="002D65D5"/>
    <w:rsid w:val="002D661B"/>
    <w:rsid w:val="002D68ED"/>
    <w:rsid w:val="002D6B36"/>
    <w:rsid w:val="002D6C6A"/>
    <w:rsid w:val="002D6C77"/>
    <w:rsid w:val="002D6D42"/>
    <w:rsid w:val="002D6DE9"/>
    <w:rsid w:val="002D6EBA"/>
    <w:rsid w:val="002D6F2B"/>
    <w:rsid w:val="002D6F3C"/>
    <w:rsid w:val="002D6F8B"/>
    <w:rsid w:val="002D7384"/>
    <w:rsid w:val="002D7766"/>
    <w:rsid w:val="002D7FA1"/>
    <w:rsid w:val="002E00A6"/>
    <w:rsid w:val="002E072C"/>
    <w:rsid w:val="002E07B3"/>
    <w:rsid w:val="002E099D"/>
    <w:rsid w:val="002E10A1"/>
    <w:rsid w:val="002E12B9"/>
    <w:rsid w:val="002E1491"/>
    <w:rsid w:val="002E15C5"/>
    <w:rsid w:val="002E1AB0"/>
    <w:rsid w:val="002E1BE8"/>
    <w:rsid w:val="002E1D83"/>
    <w:rsid w:val="002E221D"/>
    <w:rsid w:val="002E2389"/>
    <w:rsid w:val="002E2583"/>
    <w:rsid w:val="002E25A2"/>
    <w:rsid w:val="002E260C"/>
    <w:rsid w:val="002E2783"/>
    <w:rsid w:val="002E2839"/>
    <w:rsid w:val="002E2AD3"/>
    <w:rsid w:val="002E32DA"/>
    <w:rsid w:val="002E3B80"/>
    <w:rsid w:val="002E3BC1"/>
    <w:rsid w:val="002E3E5D"/>
    <w:rsid w:val="002E3FC1"/>
    <w:rsid w:val="002E41C6"/>
    <w:rsid w:val="002E43B6"/>
    <w:rsid w:val="002E468F"/>
    <w:rsid w:val="002E47ED"/>
    <w:rsid w:val="002E4881"/>
    <w:rsid w:val="002E4C88"/>
    <w:rsid w:val="002E4D02"/>
    <w:rsid w:val="002E4D29"/>
    <w:rsid w:val="002E4D8A"/>
    <w:rsid w:val="002E50A6"/>
    <w:rsid w:val="002E548D"/>
    <w:rsid w:val="002E5D38"/>
    <w:rsid w:val="002E5D6C"/>
    <w:rsid w:val="002E61E3"/>
    <w:rsid w:val="002E6263"/>
    <w:rsid w:val="002E654A"/>
    <w:rsid w:val="002E6591"/>
    <w:rsid w:val="002E6711"/>
    <w:rsid w:val="002E6C3B"/>
    <w:rsid w:val="002E6F62"/>
    <w:rsid w:val="002E7177"/>
    <w:rsid w:val="002E71CA"/>
    <w:rsid w:val="002E729E"/>
    <w:rsid w:val="002E7367"/>
    <w:rsid w:val="002F02FB"/>
    <w:rsid w:val="002F03D8"/>
    <w:rsid w:val="002F0F2C"/>
    <w:rsid w:val="002F113C"/>
    <w:rsid w:val="002F116D"/>
    <w:rsid w:val="002F1649"/>
    <w:rsid w:val="002F16E7"/>
    <w:rsid w:val="002F182A"/>
    <w:rsid w:val="002F1907"/>
    <w:rsid w:val="002F1919"/>
    <w:rsid w:val="002F1A0B"/>
    <w:rsid w:val="002F1A6E"/>
    <w:rsid w:val="002F1CCE"/>
    <w:rsid w:val="002F1D14"/>
    <w:rsid w:val="002F1ED3"/>
    <w:rsid w:val="002F22BB"/>
    <w:rsid w:val="002F23AC"/>
    <w:rsid w:val="002F252E"/>
    <w:rsid w:val="002F28FE"/>
    <w:rsid w:val="002F2F98"/>
    <w:rsid w:val="002F31BF"/>
    <w:rsid w:val="002F33BD"/>
    <w:rsid w:val="002F352D"/>
    <w:rsid w:val="002F37F1"/>
    <w:rsid w:val="002F3B1D"/>
    <w:rsid w:val="002F3F31"/>
    <w:rsid w:val="002F3FD8"/>
    <w:rsid w:val="002F40C9"/>
    <w:rsid w:val="002F4B48"/>
    <w:rsid w:val="002F4BFF"/>
    <w:rsid w:val="002F4DDE"/>
    <w:rsid w:val="002F4FAF"/>
    <w:rsid w:val="002F5308"/>
    <w:rsid w:val="002F571E"/>
    <w:rsid w:val="002F582D"/>
    <w:rsid w:val="002F5C60"/>
    <w:rsid w:val="002F6148"/>
    <w:rsid w:val="002F6162"/>
    <w:rsid w:val="002F6562"/>
    <w:rsid w:val="002F65BF"/>
    <w:rsid w:val="002F665C"/>
    <w:rsid w:val="002F6670"/>
    <w:rsid w:val="002F675E"/>
    <w:rsid w:val="002F68DE"/>
    <w:rsid w:val="002F691C"/>
    <w:rsid w:val="002F6A3A"/>
    <w:rsid w:val="002F6E54"/>
    <w:rsid w:val="002F6F5B"/>
    <w:rsid w:val="002F719D"/>
    <w:rsid w:val="002F7DAE"/>
    <w:rsid w:val="0030002D"/>
    <w:rsid w:val="0030035F"/>
    <w:rsid w:val="0030038E"/>
    <w:rsid w:val="0030053E"/>
    <w:rsid w:val="00300750"/>
    <w:rsid w:val="00300946"/>
    <w:rsid w:val="00300B74"/>
    <w:rsid w:val="00300C86"/>
    <w:rsid w:val="00300D8E"/>
    <w:rsid w:val="00300E85"/>
    <w:rsid w:val="00301204"/>
    <w:rsid w:val="003015B6"/>
    <w:rsid w:val="003016FD"/>
    <w:rsid w:val="00301AD3"/>
    <w:rsid w:val="00301B08"/>
    <w:rsid w:val="00301B09"/>
    <w:rsid w:val="00301C87"/>
    <w:rsid w:val="00301CD2"/>
    <w:rsid w:val="003021AC"/>
    <w:rsid w:val="003026E9"/>
    <w:rsid w:val="00302877"/>
    <w:rsid w:val="00302B5B"/>
    <w:rsid w:val="00302E85"/>
    <w:rsid w:val="00302EE6"/>
    <w:rsid w:val="003034E8"/>
    <w:rsid w:val="003036C7"/>
    <w:rsid w:val="0030372B"/>
    <w:rsid w:val="003037B5"/>
    <w:rsid w:val="00303BB1"/>
    <w:rsid w:val="00303C4B"/>
    <w:rsid w:val="00304028"/>
    <w:rsid w:val="00304894"/>
    <w:rsid w:val="003048E5"/>
    <w:rsid w:val="0030490B"/>
    <w:rsid w:val="00304D2A"/>
    <w:rsid w:val="00304DC3"/>
    <w:rsid w:val="0030522E"/>
    <w:rsid w:val="0030563F"/>
    <w:rsid w:val="00305B63"/>
    <w:rsid w:val="00305F4E"/>
    <w:rsid w:val="00306445"/>
    <w:rsid w:val="003065BE"/>
    <w:rsid w:val="00306742"/>
    <w:rsid w:val="003068AC"/>
    <w:rsid w:val="003069DF"/>
    <w:rsid w:val="00306DA0"/>
    <w:rsid w:val="00307131"/>
    <w:rsid w:val="0030713F"/>
    <w:rsid w:val="00307C65"/>
    <w:rsid w:val="00307FA5"/>
    <w:rsid w:val="00310128"/>
    <w:rsid w:val="003103F8"/>
    <w:rsid w:val="00310BAA"/>
    <w:rsid w:val="00310C34"/>
    <w:rsid w:val="00310DDA"/>
    <w:rsid w:val="00310EF2"/>
    <w:rsid w:val="00310FA0"/>
    <w:rsid w:val="0031126B"/>
    <w:rsid w:val="003114DD"/>
    <w:rsid w:val="00311558"/>
    <w:rsid w:val="003115CC"/>
    <w:rsid w:val="003115E8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B8A"/>
    <w:rsid w:val="00314DEF"/>
    <w:rsid w:val="00314FCB"/>
    <w:rsid w:val="00315184"/>
    <w:rsid w:val="00315237"/>
    <w:rsid w:val="00315F66"/>
    <w:rsid w:val="003161B1"/>
    <w:rsid w:val="003161D2"/>
    <w:rsid w:val="0031687D"/>
    <w:rsid w:val="00316DC3"/>
    <w:rsid w:val="003177CF"/>
    <w:rsid w:val="00317C3A"/>
    <w:rsid w:val="00317D07"/>
    <w:rsid w:val="00317E7E"/>
    <w:rsid w:val="00317F87"/>
    <w:rsid w:val="0032002E"/>
    <w:rsid w:val="00320083"/>
    <w:rsid w:val="003201D0"/>
    <w:rsid w:val="0032044C"/>
    <w:rsid w:val="003206C5"/>
    <w:rsid w:val="00320BD6"/>
    <w:rsid w:val="00320D7B"/>
    <w:rsid w:val="00320EDD"/>
    <w:rsid w:val="00321141"/>
    <w:rsid w:val="003216D4"/>
    <w:rsid w:val="00321835"/>
    <w:rsid w:val="00321924"/>
    <w:rsid w:val="00321B77"/>
    <w:rsid w:val="00321ED2"/>
    <w:rsid w:val="003225F4"/>
    <w:rsid w:val="00322867"/>
    <w:rsid w:val="003230CE"/>
    <w:rsid w:val="0032351D"/>
    <w:rsid w:val="0032352B"/>
    <w:rsid w:val="00323C37"/>
    <w:rsid w:val="00323F8C"/>
    <w:rsid w:val="00324055"/>
    <w:rsid w:val="0032437E"/>
    <w:rsid w:val="003246D8"/>
    <w:rsid w:val="00324A9A"/>
    <w:rsid w:val="00325218"/>
    <w:rsid w:val="0032529C"/>
    <w:rsid w:val="00325519"/>
    <w:rsid w:val="00325583"/>
    <w:rsid w:val="00325C89"/>
    <w:rsid w:val="00325D40"/>
    <w:rsid w:val="00325D57"/>
    <w:rsid w:val="00325FA9"/>
    <w:rsid w:val="00326130"/>
    <w:rsid w:val="003267BF"/>
    <w:rsid w:val="00326801"/>
    <w:rsid w:val="00327557"/>
    <w:rsid w:val="003277AD"/>
    <w:rsid w:val="00327892"/>
    <w:rsid w:val="00327A93"/>
    <w:rsid w:val="00327C68"/>
    <w:rsid w:val="00327EB5"/>
    <w:rsid w:val="003306DA"/>
    <w:rsid w:val="00330EBE"/>
    <w:rsid w:val="00331012"/>
    <w:rsid w:val="00331205"/>
    <w:rsid w:val="003315E6"/>
    <w:rsid w:val="0033196A"/>
    <w:rsid w:val="003324CB"/>
    <w:rsid w:val="00332962"/>
    <w:rsid w:val="00332A5B"/>
    <w:rsid w:val="00332C9E"/>
    <w:rsid w:val="00332D2E"/>
    <w:rsid w:val="00332D8A"/>
    <w:rsid w:val="00333149"/>
    <w:rsid w:val="0033376E"/>
    <w:rsid w:val="00333ACE"/>
    <w:rsid w:val="00333ADA"/>
    <w:rsid w:val="00333C70"/>
    <w:rsid w:val="00333CEF"/>
    <w:rsid w:val="00333D8B"/>
    <w:rsid w:val="00333E34"/>
    <w:rsid w:val="00333F25"/>
    <w:rsid w:val="00333FB6"/>
    <w:rsid w:val="00334526"/>
    <w:rsid w:val="003345DB"/>
    <w:rsid w:val="00334641"/>
    <w:rsid w:val="003346DF"/>
    <w:rsid w:val="003349F3"/>
    <w:rsid w:val="00334AAB"/>
    <w:rsid w:val="00334E10"/>
    <w:rsid w:val="0033535E"/>
    <w:rsid w:val="00335560"/>
    <w:rsid w:val="00336AD5"/>
    <w:rsid w:val="00336B99"/>
    <w:rsid w:val="00336D3B"/>
    <w:rsid w:val="00336FB0"/>
    <w:rsid w:val="00337226"/>
    <w:rsid w:val="00337572"/>
    <w:rsid w:val="0033781D"/>
    <w:rsid w:val="00337FDC"/>
    <w:rsid w:val="0034006F"/>
    <w:rsid w:val="00340159"/>
    <w:rsid w:val="00340488"/>
    <w:rsid w:val="00340AD1"/>
    <w:rsid w:val="00340BC8"/>
    <w:rsid w:val="00340C4D"/>
    <w:rsid w:val="003414C0"/>
    <w:rsid w:val="0034156A"/>
    <w:rsid w:val="003416F6"/>
    <w:rsid w:val="0034171F"/>
    <w:rsid w:val="0034214F"/>
    <w:rsid w:val="00342201"/>
    <w:rsid w:val="0034224C"/>
    <w:rsid w:val="00342477"/>
    <w:rsid w:val="0034250B"/>
    <w:rsid w:val="00342597"/>
    <w:rsid w:val="00342A31"/>
    <w:rsid w:val="00342C6C"/>
    <w:rsid w:val="00342D41"/>
    <w:rsid w:val="00343324"/>
    <w:rsid w:val="003433D9"/>
    <w:rsid w:val="003442B4"/>
    <w:rsid w:val="0034490F"/>
    <w:rsid w:val="003449C1"/>
    <w:rsid w:val="003449CF"/>
    <w:rsid w:val="00344BBE"/>
    <w:rsid w:val="00344D07"/>
    <w:rsid w:val="0034504C"/>
    <w:rsid w:val="00345374"/>
    <w:rsid w:val="0034576D"/>
    <w:rsid w:val="00345ACC"/>
    <w:rsid w:val="00345D2B"/>
    <w:rsid w:val="00345FDC"/>
    <w:rsid w:val="003460E5"/>
    <w:rsid w:val="0034616E"/>
    <w:rsid w:val="00346288"/>
    <w:rsid w:val="00346335"/>
    <w:rsid w:val="003463C0"/>
    <w:rsid w:val="0034643F"/>
    <w:rsid w:val="003468B1"/>
    <w:rsid w:val="003468CF"/>
    <w:rsid w:val="00346AE0"/>
    <w:rsid w:val="00346E39"/>
    <w:rsid w:val="003470B8"/>
    <w:rsid w:val="003470F8"/>
    <w:rsid w:val="003475AD"/>
    <w:rsid w:val="00347A5E"/>
    <w:rsid w:val="00347BFB"/>
    <w:rsid w:val="00347C8B"/>
    <w:rsid w:val="00347C92"/>
    <w:rsid w:val="00347D91"/>
    <w:rsid w:val="003501A3"/>
    <w:rsid w:val="0035040A"/>
    <w:rsid w:val="0035084F"/>
    <w:rsid w:val="00350981"/>
    <w:rsid w:val="00350E29"/>
    <w:rsid w:val="00351077"/>
    <w:rsid w:val="00351089"/>
    <w:rsid w:val="0035123D"/>
    <w:rsid w:val="003515AA"/>
    <w:rsid w:val="00351732"/>
    <w:rsid w:val="0035173D"/>
    <w:rsid w:val="00351862"/>
    <w:rsid w:val="0035281F"/>
    <w:rsid w:val="00352973"/>
    <w:rsid w:val="00352B51"/>
    <w:rsid w:val="00352E79"/>
    <w:rsid w:val="00352EA4"/>
    <w:rsid w:val="00353D7D"/>
    <w:rsid w:val="00353EE4"/>
    <w:rsid w:val="00353F7C"/>
    <w:rsid w:val="00354205"/>
    <w:rsid w:val="00354333"/>
    <w:rsid w:val="003547D7"/>
    <w:rsid w:val="003549F5"/>
    <w:rsid w:val="00354A33"/>
    <w:rsid w:val="00354EBF"/>
    <w:rsid w:val="00354F54"/>
    <w:rsid w:val="00354FD5"/>
    <w:rsid w:val="003550C4"/>
    <w:rsid w:val="003553E9"/>
    <w:rsid w:val="0035549B"/>
    <w:rsid w:val="0035585D"/>
    <w:rsid w:val="00355CA1"/>
    <w:rsid w:val="00356608"/>
    <w:rsid w:val="00356785"/>
    <w:rsid w:val="00356BF8"/>
    <w:rsid w:val="003573DD"/>
    <w:rsid w:val="003574BF"/>
    <w:rsid w:val="003575B7"/>
    <w:rsid w:val="00357613"/>
    <w:rsid w:val="00357623"/>
    <w:rsid w:val="003577D3"/>
    <w:rsid w:val="003577E6"/>
    <w:rsid w:val="00357821"/>
    <w:rsid w:val="00357BCA"/>
    <w:rsid w:val="0036000F"/>
    <w:rsid w:val="0036003A"/>
    <w:rsid w:val="00360127"/>
    <w:rsid w:val="003601EF"/>
    <w:rsid w:val="00360B44"/>
    <w:rsid w:val="00360D8C"/>
    <w:rsid w:val="00361AAD"/>
    <w:rsid w:val="00361B11"/>
    <w:rsid w:val="00361BA2"/>
    <w:rsid w:val="00361ED3"/>
    <w:rsid w:val="00361ED4"/>
    <w:rsid w:val="0036264C"/>
    <w:rsid w:val="003627C3"/>
    <w:rsid w:val="00362A1B"/>
    <w:rsid w:val="00362A74"/>
    <w:rsid w:val="00362E50"/>
    <w:rsid w:val="00362F66"/>
    <w:rsid w:val="0036323B"/>
    <w:rsid w:val="0036353E"/>
    <w:rsid w:val="003635D0"/>
    <w:rsid w:val="00363C35"/>
    <w:rsid w:val="00363D3F"/>
    <w:rsid w:val="0036402C"/>
    <w:rsid w:val="003642E0"/>
    <w:rsid w:val="0036476B"/>
    <w:rsid w:val="00364912"/>
    <w:rsid w:val="003651FC"/>
    <w:rsid w:val="00365305"/>
    <w:rsid w:val="003656F6"/>
    <w:rsid w:val="003657EC"/>
    <w:rsid w:val="00365A5F"/>
    <w:rsid w:val="00365C86"/>
    <w:rsid w:val="00365F41"/>
    <w:rsid w:val="00366066"/>
    <w:rsid w:val="00366942"/>
    <w:rsid w:val="00366E8F"/>
    <w:rsid w:val="0036729B"/>
    <w:rsid w:val="0036750F"/>
    <w:rsid w:val="003679C8"/>
    <w:rsid w:val="00367C0D"/>
    <w:rsid w:val="00367E33"/>
    <w:rsid w:val="00367E9C"/>
    <w:rsid w:val="00370070"/>
    <w:rsid w:val="003702BE"/>
    <w:rsid w:val="00370AC5"/>
    <w:rsid w:val="00370CD5"/>
    <w:rsid w:val="00370E5E"/>
    <w:rsid w:val="00371524"/>
    <w:rsid w:val="0037183A"/>
    <w:rsid w:val="003719BA"/>
    <w:rsid w:val="00371BBF"/>
    <w:rsid w:val="00371C96"/>
    <w:rsid w:val="00371D37"/>
    <w:rsid w:val="00372399"/>
    <w:rsid w:val="00372447"/>
    <w:rsid w:val="0037248A"/>
    <w:rsid w:val="0037249C"/>
    <w:rsid w:val="003725EC"/>
    <w:rsid w:val="00372A4F"/>
    <w:rsid w:val="00372AAC"/>
    <w:rsid w:val="00372FD6"/>
    <w:rsid w:val="003730D6"/>
    <w:rsid w:val="003730DC"/>
    <w:rsid w:val="0037352F"/>
    <w:rsid w:val="003738B7"/>
    <w:rsid w:val="00373C33"/>
    <w:rsid w:val="00373EF5"/>
    <w:rsid w:val="003743F7"/>
    <w:rsid w:val="00374427"/>
    <w:rsid w:val="003744FD"/>
    <w:rsid w:val="00374C40"/>
    <w:rsid w:val="00374DF3"/>
    <w:rsid w:val="003752C9"/>
    <w:rsid w:val="003752F0"/>
    <w:rsid w:val="0037559B"/>
    <w:rsid w:val="00375776"/>
    <w:rsid w:val="003760D4"/>
    <w:rsid w:val="00376204"/>
    <w:rsid w:val="0037620C"/>
    <w:rsid w:val="003765F3"/>
    <w:rsid w:val="00376738"/>
    <w:rsid w:val="00376904"/>
    <w:rsid w:val="00376EC0"/>
    <w:rsid w:val="00377CE9"/>
    <w:rsid w:val="00377D12"/>
    <w:rsid w:val="00377DDD"/>
    <w:rsid w:val="00377EAC"/>
    <w:rsid w:val="003803E3"/>
    <w:rsid w:val="0038051B"/>
    <w:rsid w:val="003805F5"/>
    <w:rsid w:val="0038062D"/>
    <w:rsid w:val="0038064F"/>
    <w:rsid w:val="003806B7"/>
    <w:rsid w:val="003808C2"/>
    <w:rsid w:val="00381579"/>
    <w:rsid w:val="00381A69"/>
    <w:rsid w:val="00382243"/>
    <w:rsid w:val="0038230A"/>
    <w:rsid w:val="00382906"/>
    <w:rsid w:val="00382A6A"/>
    <w:rsid w:val="00382FFF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5077"/>
    <w:rsid w:val="003855E9"/>
    <w:rsid w:val="0038589F"/>
    <w:rsid w:val="003858C5"/>
    <w:rsid w:val="0038595F"/>
    <w:rsid w:val="00385CFC"/>
    <w:rsid w:val="00385E49"/>
    <w:rsid w:val="00385E65"/>
    <w:rsid w:val="003864E9"/>
    <w:rsid w:val="003865CD"/>
    <w:rsid w:val="00386D5D"/>
    <w:rsid w:val="0038701A"/>
    <w:rsid w:val="00387AE1"/>
    <w:rsid w:val="00390261"/>
    <w:rsid w:val="003902AC"/>
    <w:rsid w:val="00390943"/>
    <w:rsid w:val="00390ED5"/>
    <w:rsid w:val="003913A6"/>
    <w:rsid w:val="003913AE"/>
    <w:rsid w:val="00391457"/>
    <w:rsid w:val="00391515"/>
    <w:rsid w:val="003919DE"/>
    <w:rsid w:val="00391AC0"/>
    <w:rsid w:val="00391B41"/>
    <w:rsid w:val="00392BAB"/>
    <w:rsid w:val="00393218"/>
    <w:rsid w:val="00393224"/>
    <w:rsid w:val="003933B6"/>
    <w:rsid w:val="00393AF5"/>
    <w:rsid w:val="00393BF5"/>
    <w:rsid w:val="00393C2C"/>
    <w:rsid w:val="00393DAF"/>
    <w:rsid w:val="00393F87"/>
    <w:rsid w:val="003942BE"/>
    <w:rsid w:val="00394410"/>
    <w:rsid w:val="00394599"/>
    <w:rsid w:val="0039465D"/>
    <w:rsid w:val="0039539E"/>
    <w:rsid w:val="003955B1"/>
    <w:rsid w:val="0039563C"/>
    <w:rsid w:val="00395AF7"/>
    <w:rsid w:val="00395D09"/>
    <w:rsid w:val="00395F42"/>
    <w:rsid w:val="003961B2"/>
    <w:rsid w:val="0039651C"/>
    <w:rsid w:val="00396930"/>
    <w:rsid w:val="003969E6"/>
    <w:rsid w:val="003969E7"/>
    <w:rsid w:val="00396BBE"/>
    <w:rsid w:val="00396D30"/>
    <w:rsid w:val="00396DDB"/>
    <w:rsid w:val="00396FC5"/>
    <w:rsid w:val="00396FE7"/>
    <w:rsid w:val="003970AF"/>
    <w:rsid w:val="00397455"/>
    <w:rsid w:val="0039787B"/>
    <w:rsid w:val="00397DB0"/>
    <w:rsid w:val="00397E5D"/>
    <w:rsid w:val="00397E84"/>
    <w:rsid w:val="003A000F"/>
    <w:rsid w:val="003A00DB"/>
    <w:rsid w:val="003A01EB"/>
    <w:rsid w:val="003A02A1"/>
    <w:rsid w:val="003A035D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C08"/>
    <w:rsid w:val="003A1FE0"/>
    <w:rsid w:val="003A20B0"/>
    <w:rsid w:val="003A2188"/>
    <w:rsid w:val="003A2380"/>
    <w:rsid w:val="003A248C"/>
    <w:rsid w:val="003A24E7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876"/>
    <w:rsid w:val="003A51F7"/>
    <w:rsid w:val="003A52E8"/>
    <w:rsid w:val="003A599B"/>
    <w:rsid w:val="003A59E5"/>
    <w:rsid w:val="003A630C"/>
    <w:rsid w:val="003A6754"/>
    <w:rsid w:val="003A699A"/>
    <w:rsid w:val="003A6C1F"/>
    <w:rsid w:val="003A6F0C"/>
    <w:rsid w:val="003A77E2"/>
    <w:rsid w:val="003A799B"/>
    <w:rsid w:val="003A7D32"/>
    <w:rsid w:val="003A7EBE"/>
    <w:rsid w:val="003A7F89"/>
    <w:rsid w:val="003B00F1"/>
    <w:rsid w:val="003B0A78"/>
    <w:rsid w:val="003B0BE2"/>
    <w:rsid w:val="003B0CA7"/>
    <w:rsid w:val="003B0E10"/>
    <w:rsid w:val="003B0E72"/>
    <w:rsid w:val="003B1153"/>
    <w:rsid w:val="003B1710"/>
    <w:rsid w:val="003B1826"/>
    <w:rsid w:val="003B1E77"/>
    <w:rsid w:val="003B1E7C"/>
    <w:rsid w:val="003B1EF6"/>
    <w:rsid w:val="003B1F86"/>
    <w:rsid w:val="003B288F"/>
    <w:rsid w:val="003B2C16"/>
    <w:rsid w:val="003B2DD6"/>
    <w:rsid w:val="003B3021"/>
    <w:rsid w:val="003B392D"/>
    <w:rsid w:val="003B3B5F"/>
    <w:rsid w:val="003B457C"/>
    <w:rsid w:val="003B4645"/>
    <w:rsid w:val="003B4D26"/>
    <w:rsid w:val="003B507A"/>
    <w:rsid w:val="003B50D2"/>
    <w:rsid w:val="003B50F6"/>
    <w:rsid w:val="003B5919"/>
    <w:rsid w:val="003B592C"/>
    <w:rsid w:val="003B6776"/>
    <w:rsid w:val="003B68CF"/>
    <w:rsid w:val="003B6E9B"/>
    <w:rsid w:val="003B6F98"/>
    <w:rsid w:val="003B6FE6"/>
    <w:rsid w:val="003B70D6"/>
    <w:rsid w:val="003B730A"/>
    <w:rsid w:val="003B73D3"/>
    <w:rsid w:val="003B78FE"/>
    <w:rsid w:val="003B7BC5"/>
    <w:rsid w:val="003B7BEC"/>
    <w:rsid w:val="003B7C45"/>
    <w:rsid w:val="003C027A"/>
    <w:rsid w:val="003C03AD"/>
    <w:rsid w:val="003C094B"/>
    <w:rsid w:val="003C0C88"/>
    <w:rsid w:val="003C0F79"/>
    <w:rsid w:val="003C1186"/>
    <w:rsid w:val="003C1404"/>
    <w:rsid w:val="003C1949"/>
    <w:rsid w:val="003C196C"/>
    <w:rsid w:val="003C1A07"/>
    <w:rsid w:val="003C1EF7"/>
    <w:rsid w:val="003C2133"/>
    <w:rsid w:val="003C2381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12"/>
    <w:rsid w:val="003C39D9"/>
    <w:rsid w:val="003C3DF1"/>
    <w:rsid w:val="003C45CD"/>
    <w:rsid w:val="003C4B4B"/>
    <w:rsid w:val="003C4E6C"/>
    <w:rsid w:val="003C52D0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FBB"/>
    <w:rsid w:val="003D08E1"/>
    <w:rsid w:val="003D09B4"/>
    <w:rsid w:val="003D0DA2"/>
    <w:rsid w:val="003D0E76"/>
    <w:rsid w:val="003D10A2"/>
    <w:rsid w:val="003D13CB"/>
    <w:rsid w:val="003D140A"/>
    <w:rsid w:val="003D19C5"/>
    <w:rsid w:val="003D1AF0"/>
    <w:rsid w:val="003D1B75"/>
    <w:rsid w:val="003D1C00"/>
    <w:rsid w:val="003D209C"/>
    <w:rsid w:val="003D2158"/>
    <w:rsid w:val="003D2188"/>
    <w:rsid w:val="003D2222"/>
    <w:rsid w:val="003D25E3"/>
    <w:rsid w:val="003D2674"/>
    <w:rsid w:val="003D2707"/>
    <w:rsid w:val="003D2A08"/>
    <w:rsid w:val="003D2A7E"/>
    <w:rsid w:val="003D30B8"/>
    <w:rsid w:val="003D318C"/>
    <w:rsid w:val="003D3339"/>
    <w:rsid w:val="003D35E9"/>
    <w:rsid w:val="003D362B"/>
    <w:rsid w:val="003D36A5"/>
    <w:rsid w:val="003D36E9"/>
    <w:rsid w:val="003D3B95"/>
    <w:rsid w:val="003D3BFF"/>
    <w:rsid w:val="003D3C0A"/>
    <w:rsid w:val="003D3D3C"/>
    <w:rsid w:val="003D404F"/>
    <w:rsid w:val="003D46D6"/>
    <w:rsid w:val="003D49D1"/>
    <w:rsid w:val="003D4B30"/>
    <w:rsid w:val="003D5362"/>
    <w:rsid w:val="003D5988"/>
    <w:rsid w:val="003D5F92"/>
    <w:rsid w:val="003D5FB6"/>
    <w:rsid w:val="003D659C"/>
    <w:rsid w:val="003D669C"/>
    <w:rsid w:val="003D6732"/>
    <w:rsid w:val="003D6BA4"/>
    <w:rsid w:val="003D6CB4"/>
    <w:rsid w:val="003D6EAB"/>
    <w:rsid w:val="003D72F3"/>
    <w:rsid w:val="003D78FA"/>
    <w:rsid w:val="003D7FCC"/>
    <w:rsid w:val="003E0425"/>
    <w:rsid w:val="003E05BC"/>
    <w:rsid w:val="003E06DA"/>
    <w:rsid w:val="003E07C8"/>
    <w:rsid w:val="003E0BCC"/>
    <w:rsid w:val="003E0FB3"/>
    <w:rsid w:val="003E10D2"/>
    <w:rsid w:val="003E1D2B"/>
    <w:rsid w:val="003E24B3"/>
    <w:rsid w:val="003E265E"/>
    <w:rsid w:val="003E2695"/>
    <w:rsid w:val="003E2897"/>
    <w:rsid w:val="003E343F"/>
    <w:rsid w:val="003E34C6"/>
    <w:rsid w:val="003E368C"/>
    <w:rsid w:val="003E3873"/>
    <w:rsid w:val="003E3AAC"/>
    <w:rsid w:val="003E3D93"/>
    <w:rsid w:val="003E427E"/>
    <w:rsid w:val="003E45EC"/>
    <w:rsid w:val="003E4768"/>
    <w:rsid w:val="003E4982"/>
    <w:rsid w:val="003E49C4"/>
    <w:rsid w:val="003E50B6"/>
    <w:rsid w:val="003E53B3"/>
    <w:rsid w:val="003E5B00"/>
    <w:rsid w:val="003E5CF9"/>
    <w:rsid w:val="003E63A3"/>
    <w:rsid w:val="003E64DE"/>
    <w:rsid w:val="003E66A3"/>
    <w:rsid w:val="003E6832"/>
    <w:rsid w:val="003E6A17"/>
    <w:rsid w:val="003E6A5C"/>
    <w:rsid w:val="003E6D58"/>
    <w:rsid w:val="003E6EA8"/>
    <w:rsid w:val="003E70BC"/>
    <w:rsid w:val="003E7613"/>
    <w:rsid w:val="003E76F4"/>
    <w:rsid w:val="003E7845"/>
    <w:rsid w:val="003E7CF1"/>
    <w:rsid w:val="003F06E0"/>
    <w:rsid w:val="003F0723"/>
    <w:rsid w:val="003F0922"/>
    <w:rsid w:val="003F0D8D"/>
    <w:rsid w:val="003F137B"/>
    <w:rsid w:val="003F148A"/>
    <w:rsid w:val="003F15D1"/>
    <w:rsid w:val="003F19EB"/>
    <w:rsid w:val="003F226E"/>
    <w:rsid w:val="003F230B"/>
    <w:rsid w:val="003F2371"/>
    <w:rsid w:val="003F268F"/>
    <w:rsid w:val="003F2DC4"/>
    <w:rsid w:val="003F31F5"/>
    <w:rsid w:val="003F3202"/>
    <w:rsid w:val="003F3325"/>
    <w:rsid w:val="003F3702"/>
    <w:rsid w:val="003F38FC"/>
    <w:rsid w:val="003F3ADD"/>
    <w:rsid w:val="003F3B6C"/>
    <w:rsid w:val="003F3B95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78A"/>
    <w:rsid w:val="003F5DBE"/>
    <w:rsid w:val="003F6244"/>
    <w:rsid w:val="003F62C9"/>
    <w:rsid w:val="003F64C2"/>
    <w:rsid w:val="003F6939"/>
    <w:rsid w:val="003F6AB4"/>
    <w:rsid w:val="003F6AE9"/>
    <w:rsid w:val="003F6F38"/>
    <w:rsid w:val="003F7322"/>
    <w:rsid w:val="003F759B"/>
    <w:rsid w:val="003F7692"/>
    <w:rsid w:val="003F7742"/>
    <w:rsid w:val="003F7AA2"/>
    <w:rsid w:val="003F7E8C"/>
    <w:rsid w:val="003F7F56"/>
    <w:rsid w:val="004003D7"/>
    <w:rsid w:val="00400AAA"/>
    <w:rsid w:val="00400AEC"/>
    <w:rsid w:val="00400F6D"/>
    <w:rsid w:val="00400F9D"/>
    <w:rsid w:val="004010E8"/>
    <w:rsid w:val="004011B4"/>
    <w:rsid w:val="00401310"/>
    <w:rsid w:val="00401335"/>
    <w:rsid w:val="00401492"/>
    <w:rsid w:val="00401CE5"/>
    <w:rsid w:val="00402021"/>
    <w:rsid w:val="0040225D"/>
    <w:rsid w:val="004022BE"/>
    <w:rsid w:val="00402866"/>
    <w:rsid w:val="0040297E"/>
    <w:rsid w:val="004029E0"/>
    <w:rsid w:val="00402C55"/>
    <w:rsid w:val="0040306B"/>
    <w:rsid w:val="004036CD"/>
    <w:rsid w:val="00403725"/>
    <w:rsid w:val="004037BF"/>
    <w:rsid w:val="00403965"/>
    <w:rsid w:val="00403A67"/>
    <w:rsid w:val="00403BB5"/>
    <w:rsid w:val="00403D66"/>
    <w:rsid w:val="00404BB7"/>
    <w:rsid w:val="00405062"/>
    <w:rsid w:val="004050F5"/>
    <w:rsid w:val="004051D7"/>
    <w:rsid w:val="00405418"/>
    <w:rsid w:val="004054E0"/>
    <w:rsid w:val="00405674"/>
    <w:rsid w:val="0040570A"/>
    <w:rsid w:val="00405C23"/>
    <w:rsid w:val="00405CA3"/>
    <w:rsid w:val="0040600D"/>
    <w:rsid w:val="004065B7"/>
    <w:rsid w:val="004065C3"/>
    <w:rsid w:val="00406B27"/>
    <w:rsid w:val="00406E82"/>
    <w:rsid w:val="00406FC4"/>
    <w:rsid w:val="004070CD"/>
    <w:rsid w:val="004072A2"/>
    <w:rsid w:val="004072B1"/>
    <w:rsid w:val="00407350"/>
    <w:rsid w:val="004073FC"/>
    <w:rsid w:val="0040772D"/>
    <w:rsid w:val="00407BC2"/>
    <w:rsid w:val="00410500"/>
    <w:rsid w:val="004105EA"/>
    <w:rsid w:val="00410642"/>
    <w:rsid w:val="00410770"/>
    <w:rsid w:val="00410BE8"/>
    <w:rsid w:val="00410E02"/>
    <w:rsid w:val="00410E48"/>
    <w:rsid w:val="00410FA5"/>
    <w:rsid w:val="0041106F"/>
    <w:rsid w:val="0041112F"/>
    <w:rsid w:val="004111E7"/>
    <w:rsid w:val="004114FC"/>
    <w:rsid w:val="004119BC"/>
    <w:rsid w:val="00411B8A"/>
    <w:rsid w:val="004120A6"/>
    <w:rsid w:val="004123F4"/>
    <w:rsid w:val="004127D3"/>
    <w:rsid w:val="0041286A"/>
    <w:rsid w:val="00412993"/>
    <w:rsid w:val="00412ADD"/>
    <w:rsid w:val="00412B31"/>
    <w:rsid w:val="00412C68"/>
    <w:rsid w:val="00412DB0"/>
    <w:rsid w:val="00412DC6"/>
    <w:rsid w:val="00413011"/>
    <w:rsid w:val="004130CA"/>
    <w:rsid w:val="00413217"/>
    <w:rsid w:val="00413666"/>
    <w:rsid w:val="00413795"/>
    <w:rsid w:val="00413B2A"/>
    <w:rsid w:val="00413F17"/>
    <w:rsid w:val="00414127"/>
    <w:rsid w:val="0041418A"/>
    <w:rsid w:val="00414278"/>
    <w:rsid w:val="004143F0"/>
    <w:rsid w:val="00414572"/>
    <w:rsid w:val="004146A3"/>
    <w:rsid w:val="004146E0"/>
    <w:rsid w:val="0041479A"/>
    <w:rsid w:val="004147F4"/>
    <w:rsid w:val="00414843"/>
    <w:rsid w:val="004149C6"/>
    <w:rsid w:val="00414C11"/>
    <w:rsid w:val="00415149"/>
    <w:rsid w:val="0041541C"/>
    <w:rsid w:val="0041545A"/>
    <w:rsid w:val="00415BA7"/>
    <w:rsid w:val="00415D76"/>
    <w:rsid w:val="00415DD0"/>
    <w:rsid w:val="00415E3E"/>
    <w:rsid w:val="00415EA0"/>
    <w:rsid w:val="0041605D"/>
    <w:rsid w:val="00416065"/>
    <w:rsid w:val="00416692"/>
    <w:rsid w:val="004168F4"/>
    <w:rsid w:val="00416BD0"/>
    <w:rsid w:val="00416DC2"/>
    <w:rsid w:val="00416DE2"/>
    <w:rsid w:val="00416E8C"/>
    <w:rsid w:val="00417284"/>
    <w:rsid w:val="004172D5"/>
    <w:rsid w:val="00417FF7"/>
    <w:rsid w:val="00420030"/>
    <w:rsid w:val="00420121"/>
    <w:rsid w:val="00420173"/>
    <w:rsid w:val="00420763"/>
    <w:rsid w:val="00420881"/>
    <w:rsid w:val="00420884"/>
    <w:rsid w:val="004208DF"/>
    <w:rsid w:val="00420EC0"/>
    <w:rsid w:val="00420EDC"/>
    <w:rsid w:val="004210F2"/>
    <w:rsid w:val="00421B60"/>
    <w:rsid w:val="00422858"/>
    <w:rsid w:val="0042290E"/>
    <w:rsid w:val="00422922"/>
    <w:rsid w:val="00422AAB"/>
    <w:rsid w:val="0042334A"/>
    <w:rsid w:val="00423390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C21"/>
    <w:rsid w:val="00424F79"/>
    <w:rsid w:val="00424F8F"/>
    <w:rsid w:val="00425315"/>
    <w:rsid w:val="0042534C"/>
    <w:rsid w:val="004253D7"/>
    <w:rsid w:val="004254F2"/>
    <w:rsid w:val="004255B7"/>
    <w:rsid w:val="00425640"/>
    <w:rsid w:val="0042612A"/>
    <w:rsid w:val="004262D2"/>
    <w:rsid w:val="004266A4"/>
    <w:rsid w:val="00426921"/>
    <w:rsid w:val="0042693F"/>
    <w:rsid w:val="00426B82"/>
    <w:rsid w:val="00426B94"/>
    <w:rsid w:val="0042713A"/>
    <w:rsid w:val="00427397"/>
    <w:rsid w:val="0042741B"/>
    <w:rsid w:val="00427443"/>
    <w:rsid w:val="004274B7"/>
    <w:rsid w:val="0042765C"/>
    <w:rsid w:val="00427724"/>
    <w:rsid w:val="00427856"/>
    <w:rsid w:val="0042786F"/>
    <w:rsid w:val="00427D4A"/>
    <w:rsid w:val="00427EB9"/>
    <w:rsid w:val="00427FF7"/>
    <w:rsid w:val="0043037C"/>
    <w:rsid w:val="00430A40"/>
    <w:rsid w:val="00430C40"/>
    <w:rsid w:val="00431055"/>
    <w:rsid w:val="00431592"/>
    <w:rsid w:val="00431917"/>
    <w:rsid w:val="004319EC"/>
    <w:rsid w:val="00431DF2"/>
    <w:rsid w:val="00431EC7"/>
    <w:rsid w:val="0043231F"/>
    <w:rsid w:val="00432A4C"/>
    <w:rsid w:val="00432B27"/>
    <w:rsid w:val="004330F5"/>
    <w:rsid w:val="0043315F"/>
    <w:rsid w:val="004332C9"/>
    <w:rsid w:val="004332CE"/>
    <w:rsid w:val="004332E8"/>
    <w:rsid w:val="00433354"/>
    <w:rsid w:val="00433BD3"/>
    <w:rsid w:val="00434255"/>
    <w:rsid w:val="004342D5"/>
    <w:rsid w:val="004344D1"/>
    <w:rsid w:val="00434657"/>
    <w:rsid w:val="00435DC0"/>
    <w:rsid w:val="004365C4"/>
    <w:rsid w:val="00436AB3"/>
    <w:rsid w:val="00436C57"/>
    <w:rsid w:val="004370FB"/>
    <w:rsid w:val="0043728C"/>
    <w:rsid w:val="0043734A"/>
    <w:rsid w:val="0043740F"/>
    <w:rsid w:val="00437490"/>
    <w:rsid w:val="004376AE"/>
    <w:rsid w:val="004379AF"/>
    <w:rsid w:val="00437A56"/>
    <w:rsid w:val="00437F59"/>
    <w:rsid w:val="00440002"/>
    <w:rsid w:val="00440222"/>
    <w:rsid w:val="00440697"/>
    <w:rsid w:val="004406F7"/>
    <w:rsid w:val="00440BA2"/>
    <w:rsid w:val="00440D9D"/>
    <w:rsid w:val="00440E85"/>
    <w:rsid w:val="00440FFF"/>
    <w:rsid w:val="0044108F"/>
    <w:rsid w:val="00441103"/>
    <w:rsid w:val="004414A1"/>
    <w:rsid w:val="0044152E"/>
    <w:rsid w:val="00441875"/>
    <w:rsid w:val="00441974"/>
    <w:rsid w:val="00441BA9"/>
    <w:rsid w:val="00441C4C"/>
    <w:rsid w:val="00441D7D"/>
    <w:rsid w:val="00441D89"/>
    <w:rsid w:val="00441E8F"/>
    <w:rsid w:val="00442200"/>
    <w:rsid w:val="0044244B"/>
    <w:rsid w:val="004424B9"/>
    <w:rsid w:val="004424FB"/>
    <w:rsid w:val="0044275B"/>
    <w:rsid w:val="0044307E"/>
    <w:rsid w:val="0044312A"/>
    <w:rsid w:val="004434FD"/>
    <w:rsid w:val="004441BE"/>
    <w:rsid w:val="004441C7"/>
    <w:rsid w:val="00444AA2"/>
    <w:rsid w:val="00444BC3"/>
    <w:rsid w:val="00444CCE"/>
    <w:rsid w:val="00444CEA"/>
    <w:rsid w:val="00444D09"/>
    <w:rsid w:val="00444E03"/>
    <w:rsid w:val="00445196"/>
    <w:rsid w:val="0044554D"/>
    <w:rsid w:val="00445A9C"/>
    <w:rsid w:val="00445C45"/>
    <w:rsid w:val="00445CA8"/>
    <w:rsid w:val="00445D12"/>
    <w:rsid w:val="00445FFB"/>
    <w:rsid w:val="004460E2"/>
    <w:rsid w:val="004464BE"/>
    <w:rsid w:val="00446661"/>
    <w:rsid w:val="00446E69"/>
    <w:rsid w:val="004474F9"/>
    <w:rsid w:val="00447577"/>
    <w:rsid w:val="00447A93"/>
    <w:rsid w:val="00447BB8"/>
    <w:rsid w:val="004511FA"/>
    <w:rsid w:val="0045141E"/>
    <w:rsid w:val="00451457"/>
    <w:rsid w:val="00451564"/>
    <w:rsid w:val="0045196D"/>
    <w:rsid w:val="00451E8D"/>
    <w:rsid w:val="00452039"/>
    <w:rsid w:val="0045216B"/>
    <w:rsid w:val="004523BF"/>
    <w:rsid w:val="0045279F"/>
    <w:rsid w:val="00452B41"/>
    <w:rsid w:val="004534D9"/>
    <w:rsid w:val="00453B0E"/>
    <w:rsid w:val="00453F18"/>
    <w:rsid w:val="00454289"/>
    <w:rsid w:val="00454484"/>
    <w:rsid w:val="004544FF"/>
    <w:rsid w:val="00454C5B"/>
    <w:rsid w:val="00454D3D"/>
    <w:rsid w:val="00454E23"/>
    <w:rsid w:val="004550BD"/>
    <w:rsid w:val="0045531A"/>
    <w:rsid w:val="00455518"/>
    <w:rsid w:val="004559E8"/>
    <w:rsid w:val="00455D1A"/>
    <w:rsid w:val="00455DF9"/>
    <w:rsid w:val="004561B5"/>
    <w:rsid w:val="0045641B"/>
    <w:rsid w:val="00456426"/>
    <w:rsid w:val="0045679B"/>
    <w:rsid w:val="00456AE1"/>
    <w:rsid w:val="00456D39"/>
    <w:rsid w:val="00456FA9"/>
    <w:rsid w:val="0045734F"/>
    <w:rsid w:val="00457602"/>
    <w:rsid w:val="00457854"/>
    <w:rsid w:val="00457903"/>
    <w:rsid w:val="00457C5D"/>
    <w:rsid w:val="0046037D"/>
    <w:rsid w:val="004603BF"/>
    <w:rsid w:val="00460722"/>
    <w:rsid w:val="00460847"/>
    <w:rsid w:val="00460B7A"/>
    <w:rsid w:val="00460C5C"/>
    <w:rsid w:val="00461C2B"/>
    <w:rsid w:val="004625B6"/>
    <w:rsid w:val="00462970"/>
    <w:rsid w:val="00462D92"/>
    <w:rsid w:val="00462DB0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DA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BF"/>
    <w:rsid w:val="00466FFA"/>
    <w:rsid w:val="00467511"/>
    <w:rsid w:val="0046754A"/>
    <w:rsid w:val="0046780E"/>
    <w:rsid w:val="00467CF1"/>
    <w:rsid w:val="00467D29"/>
    <w:rsid w:val="00467D5D"/>
    <w:rsid w:val="00467E6E"/>
    <w:rsid w:val="00467F38"/>
    <w:rsid w:val="00467FCC"/>
    <w:rsid w:val="0047000C"/>
    <w:rsid w:val="00470444"/>
    <w:rsid w:val="0047054B"/>
    <w:rsid w:val="0047064E"/>
    <w:rsid w:val="00470912"/>
    <w:rsid w:val="00470AC8"/>
    <w:rsid w:val="00470BF1"/>
    <w:rsid w:val="00470E45"/>
    <w:rsid w:val="0047102A"/>
    <w:rsid w:val="004712A2"/>
    <w:rsid w:val="004713CC"/>
    <w:rsid w:val="00471587"/>
    <w:rsid w:val="004715EA"/>
    <w:rsid w:val="00471900"/>
    <w:rsid w:val="00471B40"/>
    <w:rsid w:val="00471DC9"/>
    <w:rsid w:val="00472013"/>
    <w:rsid w:val="0047202B"/>
    <w:rsid w:val="00472075"/>
    <w:rsid w:val="00472396"/>
    <w:rsid w:val="0047262C"/>
    <w:rsid w:val="00472BB2"/>
    <w:rsid w:val="00472C58"/>
    <w:rsid w:val="00472F88"/>
    <w:rsid w:val="0047302A"/>
    <w:rsid w:val="0047386D"/>
    <w:rsid w:val="00473945"/>
    <w:rsid w:val="004739F2"/>
    <w:rsid w:val="00473AC4"/>
    <w:rsid w:val="00473BB6"/>
    <w:rsid w:val="0047402E"/>
    <w:rsid w:val="004745E7"/>
    <w:rsid w:val="0047477D"/>
    <w:rsid w:val="004747CF"/>
    <w:rsid w:val="00474B76"/>
    <w:rsid w:val="00474F27"/>
    <w:rsid w:val="0047565E"/>
    <w:rsid w:val="00475675"/>
    <w:rsid w:val="00476542"/>
    <w:rsid w:val="00476735"/>
    <w:rsid w:val="00476BDE"/>
    <w:rsid w:val="00476C9C"/>
    <w:rsid w:val="00477714"/>
    <w:rsid w:val="00477945"/>
    <w:rsid w:val="00477971"/>
    <w:rsid w:val="00477A51"/>
    <w:rsid w:val="004804B3"/>
    <w:rsid w:val="00480563"/>
    <w:rsid w:val="0048057C"/>
    <w:rsid w:val="00480919"/>
    <w:rsid w:val="00481588"/>
    <w:rsid w:val="00481826"/>
    <w:rsid w:val="00481869"/>
    <w:rsid w:val="00481909"/>
    <w:rsid w:val="00481DBF"/>
    <w:rsid w:val="00481DC4"/>
    <w:rsid w:val="004823AB"/>
    <w:rsid w:val="00482435"/>
    <w:rsid w:val="0048256C"/>
    <w:rsid w:val="00482DAC"/>
    <w:rsid w:val="00482E73"/>
    <w:rsid w:val="0048306E"/>
    <w:rsid w:val="004830E6"/>
    <w:rsid w:val="0048310E"/>
    <w:rsid w:val="00483120"/>
    <w:rsid w:val="004831C7"/>
    <w:rsid w:val="004832A8"/>
    <w:rsid w:val="0048378A"/>
    <w:rsid w:val="004838E0"/>
    <w:rsid w:val="00483C06"/>
    <w:rsid w:val="004842AA"/>
    <w:rsid w:val="00484404"/>
    <w:rsid w:val="00484938"/>
    <w:rsid w:val="00484C34"/>
    <w:rsid w:val="004850EE"/>
    <w:rsid w:val="00485AA2"/>
    <w:rsid w:val="00485B9C"/>
    <w:rsid w:val="00485F7F"/>
    <w:rsid w:val="00486725"/>
    <w:rsid w:val="00486847"/>
    <w:rsid w:val="00486A19"/>
    <w:rsid w:val="00487153"/>
    <w:rsid w:val="0048752A"/>
    <w:rsid w:val="00487730"/>
    <w:rsid w:val="00487A07"/>
    <w:rsid w:val="00487D4D"/>
    <w:rsid w:val="00487DA1"/>
    <w:rsid w:val="00487F3F"/>
    <w:rsid w:val="0049033D"/>
    <w:rsid w:val="00490624"/>
    <w:rsid w:val="00490C8A"/>
    <w:rsid w:val="004910CA"/>
    <w:rsid w:val="00491395"/>
    <w:rsid w:val="00491619"/>
    <w:rsid w:val="00491E54"/>
    <w:rsid w:val="00491EFE"/>
    <w:rsid w:val="004920B2"/>
    <w:rsid w:val="00492202"/>
    <w:rsid w:val="00492385"/>
    <w:rsid w:val="004926F5"/>
    <w:rsid w:val="00492D53"/>
    <w:rsid w:val="00493029"/>
    <w:rsid w:val="00493061"/>
    <w:rsid w:val="00493174"/>
    <w:rsid w:val="004931CF"/>
    <w:rsid w:val="0049358F"/>
    <w:rsid w:val="00493836"/>
    <w:rsid w:val="00493ACD"/>
    <w:rsid w:val="00493C89"/>
    <w:rsid w:val="00493CE5"/>
    <w:rsid w:val="00493EEC"/>
    <w:rsid w:val="00493FE9"/>
    <w:rsid w:val="004941E3"/>
    <w:rsid w:val="004942DB"/>
    <w:rsid w:val="00494348"/>
    <w:rsid w:val="00494827"/>
    <w:rsid w:val="00494F7E"/>
    <w:rsid w:val="00495A38"/>
    <w:rsid w:val="004961F4"/>
    <w:rsid w:val="0049688E"/>
    <w:rsid w:val="00497162"/>
    <w:rsid w:val="00497299"/>
    <w:rsid w:val="004973AE"/>
    <w:rsid w:val="004977AD"/>
    <w:rsid w:val="00497E7B"/>
    <w:rsid w:val="00497F4C"/>
    <w:rsid w:val="004A012D"/>
    <w:rsid w:val="004A03B5"/>
    <w:rsid w:val="004A05D6"/>
    <w:rsid w:val="004A0601"/>
    <w:rsid w:val="004A067A"/>
    <w:rsid w:val="004A0A35"/>
    <w:rsid w:val="004A0FA8"/>
    <w:rsid w:val="004A1047"/>
    <w:rsid w:val="004A11CA"/>
    <w:rsid w:val="004A140B"/>
    <w:rsid w:val="004A1556"/>
    <w:rsid w:val="004A16F3"/>
    <w:rsid w:val="004A1851"/>
    <w:rsid w:val="004A18D8"/>
    <w:rsid w:val="004A195A"/>
    <w:rsid w:val="004A1A8D"/>
    <w:rsid w:val="004A221E"/>
    <w:rsid w:val="004A2376"/>
    <w:rsid w:val="004A25E3"/>
    <w:rsid w:val="004A2661"/>
    <w:rsid w:val="004A2683"/>
    <w:rsid w:val="004A276A"/>
    <w:rsid w:val="004A339F"/>
    <w:rsid w:val="004A3999"/>
    <w:rsid w:val="004A3C7C"/>
    <w:rsid w:val="004A4832"/>
    <w:rsid w:val="004A48D8"/>
    <w:rsid w:val="004A4C0D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315"/>
    <w:rsid w:val="004A65EA"/>
    <w:rsid w:val="004A669E"/>
    <w:rsid w:val="004A6755"/>
    <w:rsid w:val="004A690A"/>
    <w:rsid w:val="004A6A7D"/>
    <w:rsid w:val="004A6B7F"/>
    <w:rsid w:val="004A6C95"/>
    <w:rsid w:val="004A6E01"/>
    <w:rsid w:val="004A7320"/>
    <w:rsid w:val="004A7444"/>
    <w:rsid w:val="004A7569"/>
    <w:rsid w:val="004A79A3"/>
    <w:rsid w:val="004A7B84"/>
    <w:rsid w:val="004A7C8E"/>
    <w:rsid w:val="004A7D06"/>
    <w:rsid w:val="004A7E3C"/>
    <w:rsid w:val="004B0826"/>
    <w:rsid w:val="004B0B8A"/>
    <w:rsid w:val="004B0F21"/>
    <w:rsid w:val="004B1002"/>
    <w:rsid w:val="004B13A3"/>
    <w:rsid w:val="004B14B8"/>
    <w:rsid w:val="004B16D8"/>
    <w:rsid w:val="004B1A37"/>
    <w:rsid w:val="004B1E25"/>
    <w:rsid w:val="004B226C"/>
    <w:rsid w:val="004B234C"/>
    <w:rsid w:val="004B277A"/>
    <w:rsid w:val="004B2957"/>
    <w:rsid w:val="004B32B1"/>
    <w:rsid w:val="004B32B5"/>
    <w:rsid w:val="004B34AC"/>
    <w:rsid w:val="004B359E"/>
    <w:rsid w:val="004B391D"/>
    <w:rsid w:val="004B39BF"/>
    <w:rsid w:val="004B4180"/>
    <w:rsid w:val="004B419A"/>
    <w:rsid w:val="004B421E"/>
    <w:rsid w:val="004B46A0"/>
    <w:rsid w:val="004B47F5"/>
    <w:rsid w:val="004B48E1"/>
    <w:rsid w:val="004B4A44"/>
    <w:rsid w:val="004B4D09"/>
    <w:rsid w:val="004B53E0"/>
    <w:rsid w:val="004B5607"/>
    <w:rsid w:val="004B56E9"/>
    <w:rsid w:val="004B5840"/>
    <w:rsid w:val="004B5A25"/>
    <w:rsid w:val="004B5B8D"/>
    <w:rsid w:val="004B5CD7"/>
    <w:rsid w:val="004B6B81"/>
    <w:rsid w:val="004B6BB8"/>
    <w:rsid w:val="004B6CBE"/>
    <w:rsid w:val="004B6D86"/>
    <w:rsid w:val="004B6DD6"/>
    <w:rsid w:val="004B7006"/>
    <w:rsid w:val="004B7B49"/>
    <w:rsid w:val="004B7E5C"/>
    <w:rsid w:val="004C04F1"/>
    <w:rsid w:val="004C0585"/>
    <w:rsid w:val="004C067E"/>
    <w:rsid w:val="004C06BD"/>
    <w:rsid w:val="004C08CA"/>
    <w:rsid w:val="004C08F5"/>
    <w:rsid w:val="004C09FD"/>
    <w:rsid w:val="004C0A0B"/>
    <w:rsid w:val="004C10FD"/>
    <w:rsid w:val="004C13EC"/>
    <w:rsid w:val="004C1D4E"/>
    <w:rsid w:val="004C218D"/>
    <w:rsid w:val="004C2890"/>
    <w:rsid w:val="004C2B3E"/>
    <w:rsid w:val="004C2BB0"/>
    <w:rsid w:val="004C313E"/>
    <w:rsid w:val="004C331E"/>
    <w:rsid w:val="004C3931"/>
    <w:rsid w:val="004C3CA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6F7"/>
    <w:rsid w:val="004C5888"/>
    <w:rsid w:val="004C5A5B"/>
    <w:rsid w:val="004C5BFC"/>
    <w:rsid w:val="004C6184"/>
    <w:rsid w:val="004C658F"/>
    <w:rsid w:val="004C6642"/>
    <w:rsid w:val="004C6A0C"/>
    <w:rsid w:val="004C6A9F"/>
    <w:rsid w:val="004C6C73"/>
    <w:rsid w:val="004C72E3"/>
    <w:rsid w:val="004C749B"/>
    <w:rsid w:val="004C76D7"/>
    <w:rsid w:val="004C7CA4"/>
    <w:rsid w:val="004D01C2"/>
    <w:rsid w:val="004D0297"/>
    <w:rsid w:val="004D051D"/>
    <w:rsid w:val="004D080C"/>
    <w:rsid w:val="004D0D96"/>
    <w:rsid w:val="004D116E"/>
    <w:rsid w:val="004D1181"/>
    <w:rsid w:val="004D142F"/>
    <w:rsid w:val="004D14A5"/>
    <w:rsid w:val="004D1602"/>
    <w:rsid w:val="004D1816"/>
    <w:rsid w:val="004D1B22"/>
    <w:rsid w:val="004D1C8A"/>
    <w:rsid w:val="004D1E33"/>
    <w:rsid w:val="004D2733"/>
    <w:rsid w:val="004D2826"/>
    <w:rsid w:val="004D28AB"/>
    <w:rsid w:val="004D2F54"/>
    <w:rsid w:val="004D377F"/>
    <w:rsid w:val="004D39E4"/>
    <w:rsid w:val="004D3B06"/>
    <w:rsid w:val="004D3B90"/>
    <w:rsid w:val="004D3C69"/>
    <w:rsid w:val="004D3D75"/>
    <w:rsid w:val="004D3FA0"/>
    <w:rsid w:val="004D40D8"/>
    <w:rsid w:val="004D4150"/>
    <w:rsid w:val="004D4214"/>
    <w:rsid w:val="004D434C"/>
    <w:rsid w:val="004D478A"/>
    <w:rsid w:val="004D4E27"/>
    <w:rsid w:val="004D4E91"/>
    <w:rsid w:val="004D4EE6"/>
    <w:rsid w:val="004D5277"/>
    <w:rsid w:val="004D5768"/>
    <w:rsid w:val="004D57AA"/>
    <w:rsid w:val="004D58E8"/>
    <w:rsid w:val="004D5E55"/>
    <w:rsid w:val="004D691B"/>
    <w:rsid w:val="004D6941"/>
    <w:rsid w:val="004D69E8"/>
    <w:rsid w:val="004D6DE8"/>
    <w:rsid w:val="004D70E0"/>
    <w:rsid w:val="004D74AE"/>
    <w:rsid w:val="004D74E8"/>
    <w:rsid w:val="004D7939"/>
    <w:rsid w:val="004D7A58"/>
    <w:rsid w:val="004D7AFE"/>
    <w:rsid w:val="004D7C3A"/>
    <w:rsid w:val="004D7F6C"/>
    <w:rsid w:val="004E0002"/>
    <w:rsid w:val="004E0362"/>
    <w:rsid w:val="004E0530"/>
    <w:rsid w:val="004E053D"/>
    <w:rsid w:val="004E0560"/>
    <w:rsid w:val="004E05CD"/>
    <w:rsid w:val="004E0CBC"/>
    <w:rsid w:val="004E0FD3"/>
    <w:rsid w:val="004E1056"/>
    <w:rsid w:val="004E193D"/>
    <w:rsid w:val="004E210D"/>
    <w:rsid w:val="004E21C3"/>
    <w:rsid w:val="004E255B"/>
    <w:rsid w:val="004E272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3BEB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A04"/>
    <w:rsid w:val="004E5F10"/>
    <w:rsid w:val="004E65AB"/>
    <w:rsid w:val="004E6930"/>
    <w:rsid w:val="004E69B8"/>
    <w:rsid w:val="004E70DA"/>
    <w:rsid w:val="004E70DB"/>
    <w:rsid w:val="004E70DD"/>
    <w:rsid w:val="004E7849"/>
    <w:rsid w:val="004E79B9"/>
    <w:rsid w:val="004E7A4B"/>
    <w:rsid w:val="004E7AE1"/>
    <w:rsid w:val="004E7C71"/>
    <w:rsid w:val="004E7F48"/>
    <w:rsid w:val="004F017D"/>
    <w:rsid w:val="004F032D"/>
    <w:rsid w:val="004F03ED"/>
    <w:rsid w:val="004F04EA"/>
    <w:rsid w:val="004F06BB"/>
    <w:rsid w:val="004F06C9"/>
    <w:rsid w:val="004F0995"/>
    <w:rsid w:val="004F0D44"/>
    <w:rsid w:val="004F11F7"/>
    <w:rsid w:val="004F18A9"/>
    <w:rsid w:val="004F1D7C"/>
    <w:rsid w:val="004F1E7F"/>
    <w:rsid w:val="004F1FD5"/>
    <w:rsid w:val="004F2319"/>
    <w:rsid w:val="004F2778"/>
    <w:rsid w:val="004F27EE"/>
    <w:rsid w:val="004F2FA3"/>
    <w:rsid w:val="004F3823"/>
    <w:rsid w:val="004F38E1"/>
    <w:rsid w:val="004F3FA9"/>
    <w:rsid w:val="004F4044"/>
    <w:rsid w:val="004F43AF"/>
    <w:rsid w:val="004F4561"/>
    <w:rsid w:val="004F49E9"/>
    <w:rsid w:val="004F4BDF"/>
    <w:rsid w:val="004F520B"/>
    <w:rsid w:val="004F5258"/>
    <w:rsid w:val="004F53F4"/>
    <w:rsid w:val="004F5636"/>
    <w:rsid w:val="004F5648"/>
    <w:rsid w:val="004F57B5"/>
    <w:rsid w:val="004F57C9"/>
    <w:rsid w:val="004F57E2"/>
    <w:rsid w:val="004F5DA5"/>
    <w:rsid w:val="004F63BB"/>
    <w:rsid w:val="004F6F01"/>
    <w:rsid w:val="004F6FB3"/>
    <w:rsid w:val="004F7037"/>
    <w:rsid w:val="004F729B"/>
    <w:rsid w:val="004F7310"/>
    <w:rsid w:val="004F7BB4"/>
    <w:rsid w:val="004F7DDF"/>
    <w:rsid w:val="00500688"/>
    <w:rsid w:val="00500768"/>
    <w:rsid w:val="00500834"/>
    <w:rsid w:val="005008F3"/>
    <w:rsid w:val="00500C77"/>
    <w:rsid w:val="00500C93"/>
    <w:rsid w:val="00500EE1"/>
    <w:rsid w:val="00500F9D"/>
    <w:rsid w:val="00500FBD"/>
    <w:rsid w:val="005014AF"/>
    <w:rsid w:val="00501565"/>
    <w:rsid w:val="005015EB"/>
    <w:rsid w:val="00501A64"/>
    <w:rsid w:val="00501AC4"/>
    <w:rsid w:val="00501B32"/>
    <w:rsid w:val="00501B48"/>
    <w:rsid w:val="00501C87"/>
    <w:rsid w:val="00501D3B"/>
    <w:rsid w:val="00501EEB"/>
    <w:rsid w:val="00501FE2"/>
    <w:rsid w:val="0050202B"/>
    <w:rsid w:val="0050247E"/>
    <w:rsid w:val="00502720"/>
    <w:rsid w:val="00502BA9"/>
    <w:rsid w:val="00502CEB"/>
    <w:rsid w:val="00502F5E"/>
    <w:rsid w:val="00503093"/>
    <w:rsid w:val="00503209"/>
    <w:rsid w:val="005032E2"/>
    <w:rsid w:val="0050337E"/>
    <w:rsid w:val="005033BC"/>
    <w:rsid w:val="005034DA"/>
    <w:rsid w:val="005037E9"/>
    <w:rsid w:val="00503A39"/>
    <w:rsid w:val="00503EC3"/>
    <w:rsid w:val="00503F43"/>
    <w:rsid w:val="005046AB"/>
    <w:rsid w:val="00504D22"/>
    <w:rsid w:val="00504DC5"/>
    <w:rsid w:val="00504DC9"/>
    <w:rsid w:val="005053F1"/>
    <w:rsid w:val="0050544B"/>
    <w:rsid w:val="00505564"/>
    <w:rsid w:val="00505567"/>
    <w:rsid w:val="0050562C"/>
    <w:rsid w:val="00505913"/>
    <w:rsid w:val="00505B97"/>
    <w:rsid w:val="00506248"/>
    <w:rsid w:val="00506378"/>
    <w:rsid w:val="00506385"/>
    <w:rsid w:val="005064B3"/>
    <w:rsid w:val="00506504"/>
    <w:rsid w:val="00506DAA"/>
    <w:rsid w:val="00506E48"/>
    <w:rsid w:val="00506FA7"/>
    <w:rsid w:val="0050703F"/>
    <w:rsid w:val="00507184"/>
    <w:rsid w:val="005072E1"/>
    <w:rsid w:val="0050744D"/>
    <w:rsid w:val="00507CA7"/>
    <w:rsid w:val="00507CDB"/>
    <w:rsid w:val="00507CE0"/>
    <w:rsid w:val="00507FC4"/>
    <w:rsid w:val="00510589"/>
    <w:rsid w:val="005105E0"/>
    <w:rsid w:val="00510714"/>
    <w:rsid w:val="00510948"/>
    <w:rsid w:val="00510C48"/>
    <w:rsid w:val="00510CCA"/>
    <w:rsid w:val="00510ED9"/>
    <w:rsid w:val="00511796"/>
    <w:rsid w:val="00511987"/>
    <w:rsid w:val="00511D66"/>
    <w:rsid w:val="00511F37"/>
    <w:rsid w:val="005120CB"/>
    <w:rsid w:val="0051230F"/>
    <w:rsid w:val="0051244D"/>
    <w:rsid w:val="005126B0"/>
    <w:rsid w:val="005128C2"/>
    <w:rsid w:val="00512BB5"/>
    <w:rsid w:val="00512E3C"/>
    <w:rsid w:val="00512F8E"/>
    <w:rsid w:val="00512FED"/>
    <w:rsid w:val="00513618"/>
    <w:rsid w:val="00513669"/>
    <w:rsid w:val="00513755"/>
    <w:rsid w:val="00513FD2"/>
    <w:rsid w:val="00514221"/>
    <w:rsid w:val="0051480E"/>
    <w:rsid w:val="005149BA"/>
    <w:rsid w:val="005150B2"/>
    <w:rsid w:val="005151CF"/>
    <w:rsid w:val="00515547"/>
    <w:rsid w:val="0051559A"/>
    <w:rsid w:val="00515701"/>
    <w:rsid w:val="005159EB"/>
    <w:rsid w:val="00515F37"/>
    <w:rsid w:val="0051660A"/>
    <w:rsid w:val="00516A69"/>
    <w:rsid w:val="00516DAB"/>
    <w:rsid w:val="0051701D"/>
    <w:rsid w:val="005170FF"/>
    <w:rsid w:val="00517106"/>
    <w:rsid w:val="005171A5"/>
    <w:rsid w:val="00517420"/>
    <w:rsid w:val="00517632"/>
    <w:rsid w:val="0051770B"/>
    <w:rsid w:val="00517A12"/>
    <w:rsid w:val="005200AE"/>
    <w:rsid w:val="00520B11"/>
    <w:rsid w:val="00521054"/>
    <w:rsid w:val="0052144F"/>
    <w:rsid w:val="005215C3"/>
    <w:rsid w:val="00521933"/>
    <w:rsid w:val="00521A3F"/>
    <w:rsid w:val="00521DAF"/>
    <w:rsid w:val="00521E1E"/>
    <w:rsid w:val="00521F0A"/>
    <w:rsid w:val="00522355"/>
    <w:rsid w:val="00522459"/>
    <w:rsid w:val="00522811"/>
    <w:rsid w:val="00522BB3"/>
    <w:rsid w:val="00522C30"/>
    <w:rsid w:val="00522CCC"/>
    <w:rsid w:val="00522D29"/>
    <w:rsid w:val="00522F35"/>
    <w:rsid w:val="00522FB2"/>
    <w:rsid w:val="0052343F"/>
    <w:rsid w:val="005236AC"/>
    <w:rsid w:val="005236CD"/>
    <w:rsid w:val="00523C93"/>
    <w:rsid w:val="00523D3E"/>
    <w:rsid w:val="00523D89"/>
    <w:rsid w:val="005240BF"/>
    <w:rsid w:val="0052434D"/>
    <w:rsid w:val="005244D7"/>
    <w:rsid w:val="00524BFC"/>
    <w:rsid w:val="00524CC1"/>
    <w:rsid w:val="005250BE"/>
    <w:rsid w:val="0052565B"/>
    <w:rsid w:val="0052591D"/>
    <w:rsid w:val="00525A4C"/>
    <w:rsid w:val="00525CEA"/>
    <w:rsid w:val="00526091"/>
    <w:rsid w:val="00526602"/>
    <w:rsid w:val="00526872"/>
    <w:rsid w:val="00526877"/>
    <w:rsid w:val="00526AD4"/>
    <w:rsid w:val="00526C08"/>
    <w:rsid w:val="00526C23"/>
    <w:rsid w:val="00527AC8"/>
    <w:rsid w:val="00530659"/>
    <w:rsid w:val="005307EB"/>
    <w:rsid w:val="00530CA0"/>
    <w:rsid w:val="00530E85"/>
    <w:rsid w:val="005310B7"/>
    <w:rsid w:val="005313A8"/>
    <w:rsid w:val="005315D7"/>
    <w:rsid w:val="005319C4"/>
    <w:rsid w:val="00531D37"/>
    <w:rsid w:val="005321B5"/>
    <w:rsid w:val="005321B6"/>
    <w:rsid w:val="005322A4"/>
    <w:rsid w:val="00532328"/>
    <w:rsid w:val="00532C28"/>
    <w:rsid w:val="00532D4A"/>
    <w:rsid w:val="00532EE7"/>
    <w:rsid w:val="005333C5"/>
    <w:rsid w:val="00533408"/>
    <w:rsid w:val="0053350E"/>
    <w:rsid w:val="00533573"/>
    <w:rsid w:val="00533611"/>
    <w:rsid w:val="00533D9A"/>
    <w:rsid w:val="00533E2E"/>
    <w:rsid w:val="00533E5A"/>
    <w:rsid w:val="00533F95"/>
    <w:rsid w:val="005340E6"/>
    <w:rsid w:val="005343E5"/>
    <w:rsid w:val="00534491"/>
    <w:rsid w:val="005346A6"/>
    <w:rsid w:val="0053472B"/>
    <w:rsid w:val="00534A7D"/>
    <w:rsid w:val="00534BD8"/>
    <w:rsid w:val="00534C25"/>
    <w:rsid w:val="00534FD0"/>
    <w:rsid w:val="00535748"/>
    <w:rsid w:val="0053584C"/>
    <w:rsid w:val="00535A9B"/>
    <w:rsid w:val="0053666C"/>
    <w:rsid w:val="005368A8"/>
    <w:rsid w:val="00536E1B"/>
    <w:rsid w:val="00537051"/>
    <w:rsid w:val="005372C2"/>
    <w:rsid w:val="00537566"/>
    <w:rsid w:val="00537709"/>
    <w:rsid w:val="00537A14"/>
    <w:rsid w:val="00537CD0"/>
    <w:rsid w:val="0054005C"/>
    <w:rsid w:val="005400BF"/>
    <w:rsid w:val="00540230"/>
    <w:rsid w:val="0054080D"/>
    <w:rsid w:val="00540AF3"/>
    <w:rsid w:val="00540C63"/>
    <w:rsid w:val="00541354"/>
    <w:rsid w:val="0054136F"/>
    <w:rsid w:val="00541480"/>
    <w:rsid w:val="0054189E"/>
    <w:rsid w:val="00541A47"/>
    <w:rsid w:val="00541A72"/>
    <w:rsid w:val="00541DC6"/>
    <w:rsid w:val="00541FF8"/>
    <w:rsid w:val="0054218D"/>
    <w:rsid w:val="005423DE"/>
    <w:rsid w:val="005424C5"/>
    <w:rsid w:val="00542549"/>
    <w:rsid w:val="005427C0"/>
    <w:rsid w:val="005432F4"/>
    <w:rsid w:val="005434C7"/>
    <w:rsid w:val="00544316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6D05"/>
    <w:rsid w:val="00547042"/>
    <w:rsid w:val="005472ED"/>
    <w:rsid w:val="005473D4"/>
    <w:rsid w:val="00547495"/>
    <w:rsid w:val="005474CF"/>
    <w:rsid w:val="005476C9"/>
    <w:rsid w:val="00547912"/>
    <w:rsid w:val="00547B22"/>
    <w:rsid w:val="00547CB2"/>
    <w:rsid w:val="005503D0"/>
    <w:rsid w:val="005506E6"/>
    <w:rsid w:val="00550851"/>
    <w:rsid w:val="005508C2"/>
    <w:rsid w:val="00550AA6"/>
    <w:rsid w:val="00550B8A"/>
    <w:rsid w:val="00550FD6"/>
    <w:rsid w:val="00550FDB"/>
    <w:rsid w:val="0055135A"/>
    <w:rsid w:val="00551AB0"/>
    <w:rsid w:val="00551CC8"/>
    <w:rsid w:val="005526C1"/>
    <w:rsid w:val="0055281F"/>
    <w:rsid w:val="005528DF"/>
    <w:rsid w:val="00552926"/>
    <w:rsid w:val="00552B9A"/>
    <w:rsid w:val="00552C6E"/>
    <w:rsid w:val="00552FB4"/>
    <w:rsid w:val="00553336"/>
    <w:rsid w:val="005539E2"/>
    <w:rsid w:val="00553B67"/>
    <w:rsid w:val="00553D3B"/>
    <w:rsid w:val="00555372"/>
    <w:rsid w:val="0055565A"/>
    <w:rsid w:val="00555881"/>
    <w:rsid w:val="00555B0F"/>
    <w:rsid w:val="00555EDF"/>
    <w:rsid w:val="00555F77"/>
    <w:rsid w:val="005563F9"/>
    <w:rsid w:val="005565D0"/>
    <w:rsid w:val="00556683"/>
    <w:rsid w:val="00556848"/>
    <w:rsid w:val="00556FA0"/>
    <w:rsid w:val="00557086"/>
    <w:rsid w:val="00557203"/>
    <w:rsid w:val="00557571"/>
    <w:rsid w:val="0055781D"/>
    <w:rsid w:val="00557B07"/>
    <w:rsid w:val="00557B1A"/>
    <w:rsid w:val="00557B24"/>
    <w:rsid w:val="00557C9C"/>
    <w:rsid w:val="00560044"/>
    <w:rsid w:val="00560059"/>
    <w:rsid w:val="00560551"/>
    <w:rsid w:val="00560596"/>
    <w:rsid w:val="005606B7"/>
    <w:rsid w:val="005606D5"/>
    <w:rsid w:val="0056081D"/>
    <w:rsid w:val="00560D69"/>
    <w:rsid w:val="00561060"/>
    <w:rsid w:val="005610DF"/>
    <w:rsid w:val="005610E1"/>
    <w:rsid w:val="00561915"/>
    <w:rsid w:val="00561DB5"/>
    <w:rsid w:val="00562015"/>
    <w:rsid w:val="00562729"/>
    <w:rsid w:val="00562944"/>
    <w:rsid w:val="00562DC5"/>
    <w:rsid w:val="00562E88"/>
    <w:rsid w:val="00562F67"/>
    <w:rsid w:val="005632E0"/>
    <w:rsid w:val="005638F4"/>
    <w:rsid w:val="0056428B"/>
    <w:rsid w:val="00564350"/>
    <w:rsid w:val="005648E7"/>
    <w:rsid w:val="00564BA5"/>
    <w:rsid w:val="00564D30"/>
    <w:rsid w:val="00565195"/>
    <w:rsid w:val="005654C0"/>
    <w:rsid w:val="00565CC5"/>
    <w:rsid w:val="00565E51"/>
    <w:rsid w:val="0056641E"/>
    <w:rsid w:val="0056643C"/>
    <w:rsid w:val="005664A3"/>
    <w:rsid w:val="0056691F"/>
    <w:rsid w:val="0056742E"/>
    <w:rsid w:val="005679F6"/>
    <w:rsid w:val="00567A87"/>
    <w:rsid w:val="00567B54"/>
    <w:rsid w:val="00567BC3"/>
    <w:rsid w:val="00570159"/>
    <w:rsid w:val="0057027C"/>
    <w:rsid w:val="005709A5"/>
    <w:rsid w:val="00570DF9"/>
    <w:rsid w:val="00570EA7"/>
    <w:rsid w:val="00570F30"/>
    <w:rsid w:val="0057161B"/>
    <w:rsid w:val="005718E4"/>
    <w:rsid w:val="00571F0C"/>
    <w:rsid w:val="0057213F"/>
    <w:rsid w:val="0057256F"/>
    <w:rsid w:val="005728FB"/>
    <w:rsid w:val="00572CF1"/>
    <w:rsid w:val="00572F97"/>
    <w:rsid w:val="005734D5"/>
    <w:rsid w:val="0057361A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3"/>
    <w:rsid w:val="00574ABD"/>
    <w:rsid w:val="00574B4E"/>
    <w:rsid w:val="00574E54"/>
    <w:rsid w:val="00574F7C"/>
    <w:rsid w:val="00575241"/>
    <w:rsid w:val="005754EB"/>
    <w:rsid w:val="005754FE"/>
    <w:rsid w:val="00575B70"/>
    <w:rsid w:val="00575BCC"/>
    <w:rsid w:val="00575EE3"/>
    <w:rsid w:val="00576075"/>
    <w:rsid w:val="005764F9"/>
    <w:rsid w:val="00576A47"/>
    <w:rsid w:val="00576E93"/>
    <w:rsid w:val="00576F21"/>
    <w:rsid w:val="00577291"/>
    <w:rsid w:val="0057735B"/>
    <w:rsid w:val="0057739C"/>
    <w:rsid w:val="00577661"/>
    <w:rsid w:val="005778AB"/>
    <w:rsid w:val="00577B93"/>
    <w:rsid w:val="00577F24"/>
    <w:rsid w:val="0058029F"/>
    <w:rsid w:val="005804B6"/>
    <w:rsid w:val="00580779"/>
    <w:rsid w:val="00580C31"/>
    <w:rsid w:val="00580DC9"/>
    <w:rsid w:val="00581240"/>
    <w:rsid w:val="0058145D"/>
    <w:rsid w:val="005814F5"/>
    <w:rsid w:val="0058173F"/>
    <w:rsid w:val="00581921"/>
    <w:rsid w:val="00581A14"/>
    <w:rsid w:val="00581AAF"/>
    <w:rsid w:val="00581E8F"/>
    <w:rsid w:val="005820FE"/>
    <w:rsid w:val="0058282F"/>
    <w:rsid w:val="005828F9"/>
    <w:rsid w:val="00582DDB"/>
    <w:rsid w:val="0058330B"/>
    <w:rsid w:val="00583315"/>
    <w:rsid w:val="00583CF9"/>
    <w:rsid w:val="005840A5"/>
    <w:rsid w:val="00584449"/>
    <w:rsid w:val="005844B6"/>
    <w:rsid w:val="0058570A"/>
    <w:rsid w:val="00585D1B"/>
    <w:rsid w:val="00585DA7"/>
    <w:rsid w:val="005861B9"/>
    <w:rsid w:val="005861D4"/>
    <w:rsid w:val="005862CF"/>
    <w:rsid w:val="0058638D"/>
    <w:rsid w:val="005867B8"/>
    <w:rsid w:val="00586ABA"/>
    <w:rsid w:val="00586AE2"/>
    <w:rsid w:val="00586C02"/>
    <w:rsid w:val="005874BE"/>
    <w:rsid w:val="0058753F"/>
    <w:rsid w:val="00587565"/>
    <w:rsid w:val="00587830"/>
    <w:rsid w:val="00587AF8"/>
    <w:rsid w:val="00587C12"/>
    <w:rsid w:val="0059003F"/>
    <w:rsid w:val="00590827"/>
    <w:rsid w:val="00590D9D"/>
    <w:rsid w:val="005913F3"/>
    <w:rsid w:val="005914E1"/>
    <w:rsid w:val="0059192C"/>
    <w:rsid w:val="00591A7B"/>
    <w:rsid w:val="00591A8D"/>
    <w:rsid w:val="00591B78"/>
    <w:rsid w:val="00591D20"/>
    <w:rsid w:val="00592548"/>
    <w:rsid w:val="005925D5"/>
    <w:rsid w:val="0059292F"/>
    <w:rsid w:val="00592E3B"/>
    <w:rsid w:val="005930FD"/>
    <w:rsid w:val="0059327A"/>
    <w:rsid w:val="0059334C"/>
    <w:rsid w:val="005935FE"/>
    <w:rsid w:val="0059371A"/>
    <w:rsid w:val="005937C0"/>
    <w:rsid w:val="005937ED"/>
    <w:rsid w:val="00593A57"/>
    <w:rsid w:val="0059403E"/>
    <w:rsid w:val="005941F5"/>
    <w:rsid w:val="00594653"/>
    <w:rsid w:val="00594704"/>
    <w:rsid w:val="00594914"/>
    <w:rsid w:val="00594BD5"/>
    <w:rsid w:val="00594E73"/>
    <w:rsid w:val="005951C9"/>
    <w:rsid w:val="00595294"/>
    <w:rsid w:val="005955A3"/>
    <w:rsid w:val="0059597E"/>
    <w:rsid w:val="00595D94"/>
    <w:rsid w:val="00595D9C"/>
    <w:rsid w:val="00596934"/>
    <w:rsid w:val="0059700D"/>
    <w:rsid w:val="00597128"/>
    <w:rsid w:val="00597230"/>
    <w:rsid w:val="0059759D"/>
    <w:rsid w:val="005976CC"/>
    <w:rsid w:val="0059794B"/>
    <w:rsid w:val="00597967"/>
    <w:rsid w:val="0059796D"/>
    <w:rsid w:val="00597AA4"/>
    <w:rsid w:val="00597F53"/>
    <w:rsid w:val="005A03AB"/>
    <w:rsid w:val="005A06EA"/>
    <w:rsid w:val="005A0990"/>
    <w:rsid w:val="005A09A7"/>
    <w:rsid w:val="005A0CB7"/>
    <w:rsid w:val="005A0D49"/>
    <w:rsid w:val="005A0D92"/>
    <w:rsid w:val="005A1437"/>
    <w:rsid w:val="005A18BF"/>
    <w:rsid w:val="005A1A93"/>
    <w:rsid w:val="005A1FD5"/>
    <w:rsid w:val="005A2674"/>
    <w:rsid w:val="005A28F1"/>
    <w:rsid w:val="005A2C8B"/>
    <w:rsid w:val="005A2C97"/>
    <w:rsid w:val="005A3064"/>
    <w:rsid w:val="005A32E3"/>
    <w:rsid w:val="005A356F"/>
    <w:rsid w:val="005A35B7"/>
    <w:rsid w:val="005A3AE3"/>
    <w:rsid w:val="005A3AEB"/>
    <w:rsid w:val="005A3C05"/>
    <w:rsid w:val="005A3F43"/>
    <w:rsid w:val="005A4243"/>
    <w:rsid w:val="005A4292"/>
    <w:rsid w:val="005A43A3"/>
    <w:rsid w:val="005A468A"/>
    <w:rsid w:val="005A49FC"/>
    <w:rsid w:val="005A4B77"/>
    <w:rsid w:val="005A4BF8"/>
    <w:rsid w:val="005A4C0E"/>
    <w:rsid w:val="005A4E1F"/>
    <w:rsid w:val="005A569E"/>
    <w:rsid w:val="005A58B4"/>
    <w:rsid w:val="005A58BF"/>
    <w:rsid w:val="005A5AEB"/>
    <w:rsid w:val="005A5E83"/>
    <w:rsid w:val="005A5E8B"/>
    <w:rsid w:val="005A5F89"/>
    <w:rsid w:val="005A5FCE"/>
    <w:rsid w:val="005A6583"/>
    <w:rsid w:val="005A6769"/>
    <w:rsid w:val="005A6E63"/>
    <w:rsid w:val="005A7402"/>
    <w:rsid w:val="005A79EA"/>
    <w:rsid w:val="005A7B15"/>
    <w:rsid w:val="005B00E9"/>
    <w:rsid w:val="005B06E5"/>
    <w:rsid w:val="005B0954"/>
    <w:rsid w:val="005B0A9C"/>
    <w:rsid w:val="005B0BEC"/>
    <w:rsid w:val="005B0F57"/>
    <w:rsid w:val="005B125A"/>
    <w:rsid w:val="005B1578"/>
    <w:rsid w:val="005B16CA"/>
    <w:rsid w:val="005B16DD"/>
    <w:rsid w:val="005B17A9"/>
    <w:rsid w:val="005B1EE3"/>
    <w:rsid w:val="005B20CB"/>
    <w:rsid w:val="005B2143"/>
    <w:rsid w:val="005B2427"/>
    <w:rsid w:val="005B294D"/>
    <w:rsid w:val="005B2D66"/>
    <w:rsid w:val="005B329C"/>
    <w:rsid w:val="005B33F5"/>
    <w:rsid w:val="005B33FF"/>
    <w:rsid w:val="005B353C"/>
    <w:rsid w:val="005B35AB"/>
    <w:rsid w:val="005B3852"/>
    <w:rsid w:val="005B40EA"/>
    <w:rsid w:val="005B4286"/>
    <w:rsid w:val="005B438C"/>
    <w:rsid w:val="005B43AD"/>
    <w:rsid w:val="005B43B9"/>
    <w:rsid w:val="005B459C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5FAF"/>
    <w:rsid w:val="005B601A"/>
    <w:rsid w:val="005B64CC"/>
    <w:rsid w:val="005B64F1"/>
    <w:rsid w:val="005B6585"/>
    <w:rsid w:val="005B677E"/>
    <w:rsid w:val="005B6F5D"/>
    <w:rsid w:val="005B73DD"/>
    <w:rsid w:val="005B762D"/>
    <w:rsid w:val="005B76C4"/>
    <w:rsid w:val="005B7CBC"/>
    <w:rsid w:val="005B7DF1"/>
    <w:rsid w:val="005B7E87"/>
    <w:rsid w:val="005C00F2"/>
    <w:rsid w:val="005C01B4"/>
    <w:rsid w:val="005C0509"/>
    <w:rsid w:val="005C0AA0"/>
    <w:rsid w:val="005C0D1B"/>
    <w:rsid w:val="005C0DC2"/>
    <w:rsid w:val="005C0E8F"/>
    <w:rsid w:val="005C1997"/>
    <w:rsid w:val="005C1A7B"/>
    <w:rsid w:val="005C1AB3"/>
    <w:rsid w:val="005C1BB9"/>
    <w:rsid w:val="005C1ED2"/>
    <w:rsid w:val="005C2185"/>
    <w:rsid w:val="005C25C3"/>
    <w:rsid w:val="005C28DE"/>
    <w:rsid w:val="005C2AAD"/>
    <w:rsid w:val="005C2D10"/>
    <w:rsid w:val="005C2DCE"/>
    <w:rsid w:val="005C3298"/>
    <w:rsid w:val="005C33C1"/>
    <w:rsid w:val="005C3457"/>
    <w:rsid w:val="005C3B1F"/>
    <w:rsid w:val="005C3BD2"/>
    <w:rsid w:val="005C3CAE"/>
    <w:rsid w:val="005C3E0D"/>
    <w:rsid w:val="005C3EB0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0DB"/>
    <w:rsid w:val="005C52B4"/>
    <w:rsid w:val="005C539D"/>
    <w:rsid w:val="005C53AA"/>
    <w:rsid w:val="005C554A"/>
    <w:rsid w:val="005C55C6"/>
    <w:rsid w:val="005C55F6"/>
    <w:rsid w:val="005C58C7"/>
    <w:rsid w:val="005C5B31"/>
    <w:rsid w:val="005C5BF6"/>
    <w:rsid w:val="005C5CD8"/>
    <w:rsid w:val="005C5DCD"/>
    <w:rsid w:val="005C5EF2"/>
    <w:rsid w:val="005C6297"/>
    <w:rsid w:val="005C62B2"/>
    <w:rsid w:val="005C62EC"/>
    <w:rsid w:val="005C66A2"/>
    <w:rsid w:val="005C6B86"/>
    <w:rsid w:val="005C7008"/>
    <w:rsid w:val="005C701B"/>
    <w:rsid w:val="005C7123"/>
    <w:rsid w:val="005C7689"/>
    <w:rsid w:val="005C76C7"/>
    <w:rsid w:val="005C7701"/>
    <w:rsid w:val="005C7789"/>
    <w:rsid w:val="005C77A4"/>
    <w:rsid w:val="005C77EF"/>
    <w:rsid w:val="005D066F"/>
    <w:rsid w:val="005D0EF8"/>
    <w:rsid w:val="005D0F71"/>
    <w:rsid w:val="005D0FAD"/>
    <w:rsid w:val="005D1050"/>
    <w:rsid w:val="005D1409"/>
    <w:rsid w:val="005D1566"/>
    <w:rsid w:val="005D1A55"/>
    <w:rsid w:val="005D2251"/>
    <w:rsid w:val="005D226B"/>
    <w:rsid w:val="005D2623"/>
    <w:rsid w:val="005D2931"/>
    <w:rsid w:val="005D2E2B"/>
    <w:rsid w:val="005D30C7"/>
    <w:rsid w:val="005D35A5"/>
    <w:rsid w:val="005D390A"/>
    <w:rsid w:val="005D3993"/>
    <w:rsid w:val="005D404B"/>
    <w:rsid w:val="005D433B"/>
    <w:rsid w:val="005D438D"/>
    <w:rsid w:val="005D46A6"/>
    <w:rsid w:val="005D4981"/>
    <w:rsid w:val="005D4A8B"/>
    <w:rsid w:val="005D4B71"/>
    <w:rsid w:val="005D4D77"/>
    <w:rsid w:val="005D4ED9"/>
    <w:rsid w:val="005D543C"/>
    <w:rsid w:val="005D54CA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99D"/>
    <w:rsid w:val="005D6BDA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ADB"/>
    <w:rsid w:val="005E1DE1"/>
    <w:rsid w:val="005E1EF7"/>
    <w:rsid w:val="005E2702"/>
    <w:rsid w:val="005E297F"/>
    <w:rsid w:val="005E3154"/>
    <w:rsid w:val="005E377E"/>
    <w:rsid w:val="005E3934"/>
    <w:rsid w:val="005E4391"/>
    <w:rsid w:val="005E497A"/>
    <w:rsid w:val="005E4A74"/>
    <w:rsid w:val="005E4C1E"/>
    <w:rsid w:val="005E523E"/>
    <w:rsid w:val="005E53B8"/>
    <w:rsid w:val="005E5A71"/>
    <w:rsid w:val="005E5B33"/>
    <w:rsid w:val="005E6421"/>
    <w:rsid w:val="005E64EF"/>
    <w:rsid w:val="005E65D0"/>
    <w:rsid w:val="005E671D"/>
    <w:rsid w:val="005E67B9"/>
    <w:rsid w:val="005E67BC"/>
    <w:rsid w:val="005E6B00"/>
    <w:rsid w:val="005E7266"/>
    <w:rsid w:val="005E7274"/>
    <w:rsid w:val="005E73B2"/>
    <w:rsid w:val="005E7466"/>
    <w:rsid w:val="005E7734"/>
    <w:rsid w:val="005E799F"/>
    <w:rsid w:val="005E79E1"/>
    <w:rsid w:val="005E7A01"/>
    <w:rsid w:val="005E7B4F"/>
    <w:rsid w:val="005E7EE1"/>
    <w:rsid w:val="005F00A9"/>
    <w:rsid w:val="005F0150"/>
    <w:rsid w:val="005F0486"/>
    <w:rsid w:val="005F09E4"/>
    <w:rsid w:val="005F0A7E"/>
    <w:rsid w:val="005F0AE4"/>
    <w:rsid w:val="005F139E"/>
    <w:rsid w:val="005F1412"/>
    <w:rsid w:val="005F14E1"/>
    <w:rsid w:val="005F17FF"/>
    <w:rsid w:val="005F1A71"/>
    <w:rsid w:val="005F1C90"/>
    <w:rsid w:val="005F2355"/>
    <w:rsid w:val="005F2C4C"/>
    <w:rsid w:val="005F30E6"/>
    <w:rsid w:val="005F311B"/>
    <w:rsid w:val="005F3E86"/>
    <w:rsid w:val="005F3F08"/>
    <w:rsid w:val="005F4495"/>
    <w:rsid w:val="005F45EA"/>
    <w:rsid w:val="005F4623"/>
    <w:rsid w:val="005F483D"/>
    <w:rsid w:val="005F4A1E"/>
    <w:rsid w:val="005F4B21"/>
    <w:rsid w:val="005F4D0A"/>
    <w:rsid w:val="005F51D0"/>
    <w:rsid w:val="005F53C4"/>
    <w:rsid w:val="005F56E2"/>
    <w:rsid w:val="005F5B35"/>
    <w:rsid w:val="005F5DDB"/>
    <w:rsid w:val="005F5F0A"/>
    <w:rsid w:val="005F6002"/>
    <w:rsid w:val="005F6102"/>
    <w:rsid w:val="005F61CD"/>
    <w:rsid w:val="005F67B8"/>
    <w:rsid w:val="005F69B5"/>
    <w:rsid w:val="005F6B83"/>
    <w:rsid w:val="005F6D59"/>
    <w:rsid w:val="005F7038"/>
    <w:rsid w:val="005F725B"/>
    <w:rsid w:val="005F738F"/>
    <w:rsid w:val="005F7473"/>
    <w:rsid w:val="005F79A4"/>
    <w:rsid w:val="005F7E68"/>
    <w:rsid w:val="0060013C"/>
    <w:rsid w:val="0060016B"/>
    <w:rsid w:val="00600698"/>
    <w:rsid w:val="006006F7"/>
    <w:rsid w:val="00601663"/>
    <w:rsid w:val="00601898"/>
    <w:rsid w:val="00601A61"/>
    <w:rsid w:val="00601B5A"/>
    <w:rsid w:val="00601BBB"/>
    <w:rsid w:val="00601E64"/>
    <w:rsid w:val="00602154"/>
    <w:rsid w:val="006021B7"/>
    <w:rsid w:val="00602460"/>
    <w:rsid w:val="0060259F"/>
    <w:rsid w:val="006027C8"/>
    <w:rsid w:val="00602815"/>
    <w:rsid w:val="0060282F"/>
    <w:rsid w:val="00602B25"/>
    <w:rsid w:val="00602E90"/>
    <w:rsid w:val="006030AE"/>
    <w:rsid w:val="00603102"/>
    <w:rsid w:val="006031F9"/>
    <w:rsid w:val="00603474"/>
    <w:rsid w:val="00603A65"/>
    <w:rsid w:val="00603C5D"/>
    <w:rsid w:val="006040AC"/>
    <w:rsid w:val="006043B6"/>
    <w:rsid w:val="00604421"/>
    <w:rsid w:val="006046FB"/>
    <w:rsid w:val="006047A3"/>
    <w:rsid w:val="00604D5B"/>
    <w:rsid w:val="00604FE8"/>
    <w:rsid w:val="006055A7"/>
    <w:rsid w:val="006057E5"/>
    <w:rsid w:val="0060594A"/>
    <w:rsid w:val="00605A61"/>
    <w:rsid w:val="00605B55"/>
    <w:rsid w:val="00605DC1"/>
    <w:rsid w:val="0060612D"/>
    <w:rsid w:val="00606267"/>
    <w:rsid w:val="0060626B"/>
    <w:rsid w:val="00606970"/>
    <w:rsid w:val="00606E29"/>
    <w:rsid w:val="006070FA"/>
    <w:rsid w:val="00607305"/>
    <w:rsid w:val="006073CA"/>
    <w:rsid w:val="00607829"/>
    <w:rsid w:val="00607DA0"/>
    <w:rsid w:val="00607FDB"/>
    <w:rsid w:val="0061071E"/>
    <w:rsid w:val="00610728"/>
    <w:rsid w:val="00610873"/>
    <w:rsid w:val="00610948"/>
    <w:rsid w:val="00610DA5"/>
    <w:rsid w:val="00610F24"/>
    <w:rsid w:val="006113B6"/>
    <w:rsid w:val="006115F1"/>
    <w:rsid w:val="0061221C"/>
    <w:rsid w:val="0061229C"/>
    <w:rsid w:val="00612512"/>
    <w:rsid w:val="00612561"/>
    <w:rsid w:val="006127BB"/>
    <w:rsid w:val="00612A27"/>
    <w:rsid w:val="00612A61"/>
    <w:rsid w:val="00612E51"/>
    <w:rsid w:val="00612F24"/>
    <w:rsid w:val="006133C3"/>
    <w:rsid w:val="00613457"/>
    <w:rsid w:val="006135A4"/>
    <w:rsid w:val="0061395D"/>
    <w:rsid w:val="00613B43"/>
    <w:rsid w:val="00614028"/>
    <w:rsid w:val="006140D3"/>
    <w:rsid w:val="006141A7"/>
    <w:rsid w:val="006141B5"/>
    <w:rsid w:val="006143D5"/>
    <w:rsid w:val="00614689"/>
    <w:rsid w:val="006148EB"/>
    <w:rsid w:val="00614956"/>
    <w:rsid w:val="00614CAE"/>
    <w:rsid w:val="00615377"/>
    <w:rsid w:val="0061553B"/>
    <w:rsid w:val="00615607"/>
    <w:rsid w:val="006156CC"/>
    <w:rsid w:val="00615732"/>
    <w:rsid w:val="00615799"/>
    <w:rsid w:val="00615D6B"/>
    <w:rsid w:val="00615D7C"/>
    <w:rsid w:val="00615E1C"/>
    <w:rsid w:val="00615F52"/>
    <w:rsid w:val="00616446"/>
    <w:rsid w:val="0061648E"/>
    <w:rsid w:val="00616581"/>
    <w:rsid w:val="00616B59"/>
    <w:rsid w:val="00617350"/>
    <w:rsid w:val="0061799F"/>
    <w:rsid w:val="006179C5"/>
    <w:rsid w:val="00617A9E"/>
    <w:rsid w:val="00617C23"/>
    <w:rsid w:val="00620341"/>
    <w:rsid w:val="00620955"/>
    <w:rsid w:val="00620D6A"/>
    <w:rsid w:val="0062114E"/>
    <w:rsid w:val="0062150D"/>
    <w:rsid w:val="0062151B"/>
    <w:rsid w:val="0062157C"/>
    <w:rsid w:val="00621C52"/>
    <w:rsid w:val="00621CD3"/>
    <w:rsid w:val="00621CFB"/>
    <w:rsid w:val="00621D55"/>
    <w:rsid w:val="00621DE3"/>
    <w:rsid w:val="006224F6"/>
    <w:rsid w:val="0062270E"/>
    <w:rsid w:val="006228A6"/>
    <w:rsid w:val="00622D2A"/>
    <w:rsid w:val="00623072"/>
    <w:rsid w:val="006234BF"/>
    <w:rsid w:val="0062365D"/>
    <w:rsid w:val="00623815"/>
    <w:rsid w:val="006239A7"/>
    <w:rsid w:val="006239B6"/>
    <w:rsid w:val="00623E54"/>
    <w:rsid w:val="00623E70"/>
    <w:rsid w:val="00623F93"/>
    <w:rsid w:val="00624549"/>
    <w:rsid w:val="006245D1"/>
    <w:rsid w:val="00624A5C"/>
    <w:rsid w:val="00624BC8"/>
    <w:rsid w:val="006250B8"/>
    <w:rsid w:val="006251FF"/>
    <w:rsid w:val="0062522C"/>
    <w:rsid w:val="006252CC"/>
    <w:rsid w:val="00625469"/>
    <w:rsid w:val="00625718"/>
    <w:rsid w:val="00625A0F"/>
    <w:rsid w:val="00625F6B"/>
    <w:rsid w:val="006260B9"/>
    <w:rsid w:val="00626402"/>
    <w:rsid w:val="0062682C"/>
    <w:rsid w:val="00626ACB"/>
    <w:rsid w:val="006270E5"/>
    <w:rsid w:val="0062761F"/>
    <w:rsid w:val="00627AD7"/>
    <w:rsid w:val="00627C7B"/>
    <w:rsid w:val="00627CBE"/>
    <w:rsid w:val="00627E26"/>
    <w:rsid w:val="00627FF4"/>
    <w:rsid w:val="0063034F"/>
    <w:rsid w:val="00630A00"/>
    <w:rsid w:val="00630CCC"/>
    <w:rsid w:val="00631000"/>
    <w:rsid w:val="006310B8"/>
    <w:rsid w:val="0063134C"/>
    <w:rsid w:val="006317CF"/>
    <w:rsid w:val="006319BD"/>
    <w:rsid w:val="00631B03"/>
    <w:rsid w:val="0063220E"/>
    <w:rsid w:val="006323E4"/>
    <w:rsid w:val="00632651"/>
    <w:rsid w:val="006328FE"/>
    <w:rsid w:val="0063292E"/>
    <w:rsid w:val="00632BB5"/>
    <w:rsid w:val="00632C59"/>
    <w:rsid w:val="00632D1A"/>
    <w:rsid w:val="00633198"/>
    <w:rsid w:val="00633362"/>
    <w:rsid w:val="0063372C"/>
    <w:rsid w:val="006337A1"/>
    <w:rsid w:val="006337FB"/>
    <w:rsid w:val="006338B9"/>
    <w:rsid w:val="00633A31"/>
    <w:rsid w:val="00633DDC"/>
    <w:rsid w:val="00634010"/>
    <w:rsid w:val="00634661"/>
    <w:rsid w:val="00634C65"/>
    <w:rsid w:val="00634CFC"/>
    <w:rsid w:val="00634E17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B55"/>
    <w:rsid w:val="00637D2D"/>
    <w:rsid w:val="00640101"/>
    <w:rsid w:val="00640258"/>
    <w:rsid w:val="006405E1"/>
    <w:rsid w:val="006408E1"/>
    <w:rsid w:val="00640A3D"/>
    <w:rsid w:val="00640C72"/>
    <w:rsid w:val="00640F68"/>
    <w:rsid w:val="00641002"/>
    <w:rsid w:val="00641131"/>
    <w:rsid w:val="0064163C"/>
    <w:rsid w:val="00641B33"/>
    <w:rsid w:val="00641DF3"/>
    <w:rsid w:val="0064222F"/>
    <w:rsid w:val="00642404"/>
    <w:rsid w:val="00642495"/>
    <w:rsid w:val="006426F2"/>
    <w:rsid w:val="00642AC5"/>
    <w:rsid w:val="00642ADA"/>
    <w:rsid w:val="00643A5C"/>
    <w:rsid w:val="00643D35"/>
    <w:rsid w:val="00643F0D"/>
    <w:rsid w:val="006440B2"/>
    <w:rsid w:val="006440C2"/>
    <w:rsid w:val="00644889"/>
    <w:rsid w:val="00645069"/>
    <w:rsid w:val="00645084"/>
    <w:rsid w:val="00645549"/>
    <w:rsid w:val="006455B9"/>
    <w:rsid w:val="006457E1"/>
    <w:rsid w:val="00645C82"/>
    <w:rsid w:val="00645C84"/>
    <w:rsid w:val="00646071"/>
    <w:rsid w:val="00646610"/>
    <w:rsid w:val="006467BD"/>
    <w:rsid w:val="006469AB"/>
    <w:rsid w:val="006469D5"/>
    <w:rsid w:val="00646E11"/>
    <w:rsid w:val="00647134"/>
    <w:rsid w:val="006471C3"/>
    <w:rsid w:val="00647385"/>
    <w:rsid w:val="0064755B"/>
    <w:rsid w:val="00647D73"/>
    <w:rsid w:val="00647DCA"/>
    <w:rsid w:val="0065058B"/>
    <w:rsid w:val="00650828"/>
    <w:rsid w:val="00650E5C"/>
    <w:rsid w:val="00651000"/>
    <w:rsid w:val="00651210"/>
    <w:rsid w:val="0065123E"/>
    <w:rsid w:val="00651289"/>
    <w:rsid w:val="00651313"/>
    <w:rsid w:val="0065136F"/>
    <w:rsid w:val="006513C5"/>
    <w:rsid w:val="00651E4F"/>
    <w:rsid w:val="00651EF8"/>
    <w:rsid w:val="00651FB5"/>
    <w:rsid w:val="0065229F"/>
    <w:rsid w:val="006523F4"/>
    <w:rsid w:val="00652AA9"/>
    <w:rsid w:val="00652F95"/>
    <w:rsid w:val="0065301E"/>
    <w:rsid w:val="00653284"/>
    <w:rsid w:val="006533EC"/>
    <w:rsid w:val="00653568"/>
    <w:rsid w:val="00653AA4"/>
    <w:rsid w:val="00653DF5"/>
    <w:rsid w:val="00653E32"/>
    <w:rsid w:val="006547FD"/>
    <w:rsid w:val="00654A8B"/>
    <w:rsid w:val="00654EBE"/>
    <w:rsid w:val="00655020"/>
    <w:rsid w:val="006551EC"/>
    <w:rsid w:val="00655485"/>
    <w:rsid w:val="00655818"/>
    <w:rsid w:val="006558C9"/>
    <w:rsid w:val="006561AC"/>
    <w:rsid w:val="0065629A"/>
    <w:rsid w:val="006564E9"/>
    <w:rsid w:val="0065663B"/>
    <w:rsid w:val="0065681C"/>
    <w:rsid w:val="00656A7D"/>
    <w:rsid w:val="0065728B"/>
    <w:rsid w:val="0065739A"/>
    <w:rsid w:val="00657518"/>
    <w:rsid w:val="00657634"/>
    <w:rsid w:val="006579FB"/>
    <w:rsid w:val="00657A30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34"/>
    <w:rsid w:val="006612AD"/>
    <w:rsid w:val="006613A3"/>
    <w:rsid w:val="00661794"/>
    <w:rsid w:val="00661C19"/>
    <w:rsid w:val="00661C8B"/>
    <w:rsid w:val="00661CFD"/>
    <w:rsid w:val="00661ED6"/>
    <w:rsid w:val="006626AF"/>
    <w:rsid w:val="006626B7"/>
    <w:rsid w:val="006628A7"/>
    <w:rsid w:val="006628D3"/>
    <w:rsid w:val="00662B04"/>
    <w:rsid w:val="00662BB5"/>
    <w:rsid w:val="0066308C"/>
    <w:rsid w:val="006630AE"/>
    <w:rsid w:val="0066372A"/>
    <w:rsid w:val="006637A5"/>
    <w:rsid w:val="00663ADD"/>
    <w:rsid w:val="00663B9D"/>
    <w:rsid w:val="00663CB4"/>
    <w:rsid w:val="00663DC8"/>
    <w:rsid w:val="00663FB5"/>
    <w:rsid w:val="006640AF"/>
    <w:rsid w:val="00664144"/>
    <w:rsid w:val="00664424"/>
    <w:rsid w:val="00664481"/>
    <w:rsid w:val="006648B5"/>
    <w:rsid w:val="00664DC9"/>
    <w:rsid w:val="006650BC"/>
    <w:rsid w:val="006659B1"/>
    <w:rsid w:val="0066608E"/>
    <w:rsid w:val="00666276"/>
    <w:rsid w:val="006667BD"/>
    <w:rsid w:val="00666C58"/>
    <w:rsid w:val="00666E29"/>
    <w:rsid w:val="0066727C"/>
    <w:rsid w:val="0066747C"/>
    <w:rsid w:val="00667662"/>
    <w:rsid w:val="006677B5"/>
    <w:rsid w:val="00667B64"/>
    <w:rsid w:val="00667D59"/>
    <w:rsid w:val="00667DC4"/>
    <w:rsid w:val="0067024C"/>
    <w:rsid w:val="00670296"/>
    <w:rsid w:val="0067030A"/>
    <w:rsid w:val="006707C9"/>
    <w:rsid w:val="00670838"/>
    <w:rsid w:val="00670AEB"/>
    <w:rsid w:val="00670B95"/>
    <w:rsid w:val="006712BC"/>
    <w:rsid w:val="00671C38"/>
    <w:rsid w:val="0067258A"/>
    <w:rsid w:val="006725F0"/>
    <w:rsid w:val="00673582"/>
    <w:rsid w:val="006737A5"/>
    <w:rsid w:val="006737C8"/>
    <w:rsid w:val="0067383C"/>
    <w:rsid w:val="00673B4C"/>
    <w:rsid w:val="00674003"/>
    <w:rsid w:val="00674213"/>
    <w:rsid w:val="0067428A"/>
    <w:rsid w:val="00674334"/>
    <w:rsid w:val="006743B6"/>
    <w:rsid w:val="00674633"/>
    <w:rsid w:val="0067468B"/>
    <w:rsid w:val="00674CC8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4F8"/>
    <w:rsid w:val="006766BB"/>
    <w:rsid w:val="006766F8"/>
    <w:rsid w:val="00676CE7"/>
    <w:rsid w:val="00677315"/>
    <w:rsid w:val="0067745C"/>
    <w:rsid w:val="006776B0"/>
    <w:rsid w:val="00677C9B"/>
    <w:rsid w:val="00677E8A"/>
    <w:rsid w:val="00677F93"/>
    <w:rsid w:val="006803B9"/>
    <w:rsid w:val="0068040A"/>
    <w:rsid w:val="0068049D"/>
    <w:rsid w:val="006807C8"/>
    <w:rsid w:val="00680F6D"/>
    <w:rsid w:val="0068128C"/>
    <w:rsid w:val="006818A8"/>
    <w:rsid w:val="00681C07"/>
    <w:rsid w:val="00681DEC"/>
    <w:rsid w:val="00681E68"/>
    <w:rsid w:val="00681EBE"/>
    <w:rsid w:val="00681F1D"/>
    <w:rsid w:val="00681F40"/>
    <w:rsid w:val="00682095"/>
    <w:rsid w:val="0068246F"/>
    <w:rsid w:val="00682993"/>
    <w:rsid w:val="00682A48"/>
    <w:rsid w:val="00682AB8"/>
    <w:rsid w:val="00682B0F"/>
    <w:rsid w:val="00682B34"/>
    <w:rsid w:val="00682DBC"/>
    <w:rsid w:val="00682E96"/>
    <w:rsid w:val="00683041"/>
    <w:rsid w:val="00683089"/>
    <w:rsid w:val="0068349C"/>
    <w:rsid w:val="006835A8"/>
    <w:rsid w:val="006836CC"/>
    <w:rsid w:val="00683869"/>
    <w:rsid w:val="006839F9"/>
    <w:rsid w:val="00683FEA"/>
    <w:rsid w:val="0068403F"/>
    <w:rsid w:val="006841EC"/>
    <w:rsid w:val="0068426B"/>
    <w:rsid w:val="00684291"/>
    <w:rsid w:val="00684642"/>
    <w:rsid w:val="0068479E"/>
    <w:rsid w:val="006853B7"/>
    <w:rsid w:val="00685444"/>
    <w:rsid w:val="006854A7"/>
    <w:rsid w:val="0068561E"/>
    <w:rsid w:val="0068563D"/>
    <w:rsid w:val="006859A0"/>
    <w:rsid w:val="00685B00"/>
    <w:rsid w:val="00685B8F"/>
    <w:rsid w:val="00685E9F"/>
    <w:rsid w:val="00686708"/>
    <w:rsid w:val="006867CC"/>
    <w:rsid w:val="00686FCA"/>
    <w:rsid w:val="006878C7"/>
    <w:rsid w:val="006879CC"/>
    <w:rsid w:val="00687AB4"/>
    <w:rsid w:val="00687C2B"/>
    <w:rsid w:val="00687C69"/>
    <w:rsid w:val="00687D04"/>
    <w:rsid w:val="00687E1C"/>
    <w:rsid w:val="00687E5F"/>
    <w:rsid w:val="00687EBF"/>
    <w:rsid w:val="00687FFA"/>
    <w:rsid w:val="00690435"/>
    <w:rsid w:val="006905A4"/>
    <w:rsid w:val="00690702"/>
    <w:rsid w:val="006909A8"/>
    <w:rsid w:val="00690BAF"/>
    <w:rsid w:val="00690DA4"/>
    <w:rsid w:val="00690FD3"/>
    <w:rsid w:val="006914C5"/>
    <w:rsid w:val="00691757"/>
    <w:rsid w:val="00691E8F"/>
    <w:rsid w:val="00691F78"/>
    <w:rsid w:val="00692177"/>
    <w:rsid w:val="006921D8"/>
    <w:rsid w:val="00692629"/>
    <w:rsid w:val="006928DC"/>
    <w:rsid w:val="00692949"/>
    <w:rsid w:val="00692AC6"/>
    <w:rsid w:val="00692B54"/>
    <w:rsid w:val="00692C32"/>
    <w:rsid w:val="00693254"/>
    <w:rsid w:val="006932BA"/>
    <w:rsid w:val="00693357"/>
    <w:rsid w:val="00693A19"/>
    <w:rsid w:val="00693B05"/>
    <w:rsid w:val="00693D0C"/>
    <w:rsid w:val="00694083"/>
    <w:rsid w:val="006941BD"/>
    <w:rsid w:val="006941D4"/>
    <w:rsid w:val="00694B77"/>
    <w:rsid w:val="006952DD"/>
    <w:rsid w:val="00695369"/>
    <w:rsid w:val="0069563B"/>
    <w:rsid w:val="00695900"/>
    <w:rsid w:val="00695955"/>
    <w:rsid w:val="00695B69"/>
    <w:rsid w:val="00695B7C"/>
    <w:rsid w:val="00695BB8"/>
    <w:rsid w:val="00695F6C"/>
    <w:rsid w:val="00696005"/>
    <w:rsid w:val="006962A5"/>
    <w:rsid w:val="00696443"/>
    <w:rsid w:val="00696667"/>
    <w:rsid w:val="0069692A"/>
    <w:rsid w:val="00696A00"/>
    <w:rsid w:val="00697A3A"/>
    <w:rsid w:val="00697BED"/>
    <w:rsid w:val="006A0094"/>
    <w:rsid w:val="006A00FB"/>
    <w:rsid w:val="006A0451"/>
    <w:rsid w:val="006A0563"/>
    <w:rsid w:val="006A0C85"/>
    <w:rsid w:val="006A1153"/>
    <w:rsid w:val="006A14CC"/>
    <w:rsid w:val="006A168D"/>
    <w:rsid w:val="006A1A64"/>
    <w:rsid w:val="006A1B0E"/>
    <w:rsid w:val="006A1B37"/>
    <w:rsid w:val="006A2695"/>
    <w:rsid w:val="006A270E"/>
    <w:rsid w:val="006A27E1"/>
    <w:rsid w:val="006A2804"/>
    <w:rsid w:val="006A280B"/>
    <w:rsid w:val="006A2E67"/>
    <w:rsid w:val="006A2EAC"/>
    <w:rsid w:val="006A2F21"/>
    <w:rsid w:val="006A30DA"/>
    <w:rsid w:val="006A3427"/>
    <w:rsid w:val="006A3698"/>
    <w:rsid w:val="006A39DB"/>
    <w:rsid w:val="006A3D1A"/>
    <w:rsid w:val="006A3D6F"/>
    <w:rsid w:val="006A3ED8"/>
    <w:rsid w:val="006A43BA"/>
    <w:rsid w:val="006A4412"/>
    <w:rsid w:val="006A479D"/>
    <w:rsid w:val="006A47EE"/>
    <w:rsid w:val="006A4F29"/>
    <w:rsid w:val="006A5584"/>
    <w:rsid w:val="006A595F"/>
    <w:rsid w:val="006A5C6D"/>
    <w:rsid w:val="006A5D32"/>
    <w:rsid w:val="006A5F5E"/>
    <w:rsid w:val="006A600C"/>
    <w:rsid w:val="006A610F"/>
    <w:rsid w:val="006A6318"/>
    <w:rsid w:val="006A63F5"/>
    <w:rsid w:val="006A643D"/>
    <w:rsid w:val="006A650C"/>
    <w:rsid w:val="006A6811"/>
    <w:rsid w:val="006A6F79"/>
    <w:rsid w:val="006A708F"/>
    <w:rsid w:val="006A7666"/>
    <w:rsid w:val="006A7DA9"/>
    <w:rsid w:val="006B016B"/>
    <w:rsid w:val="006B03C2"/>
    <w:rsid w:val="006B0A8E"/>
    <w:rsid w:val="006B0B72"/>
    <w:rsid w:val="006B0BD8"/>
    <w:rsid w:val="006B0D32"/>
    <w:rsid w:val="006B105C"/>
    <w:rsid w:val="006B146D"/>
    <w:rsid w:val="006B1666"/>
    <w:rsid w:val="006B1916"/>
    <w:rsid w:val="006B1C94"/>
    <w:rsid w:val="006B1D72"/>
    <w:rsid w:val="006B214E"/>
    <w:rsid w:val="006B2356"/>
    <w:rsid w:val="006B2F26"/>
    <w:rsid w:val="006B2F4C"/>
    <w:rsid w:val="006B3016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5EFE"/>
    <w:rsid w:val="006B60AC"/>
    <w:rsid w:val="006B61D0"/>
    <w:rsid w:val="006B62C4"/>
    <w:rsid w:val="006B62E8"/>
    <w:rsid w:val="006B640E"/>
    <w:rsid w:val="006B68F4"/>
    <w:rsid w:val="006B6ACF"/>
    <w:rsid w:val="006B6D62"/>
    <w:rsid w:val="006B7194"/>
    <w:rsid w:val="006B746B"/>
    <w:rsid w:val="006B7798"/>
    <w:rsid w:val="006B7831"/>
    <w:rsid w:val="006B7B9C"/>
    <w:rsid w:val="006C00D4"/>
    <w:rsid w:val="006C0113"/>
    <w:rsid w:val="006C01F9"/>
    <w:rsid w:val="006C0255"/>
    <w:rsid w:val="006C025A"/>
    <w:rsid w:val="006C0332"/>
    <w:rsid w:val="006C0369"/>
    <w:rsid w:val="006C04BF"/>
    <w:rsid w:val="006C0578"/>
    <w:rsid w:val="006C0B2E"/>
    <w:rsid w:val="006C0B66"/>
    <w:rsid w:val="006C0EDD"/>
    <w:rsid w:val="006C15BC"/>
    <w:rsid w:val="006C15BE"/>
    <w:rsid w:val="006C17DE"/>
    <w:rsid w:val="006C193F"/>
    <w:rsid w:val="006C19BE"/>
    <w:rsid w:val="006C1C13"/>
    <w:rsid w:val="006C1C84"/>
    <w:rsid w:val="006C2005"/>
    <w:rsid w:val="006C2077"/>
    <w:rsid w:val="006C20D3"/>
    <w:rsid w:val="006C231B"/>
    <w:rsid w:val="006C23B1"/>
    <w:rsid w:val="006C2465"/>
    <w:rsid w:val="006C247A"/>
    <w:rsid w:val="006C272D"/>
    <w:rsid w:val="006C276C"/>
    <w:rsid w:val="006C27ED"/>
    <w:rsid w:val="006C28C5"/>
    <w:rsid w:val="006C2A15"/>
    <w:rsid w:val="006C2BF6"/>
    <w:rsid w:val="006C2D61"/>
    <w:rsid w:val="006C36B2"/>
    <w:rsid w:val="006C389D"/>
    <w:rsid w:val="006C3C42"/>
    <w:rsid w:val="006C3F9D"/>
    <w:rsid w:val="006C41D3"/>
    <w:rsid w:val="006C430F"/>
    <w:rsid w:val="006C4C46"/>
    <w:rsid w:val="006C4F56"/>
    <w:rsid w:val="006C4F6E"/>
    <w:rsid w:val="006C5797"/>
    <w:rsid w:val="006C5A2F"/>
    <w:rsid w:val="006C6421"/>
    <w:rsid w:val="006C67CB"/>
    <w:rsid w:val="006C6B71"/>
    <w:rsid w:val="006C6C08"/>
    <w:rsid w:val="006C7218"/>
    <w:rsid w:val="006C727C"/>
    <w:rsid w:val="006C7462"/>
    <w:rsid w:val="006C7650"/>
    <w:rsid w:val="006C78A4"/>
    <w:rsid w:val="006C7BA3"/>
    <w:rsid w:val="006C7CE9"/>
    <w:rsid w:val="006D0297"/>
    <w:rsid w:val="006D03D2"/>
    <w:rsid w:val="006D03D7"/>
    <w:rsid w:val="006D0C4B"/>
    <w:rsid w:val="006D0F72"/>
    <w:rsid w:val="006D1512"/>
    <w:rsid w:val="006D17AE"/>
    <w:rsid w:val="006D17CD"/>
    <w:rsid w:val="006D1C65"/>
    <w:rsid w:val="006D1DA0"/>
    <w:rsid w:val="006D1DEF"/>
    <w:rsid w:val="006D2026"/>
    <w:rsid w:val="006D25B9"/>
    <w:rsid w:val="006D291A"/>
    <w:rsid w:val="006D2BEB"/>
    <w:rsid w:val="006D2E71"/>
    <w:rsid w:val="006D3058"/>
    <w:rsid w:val="006D30E9"/>
    <w:rsid w:val="006D3141"/>
    <w:rsid w:val="006D32CA"/>
    <w:rsid w:val="006D32E8"/>
    <w:rsid w:val="006D36F3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691"/>
    <w:rsid w:val="006D56D2"/>
    <w:rsid w:val="006D6C64"/>
    <w:rsid w:val="006D6C66"/>
    <w:rsid w:val="006D6F1A"/>
    <w:rsid w:val="006D7430"/>
    <w:rsid w:val="006D7787"/>
    <w:rsid w:val="006D79F1"/>
    <w:rsid w:val="006D7E58"/>
    <w:rsid w:val="006D7E97"/>
    <w:rsid w:val="006E007E"/>
    <w:rsid w:val="006E0487"/>
    <w:rsid w:val="006E0592"/>
    <w:rsid w:val="006E0758"/>
    <w:rsid w:val="006E0985"/>
    <w:rsid w:val="006E0ECF"/>
    <w:rsid w:val="006E10DF"/>
    <w:rsid w:val="006E10F5"/>
    <w:rsid w:val="006E1138"/>
    <w:rsid w:val="006E19ED"/>
    <w:rsid w:val="006E2120"/>
    <w:rsid w:val="006E26CB"/>
    <w:rsid w:val="006E288C"/>
    <w:rsid w:val="006E307C"/>
    <w:rsid w:val="006E3315"/>
    <w:rsid w:val="006E3615"/>
    <w:rsid w:val="006E3658"/>
    <w:rsid w:val="006E38FC"/>
    <w:rsid w:val="006E3980"/>
    <w:rsid w:val="006E3AE1"/>
    <w:rsid w:val="006E3B38"/>
    <w:rsid w:val="006E3C77"/>
    <w:rsid w:val="006E3E2C"/>
    <w:rsid w:val="006E3F48"/>
    <w:rsid w:val="006E42E5"/>
    <w:rsid w:val="006E43CF"/>
    <w:rsid w:val="006E45D3"/>
    <w:rsid w:val="006E47ED"/>
    <w:rsid w:val="006E483B"/>
    <w:rsid w:val="006E4E4B"/>
    <w:rsid w:val="006E5174"/>
    <w:rsid w:val="006E5863"/>
    <w:rsid w:val="006E59E0"/>
    <w:rsid w:val="006E5C1C"/>
    <w:rsid w:val="006E6205"/>
    <w:rsid w:val="006E64BE"/>
    <w:rsid w:val="006E66A2"/>
    <w:rsid w:val="006E6824"/>
    <w:rsid w:val="006E696D"/>
    <w:rsid w:val="006E71FE"/>
    <w:rsid w:val="006E72CD"/>
    <w:rsid w:val="006E73E9"/>
    <w:rsid w:val="006E76BB"/>
    <w:rsid w:val="006E76CA"/>
    <w:rsid w:val="006E7928"/>
    <w:rsid w:val="006E7C42"/>
    <w:rsid w:val="006E7E8C"/>
    <w:rsid w:val="006F015F"/>
    <w:rsid w:val="006F03BF"/>
    <w:rsid w:val="006F03F0"/>
    <w:rsid w:val="006F055E"/>
    <w:rsid w:val="006F10E2"/>
    <w:rsid w:val="006F17A5"/>
    <w:rsid w:val="006F19CC"/>
    <w:rsid w:val="006F1B26"/>
    <w:rsid w:val="006F1BB5"/>
    <w:rsid w:val="006F2409"/>
    <w:rsid w:val="006F24DF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434C"/>
    <w:rsid w:val="006F45DE"/>
    <w:rsid w:val="006F4653"/>
    <w:rsid w:val="006F4841"/>
    <w:rsid w:val="006F4846"/>
    <w:rsid w:val="006F49BE"/>
    <w:rsid w:val="006F4A8F"/>
    <w:rsid w:val="006F4ED6"/>
    <w:rsid w:val="006F5506"/>
    <w:rsid w:val="006F59A8"/>
    <w:rsid w:val="006F5C97"/>
    <w:rsid w:val="006F5D80"/>
    <w:rsid w:val="006F604F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0AF7"/>
    <w:rsid w:val="007019A0"/>
    <w:rsid w:val="00701C8E"/>
    <w:rsid w:val="007026B7"/>
    <w:rsid w:val="007026F3"/>
    <w:rsid w:val="0070275D"/>
    <w:rsid w:val="00702A9F"/>
    <w:rsid w:val="00702AF8"/>
    <w:rsid w:val="00702E54"/>
    <w:rsid w:val="00703290"/>
    <w:rsid w:val="0070345A"/>
    <w:rsid w:val="007037F1"/>
    <w:rsid w:val="0070380A"/>
    <w:rsid w:val="00703C36"/>
    <w:rsid w:val="00703DEE"/>
    <w:rsid w:val="00703ECA"/>
    <w:rsid w:val="00703FF0"/>
    <w:rsid w:val="00704078"/>
    <w:rsid w:val="0070416F"/>
    <w:rsid w:val="007043CA"/>
    <w:rsid w:val="007043E8"/>
    <w:rsid w:val="00704665"/>
    <w:rsid w:val="007047AE"/>
    <w:rsid w:val="00704C79"/>
    <w:rsid w:val="00705117"/>
    <w:rsid w:val="0070527A"/>
    <w:rsid w:val="0070536C"/>
    <w:rsid w:val="007055EF"/>
    <w:rsid w:val="0070567E"/>
    <w:rsid w:val="00705806"/>
    <w:rsid w:val="00705BD2"/>
    <w:rsid w:val="00705CA6"/>
    <w:rsid w:val="00705CF9"/>
    <w:rsid w:val="00705EFC"/>
    <w:rsid w:val="0070601D"/>
    <w:rsid w:val="0070613B"/>
    <w:rsid w:val="00706252"/>
    <w:rsid w:val="0070627C"/>
    <w:rsid w:val="0070665E"/>
    <w:rsid w:val="00706A17"/>
    <w:rsid w:val="00706E0E"/>
    <w:rsid w:val="00706FAA"/>
    <w:rsid w:val="007074EC"/>
    <w:rsid w:val="00707617"/>
    <w:rsid w:val="007076E9"/>
    <w:rsid w:val="0070773F"/>
    <w:rsid w:val="00707746"/>
    <w:rsid w:val="007077B5"/>
    <w:rsid w:val="00707824"/>
    <w:rsid w:val="00707D54"/>
    <w:rsid w:val="00707D69"/>
    <w:rsid w:val="00707E4F"/>
    <w:rsid w:val="007100B1"/>
    <w:rsid w:val="00710517"/>
    <w:rsid w:val="007105C2"/>
    <w:rsid w:val="007108B1"/>
    <w:rsid w:val="007109B0"/>
    <w:rsid w:val="00710AA6"/>
    <w:rsid w:val="00710EC9"/>
    <w:rsid w:val="00711015"/>
    <w:rsid w:val="0071119A"/>
    <w:rsid w:val="00711215"/>
    <w:rsid w:val="007112C7"/>
    <w:rsid w:val="00711316"/>
    <w:rsid w:val="00711848"/>
    <w:rsid w:val="007118A9"/>
    <w:rsid w:val="00711A14"/>
    <w:rsid w:val="00712171"/>
    <w:rsid w:val="0071228A"/>
    <w:rsid w:val="00712452"/>
    <w:rsid w:val="00712729"/>
    <w:rsid w:val="007129D5"/>
    <w:rsid w:val="00712C6F"/>
    <w:rsid w:val="00712F07"/>
    <w:rsid w:val="007130FD"/>
    <w:rsid w:val="007132DF"/>
    <w:rsid w:val="00713582"/>
    <w:rsid w:val="00713609"/>
    <w:rsid w:val="00713684"/>
    <w:rsid w:val="007136A4"/>
    <w:rsid w:val="007139BC"/>
    <w:rsid w:val="00713AD0"/>
    <w:rsid w:val="00713BC6"/>
    <w:rsid w:val="00713C23"/>
    <w:rsid w:val="00713C50"/>
    <w:rsid w:val="00713CA1"/>
    <w:rsid w:val="00713D63"/>
    <w:rsid w:val="00713F85"/>
    <w:rsid w:val="00714304"/>
    <w:rsid w:val="00714CB7"/>
    <w:rsid w:val="00714D19"/>
    <w:rsid w:val="00714F0D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1AD"/>
    <w:rsid w:val="00717339"/>
    <w:rsid w:val="0071743B"/>
    <w:rsid w:val="007174B6"/>
    <w:rsid w:val="007174DC"/>
    <w:rsid w:val="00717878"/>
    <w:rsid w:val="00717A58"/>
    <w:rsid w:val="00717ADF"/>
    <w:rsid w:val="00717B70"/>
    <w:rsid w:val="00717E4A"/>
    <w:rsid w:val="00717E8E"/>
    <w:rsid w:val="00717FDD"/>
    <w:rsid w:val="0072007F"/>
    <w:rsid w:val="00720458"/>
    <w:rsid w:val="00720725"/>
    <w:rsid w:val="007208D6"/>
    <w:rsid w:val="007209C6"/>
    <w:rsid w:val="00720B85"/>
    <w:rsid w:val="00720BAE"/>
    <w:rsid w:val="00720FFA"/>
    <w:rsid w:val="00721152"/>
    <w:rsid w:val="00721364"/>
    <w:rsid w:val="00721723"/>
    <w:rsid w:val="00721799"/>
    <w:rsid w:val="0072185A"/>
    <w:rsid w:val="00721E6C"/>
    <w:rsid w:val="007222DA"/>
    <w:rsid w:val="00722384"/>
    <w:rsid w:val="0072260F"/>
    <w:rsid w:val="007227A6"/>
    <w:rsid w:val="00723248"/>
    <w:rsid w:val="0072339A"/>
    <w:rsid w:val="007233DE"/>
    <w:rsid w:val="007235F3"/>
    <w:rsid w:val="007238C9"/>
    <w:rsid w:val="00723937"/>
    <w:rsid w:val="00723DA7"/>
    <w:rsid w:val="00724276"/>
    <w:rsid w:val="00724323"/>
    <w:rsid w:val="0072440E"/>
    <w:rsid w:val="007244E4"/>
    <w:rsid w:val="007246C4"/>
    <w:rsid w:val="00724869"/>
    <w:rsid w:val="00724F27"/>
    <w:rsid w:val="00725188"/>
    <w:rsid w:val="0072533A"/>
    <w:rsid w:val="007253DF"/>
    <w:rsid w:val="0072560E"/>
    <w:rsid w:val="00725624"/>
    <w:rsid w:val="00725720"/>
    <w:rsid w:val="00725A6F"/>
    <w:rsid w:val="00726220"/>
    <w:rsid w:val="007265B0"/>
    <w:rsid w:val="0072663E"/>
    <w:rsid w:val="00726A5E"/>
    <w:rsid w:val="00727271"/>
    <w:rsid w:val="007272AD"/>
    <w:rsid w:val="007277E8"/>
    <w:rsid w:val="00727AEC"/>
    <w:rsid w:val="00727C3E"/>
    <w:rsid w:val="00727E2E"/>
    <w:rsid w:val="007300A1"/>
    <w:rsid w:val="00730280"/>
    <w:rsid w:val="007302C2"/>
    <w:rsid w:val="007308F3"/>
    <w:rsid w:val="00730A37"/>
    <w:rsid w:val="00730B4D"/>
    <w:rsid w:val="00730C99"/>
    <w:rsid w:val="00730E58"/>
    <w:rsid w:val="00731227"/>
    <w:rsid w:val="007312C9"/>
    <w:rsid w:val="007318F5"/>
    <w:rsid w:val="00731C35"/>
    <w:rsid w:val="00731DBF"/>
    <w:rsid w:val="00731F41"/>
    <w:rsid w:val="00732268"/>
    <w:rsid w:val="007326CC"/>
    <w:rsid w:val="00732DB7"/>
    <w:rsid w:val="00732DE0"/>
    <w:rsid w:val="0073302B"/>
    <w:rsid w:val="0073303E"/>
    <w:rsid w:val="0073312B"/>
    <w:rsid w:val="0073350B"/>
    <w:rsid w:val="007336F2"/>
    <w:rsid w:val="007338A5"/>
    <w:rsid w:val="00733C2E"/>
    <w:rsid w:val="00733FD7"/>
    <w:rsid w:val="007341FD"/>
    <w:rsid w:val="0073453D"/>
    <w:rsid w:val="0073469E"/>
    <w:rsid w:val="0073473A"/>
    <w:rsid w:val="00734B06"/>
    <w:rsid w:val="00734C67"/>
    <w:rsid w:val="00734E70"/>
    <w:rsid w:val="00735005"/>
    <w:rsid w:val="00735199"/>
    <w:rsid w:val="007352C3"/>
    <w:rsid w:val="00735513"/>
    <w:rsid w:val="007359BE"/>
    <w:rsid w:val="00735E64"/>
    <w:rsid w:val="00735EFA"/>
    <w:rsid w:val="00735FA2"/>
    <w:rsid w:val="007360CD"/>
    <w:rsid w:val="00736188"/>
    <w:rsid w:val="007362B4"/>
    <w:rsid w:val="00736327"/>
    <w:rsid w:val="00736B7C"/>
    <w:rsid w:val="00736DB4"/>
    <w:rsid w:val="00736F65"/>
    <w:rsid w:val="007376DB"/>
    <w:rsid w:val="00737753"/>
    <w:rsid w:val="007377DD"/>
    <w:rsid w:val="00737843"/>
    <w:rsid w:val="00737F84"/>
    <w:rsid w:val="0074001C"/>
    <w:rsid w:val="0074035E"/>
    <w:rsid w:val="00740A46"/>
    <w:rsid w:val="00740D12"/>
    <w:rsid w:val="00741234"/>
    <w:rsid w:val="0074136C"/>
    <w:rsid w:val="00741486"/>
    <w:rsid w:val="0074171D"/>
    <w:rsid w:val="00741BC1"/>
    <w:rsid w:val="00742292"/>
    <w:rsid w:val="00742C89"/>
    <w:rsid w:val="00742F7E"/>
    <w:rsid w:val="007434F7"/>
    <w:rsid w:val="007436C9"/>
    <w:rsid w:val="0074414F"/>
    <w:rsid w:val="007441F2"/>
    <w:rsid w:val="00744503"/>
    <w:rsid w:val="0074459A"/>
    <w:rsid w:val="00744842"/>
    <w:rsid w:val="007448D1"/>
    <w:rsid w:val="00744BB3"/>
    <w:rsid w:val="00744F2E"/>
    <w:rsid w:val="00745362"/>
    <w:rsid w:val="0074584C"/>
    <w:rsid w:val="00745995"/>
    <w:rsid w:val="00745A77"/>
    <w:rsid w:val="00745DC4"/>
    <w:rsid w:val="007463FD"/>
    <w:rsid w:val="007464D0"/>
    <w:rsid w:val="00746A5E"/>
    <w:rsid w:val="00746AC8"/>
    <w:rsid w:val="00746D72"/>
    <w:rsid w:val="00747052"/>
    <w:rsid w:val="00747148"/>
    <w:rsid w:val="00747354"/>
    <w:rsid w:val="0074786B"/>
    <w:rsid w:val="00747F02"/>
    <w:rsid w:val="00750107"/>
    <w:rsid w:val="007501BE"/>
    <w:rsid w:val="00750240"/>
    <w:rsid w:val="0075040C"/>
    <w:rsid w:val="007508BE"/>
    <w:rsid w:val="00750924"/>
    <w:rsid w:val="00750D5C"/>
    <w:rsid w:val="00750EC8"/>
    <w:rsid w:val="007511C5"/>
    <w:rsid w:val="00751838"/>
    <w:rsid w:val="0075217F"/>
    <w:rsid w:val="00752479"/>
    <w:rsid w:val="00752529"/>
    <w:rsid w:val="00752741"/>
    <w:rsid w:val="00752892"/>
    <w:rsid w:val="007531FC"/>
    <w:rsid w:val="00753237"/>
    <w:rsid w:val="00753326"/>
    <w:rsid w:val="007533F7"/>
    <w:rsid w:val="0075385F"/>
    <w:rsid w:val="00753C43"/>
    <w:rsid w:val="00754024"/>
    <w:rsid w:val="0075423D"/>
    <w:rsid w:val="00754479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82A"/>
    <w:rsid w:val="00755A2C"/>
    <w:rsid w:val="00755C69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57D85"/>
    <w:rsid w:val="007601A2"/>
    <w:rsid w:val="0076039D"/>
    <w:rsid w:val="00760476"/>
    <w:rsid w:val="00760858"/>
    <w:rsid w:val="00760A0C"/>
    <w:rsid w:val="0076129A"/>
    <w:rsid w:val="007612A6"/>
    <w:rsid w:val="007614FF"/>
    <w:rsid w:val="0076160F"/>
    <w:rsid w:val="007616FC"/>
    <w:rsid w:val="007618BF"/>
    <w:rsid w:val="00761CA1"/>
    <w:rsid w:val="00761DBA"/>
    <w:rsid w:val="00761E8D"/>
    <w:rsid w:val="00762006"/>
    <w:rsid w:val="00762034"/>
    <w:rsid w:val="0076240B"/>
    <w:rsid w:val="00762D0F"/>
    <w:rsid w:val="007635B6"/>
    <w:rsid w:val="00763711"/>
    <w:rsid w:val="007639D4"/>
    <w:rsid w:val="00763C7C"/>
    <w:rsid w:val="00763F7C"/>
    <w:rsid w:val="00764068"/>
    <w:rsid w:val="0076445B"/>
    <w:rsid w:val="007644B1"/>
    <w:rsid w:val="007644CA"/>
    <w:rsid w:val="00764C9C"/>
    <w:rsid w:val="00765051"/>
    <w:rsid w:val="00765145"/>
    <w:rsid w:val="00765678"/>
    <w:rsid w:val="00765E8D"/>
    <w:rsid w:val="00765F81"/>
    <w:rsid w:val="007665C1"/>
    <w:rsid w:val="00766C26"/>
    <w:rsid w:val="00766DE0"/>
    <w:rsid w:val="0076712C"/>
    <w:rsid w:val="00767290"/>
    <w:rsid w:val="00767427"/>
    <w:rsid w:val="0076765E"/>
    <w:rsid w:val="0076769E"/>
    <w:rsid w:val="007676B4"/>
    <w:rsid w:val="0076774D"/>
    <w:rsid w:val="00767A31"/>
    <w:rsid w:val="00767AED"/>
    <w:rsid w:val="007704E8"/>
    <w:rsid w:val="00770A61"/>
    <w:rsid w:val="00770DA3"/>
    <w:rsid w:val="00770E7F"/>
    <w:rsid w:val="0077101A"/>
    <w:rsid w:val="00771039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93C"/>
    <w:rsid w:val="00774F0D"/>
    <w:rsid w:val="007756CA"/>
    <w:rsid w:val="00775B3A"/>
    <w:rsid w:val="00775B41"/>
    <w:rsid w:val="00775D06"/>
    <w:rsid w:val="00775F4A"/>
    <w:rsid w:val="0077647D"/>
    <w:rsid w:val="00776E8A"/>
    <w:rsid w:val="00776F1C"/>
    <w:rsid w:val="00776F6B"/>
    <w:rsid w:val="0077706C"/>
    <w:rsid w:val="007770AA"/>
    <w:rsid w:val="0077739A"/>
    <w:rsid w:val="007773CD"/>
    <w:rsid w:val="007776F0"/>
    <w:rsid w:val="00777BB9"/>
    <w:rsid w:val="00777BE9"/>
    <w:rsid w:val="00777DB6"/>
    <w:rsid w:val="00777EA8"/>
    <w:rsid w:val="00777F13"/>
    <w:rsid w:val="00777FBF"/>
    <w:rsid w:val="00780020"/>
    <w:rsid w:val="00780304"/>
    <w:rsid w:val="00780E0A"/>
    <w:rsid w:val="00780FA0"/>
    <w:rsid w:val="007814B0"/>
    <w:rsid w:val="0078164B"/>
    <w:rsid w:val="00781E3E"/>
    <w:rsid w:val="00782029"/>
    <w:rsid w:val="00782161"/>
    <w:rsid w:val="007822DE"/>
    <w:rsid w:val="0078235A"/>
    <w:rsid w:val="007823EA"/>
    <w:rsid w:val="00782542"/>
    <w:rsid w:val="00782B14"/>
    <w:rsid w:val="00782C5F"/>
    <w:rsid w:val="00782EDE"/>
    <w:rsid w:val="00782F39"/>
    <w:rsid w:val="00782FAC"/>
    <w:rsid w:val="00782FDB"/>
    <w:rsid w:val="00783266"/>
    <w:rsid w:val="007833D4"/>
    <w:rsid w:val="00783787"/>
    <w:rsid w:val="00783963"/>
    <w:rsid w:val="00783FD2"/>
    <w:rsid w:val="007840E5"/>
    <w:rsid w:val="00784227"/>
    <w:rsid w:val="0078435B"/>
    <w:rsid w:val="00784597"/>
    <w:rsid w:val="007846A3"/>
    <w:rsid w:val="00784F8B"/>
    <w:rsid w:val="007855A3"/>
    <w:rsid w:val="00785807"/>
    <w:rsid w:val="00785987"/>
    <w:rsid w:val="00785A3B"/>
    <w:rsid w:val="00785C46"/>
    <w:rsid w:val="0078614E"/>
    <w:rsid w:val="007863D2"/>
    <w:rsid w:val="00786434"/>
    <w:rsid w:val="007864F9"/>
    <w:rsid w:val="00786727"/>
    <w:rsid w:val="00786729"/>
    <w:rsid w:val="00786787"/>
    <w:rsid w:val="00786806"/>
    <w:rsid w:val="007869EE"/>
    <w:rsid w:val="00786A30"/>
    <w:rsid w:val="00786CA3"/>
    <w:rsid w:val="00787075"/>
    <w:rsid w:val="0078759E"/>
    <w:rsid w:val="00787653"/>
    <w:rsid w:val="007877D6"/>
    <w:rsid w:val="00787819"/>
    <w:rsid w:val="00787922"/>
    <w:rsid w:val="00787C6A"/>
    <w:rsid w:val="0079010B"/>
    <w:rsid w:val="007902BB"/>
    <w:rsid w:val="007905CC"/>
    <w:rsid w:val="007906B9"/>
    <w:rsid w:val="00790708"/>
    <w:rsid w:val="007908C6"/>
    <w:rsid w:val="00790A18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C75"/>
    <w:rsid w:val="00791E4F"/>
    <w:rsid w:val="00791E6E"/>
    <w:rsid w:val="00791EF7"/>
    <w:rsid w:val="0079206D"/>
    <w:rsid w:val="00792462"/>
    <w:rsid w:val="00792514"/>
    <w:rsid w:val="00792705"/>
    <w:rsid w:val="0079301C"/>
    <w:rsid w:val="007931D6"/>
    <w:rsid w:val="00793293"/>
    <w:rsid w:val="007933BD"/>
    <w:rsid w:val="00793507"/>
    <w:rsid w:val="007938B5"/>
    <w:rsid w:val="00793A30"/>
    <w:rsid w:val="00793A49"/>
    <w:rsid w:val="00793E57"/>
    <w:rsid w:val="0079406C"/>
    <w:rsid w:val="00794259"/>
    <w:rsid w:val="0079457E"/>
    <w:rsid w:val="00794714"/>
    <w:rsid w:val="007947AE"/>
    <w:rsid w:val="00794E18"/>
    <w:rsid w:val="007954BE"/>
    <w:rsid w:val="00795A84"/>
    <w:rsid w:val="00795BED"/>
    <w:rsid w:val="00795CA1"/>
    <w:rsid w:val="00795CB1"/>
    <w:rsid w:val="00795D87"/>
    <w:rsid w:val="007966C9"/>
    <w:rsid w:val="007966E5"/>
    <w:rsid w:val="00796991"/>
    <w:rsid w:val="00796D50"/>
    <w:rsid w:val="0079700B"/>
    <w:rsid w:val="007974C6"/>
    <w:rsid w:val="00797FB6"/>
    <w:rsid w:val="007A03BA"/>
    <w:rsid w:val="007A03FF"/>
    <w:rsid w:val="007A046F"/>
    <w:rsid w:val="007A0D87"/>
    <w:rsid w:val="007A0E4E"/>
    <w:rsid w:val="007A1A6B"/>
    <w:rsid w:val="007A1AC9"/>
    <w:rsid w:val="007A1BFB"/>
    <w:rsid w:val="007A1DA3"/>
    <w:rsid w:val="007A1DDE"/>
    <w:rsid w:val="007A2297"/>
    <w:rsid w:val="007A2521"/>
    <w:rsid w:val="007A273C"/>
    <w:rsid w:val="007A28BE"/>
    <w:rsid w:val="007A2BA6"/>
    <w:rsid w:val="007A2BED"/>
    <w:rsid w:val="007A30F6"/>
    <w:rsid w:val="007A325F"/>
    <w:rsid w:val="007A339E"/>
    <w:rsid w:val="007A374A"/>
    <w:rsid w:val="007A3770"/>
    <w:rsid w:val="007A38D3"/>
    <w:rsid w:val="007A3BA2"/>
    <w:rsid w:val="007A3CD6"/>
    <w:rsid w:val="007A3CFE"/>
    <w:rsid w:val="007A3D9F"/>
    <w:rsid w:val="007A3DD1"/>
    <w:rsid w:val="007A3FB3"/>
    <w:rsid w:val="007A4259"/>
    <w:rsid w:val="007A450B"/>
    <w:rsid w:val="007A481E"/>
    <w:rsid w:val="007A4883"/>
    <w:rsid w:val="007A494F"/>
    <w:rsid w:val="007A4AA6"/>
    <w:rsid w:val="007A4C22"/>
    <w:rsid w:val="007A4CE1"/>
    <w:rsid w:val="007A53FE"/>
    <w:rsid w:val="007A5BD8"/>
    <w:rsid w:val="007A5ECF"/>
    <w:rsid w:val="007A6127"/>
    <w:rsid w:val="007A61FF"/>
    <w:rsid w:val="007A6E1A"/>
    <w:rsid w:val="007A6F28"/>
    <w:rsid w:val="007A73D1"/>
    <w:rsid w:val="007A7602"/>
    <w:rsid w:val="007B0705"/>
    <w:rsid w:val="007B089A"/>
    <w:rsid w:val="007B0A49"/>
    <w:rsid w:val="007B0D41"/>
    <w:rsid w:val="007B127D"/>
    <w:rsid w:val="007B13AE"/>
    <w:rsid w:val="007B14E7"/>
    <w:rsid w:val="007B1801"/>
    <w:rsid w:val="007B189E"/>
    <w:rsid w:val="007B1EE3"/>
    <w:rsid w:val="007B1F63"/>
    <w:rsid w:val="007B20EE"/>
    <w:rsid w:val="007B20FA"/>
    <w:rsid w:val="007B231A"/>
    <w:rsid w:val="007B23AD"/>
    <w:rsid w:val="007B257B"/>
    <w:rsid w:val="007B2BF0"/>
    <w:rsid w:val="007B2D12"/>
    <w:rsid w:val="007B301B"/>
    <w:rsid w:val="007B305A"/>
    <w:rsid w:val="007B3393"/>
    <w:rsid w:val="007B34A2"/>
    <w:rsid w:val="007B36E2"/>
    <w:rsid w:val="007B37AA"/>
    <w:rsid w:val="007B3BEE"/>
    <w:rsid w:val="007B48C8"/>
    <w:rsid w:val="007B48E5"/>
    <w:rsid w:val="007B4AF4"/>
    <w:rsid w:val="007B5544"/>
    <w:rsid w:val="007B5707"/>
    <w:rsid w:val="007B585C"/>
    <w:rsid w:val="007B5990"/>
    <w:rsid w:val="007B59F8"/>
    <w:rsid w:val="007B5E01"/>
    <w:rsid w:val="007B5F61"/>
    <w:rsid w:val="007B5FAF"/>
    <w:rsid w:val="007B6323"/>
    <w:rsid w:val="007B6654"/>
    <w:rsid w:val="007B6B72"/>
    <w:rsid w:val="007B6B84"/>
    <w:rsid w:val="007B6C2E"/>
    <w:rsid w:val="007B6DDF"/>
    <w:rsid w:val="007B6FFE"/>
    <w:rsid w:val="007B7078"/>
    <w:rsid w:val="007B74C7"/>
    <w:rsid w:val="007B76AB"/>
    <w:rsid w:val="007B7B3C"/>
    <w:rsid w:val="007B7D9A"/>
    <w:rsid w:val="007B7F06"/>
    <w:rsid w:val="007C031C"/>
    <w:rsid w:val="007C072C"/>
    <w:rsid w:val="007C0D66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9FA"/>
    <w:rsid w:val="007C3AAD"/>
    <w:rsid w:val="007C404B"/>
    <w:rsid w:val="007C413A"/>
    <w:rsid w:val="007C414F"/>
    <w:rsid w:val="007C4308"/>
    <w:rsid w:val="007C4312"/>
    <w:rsid w:val="007C446B"/>
    <w:rsid w:val="007C46E8"/>
    <w:rsid w:val="007C4BCE"/>
    <w:rsid w:val="007C50A5"/>
    <w:rsid w:val="007C52AA"/>
    <w:rsid w:val="007C5DC0"/>
    <w:rsid w:val="007C6392"/>
    <w:rsid w:val="007C69D3"/>
    <w:rsid w:val="007C6B4C"/>
    <w:rsid w:val="007C6BF9"/>
    <w:rsid w:val="007C6D65"/>
    <w:rsid w:val="007C6DA5"/>
    <w:rsid w:val="007C6E62"/>
    <w:rsid w:val="007C6EA2"/>
    <w:rsid w:val="007C702F"/>
    <w:rsid w:val="007D0109"/>
    <w:rsid w:val="007D01AE"/>
    <w:rsid w:val="007D07F0"/>
    <w:rsid w:val="007D081F"/>
    <w:rsid w:val="007D0BF1"/>
    <w:rsid w:val="007D0DCF"/>
    <w:rsid w:val="007D1242"/>
    <w:rsid w:val="007D13C5"/>
    <w:rsid w:val="007D13F5"/>
    <w:rsid w:val="007D16BA"/>
    <w:rsid w:val="007D1E72"/>
    <w:rsid w:val="007D1E97"/>
    <w:rsid w:val="007D1F96"/>
    <w:rsid w:val="007D2284"/>
    <w:rsid w:val="007D22AB"/>
    <w:rsid w:val="007D22C4"/>
    <w:rsid w:val="007D2878"/>
    <w:rsid w:val="007D2B7F"/>
    <w:rsid w:val="007D2C17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328"/>
    <w:rsid w:val="007D44C3"/>
    <w:rsid w:val="007D48DD"/>
    <w:rsid w:val="007D4D11"/>
    <w:rsid w:val="007D4DD8"/>
    <w:rsid w:val="007D4F86"/>
    <w:rsid w:val="007D506E"/>
    <w:rsid w:val="007D55D9"/>
    <w:rsid w:val="007D5C14"/>
    <w:rsid w:val="007D622F"/>
    <w:rsid w:val="007D6519"/>
    <w:rsid w:val="007D6653"/>
    <w:rsid w:val="007D67E5"/>
    <w:rsid w:val="007D6908"/>
    <w:rsid w:val="007D6A77"/>
    <w:rsid w:val="007D6B05"/>
    <w:rsid w:val="007D6B54"/>
    <w:rsid w:val="007D6C1D"/>
    <w:rsid w:val="007D6E3E"/>
    <w:rsid w:val="007D6E48"/>
    <w:rsid w:val="007D6FF1"/>
    <w:rsid w:val="007D709A"/>
    <w:rsid w:val="007D781E"/>
    <w:rsid w:val="007D7B31"/>
    <w:rsid w:val="007D7D08"/>
    <w:rsid w:val="007D7D0E"/>
    <w:rsid w:val="007D7DC2"/>
    <w:rsid w:val="007E03D1"/>
    <w:rsid w:val="007E0476"/>
    <w:rsid w:val="007E0A79"/>
    <w:rsid w:val="007E0A9B"/>
    <w:rsid w:val="007E0C36"/>
    <w:rsid w:val="007E0EEE"/>
    <w:rsid w:val="007E0F3E"/>
    <w:rsid w:val="007E1331"/>
    <w:rsid w:val="007E1887"/>
    <w:rsid w:val="007E1B50"/>
    <w:rsid w:val="007E1CA3"/>
    <w:rsid w:val="007E1CCD"/>
    <w:rsid w:val="007E1D17"/>
    <w:rsid w:val="007E1F44"/>
    <w:rsid w:val="007E1FE9"/>
    <w:rsid w:val="007E2097"/>
    <w:rsid w:val="007E243C"/>
    <w:rsid w:val="007E2609"/>
    <w:rsid w:val="007E287D"/>
    <w:rsid w:val="007E2B94"/>
    <w:rsid w:val="007E2CFE"/>
    <w:rsid w:val="007E2D73"/>
    <w:rsid w:val="007E305B"/>
    <w:rsid w:val="007E3063"/>
    <w:rsid w:val="007E31E3"/>
    <w:rsid w:val="007E32E8"/>
    <w:rsid w:val="007E3347"/>
    <w:rsid w:val="007E347B"/>
    <w:rsid w:val="007E35F5"/>
    <w:rsid w:val="007E3641"/>
    <w:rsid w:val="007E38B7"/>
    <w:rsid w:val="007E3B1C"/>
    <w:rsid w:val="007E3BA9"/>
    <w:rsid w:val="007E411D"/>
    <w:rsid w:val="007E437E"/>
    <w:rsid w:val="007E446A"/>
    <w:rsid w:val="007E4687"/>
    <w:rsid w:val="007E4A65"/>
    <w:rsid w:val="007E4B38"/>
    <w:rsid w:val="007E4D2E"/>
    <w:rsid w:val="007E4F20"/>
    <w:rsid w:val="007E5029"/>
    <w:rsid w:val="007E5962"/>
    <w:rsid w:val="007E5AF0"/>
    <w:rsid w:val="007E5C52"/>
    <w:rsid w:val="007E5F23"/>
    <w:rsid w:val="007E6048"/>
    <w:rsid w:val="007E63AD"/>
    <w:rsid w:val="007E6B37"/>
    <w:rsid w:val="007E6C7A"/>
    <w:rsid w:val="007E6F26"/>
    <w:rsid w:val="007E6FA2"/>
    <w:rsid w:val="007E7559"/>
    <w:rsid w:val="007E768C"/>
    <w:rsid w:val="007E7990"/>
    <w:rsid w:val="007E7BD8"/>
    <w:rsid w:val="007E7C45"/>
    <w:rsid w:val="007E7DBC"/>
    <w:rsid w:val="007E7DC9"/>
    <w:rsid w:val="007E7E52"/>
    <w:rsid w:val="007E7E60"/>
    <w:rsid w:val="007F010C"/>
    <w:rsid w:val="007F0596"/>
    <w:rsid w:val="007F0DFF"/>
    <w:rsid w:val="007F1105"/>
    <w:rsid w:val="007F1107"/>
    <w:rsid w:val="007F1A72"/>
    <w:rsid w:val="007F1C60"/>
    <w:rsid w:val="007F1E2C"/>
    <w:rsid w:val="007F23B0"/>
    <w:rsid w:val="007F2C6F"/>
    <w:rsid w:val="007F324B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D86"/>
    <w:rsid w:val="007F5D90"/>
    <w:rsid w:val="007F6156"/>
    <w:rsid w:val="007F6395"/>
    <w:rsid w:val="007F685B"/>
    <w:rsid w:val="007F6940"/>
    <w:rsid w:val="007F6BF7"/>
    <w:rsid w:val="007F6E9E"/>
    <w:rsid w:val="007F6F64"/>
    <w:rsid w:val="007F70A3"/>
    <w:rsid w:val="007F71DC"/>
    <w:rsid w:val="007F741B"/>
    <w:rsid w:val="00800048"/>
    <w:rsid w:val="0080010F"/>
    <w:rsid w:val="0080063C"/>
    <w:rsid w:val="00800813"/>
    <w:rsid w:val="008016E2"/>
    <w:rsid w:val="0080175D"/>
    <w:rsid w:val="0080194D"/>
    <w:rsid w:val="00801C9B"/>
    <w:rsid w:val="00801CE6"/>
    <w:rsid w:val="008022DE"/>
    <w:rsid w:val="0080231E"/>
    <w:rsid w:val="0080240A"/>
    <w:rsid w:val="008024B9"/>
    <w:rsid w:val="00802769"/>
    <w:rsid w:val="00802D78"/>
    <w:rsid w:val="00802DAC"/>
    <w:rsid w:val="00803591"/>
    <w:rsid w:val="008037D7"/>
    <w:rsid w:val="008039FD"/>
    <w:rsid w:val="00803A47"/>
    <w:rsid w:val="00803B02"/>
    <w:rsid w:val="00803E23"/>
    <w:rsid w:val="00804129"/>
    <w:rsid w:val="00804175"/>
    <w:rsid w:val="00804262"/>
    <w:rsid w:val="008045A6"/>
    <w:rsid w:val="00804982"/>
    <w:rsid w:val="00804D19"/>
    <w:rsid w:val="00804E07"/>
    <w:rsid w:val="00804F0C"/>
    <w:rsid w:val="00805368"/>
    <w:rsid w:val="008055D0"/>
    <w:rsid w:val="008056AA"/>
    <w:rsid w:val="00805947"/>
    <w:rsid w:val="00805A35"/>
    <w:rsid w:val="00805D1D"/>
    <w:rsid w:val="00805D3F"/>
    <w:rsid w:val="00805EE5"/>
    <w:rsid w:val="00806072"/>
    <w:rsid w:val="00806129"/>
    <w:rsid w:val="008063B2"/>
    <w:rsid w:val="0080645E"/>
    <w:rsid w:val="008065DD"/>
    <w:rsid w:val="008066E2"/>
    <w:rsid w:val="0080707E"/>
    <w:rsid w:val="00807535"/>
    <w:rsid w:val="00807712"/>
    <w:rsid w:val="00807819"/>
    <w:rsid w:val="00807B5A"/>
    <w:rsid w:val="00807C66"/>
    <w:rsid w:val="00810481"/>
    <w:rsid w:val="00810596"/>
    <w:rsid w:val="00810C39"/>
    <w:rsid w:val="00810D31"/>
    <w:rsid w:val="00810F7C"/>
    <w:rsid w:val="00811307"/>
    <w:rsid w:val="0081134C"/>
    <w:rsid w:val="00811512"/>
    <w:rsid w:val="00811575"/>
    <w:rsid w:val="008117EC"/>
    <w:rsid w:val="00811C2D"/>
    <w:rsid w:val="00811CAE"/>
    <w:rsid w:val="00811DA2"/>
    <w:rsid w:val="00811E4A"/>
    <w:rsid w:val="008120A0"/>
    <w:rsid w:val="008121E7"/>
    <w:rsid w:val="00812270"/>
    <w:rsid w:val="0081230C"/>
    <w:rsid w:val="0081249E"/>
    <w:rsid w:val="0081265C"/>
    <w:rsid w:val="008126A8"/>
    <w:rsid w:val="0081281F"/>
    <w:rsid w:val="00813247"/>
    <w:rsid w:val="00813345"/>
    <w:rsid w:val="008140BE"/>
    <w:rsid w:val="00814209"/>
    <w:rsid w:val="0081429D"/>
    <w:rsid w:val="0081454C"/>
    <w:rsid w:val="00814806"/>
    <w:rsid w:val="00814842"/>
    <w:rsid w:val="00814B6B"/>
    <w:rsid w:val="00814D21"/>
    <w:rsid w:val="00814DC8"/>
    <w:rsid w:val="00815005"/>
    <w:rsid w:val="008150FB"/>
    <w:rsid w:val="0081510E"/>
    <w:rsid w:val="008157E9"/>
    <w:rsid w:val="00815AA2"/>
    <w:rsid w:val="00815B22"/>
    <w:rsid w:val="00815BE1"/>
    <w:rsid w:val="00815C4F"/>
    <w:rsid w:val="00815DA6"/>
    <w:rsid w:val="00816692"/>
    <w:rsid w:val="008166DB"/>
    <w:rsid w:val="0081693B"/>
    <w:rsid w:val="00816BFC"/>
    <w:rsid w:val="00816C1C"/>
    <w:rsid w:val="00816CC4"/>
    <w:rsid w:val="00816D3A"/>
    <w:rsid w:val="00816EA8"/>
    <w:rsid w:val="008173D6"/>
    <w:rsid w:val="0081743E"/>
    <w:rsid w:val="00817599"/>
    <w:rsid w:val="00817E54"/>
    <w:rsid w:val="00817E5A"/>
    <w:rsid w:val="00820553"/>
    <w:rsid w:val="00820557"/>
    <w:rsid w:val="00820E35"/>
    <w:rsid w:val="0082143C"/>
    <w:rsid w:val="008214A7"/>
    <w:rsid w:val="00821C80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862"/>
    <w:rsid w:val="008249CD"/>
    <w:rsid w:val="00824B74"/>
    <w:rsid w:val="00824F69"/>
    <w:rsid w:val="00825177"/>
    <w:rsid w:val="008253A0"/>
    <w:rsid w:val="008254D8"/>
    <w:rsid w:val="00825683"/>
    <w:rsid w:val="0082585C"/>
    <w:rsid w:val="00825C80"/>
    <w:rsid w:val="00825D86"/>
    <w:rsid w:val="00826024"/>
    <w:rsid w:val="008261E4"/>
    <w:rsid w:val="008263CA"/>
    <w:rsid w:val="00826576"/>
    <w:rsid w:val="008266E3"/>
    <w:rsid w:val="0082691C"/>
    <w:rsid w:val="00826A70"/>
    <w:rsid w:val="00826F1B"/>
    <w:rsid w:val="0082701D"/>
    <w:rsid w:val="00827324"/>
    <w:rsid w:val="008273A6"/>
    <w:rsid w:val="00827793"/>
    <w:rsid w:val="008277C6"/>
    <w:rsid w:val="008278D8"/>
    <w:rsid w:val="00827BC9"/>
    <w:rsid w:val="00827DE0"/>
    <w:rsid w:val="00827F45"/>
    <w:rsid w:val="008308CC"/>
    <w:rsid w:val="00830AB9"/>
    <w:rsid w:val="00830EDC"/>
    <w:rsid w:val="0083108C"/>
    <w:rsid w:val="008311CC"/>
    <w:rsid w:val="00831622"/>
    <w:rsid w:val="00831818"/>
    <w:rsid w:val="00831AA6"/>
    <w:rsid w:val="00831B32"/>
    <w:rsid w:val="00831DB5"/>
    <w:rsid w:val="00832428"/>
    <w:rsid w:val="0083268E"/>
    <w:rsid w:val="00833396"/>
    <w:rsid w:val="008334F5"/>
    <w:rsid w:val="008336B4"/>
    <w:rsid w:val="00833B54"/>
    <w:rsid w:val="00833F05"/>
    <w:rsid w:val="008342AF"/>
    <w:rsid w:val="00834312"/>
    <w:rsid w:val="00834359"/>
    <w:rsid w:val="0083451B"/>
    <w:rsid w:val="00834556"/>
    <w:rsid w:val="00834592"/>
    <w:rsid w:val="00834610"/>
    <w:rsid w:val="00834911"/>
    <w:rsid w:val="008349E8"/>
    <w:rsid w:val="00834C2B"/>
    <w:rsid w:val="00834D1C"/>
    <w:rsid w:val="00835007"/>
    <w:rsid w:val="0083559E"/>
    <w:rsid w:val="00835865"/>
    <w:rsid w:val="00835DD0"/>
    <w:rsid w:val="00836051"/>
    <w:rsid w:val="00836AF3"/>
    <w:rsid w:val="00836C77"/>
    <w:rsid w:val="00836FF0"/>
    <w:rsid w:val="008370C2"/>
    <w:rsid w:val="00837151"/>
    <w:rsid w:val="00837731"/>
    <w:rsid w:val="008379CF"/>
    <w:rsid w:val="00837C46"/>
    <w:rsid w:val="00837D83"/>
    <w:rsid w:val="00837F66"/>
    <w:rsid w:val="00840111"/>
    <w:rsid w:val="00840360"/>
    <w:rsid w:val="00840532"/>
    <w:rsid w:val="008407D1"/>
    <w:rsid w:val="008409E1"/>
    <w:rsid w:val="00840D6B"/>
    <w:rsid w:val="008410C6"/>
    <w:rsid w:val="008415F4"/>
    <w:rsid w:val="00841636"/>
    <w:rsid w:val="00841B3B"/>
    <w:rsid w:val="008422C7"/>
    <w:rsid w:val="00842534"/>
    <w:rsid w:val="00842AF1"/>
    <w:rsid w:val="00842E74"/>
    <w:rsid w:val="00843043"/>
    <w:rsid w:val="008433BF"/>
    <w:rsid w:val="00843863"/>
    <w:rsid w:val="00843966"/>
    <w:rsid w:val="00843DFB"/>
    <w:rsid w:val="00844579"/>
    <w:rsid w:val="00844872"/>
    <w:rsid w:val="00844A32"/>
    <w:rsid w:val="00844E73"/>
    <w:rsid w:val="008450CE"/>
    <w:rsid w:val="008450D0"/>
    <w:rsid w:val="0084533E"/>
    <w:rsid w:val="008456CE"/>
    <w:rsid w:val="008456F6"/>
    <w:rsid w:val="00845AAC"/>
    <w:rsid w:val="00845B19"/>
    <w:rsid w:val="00845E0E"/>
    <w:rsid w:val="00845F3A"/>
    <w:rsid w:val="00846243"/>
    <w:rsid w:val="00846506"/>
    <w:rsid w:val="0084668C"/>
    <w:rsid w:val="008468AA"/>
    <w:rsid w:val="008471BA"/>
    <w:rsid w:val="00847471"/>
    <w:rsid w:val="008474C7"/>
    <w:rsid w:val="00847567"/>
    <w:rsid w:val="0084770C"/>
    <w:rsid w:val="00847836"/>
    <w:rsid w:val="008478E2"/>
    <w:rsid w:val="00847EA7"/>
    <w:rsid w:val="00847FFB"/>
    <w:rsid w:val="008501C9"/>
    <w:rsid w:val="008506DC"/>
    <w:rsid w:val="00850982"/>
    <w:rsid w:val="00850D3B"/>
    <w:rsid w:val="00850F43"/>
    <w:rsid w:val="00851069"/>
    <w:rsid w:val="00851119"/>
    <w:rsid w:val="00851283"/>
    <w:rsid w:val="008513F0"/>
    <w:rsid w:val="0085144F"/>
    <w:rsid w:val="008514F1"/>
    <w:rsid w:val="0085160D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920"/>
    <w:rsid w:val="00852CCA"/>
    <w:rsid w:val="008530BC"/>
    <w:rsid w:val="0085324B"/>
    <w:rsid w:val="0085348E"/>
    <w:rsid w:val="00853598"/>
    <w:rsid w:val="0085380B"/>
    <w:rsid w:val="00853D16"/>
    <w:rsid w:val="0085409E"/>
    <w:rsid w:val="00854175"/>
    <w:rsid w:val="008543F9"/>
    <w:rsid w:val="008544C8"/>
    <w:rsid w:val="008544D2"/>
    <w:rsid w:val="008547C2"/>
    <w:rsid w:val="00854E1F"/>
    <w:rsid w:val="0085504B"/>
    <w:rsid w:val="00855094"/>
    <w:rsid w:val="0085520F"/>
    <w:rsid w:val="008553AD"/>
    <w:rsid w:val="0085558D"/>
    <w:rsid w:val="008559AE"/>
    <w:rsid w:val="00855BEB"/>
    <w:rsid w:val="0085609F"/>
    <w:rsid w:val="0085643B"/>
    <w:rsid w:val="008564FF"/>
    <w:rsid w:val="0085663D"/>
    <w:rsid w:val="0085664E"/>
    <w:rsid w:val="008567F1"/>
    <w:rsid w:val="00856854"/>
    <w:rsid w:val="0085730E"/>
    <w:rsid w:val="0085758E"/>
    <w:rsid w:val="00857781"/>
    <w:rsid w:val="0085784F"/>
    <w:rsid w:val="00857A09"/>
    <w:rsid w:val="00857B1E"/>
    <w:rsid w:val="00857B91"/>
    <w:rsid w:val="00857E79"/>
    <w:rsid w:val="00857F8B"/>
    <w:rsid w:val="008604EA"/>
    <w:rsid w:val="0086050C"/>
    <w:rsid w:val="0086083D"/>
    <w:rsid w:val="00860856"/>
    <w:rsid w:val="00860874"/>
    <w:rsid w:val="00860B0A"/>
    <w:rsid w:val="00860BE8"/>
    <w:rsid w:val="00860DBC"/>
    <w:rsid w:val="00860DF7"/>
    <w:rsid w:val="00860F95"/>
    <w:rsid w:val="0086105D"/>
    <w:rsid w:val="008612A9"/>
    <w:rsid w:val="0086141A"/>
    <w:rsid w:val="0086158F"/>
    <w:rsid w:val="008616D5"/>
    <w:rsid w:val="008618DE"/>
    <w:rsid w:val="0086192A"/>
    <w:rsid w:val="00861A00"/>
    <w:rsid w:val="00861A6E"/>
    <w:rsid w:val="00861C7C"/>
    <w:rsid w:val="008620A9"/>
    <w:rsid w:val="00862150"/>
    <w:rsid w:val="008621D0"/>
    <w:rsid w:val="00862959"/>
    <w:rsid w:val="00862A8A"/>
    <w:rsid w:val="00862B06"/>
    <w:rsid w:val="00862C5F"/>
    <w:rsid w:val="00862F77"/>
    <w:rsid w:val="008630A5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171"/>
    <w:rsid w:val="008656CD"/>
    <w:rsid w:val="008656DC"/>
    <w:rsid w:val="0086583E"/>
    <w:rsid w:val="008659BC"/>
    <w:rsid w:val="00865AAD"/>
    <w:rsid w:val="00865CC3"/>
    <w:rsid w:val="00865FA2"/>
    <w:rsid w:val="0086605F"/>
    <w:rsid w:val="008662E4"/>
    <w:rsid w:val="0086655C"/>
    <w:rsid w:val="00866595"/>
    <w:rsid w:val="008666DD"/>
    <w:rsid w:val="00866766"/>
    <w:rsid w:val="00866DAC"/>
    <w:rsid w:val="00867A25"/>
    <w:rsid w:val="00867C28"/>
    <w:rsid w:val="00867D99"/>
    <w:rsid w:val="0087010C"/>
    <w:rsid w:val="0087023B"/>
    <w:rsid w:val="008705BE"/>
    <w:rsid w:val="0087099E"/>
    <w:rsid w:val="00870B9B"/>
    <w:rsid w:val="00870DA6"/>
    <w:rsid w:val="0087113A"/>
    <w:rsid w:val="00871184"/>
    <w:rsid w:val="008714D3"/>
    <w:rsid w:val="008719F2"/>
    <w:rsid w:val="00871A4F"/>
    <w:rsid w:val="00871E28"/>
    <w:rsid w:val="00871F4D"/>
    <w:rsid w:val="00871F9B"/>
    <w:rsid w:val="00871FD1"/>
    <w:rsid w:val="00872147"/>
    <w:rsid w:val="0087290E"/>
    <w:rsid w:val="00872BE2"/>
    <w:rsid w:val="00872E0C"/>
    <w:rsid w:val="00872F5F"/>
    <w:rsid w:val="00873370"/>
    <w:rsid w:val="00874033"/>
    <w:rsid w:val="00874363"/>
    <w:rsid w:val="008743F5"/>
    <w:rsid w:val="00874529"/>
    <w:rsid w:val="00874729"/>
    <w:rsid w:val="00874A68"/>
    <w:rsid w:val="00874CB4"/>
    <w:rsid w:val="00875013"/>
    <w:rsid w:val="008753BF"/>
    <w:rsid w:val="00875FA5"/>
    <w:rsid w:val="00875FCE"/>
    <w:rsid w:val="0087647B"/>
    <w:rsid w:val="0087672C"/>
    <w:rsid w:val="00876B75"/>
    <w:rsid w:val="00876C4A"/>
    <w:rsid w:val="00876F19"/>
    <w:rsid w:val="008772F0"/>
    <w:rsid w:val="00877788"/>
    <w:rsid w:val="00877932"/>
    <w:rsid w:val="00877A58"/>
    <w:rsid w:val="00877E1D"/>
    <w:rsid w:val="00880272"/>
    <w:rsid w:val="00880877"/>
    <w:rsid w:val="008809BC"/>
    <w:rsid w:val="00880C41"/>
    <w:rsid w:val="00880DF7"/>
    <w:rsid w:val="0088120C"/>
    <w:rsid w:val="00881391"/>
    <w:rsid w:val="00881AAB"/>
    <w:rsid w:val="00881C08"/>
    <w:rsid w:val="00881DE5"/>
    <w:rsid w:val="0088213D"/>
    <w:rsid w:val="008822F9"/>
    <w:rsid w:val="0088230B"/>
    <w:rsid w:val="008823EA"/>
    <w:rsid w:val="00882488"/>
    <w:rsid w:val="00882531"/>
    <w:rsid w:val="00882620"/>
    <w:rsid w:val="008827D5"/>
    <w:rsid w:val="00882D6D"/>
    <w:rsid w:val="00882FDC"/>
    <w:rsid w:val="008832E2"/>
    <w:rsid w:val="00883485"/>
    <w:rsid w:val="008837AE"/>
    <w:rsid w:val="0088385E"/>
    <w:rsid w:val="0088392E"/>
    <w:rsid w:val="00883EC4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6076"/>
    <w:rsid w:val="008862AE"/>
    <w:rsid w:val="00886691"/>
    <w:rsid w:val="00886909"/>
    <w:rsid w:val="00886C0D"/>
    <w:rsid w:val="00886CC5"/>
    <w:rsid w:val="00887585"/>
    <w:rsid w:val="008878CC"/>
    <w:rsid w:val="00887A9B"/>
    <w:rsid w:val="00887B46"/>
    <w:rsid w:val="0089009E"/>
    <w:rsid w:val="00890297"/>
    <w:rsid w:val="008902C8"/>
    <w:rsid w:val="00890767"/>
    <w:rsid w:val="00890A26"/>
    <w:rsid w:val="00890BD2"/>
    <w:rsid w:val="00890C4F"/>
    <w:rsid w:val="008913DC"/>
    <w:rsid w:val="0089161F"/>
    <w:rsid w:val="0089194A"/>
    <w:rsid w:val="00891CA0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AC8"/>
    <w:rsid w:val="00893B5E"/>
    <w:rsid w:val="00893D9D"/>
    <w:rsid w:val="00893E11"/>
    <w:rsid w:val="00893F44"/>
    <w:rsid w:val="00894152"/>
    <w:rsid w:val="00894232"/>
    <w:rsid w:val="008942F2"/>
    <w:rsid w:val="00894655"/>
    <w:rsid w:val="008948C4"/>
    <w:rsid w:val="00894EEE"/>
    <w:rsid w:val="00895015"/>
    <w:rsid w:val="008952C7"/>
    <w:rsid w:val="00895419"/>
    <w:rsid w:val="00895713"/>
    <w:rsid w:val="0089621A"/>
    <w:rsid w:val="00896465"/>
    <w:rsid w:val="0089648D"/>
    <w:rsid w:val="00896AF4"/>
    <w:rsid w:val="00896CA1"/>
    <w:rsid w:val="00896E11"/>
    <w:rsid w:val="00897246"/>
    <w:rsid w:val="00897262"/>
    <w:rsid w:val="0089726D"/>
    <w:rsid w:val="00897795"/>
    <w:rsid w:val="0089781D"/>
    <w:rsid w:val="008978FB"/>
    <w:rsid w:val="008A0113"/>
    <w:rsid w:val="008A080C"/>
    <w:rsid w:val="008A090A"/>
    <w:rsid w:val="008A0A0A"/>
    <w:rsid w:val="008A0B27"/>
    <w:rsid w:val="008A0B91"/>
    <w:rsid w:val="008A0DAC"/>
    <w:rsid w:val="008A0DFA"/>
    <w:rsid w:val="008A105A"/>
    <w:rsid w:val="008A178B"/>
    <w:rsid w:val="008A1E86"/>
    <w:rsid w:val="008A291F"/>
    <w:rsid w:val="008A29FD"/>
    <w:rsid w:val="008A2BC7"/>
    <w:rsid w:val="008A2C17"/>
    <w:rsid w:val="008A2CB2"/>
    <w:rsid w:val="008A2D1B"/>
    <w:rsid w:val="008A2D53"/>
    <w:rsid w:val="008A3258"/>
    <w:rsid w:val="008A326A"/>
    <w:rsid w:val="008A338A"/>
    <w:rsid w:val="008A33AE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58BB"/>
    <w:rsid w:val="008A5A08"/>
    <w:rsid w:val="008A60F7"/>
    <w:rsid w:val="008A663B"/>
    <w:rsid w:val="008A7205"/>
    <w:rsid w:val="008A751D"/>
    <w:rsid w:val="008A7763"/>
    <w:rsid w:val="008A77BC"/>
    <w:rsid w:val="008A7C3C"/>
    <w:rsid w:val="008A7CAF"/>
    <w:rsid w:val="008A7D6E"/>
    <w:rsid w:val="008A7D7A"/>
    <w:rsid w:val="008A7E2F"/>
    <w:rsid w:val="008B0054"/>
    <w:rsid w:val="008B0120"/>
    <w:rsid w:val="008B0385"/>
    <w:rsid w:val="008B0430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047"/>
    <w:rsid w:val="008B215D"/>
    <w:rsid w:val="008B22E8"/>
    <w:rsid w:val="008B24BC"/>
    <w:rsid w:val="008B2636"/>
    <w:rsid w:val="008B2905"/>
    <w:rsid w:val="008B2942"/>
    <w:rsid w:val="008B2BB2"/>
    <w:rsid w:val="008B2ED9"/>
    <w:rsid w:val="008B2EE3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426C"/>
    <w:rsid w:val="008B44EA"/>
    <w:rsid w:val="008B4549"/>
    <w:rsid w:val="008B46BC"/>
    <w:rsid w:val="008B49EA"/>
    <w:rsid w:val="008B4BCB"/>
    <w:rsid w:val="008B5468"/>
    <w:rsid w:val="008B564F"/>
    <w:rsid w:val="008B598B"/>
    <w:rsid w:val="008B613C"/>
    <w:rsid w:val="008B625C"/>
    <w:rsid w:val="008B6434"/>
    <w:rsid w:val="008B67DF"/>
    <w:rsid w:val="008B6A43"/>
    <w:rsid w:val="008B6D30"/>
    <w:rsid w:val="008B6D6D"/>
    <w:rsid w:val="008B6DD8"/>
    <w:rsid w:val="008B728B"/>
    <w:rsid w:val="008B7445"/>
    <w:rsid w:val="008B7632"/>
    <w:rsid w:val="008B7653"/>
    <w:rsid w:val="008B7C57"/>
    <w:rsid w:val="008B7DC4"/>
    <w:rsid w:val="008C01F4"/>
    <w:rsid w:val="008C0862"/>
    <w:rsid w:val="008C0F24"/>
    <w:rsid w:val="008C1A65"/>
    <w:rsid w:val="008C1AE2"/>
    <w:rsid w:val="008C1D9F"/>
    <w:rsid w:val="008C230C"/>
    <w:rsid w:val="008C232F"/>
    <w:rsid w:val="008C2372"/>
    <w:rsid w:val="008C249F"/>
    <w:rsid w:val="008C24B9"/>
    <w:rsid w:val="008C24C1"/>
    <w:rsid w:val="008C266D"/>
    <w:rsid w:val="008C270C"/>
    <w:rsid w:val="008C2759"/>
    <w:rsid w:val="008C2C97"/>
    <w:rsid w:val="008C2D44"/>
    <w:rsid w:val="008C2E80"/>
    <w:rsid w:val="008C3567"/>
    <w:rsid w:val="008C3634"/>
    <w:rsid w:val="008C394A"/>
    <w:rsid w:val="008C3B30"/>
    <w:rsid w:val="008C41C8"/>
    <w:rsid w:val="008C42E0"/>
    <w:rsid w:val="008C43D7"/>
    <w:rsid w:val="008C4742"/>
    <w:rsid w:val="008C4986"/>
    <w:rsid w:val="008C4A02"/>
    <w:rsid w:val="008C4BD5"/>
    <w:rsid w:val="008C4BEF"/>
    <w:rsid w:val="008C4C74"/>
    <w:rsid w:val="008C4E19"/>
    <w:rsid w:val="008C53EB"/>
    <w:rsid w:val="008C5624"/>
    <w:rsid w:val="008C58BE"/>
    <w:rsid w:val="008C58C9"/>
    <w:rsid w:val="008C5930"/>
    <w:rsid w:val="008C5D7B"/>
    <w:rsid w:val="008C5E39"/>
    <w:rsid w:val="008C5EBF"/>
    <w:rsid w:val="008C632C"/>
    <w:rsid w:val="008C6362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829"/>
    <w:rsid w:val="008C7B51"/>
    <w:rsid w:val="008C7C00"/>
    <w:rsid w:val="008C7EDB"/>
    <w:rsid w:val="008C7F47"/>
    <w:rsid w:val="008D004C"/>
    <w:rsid w:val="008D00A1"/>
    <w:rsid w:val="008D01CB"/>
    <w:rsid w:val="008D01D3"/>
    <w:rsid w:val="008D0236"/>
    <w:rsid w:val="008D0253"/>
    <w:rsid w:val="008D0565"/>
    <w:rsid w:val="008D0679"/>
    <w:rsid w:val="008D06F6"/>
    <w:rsid w:val="008D0737"/>
    <w:rsid w:val="008D084E"/>
    <w:rsid w:val="008D0CCA"/>
    <w:rsid w:val="008D0FB4"/>
    <w:rsid w:val="008D10DE"/>
    <w:rsid w:val="008D11BE"/>
    <w:rsid w:val="008D15FE"/>
    <w:rsid w:val="008D18F3"/>
    <w:rsid w:val="008D1AF6"/>
    <w:rsid w:val="008D2582"/>
    <w:rsid w:val="008D2873"/>
    <w:rsid w:val="008D29B8"/>
    <w:rsid w:val="008D3706"/>
    <w:rsid w:val="008D3728"/>
    <w:rsid w:val="008D3C3F"/>
    <w:rsid w:val="008D3DD9"/>
    <w:rsid w:val="008D3FD6"/>
    <w:rsid w:val="008D3FE1"/>
    <w:rsid w:val="008D4024"/>
    <w:rsid w:val="008D4059"/>
    <w:rsid w:val="008D41DA"/>
    <w:rsid w:val="008D4409"/>
    <w:rsid w:val="008D4E0F"/>
    <w:rsid w:val="008D520A"/>
    <w:rsid w:val="008D5249"/>
    <w:rsid w:val="008D54C4"/>
    <w:rsid w:val="008D58C7"/>
    <w:rsid w:val="008D5BA7"/>
    <w:rsid w:val="008D5DC1"/>
    <w:rsid w:val="008D6117"/>
    <w:rsid w:val="008D611E"/>
    <w:rsid w:val="008D6387"/>
    <w:rsid w:val="008D65A3"/>
    <w:rsid w:val="008D66D4"/>
    <w:rsid w:val="008D69AA"/>
    <w:rsid w:val="008D6CCF"/>
    <w:rsid w:val="008D70C3"/>
    <w:rsid w:val="008D74A9"/>
    <w:rsid w:val="008D7707"/>
    <w:rsid w:val="008D7906"/>
    <w:rsid w:val="008D7989"/>
    <w:rsid w:val="008D7995"/>
    <w:rsid w:val="008D7E8C"/>
    <w:rsid w:val="008D7FD8"/>
    <w:rsid w:val="008E027F"/>
    <w:rsid w:val="008E0440"/>
    <w:rsid w:val="008E0D4B"/>
    <w:rsid w:val="008E0F73"/>
    <w:rsid w:val="008E11FA"/>
    <w:rsid w:val="008E1683"/>
    <w:rsid w:val="008E1C61"/>
    <w:rsid w:val="008E1D57"/>
    <w:rsid w:val="008E1E2D"/>
    <w:rsid w:val="008E1F76"/>
    <w:rsid w:val="008E214E"/>
    <w:rsid w:val="008E2151"/>
    <w:rsid w:val="008E2272"/>
    <w:rsid w:val="008E24E1"/>
    <w:rsid w:val="008E2C30"/>
    <w:rsid w:val="008E2DE0"/>
    <w:rsid w:val="008E31A0"/>
    <w:rsid w:val="008E3C1A"/>
    <w:rsid w:val="008E3E74"/>
    <w:rsid w:val="008E418A"/>
    <w:rsid w:val="008E432F"/>
    <w:rsid w:val="008E43F9"/>
    <w:rsid w:val="008E443A"/>
    <w:rsid w:val="008E46DE"/>
    <w:rsid w:val="008E4A62"/>
    <w:rsid w:val="008E52A1"/>
    <w:rsid w:val="008E5338"/>
    <w:rsid w:val="008E533B"/>
    <w:rsid w:val="008E5A2E"/>
    <w:rsid w:val="008E5A95"/>
    <w:rsid w:val="008E5BBC"/>
    <w:rsid w:val="008E6196"/>
    <w:rsid w:val="008E629F"/>
    <w:rsid w:val="008E69B4"/>
    <w:rsid w:val="008E6D09"/>
    <w:rsid w:val="008E6E0F"/>
    <w:rsid w:val="008E70ED"/>
    <w:rsid w:val="008E716F"/>
    <w:rsid w:val="008E795E"/>
    <w:rsid w:val="008E798B"/>
    <w:rsid w:val="008E7AD4"/>
    <w:rsid w:val="008E7D5F"/>
    <w:rsid w:val="008F0B59"/>
    <w:rsid w:val="008F0C4D"/>
    <w:rsid w:val="008F0ED8"/>
    <w:rsid w:val="008F1006"/>
    <w:rsid w:val="008F1107"/>
    <w:rsid w:val="008F12E8"/>
    <w:rsid w:val="008F15D6"/>
    <w:rsid w:val="008F163D"/>
    <w:rsid w:val="008F1F3F"/>
    <w:rsid w:val="008F20EC"/>
    <w:rsid w:val="008F22A0"/>
    <w:rsid w:val="008F23BF"/>
    <w:rsid w:val="008F23F2"/>
    <w:rsid w:val="008F241B"/>
    <w:rsid w:val="008F24C0"/>
    <w:rsid w:val="008F25D5"/>
    <w:rsid w:val="008F26C0"/>
    <w:rsid w:val="008F2AD7"/>
    <w:rsid w:val="008F2B73"/>
    <w:rsid w:val="008F2D7F"/>
    <w:rsid w:val="008F3AB7"/>
    <w:rsid w:val="008F3B02"/>
    <w:rsid w:val="008F3F48"/>
    <w:rsid w:val="008F4241"/>
    <w:rsid w:val="008F42A8"/>
    <w:rsid w:val="008F4657"/>
    <w:rsid w:val="008F48E0"/>
    <w:rsid w:val="008F4D13"/>
    <w:rsid w:val="008F51B9"/>
    <w:rsid w:val="008F54A1"/>
    <w:rsid w:val="008F5B91"/>
    <w:rsid w:val="008F5C40"/>
    <w:rsid w:val="008F5D94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83"/>
    <w:rsid w:val="008F6969"/>
    <w:rsid w:val="008F6A30"/>
    <w:rsid w:val="008F6B49"/>
    <w:rsid w:val="008F6F36"/>
    <w:rsid w:val="008F7144"/>
    <w:rsid w:val="008F75F9"/>
    <w:rsid w:val="008F7D6A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767"/>
    <w:rsid w:val="009027DB"/>
    <w:rsid w:val="00902A58"/>
    <w:rsid w:val="00902BC0"/>
    <w:rsid w:val="00902E3D"/>
    <w:rsid w:val="00903001"/>
    <w:rsid w:val="00903518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44C"/>
    <w:rsid w:val="009065A3"/>
    <w:rsid w:val="009067CE"/>
    <w:rsid w:val="009067DB"/>
    <w:rsid w:val="00906D6A"/>
    <w:rsid w:val="00906F9E"/>
    <w:rsid w:val="00906FA7"/>
    <w:rsid w:val="00907102"/>
    <w:rsid w:val="00907114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64E"/>
    <w:rsid w:val="009127E9"/>
    <w:rsid w:val="00912968"/>
    <w:rsid w:val="0091297F"/>
    <w:rsid w:val="00912DFB"/>
    <w:rsid w:val="00913035"/>
    <w:rsid w:val="00913314"/>
    <w:rsid w:val="00913498"/>
    <w:rsid w:val="0091499A"/>
    <w:rsid w:val="00914F63"/>
    <w:rsid w:val="009153D5"/>
    <w:rsid w:val="00915626"/>
    <w:rsid w:val="0091577E"/>
    <w:rsid w:val="00915D0D"/>
    <w:rsid w:val="00915DB1"/>
    <w:rsid w:val="00916274"/>
    <w:rsid w:val="00916363"/>
    <w:rsid w:val="00916B48"/>
    <w:rsid w:val="00916EDD"/>
    <w:rsid w:val="00916F3D"/>
    <w:rsid w:val="009172FD"/>
    <w:rsid w:val="009174D8"/>
    <w:rsid w:val="00917546"/>
    <w:rsid w:val="009176E9"/>
    <w:rsid w:val="00917866"/>
    <w:rsid w:val="00917C5F"/>
    <w:rsid w:val="0092013D"/>
    <w:rsid w:val="009201B3"/>
    <w:rsid w:val="0092023F"/>
    <w:rsid w:val="00920366"/>
    <w:rsid w:val="0092040B"/>
    <w:rsid w:val="00920704"/>
    <w:rsid w:val="00920D66"/>
    <w:rsid w:val="00921689"/>
    <w:rsid w:val="009217CE"/>
    <w:rsid w:val="00921C74"/>
    <w:rsid w:val="00921CB4"/>
    <w:rsid w:val="00921D8B"/>
    <w:rsid w:val="00921FAE"/>
    <w:rsid w:val="00922140"/>
    <w:rsid w:val="0092216F"/>
    <w:rsid w:val="009222D1"/>
    <w:rsid w:val="009224F2"/>
    <w:rsid w:val="009229CD"/>
    <w:rsid w:val="00922BB0"/>
    <w:rsid w:val="00922FB0"/>
    <w:rsid w:val="00923367"/>
    <w:rsid w:val="0092345F"/>
    <w:rsid w:val="0092395C"/>
    <w:rsid w:val="00923A6D"/>
    <w:rsid w:val="0092420C"/>
    <w:rsid w:val="00924343"/>
    <w:rsid w:val="00924365"/>
    <w:rsid w:val="00924A0B"/>
    <w:rsid w:val="00924B25"/>
    <w:rsid w:val="00924FFD"/>
    <w:rsid w:val="0092526C"/>
    <w:rsid w:val="009255FC"/>
    <w:rsid w:val="009256B4"/>
    <w:rsid w:val="00925891"/>
    <w:rsid w:val="00925AFE"/>
    <w:rsid w:val="00925C38"/>
    <w:rsid w:val="00925C6C"/>
    <w:rsid w:val="009261A6"/>
    <w:rsid w:val="00926266"/>
    <w:rsid w:val="00926615"/>
    <w:rsid w:val="0092699F"/>
    <w:rsid w:val="00926AFC"/>
    <w:rsid w:val="00926BE3"/>
    <w:rsid w:val="0092719E"/>
    <w:rsid w:val="009271CD"/>
    <w:rsid w:val="00927209"/>
    <w:rsid w:val="009273AD"/>
    <w:rsid w:val="009274D0"/>
    <w:rsid w:val="0093034F"/>
    <w:rsid w:val="00930746"/>
    <w:rsid w:val="00930BAD"/>
    <w:rsid w:val="00930C1E"/>
    <w:rsid w:val="00930EB7"/>
    <w:rsid w:val="00930F5B"/>
    <w:rsid w:val="0093119E"/>
    <w:rsid w:val="009311D6"/>
    <w:rsid w:val="00931C7D"/>
    <w:rsid w:val="00931C94"/>
    <w:rsid w:val="00931FD3"/>
    <w:rsid w:val="00932050"/>
    <w:rsid w:val="00932163"/>
    <w:rsid w:val="00932438"/>
    <w:rsid w:val="00932807"/>
    <w:rsid w:val="009329A8"/>
    <w:rsid w:val="00932AF5"/>
    <w:rsid w:val="00932F1F"/>
    <w:rsid w:val="009334D2"/>
    <w:rsid w:val="00933B30"/>
    <w:rsid w:val="009344F7"/>
    <w:rsid w:val="009347B1"/>
    <w:rsid w:val="00934DC3"/>
    <w:rsid w:val="009350C9"/>
    <w:rsid w:val="009353C3"/>
    <w:rsid w:val="009353D1"/>
    <w:rsid w:val="009358CF"/>
    <w:rsid w:val="00935BFF"/>
    <w:rsid w:val="00935D1B"/>
    <w:rsid w:val="00935FF1"/>
    <w:rsid w:val="0093624F"/>
    <w:rsid w:val="00936992"/>
    <w:rsid w:val="00936ADF"/>
    <w:rsid w:val="00936B2B"/>
    <w:rsid w:val="00936BBF"/>
    <w:rsid w:val="00936DDB"/>
    <w:rsid w:val="009370CF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0F07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57"/>
    <w:rsid w:val="009436EF"/>
    <w:rsid w:val="00943A4C"/>
    <w:rsid w:val="00943B2F"/>
    <w:rsid w:val="00943CCF"/>
    <w:rsid w:val="00943E4C"/>
    <w:rsid w:val="0094411C"/>
    <w:rsid w:val="00944160"/>
    <w:rsid w:val="009443DA"/>
    <w:rsid w:val="00944477"/>
    <w:rsid w:val="009444BA"/>
    <w:rsid w:val="009448C1"/>
    <w:rsid w:val="00944A9F"/>
    <w:rsid w:val="00944CCE"/>
    <w:rsid w:val="00944E1C"/>
    <w:rsid w:val="00944E2C"/>
    <w:rsid w:val="00944EB8"/>
    <w:rsid w:val="00944EDA"/>
    <w:rsid w:val="0094511A"/>
    <w:rsid w:val="00945A8E"/>
    <w:rsid w:val="00945B44"/>
    <w:rsid w:val="00945DE1"/>
    <w:rsid w:val="00946086"/>
    <w:rsid w:val="009460FB"/>
    <w:rsid w:val="00946C8D"/>
    <w:rsid w:val="00947437"/>
    <w:rsid w:val="0094762B"/>
    <w:rsid w:val="00947942"/>
    <w:rsid w:val="009479CA"/>
    <w:rsid w:val="009479F1"/>
    <w:rsid w:val="00947D5C"/>
    <w:rsid w:val="00950015"/>
    <w:rsid w:val="00950119"/>
    <w:rsid w:val="0095011B"/>
    <w:rsid w:val="009501F4"/>
    <w:rsid w:val="00950215"/>
    <w:rsid w:val="009502C4"/>
    <w:rsid w:val="00950851"/>
    <w:rsid w:val="00950979"/>
    <w:rsid w:val="0095098F"/>
    <w:rsid w:val="00950B26"/>
    <w:rsid w:val="00950FC2"/>
    <w:rsid w:val="00951236"/>
    <w:rsid w:val="009515E7"/>
    <w:rsid w:val="0095192F"/>
    <w:rsid w:val="009524E4"/>
    <w:rsid w:val="009528CD"/>
    <w:rsid w:val="009528F6"/>
    <w:rsid w:val="0095302A"/>
    <w:rsid w:val="00953106"/>
    <w:rsid w:val="009533D1"/>
    <w:rsid w:val="009534D4"/>
    <w:rsid w:val="009536FB"/>
    <w:rsid w:val="00953A9A"/>
    <w:rsid w:val="00953F4F"/>
    <w:rsid w:val="00954122"/>
    <w:rsid w:val="00954152"/>
    <w:rsid w:val="009546D6"/>
    <w:rsid w:val="00954783"/>
    <w:rsid w:val="00954970"/>
    <w:rsid w:val="00954E62"/>
    <w:rsid w:val="009550F7"/>
    <w:rsid w:val="009553B2"/>
    <w:rsid w:val="009554A3"/>
    <w:rsid w:val="00955617"/>
    <w:rsid w:val="0095564D"/>
    <w:rsid w:val="00955E96"/>
    <w:rsid w:val="00956384"/>
    <w:rsid w:val="009566CE"/>
    <w:rsid w:val="00956B1C"/>
    <w:rsid w:val="00956C49"/>
    <w:rsid w:val="00957082"/>
    <w:rsid w:val="0095709B"/>
    <w:rsid w:val="009570BE"/>
    <w:rsid w:val="00957775"/>
    <w:rsid w:val="00957D44"/>
    <w:rsid w:val="00957F81"/>
    <w:rsid w:val="00960645"/>
    <w:rsid w:val="00960B76"/>
    <w:rsid w:val="00960C68"/>
    <w:rsid w:val="00960EC8"/>
    <w:rsid w:val="00960FE7"/>
    <w:rsid w:val="00961116"/>
    <w:rsid w:val="0096189C"/>
    <w:rsid w:val="009619CB"/>
    <w:rsid w:val="00961D67"/>
    <w:rsid w:val="00961F83"/>
    <w:rsid w:val="0096208F"/>
    <w:rsid w:val="009620FD"/>
    <w:rsid w:val="00962171"/>
    <w:rsid w:val="0096260F"/>
    <w:rsid w:val="009630D5"/>
    <w:rsid w:val="0096330D"/>
    <w:rsid w:val="00963523"/>
    <w:rsid w:val="00963808"/>
    <w:rsid w:val="00963A76"/>
    <w:rsid w:val="00963ED4"/>
    <w:rsid w:val="00964526"/>
    <w:rsid w:val="0096457F"/>
    <w:rsid w:val="0096466F"/>
    <w:rsid w:val="00964B09"/>
    <w:rsid w:val="00964F0F"/>
    <w:rsid w:val="009651FE"/>
    <w:rsid w:val="009654B8"/>
    <w:rsid w:val="00965738"/>
    <w:rsid w:val="009659D7"/>
    <w:rsid w:val="00965B17"/>
    <w:rsid w:val="00965E7C"/>
    <w:rsid w:val="00965EE7"/>
    <w:rsid w:val="009660DB"/>
    <w:rsid w:val="00966173"/>
    <w:rsid w:val="00966192"/>
    <w:rsid w:val="009663BC"/>
    <w:rsid w:val="0096673C"/>
    <w:rsid w:val="009669D3"/>
    <w:rsid w:val="00966B42"/>
    <w:rsid w:val="00966CC9"/>
    <w:rsid w:val="00967476"/>
    <w:rsid w:val="009675C2"/>
    <w:rsid w:val="00967B7B"/>
    <w:rsid w:val="00967CED"/>
    <w:rsid w:val="00967D7E"/>
    <w:rsid w:val="009700B1"/>
    <w:rsid w:val="00970286"/>
    <w:rsid w:val="0097031E"/>
    <w:rsid w:val="009703FF"/>
    <w:rsid w:val="009704F5"/>
    <w:rsid w:val="0097058F"/>
    <w:rsid w:val="00970BB9"/>
    <w:rsid w:val="00970CC0"/>
    <w:rsid w:val="009716F7"/>
    <w:rsid w:val="00971A94"/>
    <w:rsid w:val="00971DE4"/>
    <w:rsid w:val="009720DD"/>
    <w:rsid w:val="00972147"/>
    <w:rsid w:val="0097260E"/>
    <w:rsid w:val="00972995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C56"/>
    <w:rsid w:val="00974DFA"/>
    <w:rsid w:val="0097506E"/>
    <w:rsid w:val="009754EC"/>
    <w:rsid w:val="00975541"/>
    <w:rsid w:val="00975610"/>
    <w:rsid w:val="009756C1"/>
    <w:rsid w:val="009756C4"/>
    <w:rsid w:val="00976814"/>
    <w:rsid w:val="00976B6E"/>
    <w:rsid w:val="0097738B"/>
    <w:rsid w:val="009778DF"/>
    <w:rsid w:val="00977E22"/>
    <w:rsid w:val="00977F07"/>
    <w:rsid w:val="009801AA"/>
    <w:rsid w:val="009808C1"/>
    <w:rsid w:val="009809E3"/>
    <w:rsid w:val="00980DB0"/>
    <w:rsid w:val="00981477"/>
    <w:rsid w:val="00981666"/>
    <w:rsid w:val="0098175B"/>
    <w:rsid w:val="0098192E"/>
    <w:rsid w:val="00981B9E"/>
    <w:rsid w:val="00981D06"/>
    <w:rsid w:val="00981FAF"/>
    <w:rsid w:val="00982385"/>
    <w:rsid w:val="009828AA"/>
    <w:rsid w:val="009828C7"/>
    <w:rsid w:val="0098365B"/>
    <w:rsid w:val="00983EBB"/>
    <w:rsid w:val="00984194"/>
    <w:rsid w:val="00984302"/>
    <w:rsid w:val="00984BFA"/>
    <w:rsid w:val="00984F07"/>
    <w:rsid w:val="00985513"/>
    <w:rsid w:val="00985AB9"/>
    <w:rsid w:val="00985B68"/>
    <w:rsid w:val="00985DA2"/>
    <w:rsid w:val="00985FAB"/>
    <w:rsid w:val="00986076"/>
    <w:rsid w:val="00986140"/>
    <w:rsid w:val="00986195"/>
    <w:rsid w:val="00986632"/>
    <w:rsid w:val="0098669B"/>
    <w:rsid w:val="009869D7"/>
    <w:rsid w:val="00986D1E"/>
    <w:rsid w:val="00986F20"/>
    <w:rsid w:val="009870DC"/>
    <w:rsid w:val="00987687"/>
    <w:rsid w:val="00987ACB"/>
    <w:rsid w:val="00987BDF"/>
    <w:rsid w:val="00987DE5"/>
    <w:rsid w:val="00990037"/>
    <w:rsid w:val="009901A4"/>
    <w:rsid w:val="0099051F"/>
    <w:rsid w:val="0099096A"/>
    <w:rsid w:val="00990B53"/>
    <w:rsid w:val="00990DC0"/>
    <w:rsid w:val="00990F85"/>
    <w:rsid w:val="009911E7"/>
    <w:rsid w:val="009915DD"/>
    <w:rsid w:val="009918B9"/>
    <w:rsid w:val="00991B61"/>
    <w:rsid w:val="00991B85"/>
    <w:rsid w:val="00991E7B"/>
    <w:rsid w:val="00991EBB"/>
    <w:rsid w:val="00991F28"/>
    <w:rsid w:val="00992502"/>
    <w:rsid w:val="0099280C"/>
    <w:rsid w:val="0099284C"/>
    <w:rsid w:val="0099297A"/>
    <w:rsid w:val="00992D13"/>
    <w:rsid w:val="00992F65"/>
    <w:rsid w:val="0099306C"/>
    <w:rsid w:val="009936F4"/>
    <w:rsid w:val="009939FF"/>
    <w:rsid w:val="00993B23"/>
    <w:rsid w:val="00993FE6"/>
    <w:rsid w:val="00994BB4"/>
    <w:rsid w:val="00994C0F"/>
    <w:rsid w:val="00994C21"/>
    <w:rsid w:val="00995C97"/>
    <w:rsid w:val="00995CFC"/>
    <w:rsid w:val="00995D40"/>
    <w:rsid w:val="00996307"/>
    <w:rsid w:val="0099665F"/>
    <w:rsid w:val="009968C8"/>
    <w:rsid w:val="00996BDF"/>
    <w:rsid w:val="0099768E"/>
    <w:rsid w:val="00997DD3"/>
    <w:rsid w:val="00997EE4"/>
    <w:rsid w:val="00997F94"/>
    <w:rsid w:val="009A0235"/>
    <w:rsid w:val="009A023E"/>
    <w:rsid w:val="009A039D"/>
    <w:rsid w:val="009A06EA"/>
    <w:rsid w:val="009A0951"/>
    <w:rsid w:val="009A0E1E"/>
    <w:rsid w:val="009A11CA"/>
    <w:rsid w:val="009A128A"/>
    <w:rsid w:val="009A15C0"/>
    <w:rsid w:val="009A1A9D"/>
    <w:rsid w:val="009A1A9E"/>
    <w:rsid w:val="009A1C69"/>
    <w:rsid w:val="009A263E"/>
    <w:rsid w:val="009A267F"/>
    <w:rsid w:val="009A2713"/>
    <w:rsid w:val="009A2778"/>
    <w:rsid w:val="009A2785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B"/>
    <w:rsid w:val="009A3BAD"/>
    <w:rsid w:val="009A3D89"/>
    <w:rsid w:val="009A4229"/>
    <w:rsid w:val="009A42B6"/>
    <w:rsid w:val="009A4328"/>
    <w:rsid w:val="009A49B1"/>
    <w:rsid w:val="009A4C16"/>
    <w:rsid w:val="009A4C92"/>
    <w:rsid w:val="009A4CD3"/>
    <w:rsid w:val="009A4E38"/>
    <w:rsid w:val="009A51C2"/>
    <w:rsid w:val="009A5507"/>
    <w:rsid w:val="009A5738"/>
    <w:rsid w:val="009A57B8"/>
    <w:rsid w:val="009A5B16"/>
    <w:rsid w:val="009A5F04"/>
    <w:rsid w:val="009A6189"/>
    <w:rsid w:val="009A6349"/>
    <w:rsid w:val="009A65E5"/>
    <w:rsid w:val="009A661F"/>
    <w:rsid w:val="009A6B31"/>
    <w:rsid w:val="009A6E05"/>
    <w:rsid w:val="009A6F76"/>
    <w:rsid w:val="009A70DB"/>
    <w:rsid w:val="009A713F"/>
    <w:rsid w:val="009A7696"/>
    <w:rsid w:val="009A78C9"/>
    <w:rsid w:val="009A7A53"/>
    <w:rsid w:val="009A7EF8"/>
    <w:rsid w:val="009B015E"/>
    <w:rsid w:val="009B0351"/>
    <w:rsid w:val="009B03BE"/>
    <w:rsid w:val="009B084D"/>
    <w:rsid w:val="009B0B13"/>
    <w:rsid w:val="009B0BBA"/>
    <w:rsid w:val="009B0F3E"/>
    <w:rsid w:val="009B10DF"/>
    <w:rsid w:val="009B15AF"/>
    <w:rsid w:val="009B196F"/>
    <w:rsid w:val="009B1B95"/>
    <w:rsid w:val="009B1F57"/>
    <w:rsid w:val="009B1F98"/>
    <w:rsid w:val="009B1FCD"/>
    <w:rsid w:val="009B2C16"/>
    <w:rsid w:val="009B3417"/>
    <w:rsid w:val="009B349D"/>
    <w:rsid w:val="009B34D6"/>
    <w:rsid w:val="009B39F8"/>
    <w:rsid w:val="009B3D02"/>
    <w:rsid w:val="009B3E2F"/>
    <w:rsid w:val="009B3E86"/>
    <w:rsid w:val="009B4212"/>
    <w:rsid w:val="009B4213"/>
    <w:rsid w:val="009B42D6"/>
    <w:rsid w:val="009B44C6"/>
    <w:rsid w:val="009B476C"/>
    <w:rsid w:val="009B4B10"/>
    <w:rsid w:val="009B4CF8"/>
    <w:rsid w:val="009B4E9C"/>
    <w:rsid w:val="009B5014"/>
    <w:rsid w:val="009B5065"/>
    <w:rsid w:val="009B50AA"/>
    <w:rsid w:val="009B5349"/>
    <w:rsid w:val="009B5427"/>
    <w:rsid w:val="009B579B"/>
    <w:rsid w:val="009B5921"/>
    <w:rsid w:val="009B59D4"/>
    <w:rsid w:val="009B6341"/>
    <w:rsid w:val="009B65F6"/>
    <w:rsid w:val="009B6600"/>
    <w:rsid w:val="009B6C96"/>
    <w:rsid w:val="009B6DB6"/>
    <w:rsid w:val="009B70B2"/>
    <w:rsid w:val="009B758B"/>
    <w:rsid w:val="009B7635"/>
    <w:rsid w:val="009B7681"/>
    <w:rsid w:val="009B7A45"/>
    <w:rsid w:val="009B7D42"/>
    <w:rsid w:val="009C0E8F"/>
    <w:rsid w:val="009C1541"/>
    <w:rsid w:val="009C170F"/>
    <w:rsid w:val="009C18EE"/>
    <w:rsid w:val="009C19E8"/>
    <w:rsid w:val="009C1B9C"/>
    <w:rsid w:val="009C1C22"/>
    <w:rsid w:val="009C2309"/>
    <w:rsid w:val="009C2481"/>
    <w:rsid w:val="009C29EA"/>
    <w:rsid w:val="009C2D08"/>
    <w:rsid w:val="009C3026"/>
    <w:rsid w:val="009C30EC"/>
    <w:rsid w:val="009C35E2"/>
    <w:rsid w:val="009C384C"/>
    <w:rsid w:val="009C3859"/>
    <w:rsid w:val="009C389E"/>
    <w:rsid w:val="009C39B8"/>
    <w:rsid w:val="009C3DB6"/>
    <w:rsid w:val="009C3F31"/>
    <w:rsid w:val="009C3FA7"/>
    <w:rsid w:val="009C41C7"/>
    <w:rsid w:val="009C46F8"/>
    <w:rsid w:val="009C493B"/>
    <w:rsid w:val="009C49AB"/>
    <w:rsid w:val="009C4A0B"/>
    <w:rsid w:val="009C4C71"/>
    <w:rsid w:val="009C4DA0"/>
    <w:rsid w:val="009C5064"/>
    <w:rsid w:val="009C5419"/>
    <w:rsid w:val="009C5764"/>
    <w:rsid w:val="009C5888"/>
    <w:rsid w:val="009C58D1"/>
    <w:rsid w:val="009C59AA"/>
    <w:rsid w:val="009C5DFE"/>
    <w:rsid w:val="009C6150"/>
    <w:rsid w:val="009C64ED"/>
    <w:rsid w:val="009C6544"/>
    <w:rsid w:val="009C6688"/>
    <w:rsid w:val="009C69EB"/>
    <w:rsid w:val="009C6A49"/>
    <w:rsid w:val="009C6C41"/>
    <w:rsid w:val="009C6DF7"/>
    <w:rsid w:val="009C7504"/>
    <w:rsid w:val="009C7602"/>
    <w:rsid w:val="009C769F"/>
    <w:rsid w:val="009C7E0A"/>
    <w:rsid w:val="009C7FA7"/>
    <w:rsid w:val="009D0045"/>
    <w:rsid w:val="009D00AB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C63"/>
    <w:rsid w:val="009D1C9E"/>
    <w:rsid w:val="009D1D13"/>
    <w:rsid w:val="009D2335"/>
    <w:rsid w:val="009D23AF"/>
    <w:rsid w:val="009D2838"/>
    <w:rsid w:val="009D2A49"/>
    <w:rsid w:val="009D2CF9"/>
    <w:rsid w:val="009D2DB1"/>
    <w:rsid w:val="009D2E49"/>
    <w:rsid w:val="009D31B5"/>
    <w:rsid w:val="009D3602"/>
    <w:rsid w:val="009D36A6"/>
    <w:rsid w:val="009D3B4C"/>
    <w:rsid w:val="009D3CB8"/>
    <w:rsid w:val="009D437C"/>
    <w:rsid w:val="009D54DD"/>
    <w:rsid w:val="009D5A0D"/>
    <w:rsid w:val="009D5B70"/>
    <w:rsid w:val="009D60BE"/>
    <w:rsid w:val="009D60E5"/>
    <w:rsid w:val="009D68C8"/>
    <w:rsid w:val="009D6B01"/>
    <w:rsid w:val="009D6ED2"/>
    <w:rsid w:val="009D70DB"/>
    <w:rsid w:val="009D7190"/>
    <w:rsid w:val="009D72D0"/>
    <w:rsid w:val="009D76DB"/>
    <w:rsid w:val="009D7974"/>
    <w:rsid w:val="009D7A07"/>
    <w:rsid w:val="009D7BFD"/>
    <w:rsid w:val="009D7DF1"/>
    <w:rsid w:val="009E0AED"/>
    <w:rsid w:val="009E0B29"/>
    <w:rsid w:val="009E0CB6"/>
    <w:rsid w:val="009E0E04"/>
    <w:rsid w:val="009E1282"/>
    <w:rsid w:val="009E16F5"/>
    <w:rsid w:val="009E17EB"/>
    <w:rsid w:val="009E1C10"/>
    <w:rsid w:val="009E25D0"/>
    <w:rsid w:val="009E27A1"/>
    <w:rsid w:val="009E2ABD"/>
    <w:rsid w:val="009E2CB8"/>
    <w:rsid w:val="009E2CC1"/>
    <w:rsid w:val="009E2F38"/>
    <w:rsid w:val="009E2F41"/>
    <w:rsid w:val="009E3146"/>
    <w:rsid w:val="009E33BA"/>
    <w:rsid w:val="009E404B"/>
    <w:rsid w:val="009E43A7"/>
    <w:rsid w:val="009E4633"/>
    <w:rsid w:val="009E4861"/>
    <w:rsid w:val="009E4981"/>
    <w:rsid w:val="009E49AF"/>
    <w:rsid w:val="009E4F0F"/>
    <w:rsid w:val="009E5D24"/>
    <w:rsid w:val="009E5E64"/>
    <w:rsid w:val="009E5F00"/>
    <w:rsid w:val="009E60BF"/>
    <w:rsid w:val="009E640E"/>
    <w:rsid w:val="009E6A02"/>
    <w:rsid w:val="009E6B5F"/>
    <w:rsid w:val="009E6B6A"/>
    <w:rsid w:val="009E6D19"/>
    <w:rsid w:val="009E6D31"/>
    <w:rsid w:val="009E6DCF"/>
    <w:rsid w:val="009E70F5"/>
    <w:rsid w:val="009E719C"/>
    <w:rsid w:val="009E7442"/>
    <w:rsid w:val="009E749D"/>
    <w:rsid w:val="009E7762"/>
    <w:rsid w:val="009E7A12"/>
    <w:rsid w:val="009E7B8B"/>
    <w:rsid w:val="009F0516"/>
    <w:rsid w:val="009F0C02"/>
    <w:rsid w:val="009F0C47"/>
    <w:rsid w:val="009F1277"/>
    <w:rsid w:val="009F139C"/>
    <w:rsid w:val="009F1748"/>
    <w:rsid w:val="009F184D"/>
    <w:rsid w:val="009F1971"/>
    <w:rsid w:val="009F1DB5"/>
    <w:rsid w:val="009F2178"/>
    <w:rsid w:val="009F2250"/>
    <w:rsid w:val="009F22DD"/>
    <w:rsid w:val="009F230B"/>
    <w:rsid w:val="009F23E8"/>
    <w:rsid w:val="009F28C1"/>
    <w:rsid w:val="009F2E17"/>
    <w:rsid w:val="009F344E"/>
    <w:rsid w:val="009F3453"/>
    <w:rsid w:val="009F365F"/>
    <w:rsid w:val="009F3829"/>
    <w:rsid w:val="009F39A8"/>
    <w:rsid w:val="009F3A05"/>
    <w:rsid w:val="009F3A06"/>
    <w:rsid w:val="009F3E71"/>
    <w:rsid w:val="009F3EDA"/>
    <w:rsid w:val="009F4036"/>
    <w:rsid w:val="009F41DB"/>
    <w:rsid w:val="009F42FC"/>
    <w:rsid w:val="009F43D7"/>
    <w:rsid w:val="009F4B99"/>
    <w:rsid w:val="009F4D2D"/>
    <w:rsid w:val="009F517A"/>
    <w:rsid w:val="009F51B2"/>
    <w:rsid w:val="009F51D5"/>
    <w:rsid w:val="009F51E8"/>
    <w:rsid w:val="009F5417"/>
    <w:rsid w:val="009F5700"/>
    <w:rsid w:val="009F5C08"/>
    <w:rsid w:val="009F665A"/>
    <w:rsid w:val="009F6763"/>
    <w:rsid w:val="009F6835"/>
    <w:rsid w:val="009F6A28"/>
    <w:rsid w:val="009F6AC3"/>
    <w:rsid w:val="009F6C68"/>
    <w:rsid w:val="009F7B63"/>
    <w:rsid w:val="009F7D55"/>
    <w:rsid w:val="009F7D73"/>
    <w:rsid w:val="00A0016F"/>
    <w:rsid w:val="00A0085D"/>
    <w:rsid w:val="00A0154D"/>
    <w:rsid w:val="00A01694"/>
    <w:rsid w:val="00A01A84"/>
    <w:rsid w:val="00A01B47"/>
    <w:rsid w:val="00A02B5E"/>
    <w:rsid w:val="00A02C15"/>
    <w:rsid w:val="00A031BA"/>
    <w:rsid w:val="00A031E2"/>
    <w:rsid w:val="00A035EC"/>
    <w:rsid w:val="00A03A60"/>
    <w:rsid w:val="00A03C9C"/>
    <w:rsid w:val="00A04012"/>
    <w:rsid w:val="00A04348"/>
    <w:rsid w:val="00A04710"/>
    <w:rsid w:val="00A04954"/>
    <w:rsid w:val="00A04BAD"/>
    <w:rsid w:val="00A04CE0"/>
    <w:rsid w:val="00A04F6F"/>
    <w:rsid w:val="00A04FAD"/>
    <w:rsid w:val="00A0514E"/>
    <w:rsid w:val="00A05156"/>
    <w:rsid w:val="00A05168"/>
    <w:rsid w:val="00A051C0"/>
    <w:rsid w:val="00A052E3"/>
    <w:rsid w:val="00A05905"/>
    <w:rsid w:val="00A059B7"/>
    <w:rsid w:val="00A064CD"/>
    <w:rsid w:val="00A06A19"/>
    <w:rsid w:val="00A06B03"/>
    <w:rsid w:val="00A06BE3"/>
    <w:rsid w:val="00A0707C"/>
    <w:rsid w:val="00A07099"/>
    <w:rsid w:val="00A07804"/>
    <w:rsid w:val="00A07AC3"/>
    <w:rsid w:val="00A07AE2"/>
    <w:rsid w:val="00A07B00"/>
    <w:rsid w:val="00A07CAB"/>
    <w:rsid w:val="00A10147"/>
    <w:rsid w:val="00A10388"/>
    <w:rsid w:val="00A105A3"/>
    <w:rsid w:val="00A106BA"/>
    <w:rsid w:val="00A10D2F"/>
    <w:rsid w:val="00A11025"/>
    <w:rsid w:val="00A1110F"/>
    <w:rsid w:val="00A1139E"/>
    <w:rsid w:val="00A115E6"/>
    <w:rsid w:val="00A11A42"/>
    <w:rsid w:val="00A11A6D"/>
    <w:rsid w:val="00A11E96"/>
    <w:rsid w:val="00A121B9"/>
    <w:rsid w:val="00A12405"/>
    <w:rsid w:val="00A1249D"/>
    <w:rsid w:val="00A124E3"/>
    <w:rsid w:val="00A125BF"/>
    <w:rsid w:val="00A1272F"/>
    <w:rsid w:val="00A12961"/>
    <w:rsid w:val="00A12B5B"/>
    <w:rsid w:val="00A13EC0"/>
    <w:rsid w:val="00A14173"/>
    <w:rsid w:val="00A14466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F8E"/>
    <w:rsid w:val="00A17366"/>
    <w:rsid w:val="00A1768A"/>
    <w:rsid w:val="00A17A90"/>
    <w:rsid w:val="00A17CCF"/>
    <w:rsid w:val="00A17ED2"/>
    <w:rsid w:val="00A17F5F"/>
    <w:rsid w:val="00A20104"/>
    <w:rsid w:val="00A203B3"/>
    <w:rsid w:val="00A205AC"/>
    <w:rsid w:val="00A205F4"/>
    <w:rsid w:val="00A20844"/>
    <w:rsid w:val="00A208C8"/>
    <w:rsid w:val="00A21078"/>
    <w:rsid w:val="00A2151F"/>
    <w:rsid w:val="00A21CF7"/>
    <w:rsid w:val="00A21D4E"/>
    <w:rsid w:val="00A21EFF"/>
    <w:rsid w:val="00A21F6D"/>
    <w:rsid w:val="00A220A5"/>
    <w:rsid w:val="00A22430"/>
    <w:rsid w:val="00A2268E"/>
    <w:rsid w:val="00A23352"/>
    <w:rsid w:val="00A233FC"/>
    <w:rsid w:val="00A234F3"/>
    <w:rsid w:val="00A23C3D"/>
    <w:rsid w:val="00A23CB1"/>
    <w:rsid w:val="00A240A0"/>
    <w:rsid w:val="00A24897"/>
    <w:rsid w:val="00A24BBB"/>
    <w:rsid w:val="00A24BD5"/>
    <w:rsid w:val="00A24C4E"/>
    <w:rsid w:val="00A24D84"/>
    <w:rsid w:val="00A24FEB"/>
    <w:rsid w:val="00A256BB"/>
    <w:rsid w:val="00A260D1"/>
    <w:rsid w:val="00A26911"/>
    <w:rsid w:val="00A26CA3"/>
    <w:rsid w:val="00A26CBD"/>
    <w:rsid w:val="00A26E87"/>
    <w:rsid w:val="00A27009"/>
    <w:rsid w:val="00A27010"/>
    <w:rsid w:val="00A27167"/>
    <w:rsid w:val="00A279D0"/>
    <w:rsid w:val="00A27D76"/>
    <w:rsid w:val="00A27F0F"/>
    <w:rsid w:val="00A27F58"/>
    <w:rsid w:val="00A30160"/>
    <w:rsid w:val="00A301AA"/>
    <w:rsid w:val="00A3021C"/>
    <w:rsid w:val="00A304F6"/>
    <w:rsid w:val="00A30785"/>
    <w:rsid w:val="00A30872"/>
    <w:rsid w:val="00A308B0"/>
    <w:rsid w:val="00A30EBE"/>
    <w:rsid w:val="00A30F1C"/>
    <w:rsid w:val="00A31121"/>
    <w:rsid w:val="00A317C3"/>
    <w:rsid w:val="00A31842"/>
    <w:rsid w:val="00A31D8A"/>
    <w:rsid w:val="00A3209A"/>
    <w:rsid w:val="00A326B0"/>
    <w:rsid w:val="00A327AB"/>
    <w:rsid w:val="00A327E2"/>
    <w:rsid w:val="00A32AFD"/>
    <w:rsid w:val="00A32B09"/>
    <w:rsid w:val="00A32D29"/>
    <w:rsid w:val="00A32D8D"/>
    <w:rsid w:val="00A3332E"/>
    <w:rsid w:val="00A3365F"/>
    <w:rsid w:val="00A3374A"/>
    <w:rsid w:val="00A337DA"/>
    <w:rsid w:val="00A33E19"/>
    <w:rsid w:val="00A33E1E"/>
    <w:rsid w:val="00A34380"/>
    <w:rsid w:val="00A34A61"/>
    <w:rsid w:val="00A34B35"/>
    <w:rsid w:val="00A34B3B"/>
    <w:rsid w:val="00A34C5B"/>
    <w:rsid w:val="00A34E3F"/>
    <w:rsid w:val="00A35397"/>
    <w:rsid w:val="00A3552B"/>
    <w:rsid w:val="00A35A5F"/>
    <w:rsid w:val="00A35E16"/>
    <w:rsid w:val="00A36055"/>
    <w:rsid w:val="00A36089"/>
    <w:rsid w:val="00A3608C"/>
    <w:rsid w:val="00A36386"/>
    <w:rsid w:val="00A36438"/>
    <w:rsid w:val="00A366E6"/>
    <w:rsid w:val="00A36767"/>
    <w:rsid w:val="00A36DD0"/>
    <w:rsid w:val="00A37095"/>
    <w:rsid w:val="00A37112"/>
    <w:rsid w:val="00A3742D"/>
    <w:rsid w:val="00A37552"/>
    <w:rsid w:val="00A3764D"/>
    <w:rsid w:val="00A376C3"/>
    <w:rsid w:val="00A376E3"/>
    <w:rsid w:val="00A37830"/>
    <w:rsid w:val="00A37B8D"/>
    <w:rsid w:val="00A37C7F"/>
    <w:rsid w:val="00A404BB"/>
    <w:rsid w:val="00A40508"/>
    <w:rsid w:val="00A408D6"/>
    <w:rsid w:val="00A4091F"/>
    <w:rsid w:val="00A41074"/>
    <w:rsid w:val="00A412D8"/>
    <w:rsid w:val="00A41885"/>
    <w:rsid w:val="00A41C29"/>
    <w:rsid w:val="00A4230F"/>
    <w:rsid w:val="00A42948"/>
    <w:rsid w:val="00A4299A"/>
    <w:rsid w:val="00A42A87"/>
    <w:rsid w:val="00A42D1F"/>
    <w:rsid w:val="00A42E86"/>
    <w:rsid w:val="00A42FB8"/>
    <w:rsid w:val="00A433E4"/>
    <w:rsid w:val="00A43ADA"/>
    <w:rsid w:val="00A43D6B"/>
    <w:rsid w:val="00A43DD9"/>
    <w:rsid w:val="00A43E9E"/>
    <w:rsid w:val="00A43F7E"/>
    <w:rsid w:val="00A44536"/>
    <w:rsid w:val="00A4474C"/>
    <w:rsid w:val="00A44AA2"/>
    <w:rsid w:val="00A44BE7"/>
    <w:rsid w:val="00A44CC2"/>
    <w:rsid w:val="00A44D81"/>
    <w:rsid w:val="00A44FD7"/>
    <w:rsid w:val="00A451B5"/>
    <w:rsid w:val="00A45701"/>
    <w:rsid w:val="00A45BF3"/>
    <w:rsid w:val="00A461F7"/>
    <w:rsid w:val="00A4649A"/>
    <w:rsid w:val="00A46657"/>
    <w:rsid w:val="00A46843"/>
    <w:rsid w:val="00A46937"/>
    <w:rsid w:val="00A46A81"/>
    <w:rsid w:val="00A46AB3"/>
    <w:rsid w:val="00A46D83"/>
    <w:rsid w:val="00A470E2"/>
    <w:rsid w:val="00A471F1"/>
    <w:rsid w:val="00A4766A"/>
    <w:rsid w:val="00A477BC"/>
    <w:rsid w:val="00A47854"/>
    <w:rsid w:val="00A47D70"/>
    <w:rsid w:val="00A50383"/>
    <w:rsid w:val="00A50766"/>
    <w:rsid w:val="00A514D6"/>
    <w:rsid w:val="00A51AEF"/>
    <w:rsid w:val="00A5223C"/>
    <w:rsid w:val="00A52356"/>
    <w:rsid w:val="00A526B2"/>
    <w:rsid w:val="00A528C8"/>
    <w:rsid w:val="00A52A33"/>
    <w:rsid w:val="00A52AB3"/>
    <w:rsid w:val="00A52DAD"/>
    <w:rsid w:val="00A52DFA"/>
    <w:rsid w:val="00A52F51"/>
    <w:rsid w:val="00A52FE4"/>
    <w:rsid w:val="00A5330F"/>
    <w:rsid w:val="00A53337"/>
    <w:rsid w:val="00A53404"/>
    <w:rsid w:val="00A539CB"/>
    <w:rsid w:val="00A53FDF"/>
    <w:rsid w:val="00A5411E"/>
    <w:rsid w:val="00A54131"/>
    <w:rsid w:val="00A545FC"/>
    <w:rsid w:val="00A5477D"/>
    <w:rsid w:val="00A54914"/>
    <w:rsid w:val="00A54AC8"/>
    <w:rsid w:val="00A54D3B"/>
    <w:rsid w:val="00A5535F"/>
    <w:rsid w:val="00A5536E"/>
    <w:rsid w:val="00A556D7"/>
    <w:rsid w:val="00A557C1"/>
    <w:rsid w:val="00A563F0"/>
    <w:rsid w:val="00A56644"/>
    <w:rsid w:val="00A56742"/>
    <w:rsid w:val="00A56768"/>
    <w:rsid w:val="00A56799"/>
    <w:rsid w:val="00A56962"/>
    <w:rsid w:val="00A56B36"/>
    <w:rsid w:val="00A56E85"/>
    <w:rsid w:val="00A575B9"/>
    <w:rsid w:val="00A577D7"/>
    <w:rsid w:val="00A57C81"/>
    <w:rsid w:val="00A57E9B"/>
    <w:rsid w:val="00A57F5A"/>
    <w:rsid w:val="00A60780"/>
    <w:rsid w:val="00A60BDD"/>
    <w:rsid w:val="00A60E8C"/>
    <w:rsid w:val="00A60EBB"/>
    <w:rsid w:val="00A611BC"/>
    <w:rsid w:val="00A612F7"/>
    <w:rsid w:val="00A61497"/>
    <w:rsid w:val="00A6152D"/>
    <w:rsid w:val="00A6181B"/>
    <w:rsid w:val="00A618D4"/>
    <w:rsid w:val="00A618FE"/>
    <w:rsid w:val="00A61DEF"/>
    <w:rsid w:val="00A624C9"/>
    <w:rsid w:val="00A62A1F"/>
    <w:rsid w:val="00A62C45"/>
    <w:rsid w:val="00A631A6"/>
    <w:rsid w:val="00A6331D"/>
    <w:rsid w:val="00A638B9"/>
    <w:rsid w:val="00A6392B"/>
    <w:rsid w:val="00A63B38"/>
    <w:rsid w:val="00A63E4E"/>
    <w:rsid w:val="00A64332"/>
    <w:rsid w:val="00A644EA"/>
    <w:rsid w:val="00A644FD"/>
    <w:rsid w:val="00A64803"/>
    <w:rsid w:val="00A64AC4"/>
    <w:rsid w:val="00A64D20"/>
    <w:rsid w:val="00A64DDD"/>
    <w:rsid w:val="00A6567A"/>
    <w:rsid w:val="00A656C9"/>
    <w:rsid w:val="00A65759"/>
    <w:rsid w:val="00A65A25"/>
    <w:rsid w:val="00A65ADB"/>
    <w:rsid w:val="00A65B15"/>
    <w:rsid w:val="00A65C49"/>
    <w:rsid w:val="00A65D1F"/>
    <w:rsid w:val="00A65D2C"/>
    <w:rsid w:val="00A66180"/>
    <w:rsid w:val="00A66268"/>
    <w:rsid w:val="00A6687C"/>
    <w:rsid w:val="00A6776A"/>
    <w:rsid w:val="00A67833"/>
    <w:rsid w:val="00A678BD"/>
    <w:rsid w:val="00A679B6"/>
    <w:rsid w:val="00A67A0F"/>
    <w:rsid w:val="00A67C07"/>
    <w:rsid w:val="00A67C1E"/>
    <w:rsid w:val="00A67C26"/>
    <w:rsid w:val="00A67E3F"/>
    <w:rsid w:val="00A67F5E"/>
    <w:rsid w:val="00A67F5F"/>
    <w:rsid w:val="00A7006E"/>
    <w:rsid w:val="00A70078"/>
    <w:rsid w:val="00A700FB"/>
    <w:rsid w:val="00A7013A"/>
    <w:rsid w:val="00A70295"/>
    <w:rsid w:val="00A705CB"/>
    <w:rsid w:val="00A70A73"/>
    <w:rsid w:val="00A70D6E"/>
    <w:rsid w:val="00A70F1F"/>
    <w:rsid w:val="00A70FB8"/>
    <w:rsid w:val="00A710BB"/>
    <w:rsid w:val="00A710D1"/>
    <w:rsid w:val="00A71118"/>
    <w:rsid w:val="00A7133D"/>
    <w:rsid w:val="00A71B5D"/>
    <w:rsid w:val="00A71E89"/>
    <w:rsid w:val="00A71F3C"/>
    <w:rsid w:val="00A71FCC"/>
    <w:rsid w:val="00A7232C"/>
    <w:rsid w:val="00A72BD2"/>
    <w:rsid w:val="00A72CA4"/>
    <w:rsid w:val="00A72D19"/>
    <w:rsid w:val="00A72F99"/>
    <w:rsid w:val="00A72FBA"/>
    <w:rsid w:val="00A730C3"/>
    <w:rsid w:val="00A733C5"/>
    <w:rsid w:val="00A736D2"/>
    <w:rsid w:val="00A7397B"/>
    <w:rsid w:val="00A73ACD"/>
    <w:rsid w:val="00A73DA4"/>
    <w:rsid w:val="00A740E2"/>
    <w:rsid w:val="00A74338"/>
    <w:rsid w:val="00A7445B"/>
    <w:rsid w:val="00A74461"/>
    <w:rsid w:val="00A74509"/>
    <w:rsid w:val="00A74B05"/>
    <w:rsid w:val="00A74CBE"/>
    <w:rsid w:val="00A755B2"/>
    <w:rsid w:val="00A75795"/>
    <w:rsid w:val="00A7579D"/>
    <w:rsid w:val="00A75847"/>
    <w:rsid w:val="00A758A7"/>
    <w:rsid w:val="00A758E3"/>
    <w:rsid w:val="00A75D62"/>
    <w:rsid w:val="00A761BF"/>
    <w:rsid w:val="00A764D0"/>
    <w:rsid w:val="00A7714F"/>
    <w:rsid w:val="00A77339"/>
    <w:rsid w:val="00A7754F"/>
    <w:rsid w:val="00A77595"/>
    <w:rsid w:val="00A776F1"/>
    <w:rsid w:val="00A77B4C"/>
    <w:rsid w:val="00A77B4E"/>
    <w:rsid w:val="00A77B58"/>
    <w:rsid w:val="00A77CE5"/>
    <w:rsid w:val="00A77E88"/>
    <w:rsid w:val="00A804F3"/>
    <w:rsid w:val="00A80823"/>
    <w:rsid w:val="00A80A1E"/>
    <w:rsid w:val="00A80D71"/>
    <w:rsid w:val="00A81053"/>
    <w:rsid w:val="00A8129C"/>
    <w:rsid w:val="00A813DD"/>
    <w:rsid w:val="00A81559"/>
    <w:rsid w:val="00A81995"/>
    <w:rsid w:val="00A819DD"/>
    <w:rsid w:val="00A81C89"/>
    <w:rsid w:val="00A821FD"/>
    <w:rsid w:val="00A8241F"/>
    <w:rsid w:val="00A82430"/>
    <w:rsid w:val="00A82663"/>
    <w:rsid w:val="00A82CBB"/>
    <w:rsid w:val="00A83074"/>
    <w:rsid w:val="00A8337B"/>
    <w:rsid w:val="00A83447"/>
    <w:rsid w:val="00A836C8"/>
    <w:rsid w:val="00A838E5"/>
    <w:rsid w:val="00A83D48"/>
    <w:rsid w:val="00A84011"/>
    <w:rsid w:val="00A8429A"/>
    <w:rsid w:val="00A8480F"/>
    <w:rsid w:val="00A848F2"/>
    <w:rsid w:val="00A8494E"/>
    <w:rsid w:val="00A84BFF"/>
    <w:rsid w:val="00A85F1A"/>
    <w:rsid w:val="00A86238"/>
    <w:rsid w:val="00A86A98"/>
    <w:rsid w:val="00A86B46"/>
    <w:rsid w:val="00A86C1B"/>
    <w:rsid w:val="00A86C65"/>
    <w:rsid w:val="00A86D37"/>
    <w:rsid w:val="00A86E27"/>
    <w:rsid w:val="00A870B7"/>
    <w:rsid w:val="00A872FF"/>
    <w:rsid w:val="00A87304"/>
    <w:rsid w:val="00A87748"/>
    <w:rsid w:val="00A87B13"/>
    <w:rsid w:val="00A87E43"/>
    <w:rsid w:val="00A87FBE"/>
    <w:rsid w:val="00A9018A"/>
    <w:rsid w:val="00A9047C"/>
    <w:rsid w:val="00A90552"/>
    <w:rsid w:val="00A90D53"/>
    <w:rsid w:val="00A90FA3"/>
    <w:rsid w:val="00A910F4"/>
    <w:rsid w:val="00A912D5"/>
    <w:rsid w:val="00A9150F"/>
    <w:rsid w:val="00A916E2"/>
    <w:rsid w:val="00A917B8"/>
    <w:rsid w:val="00A91E0B"/>
    <w:rsid w:val="00A92651"/>
    <w:rsid w:val="00A92769"/>
    <w:rsid w:val="00A928AE"/>
    <w:rsid w:val="00A92EA7"/>
    <w:rsid w:val="00A93858"/>
    <w:rsid w:val="00A938C0"/>
    <w:rsid w:val="00A93B63"/>
    <w:rsid w:val="00A94329"/>
    <w:rsid w:val="00A94B5B"/>
    <w:rsid w:val="00A94CCD"/>
    <w:rsid w:val="00A94E52"/>
    <w:rsid w:val="00A950F8"/>
    <w:rsid w:val="00A95165"/>
    <w:rsid w:val="00A952A8"/>
    <w:rsid w:val="00A954BA"/>
    <w:rsid w:val="00A959EE"/>
    <w:rsid w:val="00A95D46"/>
    <w:rsid w:val="00A95DE7"/>
    <w:rsid w:val="00A95E75"/>
    <w:rsid w:val="00A9614D"/>
    <w:rsid w:val="00A9622E"/>
    <w:rsid w:val="00A96859"/>
    <w:rsid w:val="00A96E82"/>
    <w:rsid w:val="00A97083"/>
    <w:rsid w:val="00A974DD"/>
    <w:rsid w:val="00A97682"/>
    <w:rsid w:val="00A9781A"/>
    <w:rsid w:val="00A979FE"/>
    <w:rsid w:val="00A97CAC"/>
    <w:rsid w:val="00A97D5D"/>
    <w:rsid w:val="00AA02B1"/>
    <w:rsid w:val="00AA0C30"/>
    <w:rsid w:val="00AA0DF7"/>
    <w:rsid w:val="00AA1052"/>
    <w:rsid w:val="00AA1119"/>
    <w:rsid w:val="00AA1254"/>
    <w:rsid w:val="00AA15B1"/>
    <w:rsid w:val="00AA1A60"/>
    <w:rsid w:val="00AA1C99"/>
    <w:rsid w:val="00AA1D8A"/>
    <w:rsid w:val="00AA20DE"/>
    <w:rsid w:val="00AA227C"/>
    <w:rsid w:val="00AA24DD"/>
    <w:rsid w:val="00AA26C4"/>
    <w:rsid w:val="00AA284E"/>
    <w:rsid w:val="00AA2ABA"/>
    <w:rsid w:val="00AA2C09"/>
    <w:rsid w:val="00AA3699"/>
    <w:rsid w:val="00AA36AD"/>
    <w:rsid w:val="00AA43EE"/>
    <w:rsid w:val="00AA4712"/>
    <w:rsid w:val="00AA4B75"/>
    <w:rsid w:val="00AA4E89"/>
    <w:rsid w:val="00AA4FE4"/>
    <w:rsid w:val="00AA5263"/>
    <w:rsid w:val="00AA5332"/>
    <w:rsid w:val="00AA5C92"/>
    <w:rsid w:val="00AA6712"/>
    <w:rsid w:val="00AA6937"/>
    <w:rsid w:val="00AA6B6C"/>
    <w:rsid w:val="00AA6BA2"/>
    <w:rsid w:val="00AA706A"/>
    <w:rsid w:val="00AA7138"/>
    <w:rsid w:val="00AA7325"/>
    <w:rsid w:val="00AA7421"/>
    <w:rsid w:val="00AB0319"/>
    <w:rsid w:val="00AB0379"/>
    <w:rsid w:val="00AB0728"/>
    <w:rsid w:val="00AB07D3"/>
    <w:rsid w:val="00AB08D7"/>
    <w:rsid w:val="00AB090A"/>
    <w:rsid w:val="00AB0E5D"/>
    <w:rsid w:val="00AB0F6C"/>
    <w:rsid w:val="00AB1519"/>
    <w:rsid w:val="00AB1683"/>
    <w:rsid w:val="00AB1713"/>
    <w:rsid w:val="00AB1A86"/>
    <w:rsid w:val="00AB1B49"/>
    <w:rsid w:val="00AB1CF0"/>
    <w:rsid w:val="00AB20F2"/>
    <w:rsid w:val="00AB2618"/>
    <w:rsid w:val="00AB284D"/>
    <w:rsid w:val="00AB2861"/>
    <w:rsid w:val="00AB2891"/>
    <w:rsid w:val="00AB2BA4"/>
    <w:rsid w:val="00AB2E60"/>
    <w:rsid w:val="00AB2E71"/>
    <w:rsid w:val="00AB2E9D"/>
    <w:rsid w:val="00AB32B0"/>
    <w:rsid w:val="00AB336D"/>
    <w:rsid w:val="00AB34AF"/>
    <w:rsid w:val="00AB3967"/>
    <w:rsid w:val="00AB3C9D"/>
    <w:rsid w:val="00AB3EF2"/>
    <w:rsid w:val="00AB3F4F"/>
    <w:rsid w:val="00AB3FD1"/>
    <w:rsid w:val="00AB4004"/>
    <w:rsid w:val="00AB4088"/>
    <w:rsid w:val="00AB40CE"/>
    <w:rsid w:val="00AB4279"/>
    <w:rsid w:val="00AB485E"/>
    <w:rsid w:val="00AB4F0F"/>
    <w:rsid w:val="00AB50F9"/>
    <w:rsid w:val="00AB5300"/>
    <w:rsid w:val="00AB543B"/>
    <w:rsid w:val="00AB5666"/>
    <w:rsid w:val="00AB5954"/>
    <w:rsid w:val="00AB5A85"/>
    <w:rsid w:val="00AB6083"/>
    <w:rsid w:val="00AB61A9"/>
    <w:rsid w:val="00AB6824"/>
    <w:rsid w:val="00AB68FA"/>
    <w:rsid w:val="00AB6C43"/>
    <w:rsid w:val="00AB6D05"/>
    <w:rsid w:val="00AB6E6C"/>
    <w:rsid w:val="00AB704F"/>
    <w:rsid w:val="00AB732A"/>
    <w:rsid w:val="00AB73B5"/>
    <w:rsid w:val="00AB7AC3"/>
    <w:rsid w:val="00AB7AD4"/>
    <w:rsid w:val="00AB7DDB"/>
    <w:rsid w:val="00AC006C"/>
    <w:rsid w:val="00AC04B9"/>
    <w:rsid w:val="00AC05B5"/>
    <w:rsid w:val="00AC06F0"/>
    <w:rsid w:val="00AC079B"/>
    <w:rsid w:val="00AC09E6"/>
    <w:rsid w:val="00AC0D1B"/>
    <w:rsid w:val="00AC0F64"/>
    <w:rsid w:val="00AC0FF0"/>
    <w:rsid w:val="00AC16D0"/>
    <w:rsid w:val="00AC199F"/>
    <w:rsid w:val="00AC19DD"/>
    <w:rsid w:val="00AC1ACE"/>
    <w:rsid w:val="00AC1D29"/>
    <w:rsid w:val="00AC2050"/>
    <w:rsid w:val="00AC2806"/>
    <w:rsid w:val="00AC2CE0"/>
    <w:rsid w:val="00AC3414"/>
    <w:rsid w:val="00AC365D"/>
    <w:rsid w:val="00AC366B"/>
    <w:rsid w:val="00AC375F"/>
    <w:rsid w:val="00AC389B"/>
    <w:rsid w:val="00AC3B05"/>
    <w:rsid w:val="00AC3C4A"/>
    <w:rsid w:val="00AC3F12"/>
    <w:rsid w:val="00AC4402"/>
    <w:rsid w:val="00AC5038"/>
    <w:rsid w:val="00AC52F9"/>
    <w:rsid w:val="00AC5343"/>
    <w:rsid w:val="00AC54F3"/>
    <w:rsid w:val="00AC55D6"/>
    <w:rsid w:val="00AC5673"/>
    <w:rsid w:val="00AC57EA"/>
    <w:rsid w:val="00AC5AEE"/>
    <w:rsid w:val="00AC5B25"/>
    <w:rsid w:val="00AC5BB1"/>
    <w:rsid w:val="00AC5BF5"/>
    <w:rsid w:val="00AC5DE4"/>
    <w:rsid w:val="00AC62DF"/>
    <w:rsid w:val="00AC63C5"/>
    <w:rsid w:val="00AC645C"/>
    <w:rsid w:val="00AC6A29"/>
    <w:rsid w:val="00AC6D94"/>
    <w:rsid w:val="00AC6DF1"/>
    <w:rsid w:val="00AC71B6"/>
    <w:rsid w:val="00AC750B"/>
    <w:rsid w:val="00AC775F"/>
    <w:rsid w:val="00AC7D31"/>
    <w:rsid w:val="00AC7E98"/>
    <w:rsid w:val="00AC7F31"/>
    <w:rsid w:val="00AD0009"/>
    <w:rsid w:val="00AD0151"/>
    <w:rsid w:val="00AD02AA"/>
    <w:rsid w:val="00AD0523"/>
    <w:rsid w:val="00AD0566"/>
    <w:rsid w:val="00AD09BF"/>
    <w:rsid w:val="00AD0C61"/>
    <w:rsid w:val="00AD0D93"/>
    <w:rsid w:val="00AD109F"/>
    <w:rsid w:val="00AD1268"/>
    <w:rsid w:val="00AD1486"/>
    <w:rsid w:val="00AD14AD"/>
    <w:rsid w:val="00AD1541"/>
    <w:rsid w:val="00AD1546"/>
    <w:rsid w:val="00AD1565"/>
    <w:rsid w:val="00AD18AB"/>
    <w:rsid w:val="00AD1A1A"/>
    <w:rsid w:val="00AD1B19"/>
    <w:rsid w:val="00AD1BAA"/>
    <w:rsid w:val="00AD1C5F"/>
    <w:rsid w:val="00AD1D39"/>
    <w:rsid w:val="00AD1E7F"/>
    <w:rsid w:val="00AD1EA7"/>
    <w:rsid w:val="00AD1F56"/>
    <w:rsid w:val="00AD22EC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B05"/>
    <w:rsid w:val="00AD403F"/>
    <w:rsid w:val="00AD47A7"/>
    <w:rsid w:val="00AD47E5"/>
    <w:rsid w:val="00AD4D17"/>
    <w:rsid w:val="00AD4D24"/>
    <w:rsid w:val="00AD4D8E"/>
    <w:rsid w:val="00AD5159"/>
    <w:rsid w:val="00AD52A5"/>
    <w:rsid w:val="00AD5360"/>
    <w:rsid w:val="00AD53A1"/>
    <w:rsid w:val="00AD573E"/>
    <w:rsid w:val="00AD5972"/>
    <w:rsid w:val="00AD59F9"/>
    <w:rsid w:val="00AD5A3C"/>
    <w:rsid w:val="00AD5A62"/>
    <w:rsid w:val="00AD5AB2"/>
    <w:rsid w:val="00AD5F7D"/>
    <w:rsid w:val="00AD6136"/>
    <w:rsid w:val="00AD61C9"/>
    <w:rsid w:val="00AD61EC"/>
    <w:rsid w:val="00AD6707"/>
    <w:rsid w:val="00AD6797"/>
    <w:rsid w:val="00AD6A38"/>
    <w:rsid w:val="00AD6BEF"/>
    <w:rsid w:val="00AD6F74"/>
    <w:rsid w:val="00AD713D"/>
    <w:rsid w:val="00AD71E7"/>
    <w:rsid w:val="00AD76A7"/>
    <w:rsid w:val="00AD7967"/>
    <w:rsid w:val="00AD7CAD"/>
    <w:rsid w:val="00AE0322"/>
    <w:rsid w:val="00AE0428"/>
    <w:rsid w:val="00AE08DF"/>
    <w:rsid w:val="00AE091B"/>
    <w:rsid w:val="00AE0A3A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22AE"/>
    <w:rsid w:val="00AE231C"/>
    <w:rsid w:val="00AE2842"/>
    <w:rsid w:val="00AE2AFF"/>
    <w:rsid w:val="00AE2B3E"/>
    <w:rsid w:val="00AE2F50"/>
    <w:rsid w:val="00AE34CD"/>
    <w:rsid w:val="00AE3582"/>
    <w:rsid w:val="00AE3A41"/>
    <w:rsid w:val="00AE3C0B"/>
    <w:rsid w:val="00AE3C6D"/>
    <w:rsid w:val="00AE3E63"/>
    <w:rsid w:val="00AE3FD0"/>
    <w:rsid w:val="00AE43D0"/>
    <w:rsid w:val="00AE4573"/>
    <w:rsid w:val="00AE4658"/>
    <w:rsid w:val="00AE4BFC"/>
    <w:rsid w:val="00AE4C90"/>
    <w:rsid w:val="00AE4F6D"/>
    <w:rsid w:val="00AE4FFB"/>
    <w:rsid w:val="00AE50F6"/>
    <w:rsid w:val="00AE51ED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CF1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8AC"/>
    <w:rsid w:val="00AE7900"/>
    <w:rsid w:val="00AE797B"/>
    <w:rsid w:val="00AE7A80"/>
    <w:rsid w:val="00AE7BF2"/>
    <w:rsid w:val="00AE7DA4"/>
    <w:rsid w:val="00AE7FE9"/>
    <w:rsid w:val="00AF00E2"/>
    <w:rsid w:val="00AF0260"/>
    <w:rsid w:val="00AF0647"/>
    <w:rsid w:val="00AF06AE"/>
    <w:rsid w:val="00AF096C"/>
    <w:rsid w:val="00AF0B3B"/>
    <w:rsid w:val="00AF0DE4"/>
    <w:rsid w:val="00AF0FAA"/>
    <w:rsid w:val="00AF1676"/>
    <w:rsid w:val="00AF1780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2FFC"/>
    <w:rsid w:val="00AF311E"/>
    <w:rsid w:val="00AF316E"/>
    <w:rsid w:val="00AF3594"/>
    <w:rsid w:val="00AF367B"/>
    <w:rsid w:val="00AF3691"/>
    <w:rsid w:val="00AF3710"/>
    <w:rsid w:val="00AF38E9"/>
    <w:rsid w:val="00AF3F7D"/>
    <w:rsid w:val="00AF4172"/>
    <w:rsid w:val="00AF41BC"/>
    <w:rsid w:val="00AF4489"/>
    <w:rsid w:val="00AF4574"/>
    <w:rsid w:val="00AF4E28"/>
    <w:rsid w:val="00AF505C"/>
    <w:rsid w:val="00AF57D9"/>
    <w:rsid w:val="00AF5B0A"/>
    <w:rsid w:val="00AF5BAB"/>
    <w:rsid w:val="00AF5F4C"/>
    <w:rsid w:val="00AF62C9"/>
    <w:rsid w:val="00AF6645"/>
    <w:rsid w:val="00AF682C"/>
    <w:rsid w:val="00AF6B62"/>
    <w:rsid w:val="00AF6F80"/>
    <w:rsid w:val="00AF7056"/>
    <w:rsid w:val="00AF7447"/>
    <w:rsid w:val="00AF766F"/>
    <w:rsid w:val="00AF7761"/>
    <w:rsid w:val="00AF77C9"/>
    <w:rsid w:val="00AF7AFA"/>
    <w:rsid w:val="00AF7D14"/>
    <w:rsid w:val="00B001DF"/>
    <w:rsid w:val="00B00350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2B62"/>
    <w:rsid w:val="00B02CD9"/>
    <w:rsid w:val="00B03448"/>
    <w:rsid w:val="00B03894"/>
    <w:rsid w:val="00B03D8A"/>
    <w:rsid w:val="00B03DB1"/>
    <w:rsid w:val="00B042E6"/>
    <w:rsid w:val="00B048DB"/>
    <w:rsid w:val="00B04CF1"/>
    <w:rsid w:val="00B04DC2"/>
    <w:rsid w:val="00B04FE3"/>
    <w:rsid w:val="00B05099"/>
    <w:rsid w:val="00B0511F"/>
    <w:rsid w:val="00B0519A"/>
    <w:rsid w:val="00B05316"/>
    <w:rsid w:val="00B05467"/>
    <w:rsid w:val="00B05A2E"/>
    <w:rsid w:val="00B06266"/>
    <w:rsid w:val="00B06681"/>
    <w:rsid w:val="00B06733"/>
    <w:rsid w:val="00B07013"/>
    <w:rsid w:val="00B0724E"/>
    <w:rsid w:val="00B0726A"/>
    <w:rsid w:val="00B073E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11A"/>
    <w:rsid w:val="00B112AC"/>
    <w:rsid w:val="00B11314"/>
    <w:rsid w:val="00B113C7"/>
    <w:rsid w:val="00B11413"/>
    <w:rsid w:val="00B1150D"/>
    <w:rsid w:val="00B1168F"/>
    <w:rsid w:val="00B1199B"/>
    <w:rsid w:val="00B11AB0"/>
    <w:rsid w:val="00B11D0A"/>
    <w:rsid w:val="00B11E94"/>
    <w:rsid w:val="00B11FAF"/>
    <w:rsid w:val="00B12319"/>
    <w:rsid w:val="00B1237F"/>
    <w:rsid w:val="00B123A9"/>
    <w:rsid w:val="00B12C6E"/>
    <w:rsid w:val="00B13979"/>
    <w:rsid w:val="00B13B2B"/>
    <w:rsid w:val="00B13C3F"/>
    <w:rsid w:val="00B13D58"/>
    <w:rsid w:val="00B13EA3"/>
    <w:rsid w:val="00B13EE0"/>
    <w:rsid w:val="00B14207"/>
    <w:rsid w:val="00B144BD"/>
    <w:rsid w:val="00B14993"/>
    <w:rsid w:val="00B14FD9"/>
    <w:rsid w:val="00B15053"/>
    <w:rsid w:val="00B15215"/>
    <w:rsid w:val="00B155F6"/>
    <w:rsid w:val="00B1575A"/>
    <w:rsid w:val="00B1576D"/>
    <w:rsid w:val="00B1591A"/>
    <w:rsid w:val="00B1598E"/>
    <w:rsid w:val="00B15C3D"/>
    <w:rsid w:val="00B15F66"/>
    <w:rsid w:val="00B1637A"/>
    <w:rsid w:val="00B1642C"/>
    <w:rsid w:val="00B16635"/>
    <w:rsid w:val="00B166E7"/>
    <w:rsid w:val="00B16898"/>
    <w:rsid w:val="00B16B3B"/>
    <w:rsid w:val="00B16D1C"/>
    <w:rsid w:val="00B16E03"/>
    <w:rsid w:val="00B16E05"/>
    <w:rsid w:val="00B16E62"/>
    <w:rsid w:val="00B1728B"/>
    <w:rsid w:val="00B17540"/>
    <w:rsid w:val="00B179F9"/>
    <w:rsid w:val="00B17D53"/>
    <w:rsid w:val="00B201E7"/>
    <w:rsid w:val="00B20263"/>
    <w:rsid w:val="00B20424"/>
    <w:rsid w:val="00B206DA"/>
    <w:rsid w:val="00B20D54"/>
    <w:rsid w:val="00B20F50"/>
    <w:rsid w:val="00B212BF"/>
    <w:rsid w:val="00B213E6"/>
    <w:rsid w:val="00B215A1"/>
    <w:rsid w:val="00B21B04"/>
    <w:rsid w:val="00B22555"/>
    <w:rsid w:val="00B22944"/>
    <w:rsid w:val="00B22C50"/>
    <w:rsid w:val="00B22DF8"/>
    <w:rsid w:val="00B2300E"/>
    <w:rsid w:val="00B231EC"/>
    <w:rsid w:val="00B232D0"/>
    <w:rsid w:val="00B234ED"/>
    <w:rsid w:val="00B23FC9"/>
    <w:rsid w:val="00B2440D"/>
    <w:rsid w:val="00B24913"/>
    <w:rsid w:val="00B24A2E"/>
    <w:rsid w:val="00B24C2A"/>
    <w:rsid w:val="00B24D16"/>
    <w:rsid w:val="00B24D45"/>
    <w:rsid w:val="00B25118"/>
    <w:rsid w:val="00B251B3"/>
    <w:rsid w:val="00B251C1"/>
    <w:rsid w:val="00B2550C"/>
    <w:rsid w:val="00B2552E"/>
    <w:rsid w:val="00B2565E"/>
    <w:rsid w:val="00B259A4"/>
    <w:rsid w:val="00B261AB"/>
    <w:rsid w:val="00B261BB"/>
    <w:rsid w:val="00B265B0"/>
    <w:rsid w:val="00B26872"/>
    <w:rsid w:val="00B26D33"/>
    <w:rsid w:val="00B270CF"/>
    <w:rsid w:val="00B27934"/>
    <w:rsid w:val="00B27BE8"/>
    <w:rsid w:val="00B27DA7"/>
    <w:rsid w:val="00B27DD8"/>
    <w:rsid w:val="00B27E47"/>
    <w:rsid w:val="00B27F53"/>
    <w:rsid w:val="00B27FA1"/>
    <w:rsid w:val="00B30158"/>
    <w:rsid w:val="00B303F2"/>
    <w:rsid w:val="00B305D3"/>
    <w:rsid w:val="00B3089B"/>
    <w:rsid w:val="00B30DE6"/>
    <w:rsid w:val="00B30F68"/>
    <w:rsid w:val="00B312CB"/>
    <w:rsid w:val="00B31343"/>
    <w:rsid w:val="00B3136D"/>
    <w:rsid w:val="00B3140E"/>
    <w:rsid w:val="00B3174A"/>
    <w:rsid w:val="00B317D8"/>
    <w:rsid w:val="00B31B22"/>
    <w:rsid w:val="00B31CCC"/>
    <w:rsid w:val="00B321C2"/>
    <w:rsid w:val="00B3291A"/>
    <w:rsid w:val="00B32938"/>
    <w:rsid w:val="00B32B83"/>
    <w:rsid w:val="00B32C1A"/>
    <w:rsid w:val="00B32CB9"/>
    <w:rsid w:val="00B32D30"/>
    <w:rsid w:val="00B32D39"/>
    <w:rsid w:val="00B3338A"/>
    <w:rsid w:val="00B3347E"/>
    <w:rsid w:val="00B33595"/>
    <w:rsid w:val="00B335E9"/>
    <w:rsid w:val="00B339CE"/>
    <w:rsid w:val="00B33D27"/>
    <w:rsid w:val="00B342C5"/>
    <w:rsid w:val="00B34682"/>
    <w:rsid w:val="00B34794"/>
    <w:rsid w:val="00B34B59"/>
    <w:rsid w:val="00B34C90"/>
    <w:rsid w:val="00B350D6"/>
    <w:rsid w:val="00B355DD"/>
    <w:rsid w:val="00B35665"/>
    <w:rsid w:val="00B35B82"/>
    <w:rsid w:val="00B35DF0"/>
    <w:rsid w:val="00B361BA"/>
    <w:rsid w:val="00B36387"/>
    <w:rsid w:val="00B36414"/>
    <w:rsid w:val="00B366CF"/>
    <w:rsid w:val="00B36AD2"/>
    <w:rsid w:val="00B37575"/>
    <w:rsid w:val="00B375A6"/>
    <w:rsid w:val="00B376B4"/>
    <w:rsid w:val="00B379E2"/>
    <w:rsid w:val="00B37CF9"/>
    <w:rsid w:val="00B40280"/>
    <w:rsid w:val="00B402D7"/>
    <w:rsid w:val="00B408AE"/>
    <w:rsid w:val="00B409BF"/>
    <w:rsid w:val="00B409CA"/>
    <w:rsid w:val="00B40B4F"/>
    <w:rsid w:val="00B40E7B"/>
    <w:rsid w:val="00B41152"/>
    <w:rsid w:val="00B41660"/>
    <w:rsid w:val="00B42205"/>
    <w:rsid w:val="00B42252"/>
    <w:rsid w:val="00B422F9"/>
    <w:rsid w:val="00B42506"/>
    <w:rsid w:val="00B428C2"/>
    <w:rsid w:val="00B429F0"/>
    <w:rsid w:val="00B42E5D"/>
    <w:rsid w:val="00B43028"/>
    <w:rsid w:val="00B431B6"/>
    <w:rsid w:val="00B4399A"/>
    <w:rsid w:val="00B43E90"/>
    <w:rsid w:val="00B44200"/>
    <w:rsid w:val="00B4457C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D7B"/>
    <w:rsid w:val="00B45D84"/>
    <w:rsid w:val="00B45DEA"/>
    <w:rsid w:val="00B460A5"/>
    <w:rsid w:val="00B46110"/>
    <w:rsid w:val="00B46F3A"/>
    <w:rsid w:val="00B470C6"/>
    <w:rsid w:val="00B47227"/>
    <w:rsid w:val="00B4722B"/>
    <w:rsid w:val="00B477F8"/>
    <w:rsid w:val="00B478CB"/>
    <w:rsid w:val="00B47C6F"/>
    <w:rsid w:val="00B47F05"/>
    <w:rsid w:val="00B50225"/>
    <w:rsid w:val="00B504F2"/>
    <w:rsid w:val="00B505C1"/>
    <w:rsid w:val="00B50D2D"/>
    <w:rsid w:val="00B50DB6"/>
    <w:rsid w:val="00B50F48"/>
    <w:rsid w:val="00B515CB"/>
    <w:rsid w:val="00B516E0"/>
    <w:rsid w:val="00B52030"/>
    <w:rsid w:val="00B521FB"/>
    <w:rsid w:val="00B5223B"/>
    <w:rsid w:val="00B522B5"/>
    <w:rsid w:val="00B523D0"/>
    <w:rsid w:val="00B528DF"/>
    <w:rsid w:val="00B52A0B"/>
    <w:rsid w:val="00B5312A"/>
    <w:rsid w:val="00B53311"/>
    <w:rsid w:val="00B5382C"/>
    <w:rsid w:val="00B539FE"/>
    <w:rsid w:val="00B53DE5"/>
    <w:rsid w:val="00B54044"/>
    <w:rsid w:val="00B54266"/>
    <w:rsid w:val="00B5431B"/>
    <w:rsid w:val="00B54547"/>
    <w:rsid w:val="00B54637"/>
    <w:rsid w:val="00B5470F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062"/>
    <w:rsid w:val="00B56811"/>
    <w:rsid w:val="00B56C2A"/>
    <w:rsid w:val="00B56D68"/>
    <w:rsid w:val="00B57135"/>
    <w:rsid w:val="00B574CE"/>
    <w:rsid w:val="00B5764F"/>
    <w:rsid w:val="00B579FC"/>
    <w:rsid w:val="00B57A33"/>
    <w:rsid w:val="00B57F71"/>
    <w:rsid w:val="00B60337"/>
    <w:rsid w:val="00B604F7"/>
    <w:rsid w:val="00B60563"/>
    <w:rsid w:val="00B60779"/>
    <w:rsid w:val="00B6085C"/>
    <w:rsid w:val="00B60D9C"/>
    <w:rsid w:val="00B60DA4"/>
    <w:rsid w:val="00B60E47"/>
    <w:rsid w:val="00B6126D"/>
    <w:rsid w:val="00B6129E"/>
    <w:rsid w:val="00B61417"/>
    <w:rsid w:val="00B617A2"/>
    <w:rsid w:val="00B6195B"/>
    <w:rsid w:val="00B61A25"/>
    <w:rsid w:val="00B61DCA"/>
    <w:rsid w:val="00B62027"/>
    <w:rsid w:val="00B62730"/>
    <w:rsid w:val="00B62817"/>
    <w:rsid w:val="00B62A65"/>
    <w:rsid w:val="00B6339F"/>
    <w:rsid w:val="00B634AD"/>
    <w:rsid w:val="00B635D5"/>
    <w:rsid w:val="00B63C1C"/>
    <w:rsid w:val="00B63C67"/>
    <w:rsid w:val="00B63D15"/>
    <w:rsid w:val="00B63DAF"/>
    <w:rsid w:val="00B63EED"/>
    <w:rsid w:val="00B63EF6"/>
    <w:rsid w:val="00B644AA"/>
    <w:rsid w:val="00B6492A"/>
    <w:rsid w:val="00B64959"/>
    <w:rsid w:val="00B64DB8"/>
    <w:rsid w:val="00B64EDA"/>
    <w:rsid w:val="00B6544E"/>
    <w:rsid w:val="00B65B2E"/>
    <w:rsid w:val="00B65DF5"/>
    <w:rsid w:val="00B661AE"/>
    <w:rsid w:val="00B66280"/>
    <w:rsid w:val="00B667D6"/>
    <w:rsid w:val="00B66E9B"/>
    <w:rsid w:val="00B67233"/>
    <w:rsid w:val="00B67483"/>
    <w:rsid w:val="00B67788"/>
    <w:rsid w:val="00B67BC4"/>
    <w:rsid w:val="00B67D8D"/>
    <w:rsid w:val="00B67E72"/>
    <w:rsid w:val="00B70062"/>
    <w:rsid w:val="00B70329"/>
    <w:rsid w:val="00B70513"/>
    <w:rsid w:val="00B70A02"/>
    <w:rsid w:val="00B71395"/>
    <w:rsid w:val="00B7189F"/>
    <w:rsid w:val="00B71D05"/>
    <w:rsid w:val="00B71FC5"/>
    <w:rsid w:val="00B721EC"/>
    <w:rsid w:val="00B72A21"/>
    <w:rsid w:val="00B72BFF"/>
    <w:rsid w:val="00B72E54"/>
    <w:rsid w:val="00B72EF3"/>
    <w:rsid w:val="00B73116"/>
    <w:rsid w:val="00B732BF"/>
    <w:rsid w:val="00B73574"/>
    <w:rsid w:val="00B736E5"/>
    <w:rsid w:val="00B73787"/>
    <w:rsid w:val="00B73908"/>
    <w:rsid w:val="00B73BB4"/>
    <w:rsid w:val="00B73BDA"/>
    <w:rsid w:val="00B73FF6"/>
    <w:rsid w:val="00B74862"/>
    <w:rsid w:val="00B74B04"/>
    <w:rsid w:val="00B74B8C"/>
    <w:rsid w:val="00B750E2"/>
    <w:rsid w:val="00B7522D"/>
    <w:rsid w:val="00B753EE"/>
    <w:rsid w:val="00B759C8"/>
    <w:rsid w:val="00B763E3"/>
    <w:rsid w:val="00B767DF"/>
    <w:rsid w:val="00B76C91"/>
    <w:rsid w:val="00B76CD9"/>
    <w:rsid w:val="00B772CC"/>
    <w:rsid w:val="00B77361"/>
    <w:rsid w:val="00B7771C"/>
    <w:rsid w:val="00B77901"/>
    <w:rsid w:val="00B77C0B"/>
    <w:rsid w:val="00B77D2B"/>
    <w:rsid w:val="00B77D5F"/>
    <w:rsid w:val="00B80392"/>
    <w:rsid w:val="00B8058C"/>
    <w:rsid w:val="00B8071F"/>
    <w:rsid w:val="00B81239"/>
    <w:rsid w:val="00B81A06"/>
    <w:rsid w:val="00B81A97"/>
    <w:rsid w:val="00B81C5A"/>
    <w:rsid w:val="00B81CF2"/>
    <w:rsid w:val="00B81E37"/>
    <w:rsid w:val="00B82206"/>
    <w:rsid w:val="00B82249"/>
    <w:rsid w:val="00B8226D"/>
    <w:rsid w:val="00B82472"/>
    <w:rsid w:val="00B825F4"/>
    <w:rsid w:val="00B827BD"/>
    <w:rsid w:val="00B82833"/>
    <w:rsid w:val="00B828FF"/>
    <w:rsid w:val="00B82A2C"/>
    <w:rsid w:val="00B839B9"/>
    <w:rsid w:val="00B83D89"/>
    <w:rsid w:val="00B83E1A"/>
    <w:rsid w:val="00B83E44"/>
    <w:rsid w:val="00B840CC"/>
    <w:rsid w:val="00B84504"/>
    <w:rsid w:val="00B845E6"/>
    <w:rsid w:val="00B8484D"/>
    <w:rsid w:val="00B84898"/>
    <w:rsid w:val="00B84AFA"/>
    <w:rsid w:val="00B8528C"/>
    <w:rsid w:val="00B85354"/>
    <w:rsid w:val="00B8541E"/>
    <w:rsid w:val="00B85792"/>
    <w:rsid w:val="00B859DC"/>
    <w:rsid w:val="00B85A41"/>
    <w:rsid w:val="00B85BE0"/>
    <w:rsid w:val="00B861A7"/>
    <w:rsid w:val="00B8655C"/>
    <w:rsid w:val="00B86754"/>
    <w:rsid w:val="00B86C9C"/>
    <w:rsid w:val="00B86DDF"/>
    <w:rsid w:val="00B86E41"/>
    <w:rsid w:val="00B86EAF"/>
    <w:rsid w:val="00B87057"/>
    <w:rsid w:val="00B872C3"/>
    <w:rsid w:val="00B87308"/>
    <w:rsid w:val="00B87428"/>
    <w:rsid w:val="00B876CD"/>
    <w:rsid w:val="00B876ED"/>
    <w:rsid w:val="00B87E2B"/>
    <w:rsid w:val="00B87F69"/>
    <w:rsid w:val="00B903CF"/>
    <w:rsid w:val="00B9051B"/>
    <w:rsid w:val="00B90525"/>
    <w:rsid w:val="00B908F0"/>
    <w:rsid w:val="00B90A9C"/>
    <w:rsid w:val="00B91381"/>
    <w:rsid w:val="00B91785"/>
    <w:rsid w:val="00B918FF"/>
    <w:rsid w:val="00B91A7E"/>
    <w:rsid w:val="00B91D52"/>
    <w:rsid w:val="00B92342"/>
    <w:rsid w:val="00B924E8"/>
    <w:rsid w:val="00B9258D"/>
    <w:rsid w:val="00B92609"/>
    <w:rsid w:val="00B92965"/>
    <w:rsid w:val="00B92A18"/>
    <w:rsid w:val="00B92B8D"/>
    <w:rsid w:val="00B92BAD"/>
    <w:rsid w:val="00B92E13"/>
    <w:rsid w:val="00B933F6"/>
    <w:rsid w:val="00B93CE0"/>
    <w:rsid w:val="00B93EE4"/>
    <w:rsid w:val="00B94346"/>
    <w:rsid w:val="00B947D3"/>
    <w:rsid w:val="00B9496F"/>
    <w:rsid w:val="00B94BA5"/>
    <w:rsid w:val="00B94D9C"/>
    <w:rsid w:val="00B94DA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9B5"/>
    <w:rsid w:val="00B96A61"/>
    <w:rsid w:val="00B96E6D"/>
    <w:rsid w:val="00B96F15"/>
    <w:rsid w:val="00B96F68"/>
    <w:rsid w:val="00B97568"/>
    <w:rsid w:val="00B97E9E"/>
    <w:rsid w:val="00B97F79"/>
    <w:rsid w:val="00B97FC6"/>
    <w:rsid w:val="00BA00DC"/>
    <w:rsid w:val="00BA0A95"/>
    <w:rsid w:val="00BA0B54"/>
    <w:rsid w:val="00BA0BDE"/>
    <w:rsid w:val="00BA0DFB"/>
    <w:rsid w:val="00BA1341"/>
    <w:rsid w:val="00BA1B8C"/>
    <w:rsid w:val="00BA1EED"/>
    <w:rsid w:val="00BA2010"/>
    <w:rsid w:val="00BA2298"/>
    <w:rsid w:val="00BA26CF"/>
    <w:rsid w:val="00BA2816"/>
    <w:rsid w:val="00BA2E28"/>
    <w:rsid w:val="00BA32CC"/>
    <w:rsid w:val="00BA33E0"/>
    <w:rsid w:val="00BA404C"/>
    <w:rsid w:val="00BA40BD"/>
    <w:rsid w:val="00BA454E"/>
    <w:rsid w:val="00BA4719"/>
    <w:rsid w:val="00BA4871"/>
    <w:rsid w:val="00BA49C4"/>
    <w:rsid w:val="00BA4A1A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5"/>
    <w:rsid w:val="00BA653C"/>
    <w:rsid w:val="00BA6577"/>
    <w:rsid w:val="00BA699B"/>
    <w:rsid w:val="00BA6A94"/>
    <w:rsid w:val="00BA6AB0"/>
    <w:rsid w:val="00BA6BA6"/>
    <w:rsid w:val="00BA6BE5"/>
    <w:rsid w:val="00BA6D33"/>
    <w:rsid w:val="00BA6DEE"/>
    <w:rsid w:val="00BA6E40"/>
    <w:rsid w:val="00BA7363"/>
    <w:rsid w:val="00BA7663"/>
    <w:rsid w:val="00BA7742"/>
    <w:rsid w:val="00BA7C27"/>
    <w:rsid w:val="00BA7E4B"/>
    <w:rsid w:val="00BA7EA0"/>
    <w:rsid w:val="00BB0021"/>
    <w:rsid w:val="00BB003B"/>
    <w:rsid w:val="00BB02D2"/>
    <w:rsid w:val="00BB0442"/>
    <w:rsid w:val="00BB0AEE"/>
    <w:rsid w:val="00BB0F4F"/>
    <w:rsid w:val="00BB10A9"/>
    <w:rsid w:val="00BB1A77"/>
    <w:rsid w:val="00BB1B33"/>
    <w:rsid w:val="00BB2059"/>
    <w:rsid w:val="00BB2419"/>
    <w:rsid w:val="00BB293C"/>
    <w:rsid w:val="00BB30A0"/>
    <w:rsid w:val="00BB32E1"/>
    <w:rsid w:val="00BB34C2"/>
    <w:rsid w:val="00BB35FC"/>
    <w:rsid w:val="00BB3CA0"/>
    <w:rsid w:val="00BB4024"/>
    <w:rsid w:val="00BB4070"/>
    <w:rsid w:val="00BB420D"/>
    <w:rsid w:val="00BB4609"/>
    <w:rsid w:val="00BB48DD"/>
    <w:rsid w:val="00BB4A52"/>
    <w:rsid w:val="00BB4B0F"/>
    <w:rsid w:val="00BB4BE2"/>
    <w:rsid w:val="00BB5125"/>
    <w:rsid w:val="00BB5618"/>
    <w:rsid w:val="00BB5989"/>
    <w:rsid w:val="00BB5ABD"/>
    <w:rsid w:val="00BB5CC9"/>
    <w:rsid w:val="00BB61EB"/>
    <w:rsid w:val="00BB63B8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D3"/>
    <w:rsid w:val="00BC023E"/>
    <w:rsid w:val="00BC07F6"/>
    <w:rsid w:val="00BC0AD9"/>
    <w:rsid w:val="00BC0E50"/>
    <w:rsid w:val="00BC10BD"/>
    <w:rsid w:val="00BC114B"/>
    <w:rsid w:val="00BC1453"/>
    <w:rsid w:val="00BC1C19"/>
    <w:rsid w:val="00BC1EFD"/>
    <w:rsid w:val="00BC1FF2"/>
    <w:rsid w:val="00BC21C0"/>
    <w:rsid w:val="00BC2559"/>
    <w:rsid w:val="00BC260E"/>
    <w:rsid w:val="00BC2665"/>
    <w:rsid w:val="00BC2767"/>
    <w:rsid w:val="00BC2785"/>
    <w:rsid w:val="00BC27D1"/>
    <w:rsid w:val="00BC2B9C"/>
    <w:rsid w:val="00BC2E1F"/>
    <w:rsid w:val="00BC2E27"/>
    <w:rsid w:val="00BC2E63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38E"/>
    <w:rsid w:val="00BC4570"/>
    <w:rsid w:val="00BC48DD"/>
    <w:rsid w:val="00BC5354"/>
    <w:rsid w:val="00BC576B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73"/>
    <w:rsid w:val="00BC77F9"/>
    <w:rsid w:val="00BC7800"/>
    <w:rsid w:val="00BC7A3F"/>
    <w:rsid w:val="00BC7B72"/>
    <w:rsid w:val="00BD058E"/>
    <w:rsid w:val="00BD06EA"/>
    <w:rsid w:val="00BD0832"/>
    <w:rsid w:val="00BD087B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2D49"/>
    <w:rsid w:val="00BD3088"/>
    <w:rsid w:val="00BD3166"/>
    <w:rsid w:val="00BD3376"/>
    <w:rsid w:val="00BD361B"/>
    <w:rsid w:val="00BD3721"/>
    <w:rsid w:val="00BD3741"/>
    <w:rsid w:val="00BD3842"/>
    <w:rsid w:val="00BD384D"/>
    <w:rsid w:val="00BD3D46"/>
    <w:rsid w:val="00BD43E0"/>
    <w:rsid w:val="00BD45BF"/>
    <w:rsid w:val="00BD4936"/>
    <w:rsid w:val="00BD4A82"/>
    <w:rsid w:val="00BD4ADB"/>
    <w:rsid w:val="00BD4B2F"/>
    <w:rsid w:val="00BD50FC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065"/>
    <w:rsid w:val="00BD7158"/>
    <w:rsid w:val="00BD737E"/>
    <w:rsid w:val="00BD75C3"/>
    <w:rsid w:val="00BD7661"/>
    <w:rsid w:val="00BD7C7B"/>
    <w:rsid w:val="00BD7E62"/>
    <w:rsid w:val="00BE0435"/>
    <w:rsid w:val="00BE0574"/>
    <w:rsid w:val="00BE08DD"/>
    <w:rsid w:val="00BE0C9C"/>
    <w:rsid w:val="00BE1A9C"/>
    <w:rsid w:val="00BE1C4A"/>
    <w:rsid w:val="00BE1DEC"/>
    <w:rsid w:val="00BE1EF8"/>
    <w:rsid w:val="00BE1FC9"/>
    <w:rsid w:val="00BE22A2"/>
    <w:rsid w:val="00BE236A"/>
    <w:rsid w:val="00BE24D6"/>
    <w:rsid w:val="00BE2A9C"/>
    <w:rsid w:val="00BE2AC1"/>
    <w:rsid w:val="00BE2B96"/>
    <w:rsid w:val="00BE2C6C"/>
    <w:rsid w:val="00BE2E63"/>
    <w:rsid w:val="00BE2E6A"/>
    <w:rsid w:val="00BE34BF"/>
    <w:rsid w:val="00BE41F0"/>
    <w:rsid w:val="00BE4270"/>
    <w:rsid w:val="00BE449B"/>
    <w:rsid w:val="00BE44E6"/>
    <w:rsid w:val="00BE48F9"/>
    <w:rsid w:val="00BE4C3E"/>
    <w:rsid w:val="00BE4D10"/>
    <w:rsid w:val="00BE4DD6"/>
    <w:rsid w:val="00BE54DB"/>
    <w:rsid w:val="00BE554B"/>
    <w:rsid w:val="00BE58CD"/>
    <w:rsid w:val="00BE5965"/>
    <w:rsid w:val="00BE5BB0"/>
    <w:rsid w:val="00BE5C37"/>
    <w:rsid w:val="00BE5E0F"/>
    <w:rsid w:val="00BE5E65"/>
    <w:rsid w:val="00BE6136"/>
    <w:rsid w:val="00BE619C"/>
    <w:rsid w:val="00BE61AF"/>
    <w:rsid w:val="00BE625D"/>
    <w:rsid w:val="00BE6328"/>
    <w:rsid w:val="00BE65D6"/>
    <w:rsid w:val="00BE6677"/>
    <w:rsid w:val="00BE68C7"/>
    <w:rsid w:val="00BE6E9C"/>
    <w:rsid w:val="00BE734F"/>
    <w:rsid w:val="00BE73F1"/>
    <w:rsid w:val="00BE7437"/>
    <w:rsid w:val="00BE75B7"/>
    <w:rsid w:val="00BE7AA7"/>
    <w:rsid w:val="00BE7B91"/>
    <w:rsid w:val="00BE7D6D"/>
    <w:rsid w:val="00BF014C"/>
    <w:rsid w:val="00BF02B5"/>
    <w:rsid w:val="00BF0573"/>
    <w:rsid w:val="00BF099D"/>
    <w:rsid w:val="00BF15BB"/>
    <w:rsid w:val="00BF1753"/>
    <w:rsid w:val="00BF177D"/>
    <w:rsid w:val="00BF1A19"/>
    <w:rsid w:val="00BF1AD4"/>
    <w:rsid w:val="00BF2148"/>
    <w:rsid w:val="00BF23DE"/>
    <w:rsid w:val="00BF23EA"/>
    <w:rsid w:val="00BF2517"/>
    <w:rsid w:val="00BF25AB"/>
    <w:rsid w:val="00BF2614"/>
    <w:rsid w:val="00BF2735"/>
    <w:rsid w:val="00BF294B"/>
    <w:rsid w:val="00BF2C49"/>
    <w:rsid w:val="00BF2E5D"/>
    <w:rsid w:val="00BF35BC"/>
    <w:rsid w:val="00BF36D7"/>
    <w:rsid w:val="00BF36EC"/>
    <w:rsid w:val="00BF3824"/>
    <w:rsid w:val="00BF38FB"/>
    <w:rsid w:val="00BF3AB4"/>
    <w:rsid w:val="00BF43A1"/>
    <w:rsid w:val="00BF44F4"/>
    <w:rsid w:val="00BF4947"/>
    <w:rsid w:val="00BF4C7B"/>
    <w:rsid w:val="00BF4E12"/>
    <w:rsid w:val="00BF505F"/>
    <w:rsid w:val="00BF5111"/>
    <w:rsid w:val="00BF539F"/>
    <w:rsid w:val="00BF55E9"/>
    <w:rsid w:val="00BF56EB"/>
    <w:rsid w:val="00BF5A0A"/>
    <w:rsid w:val="00BF5EC0"/>
    <w:rsid w:val="00BF5F4A"/>
    <w:rsid w:val="00BF5F7E"/>
    <w:rsid w:val="00BF608F"/>
    <w:rsid w:val="00BF621B"/>
    <w:rsid w:val="00BF62BB"/>
    <w:rsid w:val="00BF63CF"/>
    <w:rsid w:val="00BF647A"/>
    <w:rsid w:val="00BF64B7"/>
    <w:rsid w:val="00BF6538"/>
    <w:rsid w:val="00BF6634"/>
    <w:rsid w:val="00BF6680"/>
    <w:rsid w:val="00BF69EF"/>
    <w:rsid w:val="00BF7425"/>
    <w:rsid w:val="00BF7435"/>
    <w:rsid w:val="00BF745D"/>
    <w:rsid w:val="00BF7608"/>
    <w:rsid w:val="00BF7892"/>
    <w:rsid w:val="00BF78F8"/>
    <w:rsid w:val="00BF7901"/>
    <w:rsid w:val="00BF79CE"/>
    <w:rsid w:val="00BF7B91"/>
    <w:rsid w:val="00C00770"/>
    <w:rsid w:val="00C007C7"/>
    <w:rsid w:val="00C00852"/>
    <w:rsid w:val="00C00CA0"/>
    <w:rsid w:val="00C00ECA"/>
    <w:rsid w:val="00C0119E"/>
    <w:rsid w:val="00C01216"/>
    <w:rsid w:val="00C01286"/>
    <w:rsid w:val="00C012B8"/>
    <w:rsid w:val="00C012C9"/>
    <w:rsid w:val="00C0138C"/>
    <w:rsid w:val="00C0156A"/>
    <w:rsid w:val="00C0166A"/>
    <w:rsid w:val="00C0199E"/>
    <w:rsid w:val="00C01BF5"/>
    <w:rsid w:val="00C024D4"/>
    <w:rsid w:val="00C026E9"/>
    <w:rsid w:val="00C027A4"/>
    <w:rsid w:val="00C02881"/>
    <w:rsid w:val="00C03235"/>
    <w:rsid w:val="00C0338E"/>
    <w:rsid w:val="00C034FA"/>
    <w:rsid w:val="00C03F4F"/>
    <w:rsid w:val="00C03F5E"/>
    <w:rsid w:val="00C04390"/>
    <w:rsid w:val="00C04B5E"/>
    <w:rsid w:val="00C04D26"/>
    <w:rsid w:val="00C04DCC"/>
    <w:rsid w:val="00C04DE0"/>
    <w:rsid w:val="00C04EF5"/>
    <w:rsid w:val="00C0549E"/>
    <w:rsid w:val="00C05553"/>
    <w:rsid w:val="00C0555D"/>
    <w:rsid w:val="00C058C0"/>
    <w:rsid w:val="00C05992"/>
    <w:rsid w:val="00C05BD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6C3"/>
    <w:rsid w:val="00C07B49"/>
    <w:rsid w:val="00C07F3A"/>
    <w:rsid w:val="00C100BE"/>
    <w:rsid w:val="00C103A8"/>
    <w:rsid w:val="00C10482"/>
    <w:rsid w:val="00C10519"/>
    <w:rsid w:val="00C10865"/>
    <w:rsid w:val="00C108C6"/>
    <w:rsid w:val="00C10C5E"/>
    <w:rsid w:val="00C10C9D"/>
    <w:rsid w:val="00C10E6D"/>
    <w:rsid w:val="00C10F5E"/>
    <w:rsid w:val="00C111A9"/>
    <w:rsid w:val="00C111DF"/>
    <w:rsid w:val="00C1181C"/>
    <w:rsid w:val="00C11933"/>
    <w:rsid w:val="00C12178"/>
    <w:rsid w:val="00C1219E"/>
    <w:rsid w:val="00C12239"/>
    <w:rsid w:val="00C1230D"/>
    <w:rsid w:val="00C123B9"/>
    <w:rsid w:val="00C126F8"/>
    <w:rsid w:val="00C12810"/>
    <w:rsid w:val="00C12D38"/>
    <w:rsid w:val="00C12F24"/>
    <w:rsid w:val="00C12FB0"/>
    <w:rsid w:val="00C130F0"/>
    <w:rsid w:val="00C13338"/>
    <w:rsid w:val="00C135B6"/>
    <w:rsid w:val="00C1367E"/>
    <w:rsid w:val="00C1385F"/>
    <w:rsid w:val="00C138BF"/>
    <w:rsid w:val="00C139FF"/>
    <w:rsid w:val="00C13A4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74D"/>
    <w:rsid w:val="00C16903"/>
    <w:rsid w:val="00C16B4D"/>
    <w:rsid w:val="00C16E9E"/>
    <w:rsid w:val="00C16EFD"/>
    <w:rsid w:val="00C16F6B"/>
    <w:rsid w:val="00C170A5"/>
    <w:rsid w:val="00C1751B"/>
    <w:rsid w:val="00C17D24"/>
    <w:rsid w:val="00C17F04"/>
    <w:rsid w:val="00C17FDF"/>
    <w:rsid w:val="00C2006D"/>
    <w:rsid w:val="00C201C8"/>
    <w:rsid w:val="00C207DE"/>
    <w:rsid w:val="00C20F9A"/>
    <w:rsid w:val="00C210A8"/>
    <w:rsid w:val="00C21314"/>
    <w:rsid w:val="00C21416"/>
    <w:rsid w:val="00C21737"/>
    <w:rsid w:val="00C21752"/>
    <w:rsid w:val="00C21910"/>
    <w:rsid w:val="00C219A5"/>
    <w:rsid w:val="00C21A3D"/>
    <w:rsid w:val="00C2202A"/>
    <w:rsid w:val="00C22449"/>
    <w:rsid w:val="00C224DC"/>
    <w:rsid w:val="00C22E22"/>
    <w:rsid w:val="00C2310E"/>
    <w:rsid w:val="00C23145"/>
    <w:rsid w:val="00C23613"/>
    <w:rsid w:val="00C236AC"/>
    <w:rsid w:val="00C237B9"/>
    <w:rsid w:val="00C2396A"/>
    <w:rsid w:val="00C23C09"/>
    <w:rsid w:val="00C23F3E"/>
    <w:rsid w:val="00C24041"/>
    <w:rsid w:val="00C24132"/>
    <w:rsid w:val="00C24388"/>
    <w:rsid w:val="00C2438E"/>
    <w:rsid w:val="00C24B54"/>
    <w:rsid w:val="00C24ED8"/>
    <w:rsid w:val="00C25126"/>
    <w:rsid w:val="00C254D6"/>
    <w:rsid w:val="00C25920"/>
    <w:rsid w:val="00C25A61"/>
    <w:rsid w:val="00C25E24"/>
    <w:rsid w:val="00C25EEA"/>
    <w:rsid w:val="00C26429"/>
    <w:rsid w:val="00C26438"/>
    <w:rsid w:val="00C267A7"/>
    <w:rsid w:val="00C268C7"/>
    <w:rsid w:val="00C26B86"/>
    <w:rsid w:val="00C26D6C"/>
    <w:rsid w:val="00C26E40"/>
    <w:rsid w:val="00C26E6A"/>
    <w:rsid w:val="00C27235"/>
    <w:rsid w:val="00C2751C"/>
    <w:rsid w:val="00C27793"/>
    <w:rsid w:val="00C27A7D"/>
    <w:rsid w:val="00C27FC8"/>
    <w:rsid w:val="00C302B1"/>
    <w:rsid w:val="00C303A4"/>
    <w:rsid w:val="00C30A65"/>
    <w:rsid w:val="00C30B8A"/>
    <w:rsid w:val="00C30BE9"/>
    <w:rsid w:val="00C30D76"/>
    <w:rsid w:val="00C30EE7"/>
    <w:rsid w:val="00C3116E"/>
    <w:rsid w:val="00C31326"/>
    <w:rsid w:val="00C316D4"/>
    <w:rsid w:val="00C3172C"/>
    <w:rsid w:val="00C319B0"/>
    <w:rsid w:val="00C31BAD"/>
    <w:rsid w:val="00C31C61"/>
    <w:rsid w:val="00C31D8A"/>
    <w:rsid w:val="00C321FB"/>
    <w:rsid w:val="00C325A1"/>
    <w:rsid w:val="00C32D93"/>
    <w:rsid w:val="00C32F08"/>
    <w:rsid w:val="00C3352A"/>
    <w:rsid w:val="00C33799"/>
    <w:rsid w:val="00C3388C"/>
    <w:rsid w:val="00C33CA1"/>
    <w:rsid w:val="00C3402B"/>
    <w:rsid w:val="00C341FD"/>
    <w:rsid w:val="00C34496"/>
    <w:rsid w:val="00C34525"/>
    <w:rsid w:val="00C34568"/>
    <w:rsid w:val="00C34844"/>
    <w:rsid w:val="00C348E7"/>
    <w:rsid w:val="00C34F2E"/>
    <w:rsid w:val="00C35219"/>
    <w:rsid w:val="00C35267"/>
    <w:rsid w:val="00C35279"/>
    <w:rsid w:val="00C35688"/>
    <w:rsid w:val="00C35751"/>
    <w:rsid w:val="00C35C6D"/>
    <w:rsid w:val="00C35F09"/>
    <w:rsid w:val="00C35F2E"/>
    <w:rsid w:val="00C360D7"/>
    <w:rsid w:val="00C362FD"/>
    <w:rsid w:val="00C36421"/>
    <w:rsid w:val="00C36437"/>
    <w:rsid w:val="00C3663C"/>
    <w:rsid w:val="00C36F3B"/>
    <w:rsid w:val="00C371E9"/>
    <w:rsid w:val="00C374F1"/>
    <w:rsid w:val="00C3759D"/>
    <w:rsid w:val="00C37F2D"/>
    <w:rsid w:val="00C37F8D"/>
    <w:rsid w:val="00C40165"/>
    <w:rsid w:val="00C404D3"/>
    <w:rsid w:val="00C4058F"/>
    <w:rsid w:val="00C408EF"/>
    <w:rsid w:val="00C41427"/>
    <w:rsid w:val="00C41532"/>
    <w:rsid w:val="00C415C9"/>
    <w:rsid w:val="00C4188A"/>
    <w:rsid w:val="00C418B0"/>
    <w:rsid w:val="00C419F4"/>
    <w:rsid w:val="00C4221D"/>
    <w:rsid w:val="00C42F2B"/>
    <w:rsid w:val="00C43168"/>
    <w:rsid w:val="00C432E7"/>
    <w:rsid w:val="00C43809"/>
    <w:rsid w:val="00C4391F"/>
    <w:rsid w:val="00C440FA"/>
    <w:rsid w:val="00C44140"/>
    <w:rsid w:val="00C442FD"/>
    <w:rsid w:val="00C443C3"/>
    <w:rsid w:val="00C4448A"/>
    <w:rsid w:val="00C444A8"/>
    <w:rsid w:val="00C44542"/>
    <w:rsid w:val="00C44622"/>
    <w:rsid w:val="00C44A25"/>
    <w:rsid w:val="00C45079"/>
    <w:rsid w:val="00C45134"/>
    <w:rsid w:val="00C45519"/>
    <w:rsid w:val="00C45B08"/>
    <w:rsid w:val="00C45C40"/>
    <w:rsid w:val="00C45D3A"/>
    <w:rsid w:val="00C46231"/>
    <w:rsid w:val="00C46BE2"/>
    <w:rsid w:val="00C470DB"/>
    <w:rsid w:val="00C470F5"/>
    <w:rsid w:val="00C471BF"/>
    <w:rsid w:val="00C47790"/>
    <w:rsid w:val="00C47C09"/>
    <w:rsid w:val="00C506BC"/>
    <w:rsid w:val="00C506F4"/>
    <w:rsid w:val="00C50786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324"/>
    <w:rsid w:val="00C529B7"/>
    <w:rsid w:val="00C52DD0"/>
    <w:rsid w:val="00C52F8C"/>
    <w:rsid w:val="00C53091"/>
    <w:rsid w:val="00C53429"/>
    <w:rsid w:val="00C53C17"/>
    <w:rsid w:val="00C544F6"/>
    <w:rsid w:val="00C54580"/>
    <w:rsid w:val="00C54591"/>
    <w:rsid w:val="00C547A5"/>
    <w:rsid w:val="00C54841"/>
    <w:rsid w:val="00C5491E"/>
    <w:rsid w:val="00C550F5"/>
    <w:rsid w:val="00C55127"/>
    <w:rsid w:val="00C551B5"/>
    <w:rsid w:val="00C551C8"/>
    <w:rsid w:val="00C5550D"/>
    <w:rsid w:val="00C555AE"/>
    <w:rsid w:val="00C563F8"/>
    <w:rsid w:val="00C565C3"/>
    <w:rsid w:val="00C56C4D"/>
    <w:rsid w:val="00C56DF1"/>
    <w:rsid w:val="00C573ED"/>
    <w:rsid w:val="00C57454"/>
    <w:rsid w:val="00C576CF"/>
    <w:rsid w:val="00C57801"/>
    <w:rsid w:val="00C579F5"/>
    <w:rsid w:val="00C60035"/>
    <w:rsid w:val="00C60785"/>
    <w:rsid w:val="00C6078F"/>
    <w:rsid w:val="00C60DBA"/>
    <w:rsid w:val="00C61173"/>
    <w:rsid w:val="00C611DE"/>
    <w:rsid w:val="00C615A4"/>
    <w:rsid w:val="00C61646"/>
    <w:rsid w:val="00C618D8"/>
    <w:rsid w:val="00C61D1D"/>
    <w:rsid w:val="00C61DFE"/>
    <w:rsid w:val="00C623E9"/>
    <w:rsid w:val="00C624FB"/>
    <w:rsid w:val="00C625A4"/>
    <w:rsid w:val="00C63665"/>
    <w:rsid w:val="00C636A3"/>
    <w:rsid w:val="00C64487"/>
    <w:rsid w:val="00C64814"/>
    <w:rsid w:val="00C64AB0"/>
    <w:rsid w:val="00C64AD9"/>
    <w:rsid w:val="00C64F45"/>
    <w:rsid w:val="00C652A1"/>
    <w:rsid w:val="00C6536F"/>
    <w:rsid w:val="00C654C1"/>
    <w:rsid w:val="00C665D4"/>
    <w:rsid w:val="00C66670"/>
    <w:rsid w:val="00C66922"/>
    <w:rsid w:val="00C669EC"/>
    <w:rsid w:val="00C6707C"/>
    <w:rsid w:val="00C671C9"/>
    <w:rsid w:val="00C67D57"/>
    <w:rsid w:val="00C67FE9"/>
    <w:rsid w:val="00C70306"/>
    <w:rsid w:val="00C7032C"/>
    <w:rsid w:val="00C707CF"/>
    <w:rsid w:val="00C70CAC"/>
    <w:rsid w:val="00C70DAF"/>
    <w:rsid w:val="00C70DC7"/>
    <w:rsid w:val="00C71441"/>
    <w:rsid w:val="00C716A9"/>
    <w:rsid w:val="00C71711"/>
    <w:rsid w:val="00C717C8"/>
    <w:rsid w:val="00C71901"/>
    <w:rsid w:val="00C71EEF"/>
    <w:rsid w:val="00C72135"/>
    <w:rsid w:val="00C72341"/>
    <w:rsid w:val="00C72708"/>
    <w:rsid w:val="00C72997"/>
    <w:rsid w:val="00C72DB0"/>
    <w:rsid w:val="00C730B6"/>
    <w:rsid w:val="00C73240"/>
    <w:rsid w:val="00C73349"/>
    <w:rsid w:val="00C7337C"/>
    <w:rsid w:val="00C73439"/>
    <w:rsid w:val="00C73458"/>
    <w:rsid w:val="00C734BD"/>
    <w:rsid w:val="00C735E5"/>
    <w:rsid w:val="00C73765"/>
    <w:rsid w:val="00C73956"/>
    <w:rsid w:val="00C73BFF"/>
    <w:rsid w:val="00C742E1"/>
    <w:rsid w:val="00C7496D"/>
    <w:rsid w:val="00C74E02"/>
    <w:rsid w:val="00C74ED1"/>
    <w:rsid w:val="00C74F80"/>
    <w:rsid w:val="00C751B2"/>
    <w:rsid w:val="00C75A4F"/>
    <w:rsid w:val="00C75A62"/>
    <w:rsid w:val="00C75B95"/>
    <w:rsid w:val="00C75D6A"/>
    <w:rsid w:val="00C75D7A"/>
    <w:rsid w:val="00C761D3"/>
    <w:rsid w:val="00C76357"/>
    <w:rsid w:val="00C76776"/>
    <w:rsid w:val="00C76E20"/>
    <w:rsid w:val="00C76E6C"/>
    <w:rsid w:val="00C76E9D"/>
    <w:rsid w:val="00C77218"/>
    <w:rsid w:val="00C772C4"/>
    <w:rsid w:val="00C774EB"/>
    <w:rsid w:val="00C77517"/>
    <w:rsid w:val="00C776F0"/>
    <w:rsid w:val="00C7771E"/>
    <w:rsid w:val="00C7778F"/>
    <w:rsid w:val="00C77D5F"/>
    <w:rsid w:val="00C77D6C"/>
    <w:rsid w:val="00C77DB1"/>
    <w:rsid w:val="00C77DDC"/>
    <w:rsid w:val="00C800FB"/>
    <w:rsid w:val="00C80570"/>
    <w:rsid w:val="00C806BF"/>
    <w:rsid w:val="00C808CA"/>
    <w:rsid w:val="00C809AF"/>
    <w:rsid w:val="00C80B91"/>
    <w:rsid w:val="00C81462"/>
    <w:rsid w:val="00C815B0"/>
    <w:rsid w:val="00C815C6"/>
    <w:rsid w:val="00C81D2E"/>
    <w:rsid w:val="00C81E76"/>
    <w:rsid w:val="00C827F6"/>
    <w:rsid w:val="00C8291B"/>
    <w:rsid w:val="00C829AB"/>
    <w:rsid w:val="00C82AB5"/>
    <w:rsid w:val="00C82E01"/>
    <w:rsid w:val="00C82FF1"/>
    <w:rsid w:val="00C83A90"/>
    <w:rsid w:val="00C83F3B"/>
    <w:rsid w:val="00C84169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403"/>
    <w:rsid w:val="00C856F1"/>
    <w:rsid w:val="00C85791"/>
    <w:rsid w:val="00C85A09"/>
    <w:rsid w:val="00C85E20"/>
    <w:rsid w:val="00C863FC"/>
    <w:rsid w:val="00C86579"/>
    <w:rsid w:val="00C86741"/>
    <w:rsid w:val="00C86BEA"/>
    <w:rsid w:val="00C86C78"/>
    <w:rsid w:val="00C8716A"/>
    <w:rsid w:val="00C87217"/>
    <w:rsid w:val="00C872AB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425"/>
    <w:rsid w:val="00C9067F"/>
    <w:rsid w:val="00C90A3D"/>
    <w:rsid w:val="00C90B6C"/>
    <w:rsid w:val="00C90D36"/>
    <w:rsid w:val="00C90DE7"/>
    <w:rsid w:val="00C910C5"/>
    <w:rsid w:val="00C9127F"/>
    <w:rsid w:val="00C9157F"/>
    <w:rsid w:val="00C91A08"/>
    <w:rsid w:val="00C91BBE"/>
    <w:rsid w:val="00C92387"/>
    <w:rsid w:val="00C928A9"/>
    <w:rsid w:val="00C92B28"/>
    <w:rsid w:val="00C92DEF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C56"/>
    <w:rsid w:val="00C951B7"/>
    <w:rsid w:val="00C95329"/>
    <w:rsid w:val="00C954C7"/>
    <w:rsid w:val="00C95C34"/>
    <w:rsid w:val="00C95DA2"/>
    <w:rsid w:val="00C95E43"/>
    <w:rsid w:val="00C95F2F"/>
    <w:rsid w:val="00C9621B"/>
    <w:rsid w:val="00C96320"/>
    <w:rsid w:val="00C9655D"/>
    <w:rsid w:val="00C96F81"/>
    <w:rsid w:val="00C96FFB"/>
    <w:rsid w:val="00C972E3"/>
    <w:rsid w:val="00C9796A"/>
    <w:rsid w:val="00C97A64"/>
    <w:rsid w:val="00C97D53"/>
    <w:rsid w:val="00C97DF0"/>
    <w:rsid w:val="00CA00D6"/>
    <w:rsid w:val="00CA02AB"/>
    <w:rsid w:val="00CA088B"/>
    <w:rsid w:val="00CA08A8"/>
    <w:rsid w:val="00CA0C52"/>
    <w:rsid w:val="00CA0D6C"/>
    <w:rsid w:val="00CA11D5"/>
    <w:rsid w:val="00CA1304"/>
    <w:rsid w:val="00CA1428"/>
    <w:rsid w:val="00CA1452"/>
    <w:rsid w:val="00CA147B"/>
    <w:rsid w:val="00CA1532"/>
    <w:rsid w:val="00CA1774"/>
    <w:rsid w:val="00CA1A7A"/>
    <w:rsid w:val="00CA1A84"/>
    <w:rsid w:val="00CA1D37"/>
    <w:rsid w:val="00CA1E5B"/>
    <w:rsid w:val="00CA1E6E"/>
    <w:rsid w:val="00CA1FBF"/>
    <w:rsid w:val="00CA2845"/>
    <w:rsid w:val="00CA28AB"/>
    <w:rsid w:val="00CA2E9B"/>
    <w:rsid w:val="00CA2F5D"/>
    <w:rsid w:val="00CA2FDB"/>
    <w:rsid w:val="00CA3259"/>
    <w:rsid w:val="00CA34B6"/>
    <w:rsid w:val="00CA34CF"/>
    <w:rsid w:val="00CA3550"/>
    <w:rsid w:val="00CA35C3"/>
    <w:rsid w:val="00CA3CD3"/>
    <w:rsid w:val="00CA425B"/>
    <w:rsid w:val="00CA42D7"/>
    <w:rsid w:val="00CA4422"/>
    <w:rsid w:val="00CA4451"/>
    <w:rsid w:val="00CA46C7"/>
    <w:rsid w:val="00CA46CA"/>
    <w:rsid w:val="00CA4721"/>
    <w:rsid w:val="00CA4793"/>
    <w:rsid w:val="00CA4974"/>
    <w:rsid w:val="00CA4E8D"/>
    <w:rsid w:val="00CA56D6"/>
    <w:rsid w:val="00CA57D2"/>
    <w:rsid w:val="00CA5B08"/>
    <w:rsid w:val="00CA5F09"/>
    <w:rsid w:val="00CA62D2"/>
    <w:rsid w:val="00CA6770"/>
    <w:rsid w:val="00CA6B1C"/>
    <w:rsid w:val="00CA707F"/>
    <w:rsid w:val="00CA7209"/>
    <w:rsid w:val="00CA74BA"/>
    <w:rsid w:val="00CA75E7"/>
    <w:rsid w:val="00CA76EE"/>
    <w:rsid w:val="00CA79BB"/>
    <w:rsid w:val="00CA7C1B"/>
    <w:rsid w:val="00CA7E4D"/>
    <w:rsid w:val="00CB006A"/>
    <w:rsid w:val="00CB01A3"/>
    <w:rsid w:val="00CB0F41"/>
    <w:rsid w:val="00CB1159"/>
    <w:rsid w:val="00CB1474"/>
    <w:rsid w:val="00CB15C7"/>
    <w:rsid w:val="00CB1672"/>
    <w:rsid w:val="00CB17C6"/>
    <w:rsid w:val="00CB1A64"/>
    <w:rsid w:val="00CB1E13"/>
    <w:rsid w:val="00CB1F77"/>
    <w:rsid w:val="00CB2361"/>
    <w:rsid w:val="00CB259C"/>
    <w:rsid w:val="00CB2CA9"/>
    <w:rsid w:val="00CB36D0"/>
    <w:rsid w:val="00CB3741"/>
    <w:rsid w:val="00CB3886"/>
    <w:rsid w:val="00CB3BE4"/>
    <w:rsid w:val="00CB3C22"/>
    <w:rsid w:val="00CB4027"/>
    <w:rsid w:val="00CB47AE"/>
    <w:rsid w:val="00CB4861"/>
    <w:rsid w:val="00CB4CDD"/>
    <w:rsid w:val="00CB4DB8"/>
    <w:rsid w:val="00CB4F5B"/>
    <w:rsid w:val="00CB504E"/>
    <w:rsid w:val="00CB51AB"/>
    <w:rsid w:val="00CB55EC"/>
    <w:rsid w:val="00CB57C7"/>
    <w:rsid w:val="00CB5B0E"/>
    <w:rsid w:val="00CB5BB6"/>
    <w:rsid w:val="00CB5D65"/>
    <w:rsid w:val="00CB619A"/>
    <w:rsid w:val="00CB61D9"/>
    <w:rsid w:val="00CB6322"/>
    <w:rsid w:val="00CB6394"/>
    <w:rsid w:val="00CB655C"/>
    <w:rsid w:val="00CB66F7"/>
    <w:rsid w:val="00CB68C8"/>
    <w:rsid w:val="00CB6FEB"/>
    <w:rsid w:val="00CB70AB"/>
    <w:rsid w:val="00CB70CC"/>
    <w:rsid w:val="00CB71C8"/>
    <w:rsid w:val="00CB7238"/>
    <w:rsid w:val="00CB73A9"/>
    <w:rsid w:val="00CB75DF"/>
    <w:rsid w:val="00CB766A"/>
    <w:rsid w:val="00CB77C2"/>
    <w:rsid w:val="00CB7C71"/>
    <w:rsid w:val="00CB7F00"/>
    <w:rsid w:val="00CC032B"/>
    <w:rsid w:val="00CC0598"/>
    <w:rsid w:val="00CC0621"/>
    <w:rsid w:val="00CC07B8"/>
    <w:rsid w:val="00CC0C5C"/>
    <w:rsid w:val="00CC0DD7"/>
    <w:rsid w:val="00CC1264"/>
    <w:rsid w:val="00CC1372"/>
    <w:rsid w:val="00CC197A"/>
    <w:rsid w:val="00CC1A36"/>
    <w:rsid w:val="00CC1CC1"/>
    <w:rsid w:val="00CC1E88"/>
    <w:rsid w:val="00CC237A"/>
    <w:rsid w:val="00CC26D4"/>
    <w:rsid w:val="00CC277C"/>
    <w:rsid w:val="00CC2D2B"/>
    <w:rsid w:val="00CC2E64"/>
    <w:rsid w:val="00CC2F65"/>
    <w:rsid w:val="00CC37D4"/>
    <w:rsid w:val="00CC395E"/>
    <w:rsid w:val="00CC3D6E"/>
    <w:rsid w:val="00CC4237"/>
    <w:rsid w:val="00CC4BED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AA1"/>
    <w:rsid w:val="00CC6CFD"/>
    <w:rsid w:val="00CC6D0B"/>
    <w:rsid w:val="00CC6D53"/>
    <w:rsid w:val="00CC72EE"/>
    <w:rsid w:val="00CC7A6B"/>
    <w:rsid w:val="00CC7F1E"/>
    <w:rsid w:val="00CD0267"/>
    <w:rsid w:val="00CD0602"/>
    <w:rsid w:val="00CD0EA8"/>
    <w:rsid w:val="00CD0EDE"/>
    <w:rsid w:val="00CD129C"/>
    <w:rsid w:val="00CD17B3"/>
    <w:rsid w:val="00CD1D24"/>
    <w:rsid w:val="00CD1D54"/>
    <w:rsid w:val="00CD1E43"/>
    <w:rsid w:val="00CD220A"/>
    <w:rsid w:val="00CD279A"/>
    <w:rsid w:val="00CD29E7"/>
    <w:rsid w:val="00CD2A96"/>
    <w:rsid w:val="00CD2DC6"/>
    <w:rsid w:val="00CD2EFA"/>
    <w:rsid w:val="00CD322E"/>
    <w:rsid w:val="00CD322F"/>
    <w:rsid w:val="00CD3237"/>
    <w:rsid w:val="00CD36BB"/>
    <w:rsid w:val="00CD36F3"/>
    <w:rsid w:val="00CD3D6A"/>
    <w:rsid w:val="00CD3F51"/>
    <w:rsid w:val="00CD3F5E"/>
    <w:rsid w:val="00CD3FF2"/>
    <w:rsid w:val="00CD4172"/>
    <w:rsid w:val="00CD449B"/>
    <w:rsid w:val="00CD4952"/>
    <w:rsid w:val="00CD4CCF"/>
    <w:rsid w:val="00CD4D01"/>
    <w:rsid w:val="00CD4FFC"/>
    <w:rsid w:val="00CD51D8"/>
    <w:rsid w:val="00CD52D1"/>
    <w:rsid w:val="00CD54F6"/>
    <w:rsid w:val="00CD5579"/>
    <w:rsid w:val="00CD571F"/>
    <w:rsid w:val="00CD5CB4"/>
    <w:rsid w:val="00CD5DC0"/>
    <w:rsid w:val="00CD5E66"/>
    <w:rsid w:val="00CD65FD"/>
    <w:rsid w:val="00CD6764"/>
    <w:rsid w:val="00CD682A"/>
    <w:rsid w:val="00CD6B96"/>
    <w:rsid w:val="00CD6CD8"/>
    <w:rsid w:val="00CD7ADE"/>
    <w:rsid w:val="00CE0289"/>
    <w:rsid w:val="00CE0436"/>
    <w:rsid w:val="00CE0591"/>
    <w:rsid w:val="00CE0654"/>
    <w:rsid w:val="00CE0B27"/>
    <w:rsid w:val="00CE0E4C"/>
    <w:rsid w:val="00CE0E88"/>
    <w:rsid w:val="00CE10B1"/>
    <w:rsid w:val="00CE12A4"/>
    <w:rsid w:val="00CE1345"/>
    <w:rsid w:val="00CE1910"/>
    <w:rsid w:val="00CE1A92"/>
    <w:rsid w:val="00CE1A93"/>
    <w:rsid w:val="00CE1C7F"/>
    <w:rsid w:val="00CE23D6"/>
    <w:rsid w:val="00CE2483"/>
    <w:rsid w:val="00CE2A1A"/>
    <w:rsid w:val="00CE2B91"/>
    <w:rsid w:val="00CE2C1F"/>
    <w:rsid w:val="00CE2E7A"/>
    <w:rsid w:val="00CE2F24"/>
    <w:rsid w:val="00CE30C0"/>
    <w:rsid w:val="00CE30F3"/>
    <w:rsid w:val="00CE3189"/>
    <w:rsid w:val="00CE37BF"/>
    <w:rsid w:val="00CE3907"/>
    <w:rsid w:val="00CE3979"/>
    <w:rsid w:val="00CE4108"/>
    <w:rsid w:val="00CE4193"/>
    <w:rsid w:val="00CE427B"/>
    <w:rsid w:val="00CE43BD"/>
    <w:rsid w:val="00CE4414"/>
    <w:rsid w:val="00CE45AF"/>
    <w:rsid w:val="00CE4666"/>
    <w:rsid w:val="00CE47D3"/>
    <w:rsid w:val="00CE4BA1"/>
    <w:rsid w:val="00CE4CA0"/>
    <w:rsid w:val="00CE4CD3"/>
    <w:rsid w:val="00CE5007"/>
    <w:rsid w:val="00CE500E"/>
    <w:rsid w:val="00CE51BC"/>
    <w:rsid w:val="00CE52CF"/>
    <w:rsid w:val="00CE551F"/>
    <w:rsid w:val="00CE5526"/>
    <w:rsid w:val="00CE55B5"/>
    <w:rsid w:val="00CE57E8"/>
    <w:rsid w:val="00CE59A7"/>
    <w:rsid w:val="00CE5CE1"/>
    <w:rsid w:val="00CE62D5"/>
    <w:rsid w:val="00CE641A"/>
    <w:rsid w:val="00CE6742"/>
    <w:rsid w:val="00CE6BFA"/>
    <w:rsid w:val="00CE7166"/>
    <w:rsid w:val="00CE7195"/>
    <w:rsid w:val="00CE72F1"/>
    <w:rsid w:val="00CE7340"/>
    <w:rsid w:val="00CE753A"/>
    <w:rsid w:val="00CE7877"/>
    <w:rsid w:val="00CE7A7D"/>
    <w:rsid w:val="00CE7BEA"/>
    <w:rsid w:val="00CE7E38"/>
    <w:rsid w:val="00CF062F"/>
    <w:rsid w:val="00CF0C18"/>
    <w:rsid w:val="00CF0E63"/>
    <w:rsid w:val="00CF1095"/>
    <w:rsid w:val="00CF1494"/>
    <w:rsid w:val="00CF1517"/>
    <w:rsid w:val="00CF15D4"/>
    <w:rsid w:val="00CF1903"/>
    <w:rsid w:val="00CF1AB3"/>
    <w:rsid w:val="00CF1CA3"/>
    <w:rsid w:val="00CF1D99"/>
    <w:rsid w:val="00CF1E1E"/>
    <w:rsid w:val="00CF23F3"/>
    <w:rsid w:val="00CF2478"/>
    <w:rsid w:val="00CF25EC"/>
    <w:rsid w:val="00CF291C"/>
    <w:rsid w:val="00CF2EB2"/>
    <w:rsid w:val="00CF32A9"/>
    <w:rsid w:val="00CF34C0"/>
    <w:rsid w:val="00CF388C"/>
    <w:rsid w:val="00CF3C2D"/>
    <w:rsid w:val="00CF451F"/>
    <w:rsid w:val="00CF47BC"/>
    <w:rsid w:val="00CF4E8F"/>
    <w:rsid w:val="00CF5385"/>
    <w:rsid w:val="00CF55A1"/>
    <w:rsid w:val="00CF5673"/>
    <w:rsid w:val="00CF5821"/>
    <w:rsid w:val="00CF58D8"/>
    <w:rsid w:val="00CF593E"/>
    <w:rsid w:val="00CF5F3D"/>
    <w:rsid w:val="00CF6104"/>
    <w:rsid w:val="00CF61D9"/>
    <w:rsid w:val="00CF6370"/>
    <w:rsid w:val="00CF67C6"/>
    <w:rsid w:val="00CF67F5"/>
    <w:rsid w:val="00CF6A53"/>
    <w:rsid w:val="00CF755C"/>
    <w:rsid w:val="00CF760F"/>
    <w:rsid w:val="00CF770F"/>
    <w:rsid w:val="00CF77EC"/>
    <w:rsid w:val="00CF7873"/>
    <w:rsid w:val="00CF7D9C"/>
    <w:rsid w:val="00D00085"/>
    <w:rsid w:val="00D0009E"/>
    <w:rsid w:val="00D008F8"/>
    <w:rsid w:val="00D00A46"/>
    <w:rsid w:val="00D00B0B"/>
    <w:rsid w:val="00D00BBA"/>
    <w:rsid w:val="00D00CFA"/>
    <w:rsid w:val="00D00D61"/>
    <w:rsid w:val="00D01312"/>
    <w:rsid w:val="00D01367"/>
    <w:rsid w:val="00D014CB"/>
    <w:rsid w:val="00D01665"/>
    <w:rsid w:val="00D0173E"/>
    <w:rsid w:val="00D01C31"/>
    <w:rsid w:val="00D02098"/>
    <w:rsid w:val="00D026E6"/>
    <w:rsid w:val="00D02C12"/>
    <w:rsid w:val="00D02F9F"/>
    <w:rsid w:val="00D03126"/>
    <w:rsid w:val="00D03217"/>
    <w:rsid w:val="00D0406D"/>
    <w:rsid w:val="00D04238"/>
    <w:rsid w:val="00D0438F"/>
    <w:rsid w:val="00D04464"/>
    <w:rsid w:val="00D0451C"/>
    <w:rsid w:val="00D04720"/>
    <w:rsid w:val="00D04806"/>
    <w:rsid w:val="00D04CB9"/>
    <w:rsid w:val="00D04E77"/>
    <w:rsid w:val="00D04E79"/>
    <w:rsid w:val="00D04F83"/>
    <w:rsid w:val="00D05163"/>
    <w:rsid w:val="00D0518D"/>
    <w:rsid w:val="00D05A4C"/>
    <w:rsid w:val="00D062FB"/>
    <w:rsid w:val="00D0653B"/>
    <w:rsid w:val="00D066C7"/>
    <w:rsid w:val="00D06AF5"/>
    <w:rsid w:val="00D06FE4"/>
    <w:rsid w:val="00D072B7"/>
    <w:rsid w:val="00D0745C"/>
    <w:rsid w:val="00D0770B"/>
    <w:rsid w:val="00D07C93"/>
    <w:rsid w:val="00D07CAB"/>
    <w:rsid w:val="00D07D5D"/>
    <w:rsid w:val="00D07E34"/>
    <w:rsid w:val="00D07E6D"/>
    <w:rsid w:val="00D10265"/>
    <w:rsid w:val="00D103B4"/>
    <w:rsid w:val="00D10438"/>
    <w:rsid w:val="00D104D0"/>
    <w:rsid w:val="00D106A9"/>
    <w:rsid w:val="00D10A3E"/>
    <w:rsid w:val="00D112E0"/>
    <w:rsid w:val="00D11329"/>
    <w:rsid w:val="00D114D6"/>
    <w:rsid w:val="00D120B1"/>
    <w:rsid w:val="00D120EA"/>
    <w:rsid w:val="00D127EC"/>
    <w:rsid w:val="00D127F4"/>
    <w:rsid w:val="00D12C6D"/>
    <w:rsid w:val="00D1368C"/>
    <w:rsid w:val="00D136E9"/>
    <w:rsid w:val="00D13978"/>
    <w:rsid w:val="00D13D29"/>
    <w:rsid w:val="00D13F21"/>
    <w:rsid w:val="00D1400F"/>
    <w:rsid w:val="00D14064"/>
    <w:rsid w:val="00D1445E"/>
    <w:rsid w:val="00D147A0"/>
    <w:rsid w:val="00D147B5"/>
    <w:rsid w:val="00D14823"/>
    <w:rsid w:val="00D14AE9"/>
    <w:rsid w:val="00D14B37"/>
    <w:rsid w:val="00D15041"/>
    <w:rsid w:val="00D152F2"/>
    <w:rsid w:val="00D1532A"/>
    <w:rsid w:val="00D1533C"/>
    <w:rsid w:val="00D15583"/>
    <w:rsid w:val="00D15726"/>
    <w:rsid w:val="00D15990"/>
    <w:rsid w:val="00D15BA8"/>
    <w:rsid w:val="00D16072"/>
    <w:rsid w:val="00D16819"/>
    <w:rsid w:val="00D1683C"/>
    <w:rsid w:val="00D168B0"/>
    <w:rsid w:val="00D16ADA"/>
    <w:rsid w:val="00D16E9D"/>
    <w:rsid w:val="00D17258"/>
    <w:rsid w:val="00D172B7"/>
    <w:rsid w:val="00D17348"/>
    <w:rsid w:val="00D173AB"/>
    <w:rsid w:val="00D1740F"/>
    <w:rsid w:val="00D17544"/>
    <w:rsid w:val="00D1768C"/>
    <w:rsid w:val="00D177C5"/>
    <w:rsid w:val="00D1788F"/>
    <w:rsid w:val="00D17CB7"/>
    <w:rsid w:val="00D17D93"/>
    <w:rsid w:val="00D2000B"/>
    <w:rsid w:val="00D20779"/>
    <w:rsid w:val="00D20927"/>
    <w:rsid w:val="00D20A2C"/>
    <w:rsid w:val="00D20A52"/>
    <w:rsid w:val="00D20EE7"/>
    <w:rsid w:val="00D2155A"/>
    <w:rsid w:val="00D215AC"/>
    <w:rsid w:val="00D2160A"/>
    <w:rsid w:val="00D21644"/>
    <w:rsid w:val="00D218A4"/>
    <w:rsid w:val="00D218C1"/>
    <w:rsid w:val="00D21A5D"/>
    <w:rsid w:val="00D21A6C"/>
    <w:rsid w:val="00D21BF4"/>
    <w:rsid w:val="00D221E0"/>
    <w:rsid w:val="00D221FD"/>
    <w:rsid w:val="00D2278F"/>
    <w:rsid w:val="00D22A14"/>
    <w:rsid w:val="00D230CB"/>
    <w:rsid w:val="00D2310C"/>
    <w:rsid w:val="00D238FF"/>
    <w:rsid w:val="00D23AA3"/>
    <w:rsid w:val="00D23E67"/>
    <w:rsid w:val="00D24270"/>
    <w:rsid w:val="00D2454A"/>
    <w:rsid w:val="00D247C5"/>
    <w:rsid w:val="00D24C61"/>
    <w:rsid w:val="00D254E3"/>
    <w:rsid w:val="00D254E9"/>
    <w:rsid w:val="00D25572"/>
    <w:rsid w:val="00D2577D"/>
    <w:rsid w:val="00D257EC"/>
    <w:rsid w:val="00D25E24"/>
    <w:rsid w:val="00D262A5"/>
    <w:rsid w:val="00D2644D"/>
    <w:rsid w:val="00D2693C"/>
    <w:rsid w:val="00D26C32"/>
    <w:rsid w:val="00D26C6D"/>
    <w:rsid w:val="00D26D8C"/>
    <w:rsid w:val="00D27009"/>
    <w:rsid w:val="00D27015"/>
    <w:rsid w:val="00D272E6"/>
    <w:rsid w:val="00D27381"/>
    <w:rsid w:val="00D2745F"/>
    <w:rsid w:val="00D27799"/>
    <w:rsid w:val="00D2779C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647"/>
    <w:rsid w:val="00D316A2"/>
    <w:rsid w:val="00D31877"/>
    <w:rsid w:val="00D3194D"/>
    <w:rsid w:val="00D31F27"/>
    <w:rsid w:val="00D31F72"/>
    <w:rsid w:val="00D323C3"/>
    <w:rsid w:val="00D32589"/>
    <w:rsid w:val="00D32E80"/>
    <w:rsid w:val="00D33068"/>
    <w:rsid w:val="00D331CA"/>
    <w:rsid w:val="00D33632"/>
    <w:rsid w:val="00D33741"/>
    <w:rsid w:val="00D33A1C"/>
    <w:rsid w:val="00D33A56"/>
    <w:rsid w:val="00D33C1D"/>
    <w:rsid w:val="00D33D79"/>
    <w:rsid w:val="00D33E5F"/>
    <w:rsid w:val="00D33EB8"/>
    <w:rsid w:val="00D33F35"/>
    <w:rsid w:val="00D3456C"/>
    <w:rsid w:val="00D3457B"/>
    <w:rsid w:val="00D346EF"/>
    <w:rsid w:val="00D348F8"/>
    <w:rsid w:val="00D34DCC"/>
    <w:rsid w:val="00D34EF7"/>
    <w:rsid w:val="00D35317"/>
    <w:rsid w:val="00D35B09"/>
    <w:rsid w:val="00D35CF8"/>
    <w:rsid w:val="00D35D93"/>
    <w:rsid w:val="00D35FB0"/>
    <w:rsid w:val="00D36074"/>
    <w:rsid w:val="00D3663D"/>
    <w:rsid w:val="00D368CA"/>
    <w:rsid w:val="00D368FB"/>
    <w:rsid w:val="00D36ADA"/>
    <w:rsid w:val="00D36B9C"/>
    <w:rsid w:val="00D36CD5"/>
    <w:rsid w:val="00D36E0F"/>
    <w:rsid w:val="00D37139"/>
    <w:rsid w:val="00D377C3"/>
    <w:rsid w:val="00D37B17"/>
    <w:rsid w:val="00D37C14"/>
    <w:rsid w:val="00D400DD"/>
    <w:rsid w:val="00D4015D"/>
    <w:rsid w:val="00D40162"/>
    <w:rsid w:val="00D40381"/>
    <w:rsid w:val="00D403BF"/>
    <w:rsid w:val="00D40523"/>
    <w:rsid w:val="00D4063E"/>
    <w:rsid w:val="00D406AD"/>
    <w:rsid w:val="00D40AA1"/>
    <w:rsid w:val="00D41073"/>
    <w:rsid w:val="00D413E6"/>
    <w:rsid w:val="00D4181A"/>
    <w:rsid w:val="00D41E75"/>
    <w:rsid w:val="00D426FF"/>
    <w:rsid w:val="00D4278A"/>
    <w:rsid w:val="00D43089"/>
    <w:rsid w:val="00D4318E"/>
    <w:rsid w:val="00D434D5"/>
    <w:rsid w:val="00D43654"/>
    <w:rsid w:val="00D43E8B"/>
    <w:rsid w:val="00D43F4E"/>
    <w:rsid w:val="00D4436B"/>
    <w:rsid w:val="00D445A4"/>
    <w:rsid w:val="00D453EA"/>
    <w:rsid w:val="00D45577"/>
    <w:rsid w:val="00D455F7"/>
    <w:rsid w:val="00D456A0"/>
    <w:rsid w:val="00D45742"/>
    <w:rsid w:val="00D45A61"/>
    <w:rsid w:val="00D45B20"/>
    <w:rsid w:val="00D45B8F"/>
    <w:rsid w:val="00D45BB1"/>
    <w:rsid w:val="00D45C47"/>
    <w:rsid w:val="00D45E49"/>
    <w:rsid w:val="00D45F08"/>
    <w:rsid w:val="00D46367"/>
    <w:rsid w:val="00D4648E"/>
    <w:rsid w:val="00D464B9"/>
    <w:rsid w:val="00D46582"/>
    <w:rsid w:val="00D465BB"/>
    <w:rsid w:val="00D466ED"/>
    <w:rsid w:val="00D466FE"/>
    <w:rsid w:val="00D4687E"/>
    <w:rsid w:val="00D4696E"/>
    <w:rsid w:val="00D469CF"/>
    <w:rsid w:val="00D46C92"/>
    <w:rsid w:val="00D46DA2"/>
    <w:rsid w:val="00D47238"/>
    <w:rsid w:val="00D472A4"/>
    <w:rsid w:val="00D4740B"/>
    <w:rsid w:val="00D4743C"/>
    <w:rsid w:val="00D47712"/>
    <w:rsid w:val="00D4782B"/>
    <w:rsid w:val="00D47CCE"/>
    <w:rsid w:val="00D47D68"/>
    <w:rsid w:val="00D47EA0"/>
    <w:rsid w:val="00D502A5"/>
    <w:rsid w:val="00D50C86"/>
    <w:rsid w:val="00D50CAE"/>
    <w:rsid w:val="00D50D98"/>
    <w:rsid w:val="00D51195"/>
    <w:rsid w:val="00D51252"/>
    <w:rsid w:val="00D5150C"/>
    <w:rsid w:val="00D519C2"/>
    <w:rsid w:val="00D51CBD"/>
    <w:rsid w:val="00D51E4F"/>
    <w:rsid w:val="00D51FFA"/>
    <w:rsid w:val="00D520EE"/>
    <w:rsid w:val="00D520EF"/>
    <w:rsid w:val="00D520F8"/>
    <w:rsid w:val="00D5216E"/>
    <w:rsid w:val="00D52341"/>
    <w:rsid w:val="00D5239C"/>
    <w:rsid w:val="00D532DA"/>
    <w:rsid w:val="00D534A5"/>
    <w:rsid w:val="00D53AA7"/>
    <w:rsid w:val="00D53AB9"/>
    <w:rsid w:val="00D53E09"/>
    <w:rsid w:val="00D53FD0"/>
    <w:rsid w:val="00D53FF5"/>
    <w:rsid w:val="00D54006"/>
    <w:rsid w:val="00D5432D"/>
    <w:rsid w:val="00D543DA"/>
    <w:rsid w:val="00D54938"/>
    <w:rsid w:val="00D549DB"/>
    <w:rsid w:val="00D54B18"/>
    <w:rsid w:val="00D54F5F"/>
    <w:rsid w:val="00D55297"/>
    <w:rsid w:val="00D5575D"/>
    <w:rsid w:val="00D55910"/>
    <w:rsid w:val="00D55E6B"/>
    <w:rsid w:val="00D56033"/>
    <w:rsid w:val="00D560CE"/>
    <w:rsid w:val="00D564CA"/>
    <w:rsid w:val="00D56580"/>
    <w:rsid w:val="00D567CD"/>
    <w:rsid w:val="00D56B1F"/>
    <w:rsid w:val="00D56B74"/>
    <w:rsid w:val="00D56BB1"/>
    <w:rsid w:val="00D56CA3"/>
    <w:rsid w:val="00D57B15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0CE7"/>
    <w:rsid w:val="00D61012"/>
    <w:rsid w:val="00D612AA"/>
    <w:rsid w:val="00D6157F"/>
    <w:rsid w:val="00D616EB"/>
    <w:rsid w:val="00D616F3"/>
    <w:rsid w:val="00D61C09"/>
    <w:rsid w:val="00D61CB9"/>
    <w:rsid w:val="00D62021"/>
    <w:rsid w:val="00D624D4"/>
    <w:rsid w:val="00D624E1"/>
    <w:rsid w:val="00D62625"/>
    <w:rsid w:val="00D62D97"/>
    <w:rsid w:val="00D63001"/>
    <w:rsid w:val="00D633D9"/>
    <w:rsid w:val="00D63524"/>
    <w:rsid w:val="00D63774"/>
    <w:rsid w:val="00D63A0E"/>
    <w:rsid w:val="00D63A62"/>
    <w:rsid w:val="00D6423C"/>
    <w:rsid w:val="00D6470C"/>
    <w:rsid w:val="00D64D66"/>
    <w:rsid w:val="00D64DDF"/>
    <w:rsid w:val="00D650CA"/>
    <w:rsid w:val="00D6523D"/>
    <w:rsid w:val="00D655F8"/>
    <w:rsid w:val="00D65772"/>
    <w:rsid w:val="00D657D0"/>
    <w:rsid w:val="00D65A5C"/>
    <w:rsid w:val="00D65F3A"/>
    <w:rsid w:val="00D65FF0"/>
    <w:rsid w:val="00D6616F"/>
    <w:rsid w:val="00D66794"/>
    <w:rsid w:val="00D667F2"/>
    <w:rsid w:val="00D66820"/>
    <w:rsid w:val="00D67307"/>
    <w:rsid w:val="00D67BF6"/>
    <w:rsid w:val="00D7001C"/>
    <w:rsid w:val="00D701EC"/>
    <w:rsid w:val="00D70265"/>
    <w:rsid w:val="00D70417"/>
    <w:rsid w:val="00D70425"/>
    <w:rsid w:val="00D70494"/>
    <w:rsid w:val="00D70A3C"/>
    <w:rsid w:val="00D70CAC"/>
    <w:rsid w:val="00D70EB5"/>
    <w:rsid w:val="00D70F06"/>
    <w:rsid w:val="00D71139"/>
    <w:rsid w:val="00D713AC"/>
    <w:rsid w:val="00D71471"/>
    <w:rsid w:val="00D71A8A"/>
    <w:rsid w:val="00D71BA8"/>
    <w:rsid w:val="00D72622"/>
    <w:rsid w:val="00D728C3"/>
    <w:rsid w:val="00D72D7D"/>
    <w:rsid w:val="00D72FDB"/>
    <w:rsid w:val="00D73498"/>
    <w:rsid w:val="00D736B1"/>
    <w:rsid w:val="00D73AC1"/>
    <w:rsid w:val="00D73B32"/>
    <w:rsid w:val="00D73B7A"/>
    <w:rsid w:val="00D73C91"/>
    <w:rsid w:val="00D73F92"/>
    <w:rsid w:val="00D74138"/>
    <w:rsid w:val="00D741FE"/>
    <w:rsid w:val="00D744A5"/>
    <w:rsid w:val="00D745C5"/>
    <w:rsid w:val="00D74E8C"/>
    <w:rsid w:val="00D75165"/>
    <w:rsid w:val="00D7523D"/>
    <w:rsid w:val="00D75311"/>
    <w:rsid w:val="00D754C9"/>
    <w:rsid w:val="00D757AC"/>
    <w:rsid w:val="00D758FE"/>
    <w:rsid w:val="00D75CE8"/>
    <w:rsid w:val="00D75D6E"/>
    <w:rsid w:val="00D75E39"/>
    <w:rsid w:val="00D75FB1"/>
    <w:rsid w:val="00D75FF0"/>
    <w:rsid w:val="00D76293"/>
    <w:rsid w:val="00D763CC"/>
    <w:rsid w:val="00D76863"/>
    <w:rsid w:val="00D7694B"/>
    <w:rsid w:val="00D76A36"/>
    <w:rsid w:val="00D76EE5"/>
    <w:rsid w:val="00D76F74"/>
    <w:rsid w:val="00D7755E"/>
    <w:rsid w:val="00D775E1"/>
    <w:rsid w:val="00D77721"/>
    <w:rsid w:val="00D7799A"/>
    <w:rsid w:val="00D77A7B"/>
    <w:rsid w:val="00D77D8D"/>
    <w:rsid w:val="00D77DDF"/>
    <w:rsid w:val="00D77DFC"/>
    <w:rsid w:val="00D77EF8"/>
    <w:rsid w:val="00D77F12"/>
    <w:rsid w:val="00D801B3"/>
    <w:rsid w:val="00D8099E"/>
    <w:rsid w:val="00D80AD4"/>
    <w:rsid w:val="00D80BCC"/>
    <w:rsid w:val="00D80C31"/>
    <w:rsid w:val="00D80FD9"/>
    <w:rsid w:val="00D8173B"/>
    <w:rsid w:val="00D81744"/>
    <w:rsid w:val="00D823E5"/>
    <w:rsid w:val="00D825B5"/>
    <w:rsid w:val="00D82773"/>
    <w:rsid w:val="00D82F80"/>
    <w:rsid w:val="00D83022"/>
    <w:rsid w:val="00D833E5"/>
    <w:rsid w:val="00D834A5"/>
    <w:rsid w:val="00D835B0"/>
    <w:rsid w:val="00D8394C"/>
    <w:rsid w:val="00D83BB9"/>
    <w:rsid w:val="00D84287"/>
    <w:rsid w:val="00D8454B"/>
    <w:rsid w:val="00D846CD"/>
    <w:rsid w:val="00D848DA"/>
    <w:rsid w:val="00D84B42"/>
    <w:rsid w:val="00D84D57"/>
    <w:rsid w:val="00D85060"/>
    <w:rsid w:val="00D8511A"/>
    <w:rsid w:val="00D851AB"/>
    <w:rsid w:val="00D85526"/>
    <w:rsid w:val="00D858DD"/>
    <w:rsid w:val="00D85A7A"/>
    <w:rsid w:val="00D85C12"/>
    <w:rsid w:val="00D85C82"/>
    <w:rsid w:val="00D85DEE"/>
    <w:rsid w:val="00D860D0"/>
    <w:rsid w:val="00D86AAC"/>
    <w:rsid w:val="00D86ED9"/>
    <w:rsid w:val="00D871C9"/>
    <w:rsid w:val="00D871D9"/>
    <w:rsid w:val="00D87C21"/>
    <w:rsid w:val="00D900F8"/>
    <w:rsid w:val="00D90703"/>
    <w:rsid w:val="00D908A9"/>
    <w:rsid w:val="00D9090F"/>
    <w:rsid w:val="00D90955"/>
    <w:rsid w:val="00D90A48"/>
    <w:rsid w:val="00D90AEA"/>
    <w:rsid w:val="00D90CD4"/>
    <w:rsid w:val="00D910BA"/>
    <w:rsid w:val="00D913A3"/>
    <w:rsid w:val="00D91967"/>
    <w:rsid w:val="00D91CA9"/>
    <w:rsid w:val="00D91DBF"/>
    <w:rsid w:val="00D91E32"/>
    <w:rsid w:val="00D9252B"/>
    <w:rsid w:val="00D92F01"/>
    <w:rsid w:val="00D932E1"/>
    <w:rsid w:val="00D9372B"/>
    <w:rsid w:val="00D9397D"/>
    <w:rsid w:val="00D93AD1"/>
    <w:rsid w:val="00D93D8E"/>
    <w:rsid w:val="00D9413A"/>
    <w:rsid w:val="00D94175"/>
    <w:rsid w:val="00D9450F"/>
    <w:rsid w:val="00D94602"/>
    <w:rsid w:val="00D946AF"/>
    <w:rsid w:val="00D947E9"/>
    <w:rsid w:val="00D94D16"/>
    <w:rsid w:val="00D955F8"/>
    <w:rsid w:val="00D95D7A"/>
    <w:rsid w:val="00D95E72"/>
    <w:rsid w:val="00D96009"/>
    <w:rsid w:val="00D96125"/>
    <w:rsid w:val="00D96302"/>
    <w:rsid w:val="00D965BF"/>
    <w:rsid w:val="00D96930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4BF"/>
    <w:rsid w:val="00DA0516"/>
    <w:rsid w:val="00DA056F"/>
    <w:rsid w:val="00DA07DA"/>
    <w:rsid w:val="00DA0871"/>
    <w:rsid w:val="00DA0930"/>
    <w:rsid w:val="00DA0A5F"/>
    <w:rsid w:val="00DA0BE8"/>
    <w:rsid w:val="00DA0E15"/>
    <w:rsid w:val="00DA1355"/>
    <w:rsid w:val="00DA18CE"/>
    <w:rsid w:val="00DA1C83"/>
    <w:rsid w:val="00DA2167"/>
    <w:rsid w:val="00DA249C"/>
    <w:rsid w:val="00DA2A77"/>
    <w:rsid w:val="00DA2A89"/>
    <w:rsid w:val="00DA2C1D"/>
    <w:rsid w:val="00DA2F06"/>
    <w:rsid w:val="00DA2F39"/>
    <w:rsid w:val="00DA3430"/>
    <w:rsid w:val="00DA3BB3"/>
    <w:rsid w:val="00DA3C04"/>
    <w:rsid w:val="00DA3EB2"/>
    <w:rsid w:val="00DA3FD1"/>
    <w:rsid w:val="00DA4001"/>
    <w:rsid w:val="00DA407C"/>
    <w:rsid w:val="00DA410C"/>
    <w:rsid w:val="00DA42E1"/>
    <w:rsid w:val="00DA4577"/>
    <w:rsid w:val="00DA462D"/>
    <w:rsid w:val="00DA46DB"/>
    <w:rsid w:val="00DA4A2B"/>
    <w:rsid w:val="00DA4A5E"/>
    <w:rsid w:val="00DA4B31"/>
    <w:rsid w:val="00DA4FDF"/>
    <w:rsid w:val="00DA5120"/>
    <w:rsid w:val="00DA55D0"/>
    <w:rsid w:val="00DA56A9"/>
    <w:rsid w:val="00DA57BA"/>
    <w:rsid w:val="00DA598C"/>
    <w:rsid w:val="00DA59FF"/>
    <w:rsid w:val="00DA5FB6"/>
    <w:rsid w:val="00DA67D5"/>
    <w:rsid w:val="00DA6FA3"/>
    <w:rsid w:val="00DA7210"/>
    <w:rsid w:val="00DA733D"/>
    <w:rsid w:val="00DA75F0"/>
    <w:rsid w:val="00DA7682"/>
    <w:rsid w:val="00DA7798"/>
    <w:rsid w:val="00DA7875"/>
    <w:rsid w:val="00DA7CF9"/>
    <w:rsid w:val="00DA7E20"/>
    <w:rsid w:val="00DA7EDD"/>
    <w:rsid w:val="00DB008F"/>
    <w:rsid w:val="00DB0120"/>
    <w:rsid w:val="00DB01FE"/>
    <w:rsid w:val="00DB02D5"/>
    <w:rsid w:val="00DB03B1"/>
    <w:rsid w:val="00DB051E"/>
    <w:rsid w:val="00DB0807"/>
    <w:rsid w:val="00DB08BA"/>
    <w:rsid w:val="00DB0B29"/>
    <w:rsid w:val="00DB0F32"/>
    <w:rsid w:val="00DB117C"/>
    <w:rsid w:val="00DB11B8"/>
    <w:rsid w:val="00DB12A8"/>
    <w:rsid w:val="00DB192C"/>
    <w:rsid w:val="00DB2028"/>
    <w:rsid w:val="00DB202F"/>
    <w:rsid w:val="00DB20E9"/>
    <w:rsid w:val="00DB2227"/>
    <w:rsid w:val="00DB29A9"/>
    <w:rsid w:val="00DB29F3"/>
    <w:rsid w:val="00DB2BFB"/>
    <w:rsid w:val="00DB3258"/>
    <w:rsid w:val="00DB3839"/>
    <w:rsid w:val="00DB38AB"/>
    <w:rsid w:val="00DB3D57"/>
    <w:rsid w:val="00DB3FD7"/>
    <w:rsid w:val="00DB40B7"/>
    <w:rsid w:val="00DB4184"/>
    <w:rsid w:val="00DB4439"/>
    <w:rsid w:val="00DB4495"/>
    <w:rsid w:val="00DB49B6"/>
    <w:rsid w:val="00DB4FF4"/>
    <w:rsid w:val="00DB50AD"/>
    <w:rsid w:val="00DB5187"/>
    <w:rsid w:val="00DB51AB"/>
    <w:rsid w:val="00DB5483"/>
    <w:rsid w:val="00DB5680"/>
    <w:rsid w:val="00DB591A"/>
    <w:rsid w:val="00DB5C63"/>
    <w:rsid w:val="00DB6234"/>
    <w:rsid w:val="00DB65AB"/>
    <w:rsid w:val="00DB65B9"/>
    <w:rsid w:val="00DB6668"/>
    <w:rsid w:val="00DB669D"/>
    <w:rsid w:val="00DB678D"/>
    <w:rsid w:val="00DB6B97"/>
    <w:rsid w:val="00DB6C5C"/>
    <w:rsid w:val="00DB6D19"/>
    <w:rsid w:val="00DB70D9"/>
    <w:rsid w:val="00DB72E2"/>
    <w:rsid w:val="00DB777A"/>
    <w:rsid w:val="00DB78EB"/>
    <w:rsid w:val="00DB7A6E"/>
    <w:rsid w:val="00DB7C7B"/>
    <w:rsid w:val="00DC020F"/>
    <w:rsid w:val="00DC05C8"/>
    <w:rsid w:val="00DC062F"/>
    <w:rsid w:val="00DC0641"/>
    <w:rsid w:val="00DC06D4"/>
    <w:rsid w:val="00DC078D"/>
    <w:rsid w:val="00DC09FD"/>
    <w:rsid w:val="00DC0A43"/>
    <w:rsid w:val="00DC0AB4"/>
    <w:rsid w:val="00DC0B5E"/>
    <w:rsid w:val="00DC0CD0"/>
    <w:rsid w:val="00DC0CE6"/>
    <w:rsid w:val="00DC0E85"/>
    <w:rsid w:val="00DC12A5"/>
    <w:rsid w:val="00DC12C6"/>
    <w:rsid w:val="00DC1952"/>
    <w:rsid w:val="00DC2893"/>
    <w:rsid w:val="00DC2A6D"/>
    <w:rsid w:val="00DC2C82"/>
    <w:rsid w:val="00DC2D06"/>
    <w:rsid w:val="00DC303D"/>
    <w:rsid w:val="00DC32CF"/>
    <w:rsid w:val="00DC3409"/>
    <w:rsid w:val="00DC3455"/>
    <w:rsid w:val="00DC37E6"/>
    <w:rsid w:val="00DC3A02"/>
    <w:rsid w:val="00DC3A5C"/>
    <w:rsid w:val="00DC4062"/>
    <w:rsid w:val="00DC4063"/>
    <w:rsid w:val="00DC4089"/>
    <w:rsid w:val="00DC4267"/>
    <w:rsid w:val="00DC433C"/>
    <w:rsid w:val="00DC4432"/>
    <w:rsid w:val="00DC4710"/>
    <w:rsid w:val="00DC4770"/>
    <w:rsid w:val="00DC4826"/>
    <w:rsid w:val="00DC4866"/>
    <w:rsid w:val="00DC4868"/>
    <w:rsid w:val="00DC4E3E"/>
    <w:rsid w:val="00DC52A9"/>
    <w:rsid w:val="00DC54DC"/>
    <w:rsid w:val="00DC5508"/>
    <w:rsid w:val="00DC55D6"/>
    <w:rsid w:val="00DC5651"/>
    <w:rsid w:val="00DC5897"/>
    <w:rsid w:val="00DC5CF3"/>
    <w:rsid w:val="00DC5D0B"/>
    <w:rsid w:val="00DC5FC3"/>
    <w:rsid w:val="00DC6011"/>
    <w:rsid w:val="00DC64DB"/>
    <w:rsid w:val="00DC64F1"/>
    <w:rsid w:val="00DC682B"/>
    <w:rsid w:val="00DC690F"/>
    <w:rsid w:val="00DC6BFC"/>
    <w:rsid w:val="00DC6C8C"/>
    <w:rsid w:val="00DC7B51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77B"/>
    <w:rsid w:val="00DD1DAB"/>
    <w:rsid w:val="00DD1F57"/>
    <w:rsid w:val="00DD212A"/>
    <w:rsid w:val="00DD22F9"/>
    <w:rsid w:val="00DD240B"/>
    <w:rsid w:val="00DD244B"/>
    <w:rsid w:val="00DD2785"/>
    <w:rsid w:val="00DD2969"/>
    <w:rsid w:val="00DD2993"/>
    <w:rsid w:val="00DD2C06"/>
    <w:rsid w:val="00DD3420"/>
    <w:rsid w:val="00DD34A6"/>
    <w:rsid w:val="00DD3575"/>
    <w:rsid w:val="00DD3B69"/>
    <w:rsid w:val="00DD44FD"/>
    <w:rsid w:val="00DD45A9"/>
    <w:rsid w:val="00DD472C"/>
    <w:rsid w:val="00DD47DE"/>
    <w:rsid w:val="00DD483E"/>
    <w:rsid w:val="00DD4917"/>
    <w:rsid w:val="00DD4A9D"/>
    <w:rsid w:val="00DD4B89"/>
    <w:rsid w:val="00DD50E2"/>
    <w:rsid w:val="00DD5272"/>
    <w:rsid w:val="00DD5564"/>
    <w:rsid w:val="00DD5F1F"/>
    <w:rsid w:val="00DD5F3B"/>
    <w:rsid w:val="00DD638F"/>
    <w:rsid w:val="00DD699A"/>
    <w:rsid w:val="00DD6B25"/>
    <w:rsid w:val="00DD6ED1"/>
    <w:rsid w:val="00DD7148"/>
    <w:rsid w:val="00DD7254"/>
    <w:rsid w:val="00DD73C0"/>
    <w:rsid w:val="00DD7670"/>
    <w:rsid w:val="00DD770F"/>
    <w:rsid w:val="00DD776C"/>
    <w:rsid w:val="00DD79C2"/>
    <w:rsid w:val="00DD7AA9"/>
    <w:rsid w:val="00DD7C97"/>
    <w:rsid w:val="00DD7D35"/>
    <w:rsid w:val="00DE02D2"/>
    <w:rsid w:val="00DE0324"/>
    <w:rsid w:val="00DE072E"/>
    <w:rsid w:val="00DE0B8B"/>
    <w:rsid w:val="00DE10A0"/>
    <w:rsid w:val="00DE1135"/>
    <w:rsid w:val="00DE1195"/>
    <w:rsid w:val="00DE11C7"/>
    <w:rsid w:val="00DE13C7"/>
    <w:rsid w:val="00DE1740"/>
    <w:rsid w:val="00DE1975"/>
    <w:rsid w:val="00DE1E7C"/>
    <w:rsid w:val="00DE213D"/>
    <w:rsid w:val="00DE2412"/>
    <w:rsid w:val="00DE28EE"/>
    <w:rsid w:val="00DE2B79"/>
    <w:rsid w:val="00DE2C5A"/>
    <w:rsid w:val="00DE2FDE"/>
    <w:rsid w:val="00DE3298"/>
    <w:rsid w:val="00DE3513"/>
    <w:rsid w:val="00DE3723"/>
    <w:rsid w:val="00DE3724"/>
    <w:rsid w:val="00DE376B"/>
    <w:rsid w:val="00DE39E4"/>
    <w:rsid w:val="00DE3DB2"/>
    <w:rsid w:val="00DE4395"/>
    <w:rsid w:val="00DE441E"/>
    <w:rsid w:val="00DE4AC2"/>
    <w:rsid w:val="00DE4D22"/>
    <w:rsid w:val="00DE522B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D3A"/>
    <w:rsid w:val="00DE6D8B"/>
    <w:rsid w:val="00DE6F9F"/>
    <w:rsid w:val="00DE74BA"/>
    <w:rsid w:val="00DE74EC"/>
    <w:rsid w:val="00DE79FC"/>
    <w:rsid w:val="00DE7A24"/>
    <w:rsid w:val="00DE7CC9"/>
    <w:rsid w:val="00DF028E"/>
    <w:rsid w:val="00DF085D"/>
    <w:rsid w:val="00DF0AA4"/>
    <w:rsid w:val="00DF0D4B"/>
    <w:rsid w:val="00DF11E7"/>
    <w:rsid w:val="00DF1350"/>
    <w:rsid w:val="00DF13C2"/>
    <w:rsid w:val="00DF13D2"/>
    <w:rsid w:val="00DF153A"/>
    <w:rsid w:val="00DF199E"/>
    <w:rsid w:val="00DF1F48"/>
    <w:rsid w:val="00DF21BC"/>
    <w:rsid w:val="00DF23AE"/>
    <w:rsid w:val="00DF2564"/>
    <w:rsid w:val="00DF27DC"/>
    <w:rsid w:val="00DF2D6D"/>
    <w:rsid w:val="00DF3240"/>
    <w:rsid w:val="00DF32FF"/>
    <w:rsid w:val="00DF3658"/>
    <w:rsid w:val="00DF38EA"/>
    <w:rsid w:val="00DF395B"/>
    <w:rsid w:val="00DF3F3F"/>
    <w:rsid w:val="00DF4038"/>
    <w:rsid w:val="00DF4382"/>
    <w:rsid w:val="00DF4897"/>
    <w:rsid w:val="00DF4B35"/>
    <w:rsid w:val="00DF4F72"/>
    <w:rsid w:val="00DF50A7"/>
    <w:rsid w:val="00DF5663"/>
    <w:rsid w:val="00DF5AF4"/>
    <w:rsid w:val="00DF5C30"/>
    <w:rsid w:val="00DF5C91"/>
    <w:rsid w:val="00DF5DA2"/>
    <w:rsid w:val="00DF5DE2"/>
    <w:rsid w:val="00DF6002"/>
    <w:rsid w:val="00DF6176"/>
    <w:rsid w:val="00DF6549"/>
    <w:rsid w:val="00DF69A0"/>
    <w:rsid w:val="00DF6EC5"/>
    <w:rsid w:val="00DF6F7C"/>
    <w:rsid w:val="00DF7145"/>
    <w:rsid w:val="00DF748B"/>
    <w:rsid w:val="00DF7B0A"/>
    <w:rsid w:val="00DF7B4E"/>
    <w:rsid w:val="00DF7B72"/>
    <w:rsid w:val="00DF7B94"/>
    <w:rsid w:val="00DF7BD2"/>
    <w:rsid w:val="00DF7CB1"/>
    <w:rsid w:val="00DF7CB2"/>
    <w:rsid w:val="00DF7E78"/>
    <w:rsid w:val="00DF7FE6"/>
    <w:rsid w:val="00E0004E"/>
    <w:rsid w:val="00E00056"/>
    <w:rsid w:val="00E00075"/>
    <w:rsid w:val="00E00720"/>
    <w:rsid w:val="00E00F89"/>
    <w:rsid w:val="00E01267"/>
    <w:rsid w:val="00E01270"/>
    <w:rsid w:val="00E012E5"/>
    <w:rsid w:val="00E01352"/>
    <w:rsid w:val="00E01581"/>
    <w:rsid w:val="00E01E6D"/>
    <w:rsid w:val="00E01ED2"/>
    <w:rsid w:val="00E02046"/>
    <w:rsid w:val="00E02205"/>
    <w:rsid w:val="00E022DA"/>
    <w:rsid w:val="00E02432"/>
    <w:rsid w:val="00E02748"/>
    <w:rsid w:val="00E02C10"/>
    <w:rsid w:val="00E02EAD"/>
    <w:rsid w:val="00E0315A"/>
    <w:rsid w:val="00E03AF9"/>
    <w:rsid w:val="00E03DE5"/>
    <w:rsid w:val="00E03E7E"/>
    <w:rsid w:val="00E03EA9"/>
    <w:rsid w:val="00E03FE3"/>
    <w:rsid w:val="00E040DA"/>
    <w:rsid w:val="00E0429F"/>
    <w:rsid w:val="00E04996"/>
    <w:rsid w:val="00E050CE"/>
    <w:rsid w:val="00E05143"/>
    <w:rsid w:val="00E05319"/>
    <w:rsid w:val="00E057B9"/>
    <w:rsid w:val="00E05CCB"/>
    <w:rsid w:val="00E05DA5"/>
    <w:rsid w:val="00E05DB1"/>
    <w:rsid w:val="00E05DFD"/>
    <w:rsid w:val="00E05F0C"/>
    <w:rsid w:val="00E06016"/>
    <w:rsid w:val="00E0627B"/>
    <w:rsid w:val="00E06416"/>
    <w:rsid w:val="00E06907"/>
    <w:rsid w:val="00E06938"/>
    <w:rsid w:val="00E0695C"/>
    <w:rsid w:val="00E06A02"/>
    <w:rsid w:val="00E06AC3"/>
    <w:rsid w:val="00E06B08"/>
    <w:rsid w:val="00E06BE2"/>
    <w:rsid w:val="00E0723E"/>
    <w:rsid w:val="00E0759A"/>
    <w:rsid w:val="00E076C7"/>
    <w:rsid w:val="00E076CC"/>
    <w:rsid w:val="00E0775E"/>
    <w:rsid w:val="00E07825"/>
    <w:rsid w:val="00E07C7A"/>
    <w:rsid w:val="00E07D30"/>
    <w:rsid w:val="00E07F39"/>
    <w:rsid w:val="00E10370"/>
    <w:rsid w:val="00E104E2"/>
    <w:rsid w:val="00E10894"/>
    <w:rsid w:val="00E10902"/>
    <w:rsid w:val="00E10F1C"/>
    <w:rsid w:val="00E112DB"/>
    <w:rsid w:val="00E11AA3"/>
    <w:rsid w:val="00E11CF8"/>
    <w:rsid w:val="00E11E2F"/>
    <w:rsid w:val="00E11F38"/>
    <w:rsid w:val="00E127CE"/>
    <w:rsid w:val="00E127D9"/>
    <w:rsid w:val="00E128D7"/>
    <w:rsid w:val="00E12BCD"/>
    <w:rsid w:val="00E12D63"/>
    <w:rsid w:val="00E12DB0"/>
    <w:rsid w:val="00E1330D"/>
    <w:rsid w:val="00E13D44"/>
    <w:rsid w:val="00E13DCE"/>
    <w:rsid w:val="00E13FBE"/>
    <w:rsid w:val="00E140E3"/>
    <w:rsid w:val="00E1433E"/>
    <w:rsid w:val="00E1467F"/>
    <w:rsid w:val="00E14702"/>
    <w:rsid w:val="00E14C58"/>
    <w:rsid w:val="00E14C63"/>
    <w:rsid w:val="00E14D61"/>
    <w:rsid w:val="00E14DBF"/>
    <w:rsid w:val="00E150B6"/>
    <w:rsid w:val="00E15174"/>
    <w:rsid w:val="00E15637"/>
    <w:rsid w:val="00E157BA"/>
    <w:rsid w:val="00E157D5"/>
    <w:rsid w:val="00E15865"/>
    <w:rsid w:val="00E158F4"/>
    <w:rsid w:val="00E16164"/>
    <w:rsid w:val="00E163B6"/>
    <w:rsid w:val="00E163C5"/>
    <w:rsid w:val="00E1668F"/>
    <w:rsid w:val="00E16966"/>
    <w:rsid w:val="00E1697B"/>
    <w:rsid w:val="00E16BE8"/>
    <w:rsid w:val="00E16C20"/>
    <w:rsid w:val="00E17251"/>
    <w:rsid w:val="00E17417"/>
    <w:rsid w:val="00E17886"/>
    <w:rsid w:val="00E17D05"/>
    <w:rsid w:val="00E17E7B"/>
    <w:rsid w:val="00E202AC"/>
    <w:rsid w:val="00E20413"/>
    <w:rsid w:val="00E20725"/>
    <w:rsid w:val="00E2093A"/>
    <w:rsid w:val="00E21247"/>
    <w:rsid w:val="00E21403"/>
    <w:rsid w:val="00E214D9"/>
    <w:rsid w:val="00E21BAF"/>
    <w:rsid w:val="00E21D0A"/>
    <w:rsid w:val="00E21E52"/>
    <w:rsid w:val="00E220BF"/>
    <w:rsid w:val="00E22266"/>
    <w:rsid w:val="00E22CD4"/>
    <w:rsid w:val="00E2376D"/>
    <w:rsid w:val="00E2378C"/>
    <w:rsid w:val="00E23970"/>
    <w:rsid w:val="00E23C5F"/>
    <w:rsid w:val="00E23CEE"/>
    <w:rsid w:val="00E23DE1"/>
    <w:rsid w:val="00E24956"/>
    <w:rsid w:val="00E2545F"/>
    <w:rsid w:val="00E25737"/>
    <w:rsid w:val="00E258C6"/>
    <w:rsid w:val="00E25A73"/>
    <w:rsid w:val="00E25E93"/>
    <w:rsid w:val="00E25ED0"/>
    <w:rsid w:val="00E26137"/>
    <w:rsid w:val="00E26983"/>
    <w:rsid w:val="00E26FF6"/>
    <w:rsid w:val="00E27029"/>
    <w:rsid w:val="00E272A1"/>
    <w:rsid w:val="00E27680"/>
    <w:rsid w:val="00E276C0"/>
    <w:rsid w:val="00E2770A"/>
    <w:rsid w:val="00E27A37"/>
    <w:rsid w:val="00E304B2"/>
    <w:rsid w:val="00E3055E"/>
    <w:rsid w:val="00E30B09"/>
    <w:rsid w:val="00E30BB8"/>
    <w:rsid w:val="00E30DF2"/>
    <w:rsid w:val="00E30F7A"/>
    <w:rsid w:val="00E3188E"/>
    <w:rsid w:val="00E31940"/>
    <w:rsid w:val="00E31D33"/>
    <w:rsid w:val="00E31ED4"/>
    <w:rsid w:val="00E32008"/>
    <w:rsid w:val="00E322B5"/>
    <w:rsid w:val="00E325E1"/>
    <w:rsid w:val="00E326B1"/>
    <w:rsid w:val="00E328BE"/>
    <w:rsid w:val="00E32999"/>
    <w:rsid w:val="00E32A72"/>
    <w:rsid w:val="00E32A85"/>
    <w:rsid w:val="00E32E6A"/>
    <w:rsid w:val="00E3348C"/>
    <w:rsid w:val="00E334AB"/>
    <w:rsid w:val="00E33634"/>
    <w:rsid w:val="00E33B70"/>
    <w:rsid w:val="00E342D5"/>
    <w:rsid w:val="00E344A2"/>
    <w:rsid w:val="00E34800"/>
    <w:rsid w:val="00E34D29"/>
    <w:rsid w:val="00E34E1F"/>
    <w:rsid w:val="00E34FB1"/>
    <w:rsid w:val="00E35453"/>
    <w:rsid w:val="00E35648"/>
    <w:rsid w:val="00E35720"/>
    <w:rsid w:val="00E3582C"/>
    <w:rsid w:val="00E35B09"/>
    <w:rsid w:val="00E35D21"/>
    <w:rsid w:val="00E361D2"/>
    <w:rsid w:val="00E36902"/>
    <w:rsid w:val="00E3691E"/>
    <w:rsid w:val="00E36BED"/>
    <w:rsid w:val="00E36CAA"/>
    <w:rsid w:val="00E36DEC"/>
    <w:rsid w:val="00E374A2"/>
    <w:rsid w:val="00E374E5"/>
    <w:rsid w:val="00E37590"/>
    <w:rsid w:val="00E376CA"/>
    <w:rsid w:val="00E37E05"/>
    <w:rsid w:val="00E37E08"/>
    <w:rsid w:val="00E37F17"/>
    <w:rsid w:val="00E404DD"/>
    <w:rsid w:val="00E405EB"/>
    <w:rsid w:val="00E409C0"/>
    <w:rsid w:val="00E4105A"/>
    <w:rsid w:val="00E4129C"/>
    <w:rsid w:val="00E412E4"/>
    <w:rsid w:val="00E4139E"/>
    <w:rsid w:val="00E4154B"/>
    <w:rsid w:val="00E4158C"/>
    <w:rsid w:val="00E418AE"/>
    <w:rsid w:val="00E41968"/>
    <w:rsid w:val="00E41D6C"/>
    <w:rsid w:val="00E41E92"/>
    <w:rsid w:val="00E42114"/>
    <w:rsid w:val="00E425E2"/>
    <w:rsid w:val="00E426FF"/>
    <w:rsid w:val="00E428CF"/>
    <w:rsid w:val="00E42B9F"/>
    <w:rsid w:val="00E42C27"/>
    <w:rsid w:val="00E4306F"/>
    <w:rsid w:val="00E43B9E"/>
    <w:rsid w:val="00E43E90"/>
    <w:rsid w:val="00E440B4"/>
    <w:rsid w:val="00E4437A"/>
    <w:rsid w:val="00E44525"/>
    <w:rsid w:val="00E4459F"/>
    <w:rsid w:val="00E445B2"/>
    <w:rsid w:val="00E447AE"/>
    <w:rsid w:val="00E44A64"/>
    <w:rsid w:val="00E44C29"/>
    <w:rsid w:val="00E44F72"/>
    <w:rsid w:val="00E4515F"/>
    <w:rsid w:val="00E45796"/>
    <w:rsid w:val="00E45BD5"/>
    <w:rsid w:val="00E45CCE"/>
    <w:rsid w:val="00E45D58"/>
    <w:rsid w:val="00E45FAE"/>
    <w:rsid w:val="00E46147"/>
    <w:rsid w:val="00E46164"/>
    <w:rsid w:val="00E4627B"/>
    <w:rsid w:val="00E46A17"/>
    <w:rsid w:val="00E46C1D"/>
    <w:rsid w:val="00E47621"/>
    <w:rsid w:val="00E5040D"/>
    <w:rsid w:val="00E508DE"/>
    <w:rsid w:val="00E50A53"/>
    <w:rsid w:val="00E50A60"/>
    <w:rsid w:val="00E5145D"/>
    <w:rsid w:val="00E51660"/>
    <w:rsid w:val="00E5184E"/>
    <w:rsid w:val="00E518A7"/>
    <w:rsid w:val="00E51C30"/>
    <w:rsid w:val="00E51D9D"/>
    <w:rsid w:val="00E51E2A"/>
    <w:rsid w:val="00E5202B"/>
    <w:rsid w:val="00E527E5"/>
    <w:rsid w:val="00E52889"/>
    <w:rsid w:val="00E52BFB"/>
    <w:rsid w:val="00E52C8B"/>
    <w:rsid w:val="00E52ECC"/>
    <w:rsid w:val="00E52F70"/>
    <w:rsid w:val="00E53442"/>
    <w:rsid w:val="00E53693"/>
    <w:rsid w:val="00E53FDB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0AA"/>
    <w:rsid w:val="00E555FE"/>
    <w:rsid w:val="00E55AD8"/>
    <w:rsid w:val="00E55AE2"/>
    <w:rsid w:val="00E55E17"/>
    <w:rsid w:val="00E55EDA"/>
    <w:rsid w:val="00E56079"/>
    <w:rsid w:val="00E56173"/>
    <w:rsid w:val="00E569EE"/>
    <w:rsid w:val="00E571D5"/>
    <w:rsid w:val="00E57402"/>
    <w:rsid w:val="00E5760B"/>
    <w:rsid w:val="00E57ABE"/>
    <w:rsid w:val="00E60035"/>
    <w:rsid w:val="00E60065"/>
    <w:rsid w:val="00E601B2"/>
    <w:rsid w:val="00E60248"/>
    <w:rsid w:val="00E6057E"/>
    <w:rsid w:val="00E6062D"/>
    <w:rsid w:val="00E6063C"/>
    <w:rsid w:val="00E60B08"/>
    <w:rsid w:val="00E60CC6"/>
    <w:rsid w:val="00E60D30"/>
    <w:rsid w:val="00E61211"/>
    <w:rsid w:val="00E614AF"/>
    <w:rsid w:val="00E61B83"/>
    <w:rsid w:val="00E61BC8"/>
    <w:rsid w:val="00E61F4B"/>
    <w:rsid w:val="00E61FED"/>
    <w:rsid w:val="00E62163"/>
    <w:rsid w:val="00E6236C"/>
    <w:rsid w:val="00E62410"/>
    <w:rsid w:val="00E6264D"/>
    <w:rsid w:val="00E626A1"/>
    <w:rsid w:val="00E629A2"/>
    <w:rsid w:val="00E62A44"/>
    <w:rsid w:val="00E62A90"/>
    <w:rsid w:val="00E63067"/>
    <w:rsid w:val="00E630EC"/>
    <w:rsid w:val="00E63283"/>
    <w:rsid w:val="00E63799"/>
    <w:rsid w:val="00E63993"/>
    <w:rsid w:val="00E63B72"/>
    <w:rsid w:val="00E63BCF"/>
    <w:rsid w:val="00E64361"/>
    <w:rsid w:val="00E644B0"/>
    <w:rsid w:val="00E6468A"/>
    <w:rsid w:val="00E6477F"/>
    <w:rsid w:val="00E65405"/>
    <w:rsid w:val="00E6596C"/>
    <w:rsid w:val="00E65BFC"/>
    <w:rsid w:val="00E6651F"/>
    <w:rsid w:val="00E66759"/>
    <w:rsid w:val="00E66827"/>
    <w:rsid w:val="00E66AEE"/>
    <w:rsid w:val="00E66BED"/>
    <w:rsid w:val="00E67E37"/>
    <w:rsid w:val="00E67F13"/>
    <w:rsid w:val="00E701CE"/>
    <w:rsid w:val="00E702D0"/>
    <w:rsid w:val="00E70312"/>
    <w:rsid w:val="00E70791"/>
    <w:rsid w:val="00E7092A"/>
    <w:rsid w:val="00E70AA9"/>
    <w:rsid w:val="00E70AF7"/>
    <w:rsid w:val="00E70F7A"/>
    <w:rsid w:val="00E710E2"/>
    <w:rsid w:val="00E71806"/>
    <w:rsid w:val="00E71D1C"/>
    <w:rsid w:val="00E71D5A"/>
    <w:rsid w:val="00E724CB"/>
    <w:rsid w:val="00E72901"/>
    <w:rsid w:val="00E73046"/>
    <w:rsid w:val="00E7307D"/>
    <w:rsid w:val="00E732D4"/>
    <w:rsid w:val="00E736D8"/>
    <w:rsid w:val="00E73737"/>
    <w:rsid w:val="00E73828"/>
    <w:rsid w:val="00E73842"/>
    <w:rsid w:val="00E739F5"/>
    <w:rsid w:val="00E73BBC"/>
    <w:rsid w:val="00E73EA6"/>
    <w:rsid w:val="00E74163"/>
    <w:rsid w:val="00E74769"/>
    <w:rsid w:val="00E74D1C"/>
    <w:rsid w:val="00E75302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699C"/>
    <w:rsid w:val="00E76FC3"/>
    <w:rsid w:val="00E770E6"/>
    <w:rsid w:val="00E772B2"/>
    <w:rsid w:val="00E77372"/>
    <w:rsid w:val="00E77701"/>
    <w:rsid w:val="00E7786D"/>
    <w:rsid w:val="00E778F5"/>
    <w:rsid w:val="00E77C21"/>
    <w:rsid w:val="00E77D19"/>
    <w:rsid w:val="00E8039D"/>
    <w:rsid w:val="00E804D5"/>
    <w:rsid w:val="00E80608"/>
    <w:rsid w:val="00E8068D"/>
    <w:rsid w:val="00E80782"/>
    <w:rsid w:val="00E808A2"/>
    <w:rsid w:val="00E80C3B"/>
    <w:rsid w:val="00E80D86"/>
    <w:rsid w:val="00E80D90"/>
    <w:rsid w:val="00E80DF9"/>
    <w:rsid w:val="00E81206"/>
    <w:rsid w:val="00E81353"/>
    <w:rsid w:val="00E81431"/>
    <w:rsid w:val="00E819CC"/>
    <w:rsid w:val="00E819D0"/>
    <w:rsid w:val="00E81BB7"/>
    <w:rsid w:val="00E8227C"/>
    <w:rsid w:val="00E824AA"/>
    <w:rsid w:val="00E82994"/>
    <w:rsid w:val="00E82E74"/>
    <w:rsid w:val="00E83193"/>
    <w:rsid w:val="00E836E3"/>
    <w:rsid w:val="00E838A8"/>
    <w:rsid w:val="00E83C0D"/>
    <w:rsid w:val="00E840F2"/>
    <w:rsid w:val="00E84461"/>
    <w:rsid w:val="00E84653"/>
    <w:rsid w:val="00E84CCF"/>
    <w:rsid w:val="00E85513"/>
    <w:rsid w:val="00E8555C"/>
    <w:rsid w:val="00E8594E"/>
    <w:rsid w:val="00E85A54"/>
    <w:rsid w:val="00E85CCB"/>
    <w:rsid w:val="00E85D79"/>
    <w:rsid w:val="00E8654D"/>
    <w:rsid w:val="00E86A29"/>
    <w:rsid w:val="00E86B5E"/>
    <w:rsid w:val="00E86BD6"/>
    <w:rsid w:val="00E86D87"/>
    <w:rsid w:val="00E8725D"/>
    <w:rsid w:val="00E872DD"/>
    <w:rsid w:val="00E87586"/>
    <w:rsid w:val="00E87797"/>
    <w:rsid w:val="00E87880"/>
    <w:rsid w:val="00E87A45"/>
    <w:rsid w:val="00E87F86"/>
    <w:rsid w:val="00E9000B"/>
    <w:rsid w:val="00E90745"/>
    <w:rsid w:val="00E9075A"/>
    <w:rsid w:val="00E90A42"/>
    <w:rsid w:val="00E90C44"/>
    <w:rsid w:val="00E915F7"/>
    <w:rsid w:val="00E915F9"/>
    <w:rsid w:val="00E919AB"/>
    <w:rsid w:val="00E91A05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2A5"/>
    <w:rsid w:val="00E932EC"/>
    <w:rsid w:val="00E9336F"/>
    <w:rsid w:val="00E934BE"/>
    <w:rsid w:val="00E934D6"/>
    <w:rsid w:val="00E93DFE"/>
    <w:rsid w:val="00E93E3C"/>
    <w:rsid w:val="00E9454C"/>
    <w:rsid w:val="00E949BE"/>
    <w:rsid w:val="00E94DEB"/>
    <w:rsid w:val="00E94DF7"/>
    <w:rsid w:val="00E94F7C"/>
    <w:rsid w:val="00E9501B"/>
    <w:rsid w:val="00E9589B"/>
    <w:rsid w:val="00E9592F"/>
    <w:rsid w:val="00E95B67"/>
    <w:rsid w:val="00E95FE4"/>
    <w:rsid w:val="00E9602C"/>
    <w:rsid w:val="00E962DA"/>
    <w:rsid w:val="00E964C8"/>
    <w:rsid w:val="00E967B9"/>
    <w:rsid w:val="00E96922"/>
    <w:rsid w:val="00E969F7"/>
    <w:rsid w:val="00E96B4B"/>
    <w:rsid w:val="00E96DA3"/>
    <w:rsid w:val="00E9717B"/>
    <w:rsid w:val="00E9730B"/>
    <w:rsid w:val="00E976CE"/>
    <w:rsid w:val="00E9776C"/>
    <w:rsid w:val="00E978EF"/>
    <w:rsid w:val="00E97C8C"/>
    <w:rsid w:val="00E97F43"/>
    <w:rsid w:val="00EA026E"/>
    <w:rsid w:val="00EA0398"/>
    <w:rsid w:val="00EA0750"/>
    <w:rsid w:val="00EA0AC9"/>
    <w:rsid w:val="00EA0C4C"/>
    <w:rsid w:val="00EA0FB6"/>
    <w:rsid w:val="00EA1112"/>
    <w:rsid w:val="00EA142C"/>
    <w:rsid w:val="00EA198D"/>
    <w:rsid w:val="00EA24C5"/>
    <w:rsid w:val="00EA297B"/>
    <w:rsid w:val="00EA2DC7"/>
    <w:rsid w:val="00EA326E"/>
    <w:rsid w:val="00EA3273"/>
    <w:rsid w:val="00EA32BD"/>
    <w:rsid w:val="00EA3306"/>
    <w:rsid w:val="00EA3483"/>
    <w:rsid w:val="00EA3764"/>
    <w:rsid w:val="00EA3854"/>
    <w:rsid w:val="00EA395B"/>
    <w:rsid w:val="00EA42F2"/>
    <w:rsid w:val="00EA46B4"/>
    <w:rsid w:val="00EA47B0"/>
    <w:rsid w:val="00EA49A5"/>
    <w:rsid w:val="00EA4A90"/>
    <w:rsid w:val="00EA4BB7"/>
    <w:rsid w:val="00EA4BC0"/>
    <w:rsid w:val="00EA51A9"/>
    <w:rsid w:val="00EA53CB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453"/>
    <w:rsid w:val="00EA758D"/>
    <w:rsid w:val="00EA7705"/>
    <w:rsid w:val="00EA771C"/>
    <w:rsid w:val="00EA7D20"/>
    <w:rsid w:val="00EA7D72"/>
    <w:rsid w:val="00EA7F5F"/>
    <w:rsid w:val="00EB0293"/>
    <w:rsid w:val="00EB0323"/>
    <w:rsid w:val="00EB0639"/>
    <w:rsid w:val="00EB0D88"/>
    <w:rsid w:val="00EB0E5A"/>
    <w:rsid w:val="00EB0FC7"/>
    <w:rsid w:val="00EB160B"/>
    <w:rsid w:val="00EB1D6D"/>
    <w:rsid w:val="00EB1EEC"/>
    <w:rsid w:val="00EB1F41"/>
    <w:rsid w:val="00EB2216"/>
    <w:rsid w:val="00EB23D8"/>
    <w:rsid w:val="00EB2625"/>
    <w:rsid w:val="00EB2AB1"/>
    <w:rsid w:val="00EB2BD9"/>
    <w:rsid w:val="00EB2CA5"/>
    <w:rsid w:val="00EB2D2A"/>
    <w:rsid w:val="00EB2F1C"/>
    <w:rsid w:val="00EB2F32"/>
    <w:rsid w:val="00EB3080"/>
    <w:rsid w:val="00EB30F6"/>
    <w:rsid w:val="00EB3159"/>
    <w:rsid w:val="00EB3725"/>
    <w:rsid w:val="00EB3777"/>
    <w:rsid w:val="00EB39E8"/>
    <w:rsid w:val="00EB3A2A"/>
    <w:rsid w:val="00EB3A82"/>
    <w:rsid w:val="00EB42E3"/>
    <w:rsid w:val="00EB464C"/>
    <w:rsid w:val="00EB4930"/>
    <w:rsid w:val="00EB49E6"/>
    <w:rsid w:val="00EB4B34"/>
    <w:rsid w:val="00EB4C68"/>
    <w:rsid w:val="00EB4C6C"/>
    <w:rsid w:val="00EB5500"/>
    <w:rsid w:val="00EB55A3"/>
    <w:rsid w:val="00EB5775"/>
    <w:rsid w:val="00EB5E00"/>
    <w:rsid w:val="00EB5F38"/>
    <w:rsid w:val="00EB60D7"/>
    <w:rsid w:val="00EB635B"/>
    <w:rsid w:val="00EB63C1"/>
    <w:rsid w:val="00EB63D2"/>
    <w:rsid w:val="00EB66E3"/>
    <w:rsid w:val="00EB689D"/>
    <w:rsid w:val="00EB6AD0"/>
    <w:rsid w:val="00EB6C10"/>
    <w:rsid w:val="00EB6F0A"/>
    <w:rsid w:val="00EB708C"/>
    <w:rsid w:val="00EB773C"/>
    <w:rsid w:val="00EC006B"/>
    <w:rsid w:val="00EC01E1"/>
    <w:rsid w:val="00EC081E"/>
    <w:rsid w:val="00EC09F8"/>
    <w:rsid w:val="00EC1092"/>
    <w:rsid w:val="00EC12FB"/>
    <w:rsid w:val="00EC20DC"/>
    <w:rsid w:val="00EC24C9"/>
    <w:rsid w:val="00EC2624"/>
    <w:rsid w:val="00EC2A12"/>
    <w:rsid w:val="00EC2B6C"/>
    <w:rsid w:val="00EC3235"/>
    <w:rsid w:val="00EC3420"/>
    <w:rsid w:val="00EC344A"/>
    <w:rsid w:val="00EC344C"/>
    <w:rsid w:val="00EC3CEA"/>
    <w:rsid w:val="00EC3E60"/>
    <w:rsid w:val="00EC4068"/>
    <w:rsid w:val="00EC412E"/>
    <w:rsid w:val="00EC492E"/>
    <w:rsid w:val="00EC4964"/>
    <w:rsid w:val="00EC4C68"/>
    <w:rsid w:val="00EC4E30"/>
    <w:rsid w:val="00EC5310"/>
    <w:rsid w:val="00EC5726"/>
    <w:rsid w:val="00EC5856"/>
    <w:rsid w:val="00EC5992"/>
    <w:rsid w:val="00EC5DA4"/>
    <w:rsid w:val="00EC5E77"/>
    <w:rsid w:val="00EC6032"/>
    <w:rsid w:val="00EC62F8"/>
    <w:rsid w:val="00EC650F"/>
    <w:rsid w:val="00EC6719"/>
    <w:rsid w:val="00EC688A"/>
    <w:rsid w:val="00EC6E48"/>
    <w:rsid w:val="00EC7350"/>
    <w:rsid w:val="00EC748C"/>
    <w:rsid w:val="00EC765C"/>
    <w:rsid w:val="00EC7DFC"/>
    <w:rsid w:val="00EC7E73"/>
    <w:rsid w:val="00EC7EC0"/>
    <w:rsid w:val="00ED0012"/>
    <w:rsid w:val="00ED057F"/>
    <w:rsid w:val="00ED07DC"/>
    <w:rsid w:val="00ED0976"/>
    <w:rsid w:val="00ED1029"/>
    <w:rsid w:val="00ED1182"/>
    <w:rsid w:val="00ED161D"/>
    <w:rsid w:val="00ED1C78"/>
    <w:rsid w:val="00ED2275"/>
    <w:rsid w:val="00ED22EE"/>
    <w:rsid w:val="00ED2717"/>
    <w:rsid w:val="00ED2E3B"/>
    <w:rsid w:val="00ED3409"/>
    <w:rsid w:val="00ED348A"/>
    <w:rsid w:val="00ED350B"/>
    <w:rsid w:val="00ED39C8"/>
    <w:rsid w:val="00ED3AF1"/>
    <w:rsid w:val="00ED3C77"/>
    <w:rsid w:val="00ED3DF4"/>
    <w:rsid w:val="00ED3E5A"/>
    <w:rsid w:val="00ED4544"/>
    <w:rsid w:val="00ED4A58"/>
    <w:rsid w:val="00ED4AEB"/>
    <w:rsid w:val="00ED5695"/>
    <w:rsid w:val="00ED59BD"/>
    <w:rsid w:val="00ED6867"/>
    <w:rsid w:val="00ED69CD"/>
    <w:rsid w:val="00ED6D27"/>
    <w:rsid w:val="00ED6EB2"/>
    <w:rsid w:val="00ED6EBB"/>
    <w:rsid w:val="00ED6ED6"/>
    <w:rsid w:val="00ED73D7"/>
    <w:rsid w:val="00ED7479"/>
    <w:rsid w:val="00ED7672"/>
    <w:rsid w:val="00ED7689"/>
    <w:rsid w:val="00ED77CF"/>
    <w:rsid w:val="00ED785E"/>
    <w:rsid w:val="00ED797A"/>
    <w:rsid w:val="00ED7B17"/>
    <w:rsid w:val="00ED7DAC"/>
    <w:rsid w:val="00EE011F"/>
    <w:rsid w:val="00EE045D"/>
    <w:rsid w:val="00EE04C5"/>
    <w:rsid w:val="00EE0511"/>
    <w:rsid w:val="00EE0984"/>
    <w:rsid w:val="00EE09B9"/>
    <w:rsid w:val="00EE0E5E"/>
    <w:rsid w:val="00EE0FE3"/>
    <w:rsid w:val="00EE1B35"/>
    <w:rsid w:val="00EE1BD8"/>
    <w:rsid w:val="00EE21BD"/>
    <w:rsid w:val="00EE235B"/>
    <w:rsid w:val="00EE23BB"/>
    <w:rsid w:val="00EE258A"/>
    <w:rsid w:val="00EE283B"/>
    <w:rsid w:val="00EE293A"/>
    <w:rsid w:val="00EE29DB"/>
    <w:rsid w:val="00EE2C92"/>
    <w:rsid w:val="00EE2CFD"/>
    <w:rsid w:val="00EE2D4A"/>
    <w:rsid w:val="00EE32A5"/>
    <w:rsid w:val="00EE3C43"/>
    <w:rsid w:val="00EE417B"/>
    <w:rsid w:val="00EE47CE"/>
    <w:rsid w:val="00EE4C20"/>
    <w:rsid w:val="00EE543E"/>
    <w:rsid w:val="00EE5504"/>
    <w:rsid w:val="00EE553D"/>
    <w:rsid w:val="00EE556E"/>
    <w:rsid w:val="00EE56D3"/>
    <w:rsid w:val="00EE5B3E"/>
    <w:rsid w:val="00EE5D47"/>
    <w:rsid w:val="00EE652E"/>
    <w:rsid w:val="00EE6682"/>
    <w:rsid w:val="00EE71EB"/>
    <w:rsid w:val="00EE742B"/>
    <w:rsid w:val="00EE7510"/>
    <w:rsid w:val="00EE75D3"/>
    <w:rsid w:val="00EE7632"/>
    <w:rsid w:val="00EE7725"/>
    <w:rsid w:val="00EE77C6"/>
    <w:rsid w:val="00EE786F"/>
    <w:rsid w:val="00EE7888"/>
    <w:rsid w:val="00EE7DC7"/>
    <w:rsid w:val="00EE7E88"/>
    <w:rsid w:val="00EE7EB1"/>
    <w:rsid w:val="00EF017E"/>
    <w:rsid w:val="00EF01A2"/>
    <w:rsid w:val="00EF049C"/>
    <w:rsid w:val="00EF071A"/>
    <w:rsid w:val="00EF07EA"/>
    <w:rsid w:val="00EF0847"/>
    <w:rsid w:val="00EF0B97"/>
    <w:rsid w:val="00EF1B04"/>
    <w:rsid w:val="00EF1BE1"/>
    <w:rsid w:val="00EF20E2"/>
    <w:rsid w:val="00EF21F5"/>
    <w:rsid w:val="00EF3109"/>
    <w:rsid w:val="00EF322D"/>
    <w:rsid w:val="00EF3A43"/>
    <w:rsid w:val="00EF3D6A"/>
    <w:rsid w:val="00EF3DBB"/>
    <w:rsid w:val="00EF3DDD"/>
    <w:rsid w:val="00EF3F35"/>
    <w:rsid w:val="00EF40B1"/>
    <w:rsid w:val="00EF416F"/>
    <w:rsid w:val="00EF44E6"/>
    <w:rsid w:val="00EF476F"/>
    <w:rsid w:val="00EF4A5F"/>
    <w:rsid w:val="00EF4E88"/>
    <w:rsid w:val="00EF4EB5"/>
    <w:rsid w:val="00EF50A3"/>
    <w:rsid w:val="00EF5102"/>
    <w:rsid w:val="00EF53EA"/>
    <w:rsid w:val="00EF53F2"/>
    <w:rsid w:val="00EF5532"/>
    <w:rsid w:val="00EF58AA"/>
    <w:rsid w:val="00EF613B"/>
    <w:rsid w:val="00EF63F2"/>
    <w:rsid w:val="00EF64D7"/>
    <w:rsid w:val="00EF69B4"/>
    <w:rsid w:val="00EF69B5"/>
    <w:rsid w:val="00EF735C"/>
    <w:rsid w:val="00EF7504"/>
    <w:rsid w:val="00EF7A43"/>
    <w:rsid w:val="00EF7D63"/>
    <w:rsid w:val="00EF7E05"/>
    <w:rsid w:val="00EF7E34"/>
    <w:rsid w:val="00F0073C"/>
    <w:rsid w:val="00F00BC0"/>
    <w:rsid w:val="00F00F7B"/>
    <w:rsid w:val="00F0107C"/>
    <w:rsid w:val="00F01496"/>
    <w:rsid w:val="00F0233B"/>
    <w:rsid w:val="00F0245D"/>
    <w:rsid w:val="00F029B9"/>
    <w:rsid w:val="00F03162"/>
    <w:rsid w:val="00F031AB"/>
    <w:rsid w:val="00F0328E"/>
    <w:rsid w:val="00F03974"/>
    <w:rsid w:val="00F03C45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E17"/>
    <w:rsid w:val="00F05F9F"/>
    <w:rsid w:val="00F067C7"/>
    <w:rsid w:val="00F0694E"/>
    <w:rsid w:val="00F075D7"/>
    <w:rsid w:val="00F0760E"/>
    <w:rsid w:val="00F07ABC"/>
    <w:rsid w:val="00F07C4B"/>
    <w:rsid w:val="00F101D7"/>
    <w:rsid w:val="00F1062F"/>
    <w:rsid w:val="00F10774"/>
    <w:rsid w:val="00F1084A"/>
    <w:rsid w:val="00F10CA7"/>
    <w:rsid w:val="00F10D7A"/>
    <w:rsid w:val="00F10E89"/>
    <w:rsid w:val="00F114DC"/>
    <w:rsid w:val="00F116C1"/>
    <w:rsid w:val="00F11965"/>
    <w:rsid w:val="00F11B14"/>
    <w:rsid w:val="00F11E21"/>
    <w:rsid w:val="00F11E48"/>
    <w:rsid w:val="00F1201E"/>
    <w:rsid w:val="00F12251"/>
    <w:rsid w:val="00F12306"/>
    <w:rsid w:val="00F12935"/>
    <w:rsid w:val="00F12D81"/>
    <w:rsid w:val="00F12E4E"/>
    <w:rsid w:val="00F12E94"/>
    <w:rsid w:val="00F13B5B"/>
    <w:rsid w:val="00F13E03"/>
    <w:rsid w:val="00F13E85"/>
    <w:rsid w:val="00F141E1"/>
    <w:rsid w:val="00F142D4"/>
    <w:rsid w:val="00F1459C"/>
    <w:rsid w:val="00F14656"/>
    <w:rsid w:val="00F147B3"/>
    <w:rsid w:val="00F147B7"/>
    <w:rsid w:val="00F147C5"/>
    <w:rsid w:val="00F14A61"/>
    <w:rsid w:val="00F14A78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ACB"/>
    <w:rsid w:val="00F16FD5"/>
    <w:rsid w:val="00F170BC"/>
    <w:rsid w:val="00F173E3"/>
    <w:rsid w:val="00F173EC"/>
    <w:rsid w:val="00F17873"/>
    <w:rsid w:val="00F17F5F"/>
    <w:rsid w:val="00F2000C"/>
    <w:rsid w:val="00F2036E"/>
    <w:rsid w:val="00F20B0B"/>
    <w:rsid w:val="00F20CA0"/>
    <w:rsid w:val="00F21054"/>
    <w:rsid w:val="00F21686"/>
    <w:rsid w:val="00F2179A"/>
    <w:rsid w:val="00F21B60"/>
    <w:rsid w:val="00F21E89"/>
    <w:rsid w:val="00F22029"/>
    <w:rsid w:val="00F22372"/>
    <w:rsid w:val="00F22570"/>
    <w:rsid w:val="00F228AD"/>
    <w:rsid w:val="00F22951"/>
    <w:rsid w:val="00F22EA8"/>
    <w:rsid w:val="00F22FB3"/>
    <w:rsid w:val="00F23070"/>
    <w:rsid w:val="00F2327A"/>
    <w:rsid w:val="00F2335E"/>
    <w:rsid w:val="00F239CD"/>
    <w:rsid w:val="00F23A6F"/>
    <w:rsid w:val="00F24111"/>
    <w:rsid w:val="00F24210"/>
    <w:rsid w:val="00F24239"/>
    <w:rsid w:val="00F2428F"/>
    <w:rsid w:val="00F24D3E"/>
    <w:rsid w:val="00F24EAF"/>
    <w:rsid w:val="00F25085"/>
    <w:rsid w:val="00F251A7"/>
    <w:rsid w:val="00F25602"/>
    <w:rsid w:val="00F25A81"/>
    <w:rsid w:val="00F264B0"/>
    <w:rsid w:val="00F2662B"/>
    <w:rsid w:val="00F26917"/>
    <w:rsid w:val="00F26B7C"/>
    <w:rsid w:val="00F26DC2"/>
    <w:rsid w:val="00F27175"/>
    <w:rsid w:val="00F2798C"/>
    <w:rsid w:val="00F27BDB"/>
    <w:rsid w:val="00F27FF2"/>
    <w:rsid w:val="00F3069F"/>
    <w:rsid w:val="00F30ACB"/>
    <w:rsid w:val="00F30DDA"/>
    <w:rsid w:val="00F312CE"/>
    <w:rsid w:val="00F31EF8"/>
    <w:rsid w:val="00F31F84"/>
    <w:rsid w:val="00F32038"/>
    <w:rsid w:val="00F32040"/>
    <w:rsid w:val="00F3235E"/>
    <w:rsid w:val="00F324DA"/>
    <w:rsid w:val="00F32632"/>
    <w:rsid w:val="00F3281C"/>
    <w:rsid w:val="00F32A8C"/>
    <w:rsid w:val="00F32DB2"/>
    <w:rsid w:val="00F33149"/>
    <w:rsid w:val="00F338AB"/>
    <w:rsid w:val="00F338EA"/>
    <w:rsid w:val="00F33E57"/>
    <w:rsid w:val="00F33E5D"/>
    <w:rsid w:val="00F3446A"/>
    <w:rsid w:val="00F34619"/>
    <w:rsid w:val="00F352B0"/>
    <w:rsid w:val="00F354CF"/>
    <w:rsid w:val="00F355A3"/>
    <w:rsid w:val="00F3560E"/>
    <w:rsid w:val="00F3587E"/>
    <w:rsid w:val="00F35F12"/>
    <w:rsid w:val="00F35F9E"/>
    <w:rsid w:val="00F35FFE"/>
    <w:rsid w:val="00F36147"/>
    <w:rsid w:val="00F3623A"/>
    <w:rsid w:val="00F36463"/>
    <w:rsid w:val="00F364E6"/>
    <w:rsid w:val="00F36566"/>
    <w:rsid w:val="00F365C7"/>
    <w:rsid w:val="00F36926"/>
    <w:rsid w:val="00F36B48"/>
    <w:rsid w:val="00F36F37"/>
    <w:rsid w:val="00F36F6E"/>
    <w:rsid w:val="00F370DE"/>
    <w:rsid w:val="00F372C0"/>
    <w:rsid w:val="00F37497"/>
    <w:rsid w:val="00F37D61"/>
    <w:rsid w:val="00F37ECB"/>
    <w:rsid w:val="00F37F96"/>
    <w:rsid w:val="00F40406"/>
    <w:rsid w:val="00F404A1"/>
    <w:rsid w:val="00F406DF"/>
    <w:rsid w:val="00F406EE"/>
    <w:rsid w:val="00F40753"/>
    <w:rsid w:val="00F40831"/>
    <w:rsid w:val="00F409B5"/>
    <w:rsid w:val="00F40F6C"/>
    <w:rsid w:val="00F4110B"/>
    <w:rsid w:val="00F414CF"/>
    <w:rsid w:val="00F41980"/>
    <w:rsid w:val="00F42830"/>
    <w:rsid w:val="00F42B2F"/>
    <w:rsid w:val="00F430EB"/>
    <w:rsid w:val="00F430FC"/>
    <w:rsid w:val="00F4323B"/>
    <w:rsid w:val="00F43669"/>
    <w:rsid w:val="00F4383D"/>
    <w:rsid w:val="00F439E1"/>
    <w:rsid w:val="00F43A57"/>
    <w:rsid w:val="00F43B1C"/>
    <w:rsid w:val="00F43EB3"/>
    <w:rsid w:val="00F44184"/>
    <w:rsid w:val="00F4452C"/>
    <w:rsid w:val="00F4457A"/>
    <w:rsid w:val="00F446D5"/>
    <w:rsid w:val="00F44ED7"/>
    <w:rsid w:val="00F4508D"/>
    <w:rsid w:val="00F45105"/>
    <w:rsid w:val="00F454EF"/>
    <w:rsid w:val="00F45670"/>
    <w:rsid w:val="00F45847"/>
    <w:rsid w:val="00F45B53"/>
    <w:rsid w:val="00F45D16"/>
    <w:rsid w:val="00F45D31"/>
    <w:rsid w:val="00F45E3D"/>
    <w:rsid w:val="00F4635E"/>
    <w:rsid w:val="00F4647A"/>
    <w:rsid w:val="00F46896"/>
    <w:rsid w:val="00F468AD"/>
    <w:rsid w:val="00F46BE6"/>
    <w:rsid w:val="00F471AA"/>
    <w:rsid w:val="00F47A01"/>
    <w:rsid w:val="00F47C39"/>
    <w:rsid w:val="00F47D7D"/>
    <w:rsid w:val="00F502B2"/>
    <w:rsid w:val="00F503D3"/>
    <w:rsid w:val="00F51009"/>
    <w:rsid w:val="00F512FD"/>
    <w:rsid w:val="00F51617"/>
    <w:rsid w:val="00F5178C"/>
    <w:rsid w:val="00F51AD7"/>
    <w:rsid w:val="00F51E58"/>
    <w:rsid w:val="00F521E9"/>
    <w:rsid w:val="00F523E7"/>
    <w:rsid w:val="00F52519"/>
    <w:rsid w:val="00F5316C"/>
    <w:rsid w:val="00F53230"/>
    <w:rsid w:val="00F5376B"/>
    <w:rsid w:val="00F53849"/>
    <w:rsid w:val="00F53C73"/>
    <w:rsid w:val="00F53DB0"/>
    <w:rsid w:val="00F53E2B"/>
    <w:rsid w:val="00F54068"/>
    <w:rsid w:val="00F544C4"/>
    <w:rsid w:val="00F54838"/>
    <w:rsid w:val="00F54B85"/>
    <w:rsid w:val="00F54C78"/>
    <w:rsid w:val="00F54F7F"/>
    <w:rsid w:val="00F551A7"/>
    <w:rsid w:val="00F555F3"/>
    <w:rsid w:val="00F55983"/>
    <w:rsid w:val="00F55A0C"/>
    <w:rsid w:val="00F55D9A"/>
    <w:rsid w:val="00F56380"/>
    <w:rsid w:val="00F56465"/>
    <w:rsid w:val="00F5660B"/>
    <w:rsid w:val="00F5685D"/>
    <w:rsid w:val="00F56AD7"/>
    <w:rsid w:val="00F571EE"/>
    <w:rsid w:val="00F577B6"/>
    <w:rsid w:val="00F577C3"/>
    <w:rsid w:val="00F57D3B"/>
    <w:rsid w:val="00F57ED5"/>
    <w:rsid w:val="00F6037F"/>
    <w:rsid w:val="00F6061F"/>
    <w:rsid w:val="00F60634"/>
    <w:rsid w:val="00F609DA"/>
    <w:rsid w:val="00F610BD"/>
    <w:rsid w:val="00F6158B"/>
    <w:rsid w:val="00F61CBF"/>
    <w:rsid w:val="00F61E8C"/>
    <w:rsid w:val="00F61EF0"/>
    <w:rsid w:val="00F623BE"/>
    <w:rsid w:val="00F6242C"/>
    <w:rsid w:val="00F6246A"/>
    <w:rsid w:val="00F625FD"/>
    <w:rsid w:val="00F6261F"/>
    <w:rsid w:val="00F62677"/>
    <w:rsid w:val="00F6290C"/>
    <w:rsid w:val="00F62945"/>
    <w:rsid w:val="00F630AB"/>
    <w:rsid w:val="00F63974"/>
    <w:rsid w:val="00F63E2A"/>
    <w:rsid w:val="00F64050"/>
    <w:rsid w:val="00F6475A"/>
    <w:rsid w:val="00F64E39"/>
    <w:rsid w:val="00F64FF5"/>
    <w:rsid w:val="00F65299"/>
    <w:rsid w:val="00F653A5"/>
    <w:rsid w:val="00F65402"/>
    <w:rsid w:val="00F655E5"/>
    <w:rsid w:val="00F65649"/>
    <w:rsid w:val="00F65A15"/>
    <w:rsid w:val="00F65F91"/>
    <w:rsid w:val="00F6606A"/>
    <w:rsid w:val="00F666FE"/>
    <w:rsid w:val="00F667A6"/>
    <w:rsid w:val="00F667F0"/>
    <w:rsid w:val="00F66952"/>
    <w:rsid w:val="00F66BAD"/>
    <w:rsid w:val="00F66C8B"/>
    <w:rsid w:val="00F67133"/>
    <w:rsid w:val="00F673BE"/>
    <w:rsid w:val="00F678D7"/>
    <w:rsid w:val="00F67AB3"/>
    <w:rsid w:val="00F702DB"/>
    <w:rsid w:val="00F70563"/>
    <w:rsid w:val="00F710A1"/>
    <w:rsid w:val="00F713A1"/>
    <w:rsid w:val="00F713E7"/>
    <w:rsid w:val="00F71596"/>
    <w:rsid w:val="00F716A9"/>
    <w:rsid w:val="00F718C9"/>
    <w:rsid w:val="00F71917"/>
    <w:rsid w:val="00F71C54"/>
    <w:rsid w:val="00F72329"/>
    <w:rsid w:val="00F72836"/>
    <w:rsid w:val="00F72934"/>
    <w:rsid w:val="00F72C96"/>
    <w:rsid w:val="00F72D3A"/>
    <w:rsid w:val="00F72FD9"/>
    <w:rsid w:val="00F73509"/>
    <w:rsid w:val="00F73B99"/>
    <w:rsid w:val="00F740EC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80C"/>
    <w:rsid w:val="00F75C20"/>
    <w:rsid w:val="00F75CD1"/>
    <w:rsid w:val="00F75D58"/>
    <w:rsid w:val="00F76046"/>
    <w:rsid w:val="00F76156"/>
    <w:rsid w:val="00F762DD"/>
    <w:rsid w:val="00F7645D"/>
    <w:rsid w:val="00F7656D"/>
    <w:rsid w:val="00F76769"/>
    <w:rsid w:val="00F76B9B"/>
    <w:rsid w:val="00F76C00"/>
    <w:rsid w:val="00F76CBE"/>
    <w:rsid w:val="00F76D38"/>
    <w:rsid w:val="00F7703E"/>
    <w:rsid w:val="00F77186"/>
    <w:rsid w:val="00F77910"/>
    <w:rsid w:val="00F77B12"/>
    <w:rsid w:val="00F77B34"/>
    <w:rsid w:val="00F77D0A"/>
    <w:rsid w:val="00F804C6"/>
    <w:rsid w:val="00F80A79"/>
    <w:rsid w:val="00F81225"/>
    <w:rsid w:val="00F813C1"/>
    <w:rsid w:val="00F8145B"/>
    <w:rsid w:val="00F81554"/>
    <w:rsid w:val="00F8174D"/>
    <w:rsid w:val="00F81A32"/>
    <w:rsid w:val="00F81FE4"/>
    <w:rsid w:val="00F82091"/>
    <w:rsid w:val="00F82137"/>
    <w:rsid w:val="00F822B4"/>
    <w:rsid w:val="00F8282A"/>
    <w:rsid w:val="00F8287E"/>
    <w:rsid w:val="00F82EB9"/>
    <w:rsid w:val="00F83278"/>
    <w:rsid w:val="00F83532"/>
    <w:rsid w:val="00F8372F"/>
    <w:rsid w:val="00F83EB4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CA7"/>
    <w:rsid w:val="00F85E16"/>
    <w:rsid w:val="00F85F0A"/>
    <w:rsid w:val="00F8603B"/>
    <w:rsid w:val="00F862DE"/>
    <w:rsid w:val="00F8654A"/>
    <w:rsid w:val="00F866DB"/>
    <w:rsid w:val="00F8683F"/>
    <w:rsid w:val="00F8700E"/>
    <w:rsid w:val="00F87076"/>
    <w:rsid w:val="00F872C2"/>
    <w:rsid w:val="00F8743E"/>
    <w:rsid w:val="00F874A8"/>
    <w:rsid w:val="00F876C2"/>
    <w:rsid w:val="00F8792E"/>
    <w:rsid w:val="00F87AAF"/>
    <w:rsid w:val="00F90231"/>
    <w:rsid w:val="00F902B9"/>
    <w:rsid w:val="00F90520"/>
    <w:rsid w:val="00F9056D"/>
    <w:rsid w:val="00F907AC"/>
    <w:rsid w:val="00F90C56"/>
    <w:rsid w:val="00F91471"/>
    <w:rsid w:val="00F91527"/>
    <w:rsid w:val="00F9182A"/>
    <w:rsid w:val="00F9187C"/>
    <w:rsid w:val="00F918D7"/>
    <w:rsid w:val="00F91C27"/>
    <w:rsid w:val="00F92092"/>
    <w:rsid w:val="00F9272A"/>
    <w:rsid w:val="00F92907"/>
    <w:rsid w:val="00F92A72"/>
    <w:rsid w:val="00F92CF5"/>
    <w:rsid w:val="00F92ED8"/>
    <w:rsid w:val="00F932E7"/>
    <w:rsid w:val="00F933A6"/>
    <w:rsid w:val="00F9355F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5EEA"/>
    <w:rsid w:val="00F96216"/>
    <w:rsid w:val="00F9622D"/>
    <w:rsid w:val="00F96398"/>
    <w:rsid w:val="00F96478"/>
    <w:rsid w:val="00F96BC0"/>
    <w:rsid w:val="00F96E32"/>
    <w:rsid w:val="00F96EBF"/>
    <w:rsid w:val="00F970F2"/>
    <w:rsid w:val="00F9760C"/>
    <w:rsid w:val="00F97834"/>
    <w:rsid w:val="00F97A3D"/>
    <w:rsid w:val="00F97DD8"/>
    <w:rsid w:val="00F97E36"/>
    <w:rsid w:val="00F97F54"/>
    <w:rsid w:val="00FA0212"/>
    <w:rsid w:val="00FA066F"/>
    <w:rsid w:val="00FA06CF"/>
    <w:rsid w:val="00FA06F8"/>
    <w:rsid w:val="00FA093F"/>
    <w:rsid w:val="00FA0C08"/>
    <w:rsid w:val="00FA1A90"/>
    <w:rsid w:val="00FA1B90"/>
    <w:rsid w:val="00FA2377"/>
    <w:rsid w:val="00FA2431"/>
    <w:rsid w:val="00FA2527"/>
    <w:rsid w:val="00FA25A3"/>
    <w:rsid w:val="00FA26ED"/>
    <w:rsid w:val="00FA2ACA"/>
    <w:rsid w:val="00FA2F16"/>
    <w:rsid w:val="00FA33AF"/>
    <w:rsid w:val="00FA3526"/>
    <w:rsid w:val="00FA35C3"/>
    <w:rsid w:val="00FA3749"/>
    <w:rsid w:val="00FA3B9D"/>
    <w:rsid w:val="00FA3F75"/>
    <w:rsid w:val="00FA3FD2"/>
    <w:rsid w:val="00FA4145"/>
    <w:rsid w:val="00FA416A"/>
    <w:rsid w:val="00FA4421"/>
    <w:rsid w:val="00FA4439"/>
    <w:rsid w:val="00FA47D8"/>
    <w:rsid w:val="00FA48F6"/>
    <w:rsid w:val="00FA4C8B"/>
    <w:rsid w:val="00FA4D02"/>
    <w:rsid w:val="00FA4D3C"/>
    <w:rsid w:val="00FA51F3"/>
    <w:rsid w:val="00FA53D9"/>
    <w:rsid w:val="00FA56E4"/>
    <w:rsid w:val="00FA5B4B"/>
    <w:rsid w:val="00FA5BEE"/>
    <w:rsid w:val="00FA5D75"/>
    <w:rsid w:val="00FA5E63"/>
    <w:rsid w:val="00FA608E"/>
    <w:rsid w:val="00FA6787"/>
    <w:rsid w:val="00FA67C5"/>
    <w:rsid w:val="00FA6810"/>
    <w:rsid w:val="00FA7747"/>
    <w:rsid w:val="00FA7A05"/>
    <w:rsid w:val="00FA7A86"/>
    <w:rsid w:val="00FA7CAE"/>
    <w:rsid w:val="00FA7F9D"/>
    <w:rsid w:val="00FB0169"/>
    <w:rsid w:val="00FB029E"/>
    <w:rsid w:val="00FB0309"/>
    <w:rsid w:val="00FB0322"/>
    <w:rsid w:val="00FB0417"/>
    <w:rsid w:val="00FB0745"/>
    <w:rsid w:val="00FB0FC9"/>
    <w:rsid w:val="00FB15B8"/>
    <w:rsid w:val="00FB16CD"/>
    <w:rsid w:val="00FB17A3"/>
    <w:rsid w:val="00FB1860"/>
    <w:rsid w:val="00FB191E"/>
    <w:rsid w:val="00FB1A84"/>
    <w:rsid w:val="00FB1AF6"/>
    <w:rsid w:val="00FB1E30"/>
    <w:rsid w:val="00FB1FC8"/>
    <w:rsid w:val="00FB24EE"/>
    <w:rsid w:val="00FB26DC"/>
    <w:rsid w:val="00FB2705"/>
    <w:rsid w:val="00FB2DDB"/>
    <w:rsid w:val="00FB2EBA"/>
    <w:rsid w:val="00FB2EED"/>
    <w:rsid w:val="00FB2F5F"/>
    <w:rsid w:val="00FB30B1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56"/>
    <w:rsid w:val="00FB560E"/>
    <w:rsid w:val="00FB5806"/>
    <w:rsid w:val="00FB59A8"/>
    <w:rsid w:val="00FB5A28"/>
    <w:rsid w:val="00FB5CA2"/>
    <w:rsid w:val="00FB5D1F"/>
    <w:rsid w:val="00FB5D89"/>
    <w:rsid w:val="00FB5F83"/>
    <w:rsid w:val="00FB66C4"/>
    <w:rsid w:val="00FB6728"/>
    <w:rsid w:val="00FB6A9C"/>
    <w:rsid w:val="00FB6F33"/>
    <w:rsid w:val="00FB7013"/>
    <w:rsid w:val="00FB7467"/>
    <w:rsid w:val="00FB765B"/>
    <w:rsid w:val="00FB77E3"/>
    <w:rsid w:val="00FB7823"/>
    <w:rsid w:val="00FB7839"/>
    <w:rsid w:val="00FB7A74"/>
    <w:rsid w:val="00FB7BBF"/>
    <w:rsid w:val="00FC0078"/>
    <w:rsid w:val="00FC01FB"/>
    <w:rsid w:val="00FC07B1"/>
    <w:rsid w:val="00FC0A10"/>
    <w:rsid w:val="00FC0EEB"/>
    <w:rsid w:val="00FC14B7"/>
    <w:rsid w:val="00FC14BF"/>
    <w:rsid w:val="00FC1860"/>
    <w:rsid w:val="00FC199A"/>
    <w:rsid w:val="00FC1C44"/>
    <w:rsid w:val="00FC1CAC"/>
    <w:rsid w:val="00FC1CDD"/>
    <w:rsid w:val="00FC1ED3"/>
    <w:rsid w:val="00FC2386"/>
    <w:rsid w:val="00FC24E2"/>
    <w:rsid w:val="00FC2AEE"/>
    <w:rsid w:val="00FC2B76"/>
    <w:rsid w:val="00FC2CD4"/>
    <w:rsid w:val="00FC314A"/>
    <w:rsid w:val="00FC34BD"/>
    <w:rsid w:val="00FC3CA0"/>
    <w:rsid w:val="00FC4169"/>
    <w:rsid w:val="00FC4245"/>
    <w:rsid w:val="00FC4317"/>
    <w:rsid w:val="00FC449E"/>
    <w:rsid w:val="00FC4617"/>
    <w:rsid w:val="00FC4746"/>
    <w:rsid w:val="00FC48C9"/>
    <w:rsid w:val="00FC4A62"/>
    <w:rsid w:val="00FC4AD8"/>
    <w:rsid w:val="00FC4D3D"/>
    <w:rsid w:val="00FC5182"/>
    <w:rsid w:val="00FC55B5"/>
    <w:rsid w:val="00FC578F"/>
    <w:rsid w:val="00FC598E"/>
    <w:rsid w:val="00FC626E"/>
    <w:rsid w:val="00FC62B5"/>
    <w:rsid w:val="00FC6661"/>
    <w:rsid w:val="00FC69D7"/>
    <w:rsid w:val="00FC74E0"/>
    <w:rsid w:val="00FC7540"/>
    <w:rsid w:val="00FC771A"/>
    <w:rsid w:val="00FC782E"/>
    <w:rsid w:val="00FC78EC"/>
    <w:rsid w:val="00FC7A9E"/>
    <w:rsid w:val="00FC7B7E"/>
    <w:rsid w:val="00FC7BEC"/>
    <w:rsid w:val="00FC7C4C"/>
    <w:rsid w:val="00FD0300"/>
    <w:rsid w:val="00FD083E"/>
    <w:rsid w:val="00FD086A"/>
    <w:rsid w:val="00FD0DFD"/>
    <w:rsid w:val="00FD1004"/>
    <w:rsid w:val="00FD1064"/>
    <w:rsid w:val="00FD122E"/>
    <w:rsid w:val="00FD128F"/>
    <w:rsid w:val="00FD131D"/>
    <w:rsid w:val="00FD140A"/>
    <w:rsid w:val="00FD1657"/>
    <w:rsid w:val="00FD172B"/>
    <w:rsid w:val="00FD1826"/>
    <w:rsid w:val="00FD1DE1"/>
    <w:rsid w:val="00FD21AD"/>
    <w:rsid w:val="00FD2344"/>
    <w:rsid w:val="00FD26B1"/>
    <w:rsid w:val="00FD294E"/>
    <w:rsid w:val="00FD2A8C"/>
    <w:rsid w:val="00FD2B5E"/>
    <w:rsid w:val="00FD2D73"/>
    <w:rsid w:val="00FD2DFD"/>
    <w:rsid w:val="00FD2F12"/>
    <w:rsid w:val="00FD38DD"/>
    <w:rsid w:val="00FD3A9B"/>
    <w:rsid w:val="00FD3AAE"/>
    <w:rsid w:val="00FD3D84"/>
    <w:rsid w:val="00FD3F0B"/>
    <w:rsid w:val="00FD4A56"/>
    <w:rsid w:val="00FD4C1F"/>
    <w:rsid w:val="00FD4F9F"/>
    <w:rsid w:val="00FD55D8"/>
    <w:rsid w:val="00FD5AAD"/>
    <w:rsid w:val="00FD5DD2"/>
    <w:rsid w:val="00FD5DE9"/>
    <w:rsid w:val="00FD6102"/>
    <w:rsid w:val="00FD62F3"/>
    <w:rsid w:val="00FD68C1"/>
    <w:rsid w:val="00FD7148"/>
    <w:rsid w:val="00FD7248"/>
    <w:rsid w:val="00FD7C61"/>
    <w:rsid w:val="00FD7E5D"/>
    <w:rsid w:val="00FD7EE3"/>
    <w:rsid w:val="00FE02D7"/>
    <w:rsid w:val="00FE062A"/>
    <w:rsid w:val="00FE07B0"/>
    <w:rsid w:val="00FE0A3D"/>
    <w:rsid w:val="00FE0CCF"/>
    <w:rsid w:val="00FE10DB"/>
    <w:rsid w:val="00FE11E0"/>
    <w:rsid w:val="00FE1240"/>
    <w:rsid w:val="00FE1812"/>
    <w:rsid w:val="00FE18E1"/>
    <w:rsid w:val="00FE191D"/>
    <w:rsid w:val="00FE19FF"/>
    <w:rsid w:val="00FE2131"/>
    <w:rsid w:val="00FE2385"/>
    <w:rsid w:val="00FE243C"/>
    <w:rsid w:val="00FE282D"/>
    <w:rsid w:val="00FE2B1B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896"/>
    <w:rsid w:val="00FE4E5B"/>
    <w:rsid w:val="00FE4F74"/>
    <w:rsid w:val="00FE52EA"/>
    <w:rsid w:val="00FE542D"/>
    <w:rsid w:val="00FE58E8"/>
    <w:rsid w:val="00FE5B68"/>
    <w:rsid w:val="00FE5ED7"/>
    <w:rsid w:val="00FE6123"/>
    <w:rsid w:val="00FE634C"/>
    <w:rsid w:val="00FE6641"/>
    <w:rsid w:val="00FE68A9"/>
    <w:rsid w:val="00FE6AF3"/>
    <w:rsid w:val="00FE6BDF"/>
    <w:rsid w:val="00FE7009"/>
    <w:rsid w:val="00FE71E1"/>
    <w:rsid w:val="00FE7511"/>
    <w:rsid w:val="00FE75E0"/>
    <w:rsid w:val="00FE7940"/>
    <w:rsid w:val="00FE7A3B"/>
    <w:rsid w:val="00FE7B3F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D47"/>
    <w:rsid w:val="00FF1F60"/>
    <w:rsid w:val="00FF21CB"/>
    <w:rsid w:val="00FF24F8"/>
    <w:rsid w:val="00FF2641"/>
    <w:rsid w:val="00FF275F"/>
    <w:rsid w:val="00FF2A0B"/>
    <w:rsid w:val="00FF2B71"/>
    <w:rsid w:val="00FF2B8A"/>
    <w:rsid w:val="00FF32E2"/>
    <w:rsid w:val="00FF3897"/>
    <w:rsid w:val="00FF3AE1"/>
    <w:rsid w:val="00FF3BCE"/>
    <w:rsid w:val="00FF42C3"/>
    <w:rsid w:val="00FF42D9"/>
    <w:rsid w:val="00FF445B"/>
    <w:rsid w:val="00FF4E3A"/>
    <w:rsid w:val="00FF5313"/>
    <w:rsid w:val="00FF55BF"/>
    <w:rsid w:val="00FF58C6"/>
    <w:rsid w:val="00FF599F"/>
    <w:rsid w:val="00FF5AF8"/>
    <w:rsid w:val="00FF5E65"/>
    <w:rsid w:val="00FF5E98"/>
    <w:rsid w:val="00FF5EED"/>
    <w:rsid w:val="00FF6025"/>
    <w:rsid w:val="00FF6411"/>
    <w:rsid w:val="00FF6500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4A3B5B5C-0DC3-49D5-A035-A56DE5CB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8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numPr>
        <w:numId w:val="47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8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eader" Target="header9.xm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28" Type="http://schemas.openxmlformats.org/officeDocument/2006/relationships/header" Target="header1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Relationship Id="rId22" Type="http://schemas.openxmlformats.org/officeDocument/2006/relationships/header" Target="header7.xml"/><Relationship Id="rId27" Type="http://schemas.openxmlformats.org/officeDocument/2006/relationships/footer" Target="footer8.xml"/><Relationship Id="rId30" Type="http://schemas.openxmlformats.org/officeDocument/2006/relationships/header" Target="header1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3F3B3D-A1F8-4FFE-A6F6-ED17CC384D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651DFE-B274-4F39-8BC8-1C53BA8E16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1A2792-A7C0-4F72-A2D6-369D29F8D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17948</Words>
  <Characters>101587</Characters>
  <Application>Microsoft Office Word</Application>
  <DocSecurity>0</DocSecurity>
  <Lines>2418</Lines>
  <Paragraphs>724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60</vt:i4>
      </vt:variant>
    </vt:vector>
  </HeadingPairs>
  <TitlesOfParts>
    <vt:vector size="61" baseType="lpstr">
      <vt:lpstr>Quater 1 listed - Word</vt:lpstr>
      <vt:lpstr>หมายเหตุ	สารบัญ </vt:lpstr>
      <vt:lpstr/>
      <vt:lpstr>ข้อมูลทั่วไป</vt:lpstr>
      <vt:lpstr>เกณฑ์การจัดทำงบการเงิน</vt:lpstr>
      <vt:lpstr>นโยบายการบัญชีที่สำคัญ </vt:lpstr>
      <vt:lpstr>บุคคลหรือกิจการที่เกี่ยวข้องกัน</vt:lpstr>
      <vt:lpstr>เงินสดและรายการเทียบเท่าเงินสด</vt:lpstr>
      <vt:lpstr>ลูกหนี้การค้า</vt:lpstr>
      <vt:lpstr>สินค้าคงเหลือ</vt:lpstr>
      <vt:lpstr>สินทรัพย์ชีวภาพ</vt:lpstr>
      <vt:lpstr>เงินทดรองจ่ายให้แก่เกษตรกร</vt:lpstr>
      <vt:lpstr>สินทรัพย์ทางการเงินที่อยู่ในความต้องการของตลาด</vt:lpstr>
      <vt:lpstr>เงินลงทุนในบริษัทย่อย </vt:lpstr>
      <vt:lpstr>เงินลงทุนในบริษัทร่วมและการร่วมค้า</vt:lpstr>
      <vt:lpstr>ที่ดิน อาคารและอุปกรณ์</vt:lpstr>
      <vt:lpstr>สัญญาเช่า</vt:lpstr>
      <vt:lpstr>หนี้สินที่มีภาระดอกเบี้ย</vt:lpstr>
      <vt:lpstr>ประมาณการหนี้สินสำหรับผลประโยชน์พนักงาน</vt:lpstr>
      <vt:lpstr>ทุนเรือนหุ้น</vt:lpstr>
      <vt:lpstr>สำรองตามกฎหมาย</vt:lpstr>
      <vt:lpstr>ส่วนงานดำเนินงานและการจำแนกรายได้</vt:lpstr>
      <vt:lpstr>ค่าใช้จ่ายตามลักษณะ</vt:lpstr>
      <vt:lpstr>ภาษีเงินได้</vt:lpstr>
      <vt:lpstr>กำไร (ขาดทุน) ต่อหุ้นขั้นพื้นฐาน</vt:lpstr>
      <vt:lpstr>เงินปันผล</vt:lpstr>
      <vt:lpstr/>
      <vt:lpstr>หมายเหตุ	สารบัญ </vt:lpstr>
      <vt:lpstr/>
      <vt:lpstr>เครื่องมือทางการเงิน</vt:lpstr>
      <vt:lpstr>การบริหารจัดการทุน</vt:lpstr>
      <vt:lpstr>ข้อมูลงบกระแสเงินสดเปิดเผยเพิ่มเติม</vt:lpstr>
      <vt:lpstr>ภาระผูกพันกับบุคคลหรือกิจการที่ไม่เกี่ยวข้องกัน</vt:lpstr>
      <vt:lpstr>เหตุการณ์ภายหลังรอบระยะเวลารายงาน</vt:lpstr>
      <vt:lpstr/>
      <vt:lpstr/>
      <vt:lpstr>หมายเหตุประกอบงบการเงินเป็นส่วนหนึ่งของงบการเงินนี้</vt:lpstr>
      <vt:lpstr>ข้อมูลทั่วไป </vt:lpstr>
      <vt:lpstr>เกณฑ์การจัดทำงบการเงิน</vt:lpstr>
      <vt:lpstr>นโยบายการบัญชีที่สำคัญ</vt:lpstr>
      <vt:lpstr>บุคคลหรือกิจการที่เกี่ยวข้องกัน </vt:lpstr>
      <vt:lpstr>เงินสดและรายการเทียบเท่าเงินสด</vt:lpstr>
      <vt:lpstr/>
      <vt:lpstr>ลูกหนี้การค้า</vt:lpstr>
      <vt:lpstr>สินค้าคงเหลือ</vt:lpstr>
      <vt:lpstr>สินทรัพย์ชีวภาพ</vt:lpstr>
      <vt:lpstr>เงินทดรองจ่ายให้แก่เกษตรกร</vt:lpstr>
      <vt:lpstr>สินทรัพย์ทางการเงินที่อยู่ในความต้องการของตลาด</vt:lpstr>
      <vt:lpstr>เงินลงทุนในบริษัทย่อย</vt:lpstr>
      <vt:lpstr>เงินลงทุนในบริษัทร่วมและการร่วมค้า</vt:lpstr>
      <vt:lpstr>ที่ดิน อาคารและอุปกรณ์</vt:lpstr>
      <vt:lpstr>สัญญาเช่า</vt:lpstr>
      <vt:lpstr>หนี้สินที่มีภาระดอกเบี้ย</vt:lpstr>
      <vt:lpstr>ประมาณการหนี้สินสำหรับผลประโยชน์พนักงาน  </vt:lpstr>
      <vt:lpstr/>
      <vt:lpstr>ทุนเรือนหุ้น</vt:lpstr>
      <vt:lpstr>สำรองตามกฎหมาย</vt:lpstr>
      <vt:lpstr>ส่วนงานดำเนินงานและการจำแนกรายได้</vt:lpstr>
      <vt:lpstr>ค่าใช้จ่ายตามลักษณะ</vt:lpstr>
      <vt:lpstr/>
      <vt:lpstr>ภาษีเงินได้</vt:lpstr>
    </vt:vector>
  </TitlesOfParts>
  <Company>KPMG</Company>
  <LinksUpToDate>false</LinksUpToDate>
  <CharactersWithSpaces>118811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Kannika Phasuk</cp:lastModifiedBy>
  <cp:revision>2</cp:revision>
  <cp:lastPrinted>2024-02-20T11:36:00Z</cp:lastPrinted>
  <dcterms:created xsi:type="dcterms:W3CDTF">2024-02-21T10:05:00Z</dcterms:created>
  <dcterms:modified xsi:type="dcterms:W3CDTF">2024-02-21T10:05:00Z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a6d5bd6732579374df8291a186cba8a7cec4f0c4fb3aacaf7c0c63f7b2bec659</vt:lpwstr>
  </property>
</Properties>
</file>